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3E5619F4" w:rsidR="00080512" w:rsidRPr="003B2883" w:rsidRDefault="00080512">
      <w:pPr>
        <w:pStyle w:val="ZA"/>
        <w:framePr w:wrap="notBeside"/>
      </w:pPr>
      <w:bookmarkStart w:id="0" w:name="page1"/>
      <w:r w:rsidRPr="003B2883">
        <w:rPr>
          <w:sz w:val="64"/>
        </w:rPr>
        <w:t xml:space="preserve">3GPP TS </w:t>
      </w:r>
      <w:r w:rsidR="00F80346" w:rsidRPr="003B2883">
        <w:rPr>
          <w:sz w:val="64"/>
        </w:rPr>
        <w:t>29</w:t>
      </w:r>
      <w:r w:rsidR="00983524" w:rsidRPr="003B2883">
        <w:rPr>
          <w:sz w:val="64"/>
        </w:rPr>
        <w:t>.518</w:t>
      </w:r>
      <w:r w:rsidRPr="003B2883">
        <w:rPr>
          <w:sz w:val="64"/>
        </w:rPr>
        <w:t xml:space="preserve"> </w:t>
      </w:r>
      <w:r w:rsidRPr="003B2883">
        <w:t>V</w:t>
      </w:r>
      <w:r w:rsidR="00CE10A2" w:rsidRPr="003B2883">
        <w:t>1</w:t>
      </w:r>
      <w:r w:rsidR="006C739C" w:rsidRPr="003B2883">
        <w:t>6</w:t>
      </w:r>
      <w:r w:rsidRPr="003B2883">
        <w:t>.</w:t>
      </w:r>
      <w:r w:rsidR="00C306F7">
        <w:t>1</w:t>
      </w:r>
      <w:r w:rsidRPr="003B2883">
        <w:t>.</w:t>
      </w:r>
      <w:r w:rsidR="00960117">
        <w:t>1</w:t>
      </w:r>
      <w:r w:rsidRPr="003B2883">
        <w:t xml:space="preserve"> </w:t>
      </w:r>
      <w:r w:rsidRPr="003B2883">
        <w:rPr>
          <w:sz w:val="32"/>
        </w:rPr>
        <w:t>(</w:t>
      </w:r>
      <w:r w:rsidR="00F80346" w:rsidRPr="003B2883">
        <w:rPr>
          <w:sz w:val="32"/>
        </w:rPr>
        <w:t>201</w:t>
      </w:r>
      <w:r w:rsidR="000A3C9B" w:rsidRPr="003B2883">
        <w:rPr>
          <w:sz w:val="32"/>
        </w:rPr>
        <w:t>9</w:t>
      </w:r>
      <w:r w:rsidRPr="003B2883">
        <w:rPr>
          <w:sz w:val="32"/>
        </w:rPr>
        <w:t>-</w:t>
      </w:r>
      <w:r w:rsidR="00960117">
        <w:rPr>
          <w:sz w:val="32"/>
        </w:rPr>
        <w:t>10</w:t>
      </w:r>
      <w:r w:rsidRPr="003B2883">
        <w:rPr>
          <w:sz w:val="32"/>
        </w:rPr>
        <w:t>)</w:t>
      </w:r>
    </w:p>
    <w:p w14:paraId="2F931662" w14:textId="77777777" w:rsidR="00080512" w:rsidRPr="003B2883" w:rsidRDefault="00080512">
      <w:pPr>
        <w:pStyle w:val="ZB"/>
        <w:framePr w:wrap="notBeside"/>
      </w:pPr>
      <w:r w:rsidRPr="003B2883">
        <w:t>Technical Specification</w:t>
      </w:r>
    </w:p>
    <w:p w14:paraId="38CE7396" w14:textId="77777777" w:rsidR="00080512" w:rsidRPr="003B2883" w:rsidRDefault="00080512">
      <w:pPr>
        <w:pStyle w:val="ZT"/>
        <w:framePr w:wrap="notBeside"/>
      </w:pPr>
      <w:r w:rsidRPr="003B2883">
        <w:t>3rd Generation Partnership Project;</w:t>
      </w:r>
    </w:p>
    <w:p w14:paraId="63350DFE" w14:textId="77777777" w:rsidR="00080512" w:rsidRPr="003B2883" w:rsidRDefault="00080512">
      <w:pPr>
        <w:pStyle w:val="ZT"/>
        <w:framePr w:wrap="notBeside"/>
      </w:pPr>
      <w:r w:rsidRPr="003B2883">
        <w:t xml:space="preserve">Technical Specification Group </w:t>
      </w:r>
      <w:r w:rsidR="00F80346" w:rsidRPr="003B2883">
        <w:t>Core Network and Terminals</w:t>
      </w:r>
      <w:r w:rsidRPr="003B2883">
        <w:t>;</w:t>
      </w:r>
    </w:p>
    <w:p w14:paraId="0566B493" w14:textId="20919129" w:rsidR="00080512" w:rsidRPr="003B2883" w:rsidRDefault="00F80346">
      <w:pPr>
        <w:pStyle w:val="ZT"/>
        <w:framePr w:wrap="notBeside"/>
      </w:pPr>
      <w:r w:rsidRPr="003B2883">
        <w:t>5G System</w:t>
      </w:r>
      <w:r w:rsidR="00080512" w:rsidRPr="003B2883">
        <w:t>;</w:t>
      </w:r>
      <w:r w:rsidRPr="003B2883">
        <w:t xml:space="preserve"> </w:t>
      </w:r>
      <w:r w:rsidR="00041930" w:rsidRPr="003B2883">
        <w:t>Access and Mobility Management Services;</w:t>
      </w:r>
    </w:p>
    <w:p w14:paraId="502A2313" w14:textId="77777777" w:rsidR="00080512" w:rsidRPr="003B2883" w:rsidRDefault="00F80346">
      <w:pPr>
        <w:pStyle w:val="ZT"/>
        <w:framePr w:wrap="notBeside"/>
      </w:pPr>
      <w:r w:rsidRPr="003B2883">
        <w:t>Stage 3</w:t>
      </w:r>
    </w:p>
    <w:p w14:paraId="7B90682A" w14:textId="158C0418" w:rsidR="00080512" w:rsidRPr="003B2883" w:rsidRDefault="00FC1192">
      <w:pPr>
        <w:pStyle w:val="ZT"/>
        <w:framePr w:wrap="notBeside"/>
        <w:rPr>
          <w:i/>
          <w:sz w:val="28"/>
        </w:rPr>
      </w:pPr>
      <w:r w:rsidRPr="003B2883">
        <w:t>(</w:t>
      </w:r>
      <w:r w:rsidRPr="003B2883">
        <w:rPr>
          <w:rStyle w:val="ZGSM"/>
        </w:rPr>
        <w:t xml:space="preserve">Release </w:t>
      </w:r>
      <w:r w:rsidR="00054A22" w:rsidRPr="003B2883">
        <w:rPr>
          <w:rStyle w:val="ZGSM"/>
        </w:rPr>
        <w:t>1</w:t>
      </w:r>
      <w:r w:rsidR="003B2883" w:rsidRPr="003B2883">
        <w:rPr>
          <w:rStyle w:val="ZGSM"/>
        </w:rPr>
        <w:t>6</w:t>
      </w:r>
      <w:r w:rsidRPr="003B2883">
        <w:t>)</w:t>
      </w:r>
    </w:p>
    <w:p w14:paraId="6DF91269" w14:textId="2416E9AB" w:rsidR="00917CCB" w:rsidRPr="003B2883" w:rsidRDefault="00917CCB" w:rsidP="00917CCB">
      <w:pPr>
        <w:pStyle w:val="ZU"/>
        <w:framePr w:h="4929" w:hRule="exact" w:wrap="notBeside"/>
        <w:tabs>
          <w:tab w:val="right" w:pos="10206"/>
        </w:tabs>
        <w:jc w:val="left"/>
      </w:pPr>
      <w:r w:rsidRPr="003B2883">
        <w:rPr>
          <w:i/>
        </w:rPr>
        <w:t xml:space="preserve">  </w:t>
      </w:r>
      <w:r w:rsidR="0026588F" w:rsidRPr="003B2883">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3B2883">
        <w:rPr>
          <w:color w:val="0000FF"/>
        </w:rPr>
        <w:tab/>
      </w:r>
      <w:r w:rsidR="0026588F" w:rsidRPr="003B2883">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3B2883" w:rsidRDefault="00080512">
      <w:pPr>
        <w:pStyle w:val="ZU"/>
        <w:framePr w:h="4929" w:hRule="exact" w:wrap="notBeside"/>
        <w:tabs>
          <w:tab w:val="right" w:pos="10206"/>
        </w:tabs>
        <w:jc w:val="left"/>
      </w:pPr>
    </w:p>
    <w:p w14:paraId="31F40F2D" w14:textId="77777777" w:rsidR="00080512" w:rsidRPr="003B2883" w:rsidRDefault="00080512" w:rsidP="00734A5B">
      <w:pPr>
        <w:framePr w:h="1377" w:hRule="exact" w:wrap="notBeside" w:vAnchor="page" w:hAnchor="margin" w:y="15305"/>
        <w:rPr>
          <w:sz w:val="16"/>
        </w:rPr>
      </w:pPr>
      <w:r w:rsidRPr="003B2883">
        <w:rPr>
          <w:sz w:val="16"/>
        </w:rPr>
        <w:t>The present document has been developed within the 3</w:t>
      </w:r>
      <w:r w:rsidR="00F04712" w:rsidRPr="003B2883">
        <w:rPr>
          <w:sz w:val="16"/>
        </w:rPr>
        <w:t>rd</w:t>
      </w:r>
      <w:r w:rsidRPr="003B2883">
        <w:rPr>
          <w:sz w:val="16"/>
        </w:rPr>
        <w:t xml:space="preserve"> Generation Partnership Project (3GPP</w:t>
      </w:r>
      <w:r w:rsidRPr="003B2883">
        <w:rPr>
          <w:sz w:val="16"/>
          <w:vertAlign w:val="superscript"/>
        </w:rPr>
        <w:t xml:space="preserve"> TM</w:t>
      </w:r>
      <w:r w:rsidRPr="003B2883">
        <w:rPr>
          <w:sz w:val="16"/>
        </w:rPr>
        <w:t>) and may be further elaborated for the purposes of 3GPP..</w:t>
      </w:r>
      <w:r w:rsidRPr="003B2883">
        <w:rPr>
          <w:sz w:val="16"/>
        </w:rPr>
        <w:br/>
        <w:t>The present document has not been subject to any approval process by the 3GPP</w:t>
      </w:r>
      <w:r w:rsidRPr="003B2883">
        <w:rPr>
          <w:sz w:val="16"/>
          <w:vertAlign w:val="superscript"/>
        </w:rPr>
        <w:t xml:space="preserve"> </w:t>
      </w:r>
      <w:r w:rsidRPr="003B2883">
        <w:rPr>
          <w:sz w:val="16"/>
        </w:rPr>
        <w:t>Organizational Partners and shall not be implemented.</w:t>
      </w:r>
      <w:r w:rsidRPr="003B2883">
        <w:rPr>
          <w:sz w:val="16"/>
        </w:rPr>
        <w:br/>
        <w:t>This Specification is provided for future development work within 3GPP</w:t>
      </w:r>
      <w:r w:rsidRPr="003B2883">
        <w:rPr>
          <w:sz w:val="16"/>
          <w:vertAlign w:val="superscript"/>
        </w:rPr>
        <w:t xml:space="preserve"> </w:t>
      </w:r>
      <w:r w:rsidRPr="003B2883">
        <w:rPr>
          <w:sz w:val="16"/>
        </w:rPr>
        <w:t>only. The Organizational Partners accept no liability for any use of this Specification.</w:t>
      </w:r>
      <w:r w:rsidRPr="003B2883">
        <w:rPr>
          <w:sz w:val="16"/>
        </w:rPr>
        <w:br/>
        <w:t xml:space="preserve">Specifications and </w:t>
      </w:r>
      <w:r w:rsidR="00F653B8" w:rsidRPr="003B2883">
        <w:rPr>
          <w:sz w:val="16"/>
        </w:rPr>
        <w:t>Reports</w:t>
      </w:r>
      <w:r w:rsidRPr="003B2883">
        <w:rPr>
          <w:sz w:val="16"/>
        </w:rPr>
        <w:t xml:space="preserve"> for implementation of the 3GPP</w:t>
      </w:r>
      <w:r w:rsidRPr="003B2883">
        <w:rPr>
          <w:sz w:val="16"/>
          <w:vertAlign w:val="superscript"/>
        </w:rPr>
        <w:t xml:space="preserve"> TM</w:t>
      </w:r>
      <w:r w:rsidRPr="003B2883">
        <w:rPr>
          <w:sz w:val="16"/>
        </w:rPr>
        <w:t xml:space="preserve"> system should be obtained via the 3GPP Organizational Partners' Publications Offices.</w:t>
      </w:r>
    </w:p>
    <w:p w14:paraId="7AF70CFB" w14:textId="77777777" w:rsidR="00080512" w:rsidRPr="003B2883" w:rsidRDefault="00080512">
      <w:pPr>
        <w:pStyle w:val="ZV"/>
        <w:framePr w:wrap="notBeside"/>
      </w:pPr>
    </w:p>
    <w:p w14:paraId="72B9FF01" w14:textId="77777777" w:rsidR="00080512" w:rsidRPr="003B2883" w:rsidRDefault="00080512"/>
    <w:bookmarkEnd w:id="0"/>
    <w:p w14:paraId="6478B316" w14:textId="77777777" w:rsidR="00080512" w:rsidRPr="003B2883" w:rsidRDefault="00080512">
      <w:pPr>
        <w:sectPr w:rsidR="00080512" w:rsidRPr="003B2883">
          <w:footnotePr>
            <w:numRestart w:val="eachSect"/>
          </w:footnotePr>
          <w:pgSz w:w="11907" w:h="16840"/>
          <w:pgMar w:top="2268" w:right="851" w:bottom="10773" w:left="851" w:header="0" w:footer="0" w:gutter="0"/>
          <w:cols w:space="720"/>
        </w:sectPr>
      </w:pPr>
    </w:p>
    <w:p w14:paraId="057B3839" w14:textId="77777777" w:rsidR="00614FDF" w:rsidRPr="003B2883" w:rsidRDefault="00614FDF" w:rsidP="00614FDF">
      <w:pPr>
        <w:pStyle w:val="Guidance"/>
        <w:rPr>
          <w:color w:val="auto"/>
        </w:rPr>
      </w:pPr>
      <w:bookmarkStart w:id="1" w:name="page2"/>
      <w:r w:rsidRPr="003B2883">
        <w:lastRenderedPageBreak/>
        <w:br/>
      </w:r>
    </w:p>
    <w:p w14:paraId="6328A564" w14:textId="77777777" w:rsidR="00080512" w:rsidRPr="003B2883" w:rsidRDefault="00080512"/>
    <w:p w14:paraId="295DE07F" w14:textId="77777777" w:rsidR="00080512" w:rsidRPr="003B2883" w:rsidRDefault="00080512">
      <w:pPr>
        <w:pStyle w:val="FP"/>
        <w:framePr w:wrap="notBeside" w:hAnchor="margin" w:y="1419"/>
        <w:pBdr>
          <w:bottom w:val="single" w:sz="6" w:space="1" w:color="auto"/>
        </w:pBdr>
        <w:spacing w:before="240"/>
        <w:ind w:left="2835" w:right="2835"/>
        <w:jc w:val="center"/>
      </w:pPr>
      <w:r w:rsidRPr="003B2883">
        <w:t>Keywords</w:t>
      </w:r>
    </w:p>
    <w:p w14:paraId="117A2295" w14:textId="77777777" w:rsidR="00080512" w:rsidRPr="003B2883" w:rsidRDefault="00CF0A69">
      <w:pPr>
        <w:pStyle w:val="FP"/>
        <w:framePr w:wrap="notBeside" w:hAnchor="margin" w:y="1419"/>
        <w:ind w:left="2835" w:right="2835"/>
        <w:jc w:val="center"/>
        <w:rPr>
          <w:rFonts w:ascii="Arial" w:hAnsi="Arial"/>
          <w:sz w:val="18"/>
        </w:rPr>
      </w:pPr>
      <w:r w:rsidRPr="003B2883">
        <w:rPr>
          <w:rFonts w:ascii="Arial" w:hAnsi="Arial"/>
          <w:sz w:val="18"/>
        </w:rPr>
        <w:t>3GPP, 5G System</w:t>
      </w:r>
    </w:p>
    <w:p w14:paraId="158D7BAF" w14:textId="77777777" w:rsidR="00080512" w:rsidRPr="003B2883" w:rsidRDefault="00080512"/>
    <w:p w14:paraId="6FCE9BF9" w14:textId="77777777" w:rsidR="00080512" w:rsidRPr="003B2883" w:rsidRDefault="00080512">
      <w:pPr>
        <w:pStyle w:val="FP"/>
        <w:framePr w:wrap="notBeside" w:hAnchor="margin" w:yAlign="center"/>
        <w:spacing w:after="240"/>
        <w:ind w:left="2835" w:right="2835"/>
        <w:jc w:val="center"/>
        <w:rPr>
          <w:rFonts w:ascii="Arial" w:hAnsi="Arial"/>
          <w:b/>
          <w:i/>
        </w:rPr>
      </w:pPr>
      <w:r w:rsidRPr="003B2883">
        <w:rPr>
          <w:rFonts w:ascii="Arial" w:hAnsi="Arial"/>
          <w:b/>
          <w:i/>
        </w:rPr>
        <w:t>3GPP</w:t>
      </w:r>
    </w:p>
    <w:p w14:paraId="64429086" w14:textId="77777777" w:rsidR="00080512" w:rsidRPr="003B2883" w:rsidRDefault="00080512">
      <w:pPr>
        <w:pStyle w:val="FP"/>
        <w:framePr w:wrap="notBeside" w:hAnchor="margin" w:yAlign="center"/>
        <w:pBdr>
          <w:bottom w:val="single" w:sz="6" w:space="1" w:color="auto"/>
        </w:pBdr>
        <w:ind w:left="2835" w:right="2835"/>
        <w:jc w:val="center"/>
      </w:pPr>
      <w:r w:rsidRPr="003B2883">
        <w:t>Postal address</w:t>
      </w:r>
    </w:p>
    <w:p w14:paraId="68AF4243" w14:textId="77777777" w:rsidR="00080512" w:rsidRPr="003B2883" w:rsidRDefault="00080512">
      <w:pPr>
        <w:pStyle w:val="FP"/>
        <w:framePr w:wrap="notBeside" w:hAnchor="margin" w:yAlign="center"/>
        <w:ind w:left="2835" w:right="2835"/>
        <w:jc w:val="center"/>
        <w:rPr>
          <w:rFonts w:ascii="Arial" w:hAnsi="Arial"/>
          <w:sz w:val="18"/>
        </w:rPr>
      </w:pPr>
    </w:p>
    <w:p w14:paraId="268DFF86"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3GPP support office address</w:t>
      </w:r>
    </w:p>
    <w:p w14:paraId="309082D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650 Route des Lucioles - Sophia Antipolis</w:t>
      </w:r>
    </w:p>
    <w:p w14:paraId="32F8065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Valbonne - FRANCE</w:t>
      </w:r>
    </w:p>
    <w:p w14:paraId="7017ECBA" w14:textId="77777777" w:rsidR="00080512" w:rsidRPr="003B2883" w:rsidRDefault="00080512">
      <w:pPr>
        <w:pStyle w:val="FP"/>
        <w:framePr w:wrap="notBeside" w:hAnchor="margin" w:yAlign="center"/>
        <w:spacing w:after="20"/>
        <w:ind w:left="2835" w:right="2835"/>
        <w:jc w:val="center"/>
        <w:rPr>
          <w:rFonts w:ascii="Arial" w:hAnsi="Arial"/>
          <w:sz w:val="18"/>
        </w:rPr>
      </w:pPr>
      <w:r w:rsidRPr="003B2883">
        <w:rPr>
          <w:rFonts w:ascii="Arial" w:hAnsi="Arial"/>
          <w:sz w:val="18"/>
        </w:rPr>
        <w:t>Tel.: +33 4 92 94 42 00 Fax: +33 4 93 65 47 16</w:t>
      </w:r>
    </w:p>
    <w:p w14:paraId="60E19374"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Internet</w:t>
      </w:r>
    </w:p>
    <w:p w14:paraId="48E2BAF5" w14:textId="77777777" w:rsidR="00080512" w:rsidRPr="003B2883" w:rsidRDefault="00080512">
      <w:pPr>
        <w:pStyle w:val="FP"/>
        <w:framePr w:wrap="notBeside" w:hAnchor="margin" w:yAlign="center"/>
        <w:ind w:left="2835" w:right="2835"/>
        <w:jc w:val="center"/>
        <w:rPr>
          <w:rFonts w:ascii="Arial" w:hAnsi="Arial"/>
          <w:sz w:val="18"/>
        </w:rPr>
      </w:pPr>
      <w:r w:rsidRPr="003B2883">
        <w:rPr>
          <w:rFonts w:ascii="Arial" w:hAnsi="Arial"/>
          <w:sz w:val="18"/>
        </w:rPr>
        <w:t>http://www.3gpp.org</w:t>
      </w:r>
    </w:p>
    <w:p w14:paraId="3D2B1F79" w14:textId="77777777" w:rsidR="00080512" w:rsidRPr="003B2883" w:rsidRDefault="00080512"/>
    <w:p w14:paraId="3A632FF6" w14:textId="77777777" w:rsidR="00080512" w:rsidRPr="003B288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2883">
        <w:rPr>
          <w:rFonts w:ascii="Arial" w:hAnsi="Arial"/>
          <w:b/>
          <w:i/>
          <w:noProof/>
        </w:rPr>
        <w:t>Copyright Notification</w:t>
      </w:r>
    </w:p>
    <w:p w14:paraId="0A33C364" w14:textId="77777777" w:rsidR="00080512" w:rsidRPr="003B2883" w:rsidRDefault="00080512" w:rsidP="00FA1266">
      <w:pPr>
        <w:pStyle w:val="FP"/>
        <w:framePr w:h="3057" w:hRule="exact" w:wrap="notBeside" w:vAnchor="page" w:hAnchor="margin" w:y="12605"/>
        <w:jc w:val="center"/>
        <w:rPr>
          <w:noProof/>
        </w:rPr>
      </w:pPr>
      <w:r w:rsidRPr="003B2883">
        <w:rPr>
          <w:noProof/>
        </w:rPr>
        <w:t>No part may be reproduced except as authorized by written permission.</w:t>
      </w:r>
      <w:r w:rsidRPr="003B2883">
        <w:rPr>
          <w:noProof/>
        </w:rPr>
        <w:br/>
        <w:t>The copyright and the foregoing restriction extend to reproduction in all media.</w:t>
      </w:r>
    </w:p>
    <w:p w14:paraId="7EDB90B1" w14:textId="77777777" w:rsidR="00080512" w:rsidRPr="003B2883" w:rsidRDefault="00080512" w:rsidP="00FA1266">
      <w:pPr>
        <w:pStyle w:val="FP"/>
        <w:framePr w:h="3057" w:hRule="exact" w:wrap="notBeside" w:vAnchor="page" w:hAnchor="margin" w:y="12605"/>
        <w:jc w:val="center"/>
        <w:rPr>
          <w:noProof/>
        </w:rPr>
      </w:pPr>
    </w:p>
    <w:p w14:paraId="484ACD70" w14:textId="03AE764B" w:rsidR="00080512" w:rsidRPr="003B2883" w:rsidRDefault="00DC309B" w:rsidP="00FA1266">
      <w:pPr>
        <w:pStyle w:val="FP"/>
        <w:framePr w:h="3057" w:hRule="exact" w:wrap="notBeside" w:vAnchor="page" w:hAnchor="margin" w:y="12605"/>
        <w:jc w:val="center"/>
        <w:rPr>
          <w:noProof/>
          <w:sz w:val="18"/>
        </w:rPr>
      </w:pPr>
      <w:r w:rsidRPr="003B2883">
        <w:rPr>
          <w:noProof/>
          <w:sz w:val="18"/>
        </w:rPr>
        <w:t>© 20</w:t>
      </w:r>
      <w:r w:rsidR="00DB1818" w:rsidRPr="003B2883">
        <w:rPr>
          <w:noProof/>
          <w:sz w:val="18"/>
        </w:rPr>
        <w:t>1</w:t>
      </w:r>
      <w:r w:rsidR="003B2883" w:rsidRPr="003B2883">
        <w:rPr>
          <w:noProof/>
          <w:sz w:val="18"/>
        </w:rPr>
        <w:t>9</w:t>
      </w:r>
      <w:r w:rsidR="00080512" w:rsidRPr="003B2883">
        <w:rPr>
          <w:noProof/>
          <w:sz w:val="18"/>
        </w:rPr>
        <w:t>, 3GPP Organizational Partners (ARIB, ATIS, CCSA, ETSI,</w:t>
      </w:r>
      <w:r w:rsidR="00F22EC7" w:rsidRPr="003B2883">
        <w:rPr>
          <w:noProof/>
          <w:sz w:val="18"/>
        </w:rPr>
        <w:t xml:space="preserve"> TSDSI, </w:t>
      </w:r>
      <w:r w:rsidR="00080512" w:rsidRPr="003B2883">
        <w:rPr>
          <w:noProof/>
          <w:sz w:val="18"/>
        </w:rPr>
        <w:t>TTA, TTC).</w:t>
      </w:r>
      <w:bookmarkStart w:id="2" w:name="copyrightaddon"/>
      <w:bookmarkEnd w:id="2"/>
    </w:p>
    <w:p w14:paraId="78B81455" w14:textId="77777777" w:rsidR="00734A5B" w:rsidRPr="003B2883" w:rsidRDefault="00080512" w:rsidP="00FA1266">
      <w:pPr>
        <w:pStyle w:val="FP"/>
        <w:framePr w:h="3057" w:hRule="exact" w:wrap="notBeside" w:vAnchor="page" w:hAnchor="margin" w:y="12605"/>
        <w:jc w:val="center"/>
        <w:rPr>
          <w:noProof/>
          <w:sz w:val="18"/>
        </w:rPr>
      </w:pPr>
      <w:r w:rsidRPr="003B2883">
        <w:rPr>
          <w:noProof/>
          <w:sz w:val="18"/>
        </w:rPr>
        <w:t>All rights reserved.</w:t>
      </w:r>
    </w:p>
    <w:p w14:paraId="48F0E821" w14:textId="77777777" w:rsidR="00FC1192" w:rsidRPr="003B2883" w:rsidRDefault="00FC1192" w:rsidP="00FA1266">
      <w:pPr>
        <w:pStyle w:val="FP"/>
        <w:framePr w:h="3057" w:hRule="exact" w:wrap="notBeside" w:vAnchor="page" w:hAnchor="margin" w:y="12605"/>
        <w:rPr>
          <w:noProof/>
          <w:sz w:val="18"/>
        </w:rPr>
      </w:pPr>
    </w:p>
    <w:p w14:paraId="5D061F84" w14:textId="77777777" w:rsidR="00734A5B" w:rsidRPr="003B2883" w:rsidRDefault="00734A5B" w:rsidP="00FA1266">
      <w:pPr>
        <w:pStyle w:val="FP"/>
        <w:framePr w:h="3057" w:hRule="exact" w:wrap="notBeside" w:vAnchor="page" w:hAnchor="margin" w:y="12605"/>
        <w:rPr>
          <w:noProof/>
          <w:sz w:val="18"/>
        </w:rPr>
      </w:pPr>
      <w:r w:rsidRPr="003B2883">
        <w:rPr>
          <w:noProof/>
          <w:sz w:val="18"/>
        </w:rPr>
        <w:t>UMTS™ is a Trade Mark of ETSI registered for the benefit of its members</w:t>
      </w:r>
    </w:p>
    <w:p w14:paraId="4EF3E983" w14:textId="77777777" w:rsidR="00080512" w:rsidRPr="003B2883" w:rsidRDefault="00734A5B" w:rsidP="00FA1266">
      <w:pPr>
        <w:pStyle w:val="FP"/>
        <w:framePr w:h="3057" w:hRule="exact" w:wrap="notBeside" w:vAnchor="page" w:hAnchor="margin" w:y="12605"/>
        <w:rPr>
          <w:noProof/>
          <w:sz w:val="18"/>
        </w:rPr>
      </w:pPr>
      <w:r w:rsidRPr="003B2883">
        <w:rPr>
          <w:noProof/>
          <w:sz w:val="18"/>
        </w:rPr>
        <w:t>3GPP™ is a Trade Mark of ETSI registered for the benefit of its Members and of the 3GPP Organizational Partners</w:t>
      </w:r>
      <w:r w:rsidR="00080512" w:rsidRPr="003B2883">
        <w:rPr>
          <w:noProof/>
          <w:sz w:val="18"/>
        </w:rPr>
        <w:br/>
      </w:r>
      <w:r w:rsidR="00FA1266" w:rsidRPr="003B2883">
        <w:rPr>
          <w:noProof/>
          <w:sz w:val="18"/>
        </w:rPr>
        <w:t>LTE™ is a Trade Mark of ETSI registered for the benefit of its Members and of the 3GPP Organizational Partners</w:t>
      </w:r>
    </w:p>
    <w:p w14:paraId="7E522944" w14:textId="77777777" w:rsidR="00FA1266" w:rsidRPr="003B2883" w:rsidRDefault="00FA1266" w:rsidP="00FA1266">
      <w:pPr>
        <w:pStyle w:val="FP"/>
        <w:framePr w:h="3057" w:hRule="exact" w:wrap="notBeside" w:vAnchor="page" w:hAnchor="margin" w:y="12605"/>
        <w:rPr>
          <w:noProof/>
          <w:sz w:val="18"/>
        </w:rPr>
      </w:pPr>
      <w:r w:rsidRPr="003B2883">
        <w:rPr>
          <w:noProof/>
          <w:sz w:val="18"/>
        </w:rPr>
        <w:t>GSM® and the GSM logo are registered and owned by the GSM Association</w:t>
      </w:r>
    </w:p>
    <w:bookmarkEnd w:id="1"/>
    <w:p w14:paraId="31061E60" w14:textId="77777777" w:rsidR="00FA7D7E" w:rsidRPr="003B2883" w:rsidRDefault="00080512" w:rsidP="00FA7D7E">
      <w:pPr>
        <w:pStyle w:val="TT"/>
      </w:pPr>
      <w:r w:rsidRPr="003B2883">
        <w:br w:type="page"/>
      </w:r>
      <w:r w:rsidR="00FA7D7E" w:rsidRPr="003B2883">
        <w:lastRenderedPageBreak/>
        <w:t>Contents</w:t>
      </w:r>
    </w:p>
    <w:p w14:paraId="52C80857" w14:textId="77777777" w:rsidR="004A4CD7" w:rsidRPr="003B2883" w:rsidRDefault="004A4CD7"/>
    <w:p w14:paraId="6AD64411" w14:textId="50D68BEC" w:rsidR="00514461" w:rsidRDefault="005144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_Toc20137195 \h </w:instrText>
      </w:r>
      <w:r>
        <w:fldChar w:fldCharType="separate"/>
      </w:r>
      <w:r>
        <w:t>12</w:t>
      </w:r>
      <w:r>
        <w:fldChar w:fldCharType="end"/>
      </w:r>
    </w:p>
    <w:p w14:paraId="38FE2328" w14:textId="1521DC37" w:rsidR="00514461" w:rsidRDefault="005144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_Toc20137196 \h </w:instrText>
      </w:r>
      <w:r>
        <w:fldChar w:fldCharType="separate"/>
      </w:r>
      <w:r>
        <w:t>12</w:t>
      </w:r>
      <w:r>
        <w:fldChar w:fldCharType="end"/>
      </w:r>
    </w:p>
    <w:p w14:paraId="08978D6D" w14:textId="610D3D62" w:rsidR="00514461" w:rsidRDefault="005144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_Toc20137197 \h </w:instrText>
      </w:r>
      <w:r>
        <w:fldChar w:fldCharType="separate"/>
      </w:r>
      <w:r>
        <w:t>13</w:t>
      </w:r>
      <w:r>
        <w:fldChar w:fldCharType="end"/>
      </w:r>
    </w:p>
    <w:p w14:paraId="3919448C" w14:textId="2AADCDC5" w:rsidR="00514461" w:rsidRDefault="005144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_Toc20137198 \h </w:instrText>
      </w:r>
      <w:r>
        <w:fldChar w:fldCharType="separate"/>
      </w:r>
      <w:r>
        <w:t>13</w:t>
      </w:r>
      <w:r>
        <w:fldChar w:fldCharType="end"/>
      </w:r>
    </w:p>
    <w:p w14:paraId="1967804F" w14:textId="2807C330" w:rsidR="00514461" w:rsidRDefault="005144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_Toc20137199 \h </w:instrText>
      </w:r>
      <w:r>
        <w:fldChar w:fldCharType="separate"/>
      </w:r>
      <w:r>
        <w:t>13</w:t>
      </w:r>
      <w:r>
        <w:fldChar w:fldCharType="end"/>
      </w:r>
    </w:p>
    <w:p w14:paraId="32B21B2F" w14:textId="616E786B" w:rsidR="00514461" w:rsidRDefault="005144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_Toc20137200 \h </w:instrText>
      </w:r>
      <w:r>
        <w:fldChar w:fldCharType="separate"/>
      </w:r>
      <w:r>
        <w:t>14</w:t>
      </w:r>
      <w:r>
        <w:fldChar w:fldCharType="end"/>
      </w:r>
    </w:p>
    <w:p w14:paraId="75C9B4A9" w14:textId="0CC03B32" w:rsidR="00514461" w:rsidRDefault="005144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_Toc20137201 \h </w:instrText>
      </w:r>
      <w:r>
        <w:fldChar w:fldCharType="separate"/>
      </w:r>
      <w:r>
        <w:t>14</w:t>
      </w:r>
      <w:r>
        <w:fldChar w:fldCharType="end"/>
      </w:r>
    </w:p>
    <w:p w14:paraId="5624A863" w14:textId="4378815D" w:rsidR="00514461" w:rsidRDefault="005144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_Toc20137202 \h </w:instrText>
      </w:r>
      <w:r>
        <w:fldChar w:fldCharType="separate"/>
      </w:r>
      <w:r>
        <w:t>15</w:t>
      </w:r>
      <w:r>
        <w:fldChar w:fldCharType="end"/>
      </w:r>
    </w:p>
    <w:p w14:paraId="575CB482" w14:textId="3C906696" w:rsidR="00514461" w:rsidRDefault="005144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_Toc20137203 \h </w:instrText>
      </w:r>
      <w:r>
        <w:fldChar w:fldCharType="separate"/>
      </w:r>
      <w:r>
        <w:t>15</w:t>
      </w:r>
      <w:r>
        <w:fldChar w:fldCharType="end"/>
      </w:r>
    </w:p>
    <w:p w14:paraId="1A85B133" w14:textId="6A883250" w:rsidR="00514461" w:rsidRDefault="005144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_Toc20137204 \h </w:instrText>
      </w:r>
      <w:r>
        <w:fldChar w:fldCharType="separate"/>
      </w:r>
      <w:r>
        <w:t>16</w:t>
      </w:r>
      <w:r>
        <w:fldChar w:fldCharType="end"/>
      </w:r>
    </w:p>
    <w:p w14:paraId="15EBC06E" w14:textId="5DAFBA83" w:rsidR="00514461" w:rsidRDefault="005144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_Toc20137205 \h </w:instrText>
      </w:r>
      <w:r>
        <w:fldChar w:fldCharType="separate"/>
      </w:r>
      <w:r>
        <w:t>16</w:t>
      </w:r>
      <w:r>
        <w:fldChar w:fldCharType="end"/>
      </w:r>
    </w:p>
    <w:p w14:paraId="1041F9B5" w14:textId="2C74B373" w:rsidR="00514461" w:rsidRDefault="005144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_Toc20137206 \h </w:instrText>
      </w:r>
      <w:r>
        <w:fldChar w:fldCharType="separate"/>
      </w:r>
      <w:r>
        <w:t>17</w:t>
      </w:r>
      <w:r>
        <w:fldChar w:fldCharType="end"/>
      </w:r>
    </w:p>
    <w:p w14:paraId="4E153BA4" w14:textId="4DDCBFE5" w:rsidR="00514461" w:rsidRDefault="0051446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_Toc20137207 \h </w:instrText>
      </w:r>
      <w:r>
        <w:fldChar w:fldCharType="separate"/>
      </w:r>
      <w:r>
        <w:t>17</w:t>
      </w:r>
      <w:r>
        <w:fldChar w:fldCharType="end"/>
      </w:r>
    </w:p>
    <w:p w14:paraId="1F9DE6D6" w14:textId="568E0CF3" w:rsidR="00514461" w:rsidRDefault="0051446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_Toc20137208 \h </w:instrText>
      </w:r>
      <w:r>
        <w:fldChar w:fldCharType="separate"/>
      </w:r>
      <w:r>
        <w:t>17</w:t>
      </w:r>
      <w:r>
        <w:fldChar w:fldCharType="end"/>
      </w:r>
    </w:p>
    <w:p w14:paraId="07AD5492" w14:textId="26A3785F" w:rsidR="00514461" w:rsidRDefault="0051446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_Toc20137209 \h </w:instrText>
      </w:r>
      <w:r>
        <w:fldChar w:fldCharType="separate"/>
      </w:r>
      <w:r>
        <w:t>17</w:t>
      </w:r>
      <w:r>
        <w:fldChar w:fldCharType="end"/>
      </w:r>
    </w:p>
    <w:p w14:paraId="1F921AB1" w14:textId="40C1442C" w:rsidR="00514461" w:rsidRDefault="00514461">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_Toc20137210 \h </w:instrText>
      </w:r>
      <w:r>
        <w:fldChar w:fldCharType="separate"/>
      </w:r>
      <w:r>
        <w:t>17</w:t>
      </w:r>
      <w:r>
        <w:fldChar w:fldCharType="end"/>
      </w:r>
    </w:p>
    <w:p w14:paraId="4316ADE0" w14:textId="49CC5CB1" w:rsidR="00514461" w:rsidRDefault="00514461">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_Toc20137211 \h </w:instrText>
      </w:r>
      <w:r>
        <w:fldChar w:fldCharType="separate"/>
      </w:r>
      <w:r>
        <w:t>19</w:t>
      </w:r>
      <w:r>
        <w:fldChar w:fldCharType="end"/>
      </w:r>
    </w:p>
    <w:p w14:paraId="58193F58" w14:textId="622D8AE0" w:rsidR="00514461" w:rsidRDefault="0051446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_Toc20137212 \h </w:instrText>
      </w:r>
      <w:r>
        <w:fldChar w:fldCharType="separate"/>
      </w:r>
      <w:r>
        <w:t>19</w:t>
      </w:r>
      <w:r>
        <w:fldChar w:fldCharType="end"/>
      </w:r>
    </w:p>
    <w:p w14:paraId="5B9FEC0F" w14:textId="7B2B93AE" w:rsidR="00514461" w:rsidRDefault="00514461">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_Toc20137213 \h </w:instrText>
      </w:r>
      <w:r>
        <w:fldChar w:fldCharType="separate"/>
      </w:r>
      <w:r>
        <w:t>19</w:t>
      </w:r>
      <w:r>
        <w:fldChar w:fldCharType="end"/>
      </w:r>
    </w:p>
    <w:p w14:paraId="212FD42B" w14:textId="0D00892F" w:rsidR="00514461" w:rsidRDefault="0051446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_Toc20137214 \h </w:instrText>
      </w:r>
      <w:r>
        <w:fldChar w:fldCharType="separate"/>
      </w:r>
      <w:r>
        <w:t>20</w:t>
      </w:r>
      <w:r>
        <w:fldChar w:fldCharType="end"/>
      </w:r>
    </w:p>
    <w:p w14:paraId="42EB2B7F" w14:textId="5681E3ED" w:rsidR="00514461" w:rsidRDefault="00514461">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_Toc20137215 \h </w:instrText>
      </w:r>
      <w:r>
        <w:fldChar w:fldCharType="separate"/>
      </w:r>
      <w:r>
        <w:t>20</w:t>
      </w:r>
      <w:r>
        <w:fldChar w:fldCharType="end"/>
      </w:r>
    </w:p>
    <w:p w14:paraId="52F0719D" w14:textId="6CBC95FD" w:rsidR="00514461" w:rsidRDefault="0051446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_Toc20137216 \h </w:instrText>
      </w:r>
      <w:r>
        <w:fldChar w:fldCharType="separate"/>
      </w:r>
      <w:r>
        <w:t>22</w:t>
      </w:r>
      <w:r>
        <w:fldChar w:fldCharType="end"/>
      </w:r>
    </w:p>
    <w:p w14:paraId="6D438300" w14:textId="67462DD1" w:rsidR="00514461" w:rsidRDefault="00514461">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_Toc20137217 \h </w:instrText>
      </w:r>
      <w:r>
        <w:fldChar w:fldCharType="separate"/>
      </w:r>
      <w:r>
        <w:t>22</w:t>
      </w:r>
      <w:r>
        <w:fldChar w:fldCharType="end"/>
      </w:r>
    </w:p>
    <w:p w14:paraId="52059793" w14:textId="01C01150" w:rsidR="00514461" w:rsidRDefault="0051446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_Toc20137218 \h </w:instrText>
      </w:r>
      <w:r>
        <w:fldChar w:fldCharType="separate"/>
      </w:r>
      <w:r>
        <w:t>22</w:t>
      </w:r>
      <w:r>
        <w:fldChar w:fldCharType="end"/>
      </w:r>
    </w:p>
    <w:p w14:paraId="3B94D6EB" w14:textId="7E42DED4" w:rsidR="00514461" w:rsidRDefault="0051446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_Toc20137219 \h </w:instrText>
      </w:r>
      <w:r>
        <w:fldChar w:fldCharType="separate"/>
      </w:r>
      <w:r>
        <w:t>22</w:t>
      </w:r>
      <w:r>
        <w:fldChar w:fldCharType="end"/>
      </w:r>
    </w:p>
    <w:p w14:paraId="5805BA27" w14:textId="05B7C9D7" w:rsidR="00514461" w:rsidRDefault="00514461">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_Toc20137220 \h </w:instrText>
      </w:r>
      <w:r>
        <w:fldChar w:fldCharType="separate"/>
      </w:r>
      <w:r>
        <w:t>22</w:t>
      </w:r>
      <w:r>
        <w:fldChar w:fldCharType="end"/>
      </w:r>
    </w:p>
    <w:p w14:paraId="6EC360A1" w14:textId="59DD8C75" w:rsidR="00514461" w:rsidRDefault="00514461">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When the UE is in CM-IDLE</w:t>
      </w:r>
      <w:r>
        <w:tab/>
      </w:r>
      <w:r>
        <w:fldChar w:fldCharType="begin" w:fldLock="1"/>
      </w:r>
      <w:r>
        <w:instrText xml:space="preserve"> PAGEREF _Toc20137221 \h </w:instrText>
      </w:r>
      <w:r>
        <w:fldChar w:fldCharType="separate"/>
      </w:r>
      <w:r>
        <w:t>24</w:t>
      </w:r>
      <w:r>
        <w:fldChar w:fldCharType="end"/>
      </w:r>
    </w:p>
    <w:p w14:paraId="585EE0FF" w14:textId="7F45DAE2" w:rsidR="00514461" w:rsidRDefault="0051446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_Toc20137222 \h </w:instrText>
      </w:r>
      <w:r>
        <w:fldChar w:fldCharType="separate"/>
      </w:r>
      <w:r>
        <w:t>26</w:t>
      </w:r>
      <w:r>
        <w:fldChar w:fldCharType="end"/>
      </w:r>
    </w:p>
    <w:p w14:paraId="4AEA6EAD" w14:textId="42F1698E" w:rsidR="00514461" w:rsidRDefault="0051446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_Toc20137223 \h </w:instrText>
      </w:r>
      <w:r>
        <w:fldChar w:fldCharType="separate"/>
      </w:r>
      <w:r>
        <w:t>26</w:t>
      </w:r>
      <w:r>
        <w:fldChar w:fldCharType="end"/>
      </w:r>
    </w:p>
    <w:p w14:paraId="1EA4CD19" w14:textId="2652AC3D" w:rsidR="00514461" w:rsidRDefault="00514461">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_Toc20137224 \h </w:instrText>
      </w:r>
      <w:r>
        <w:fldChar w:fldCharType="separate"/>
      </w:r>
      <w:r>
        <w:t>26</w:t>
      </w:r>
      <w:r>
        <w:fldChar w:fldCharType="end"/>
      </w:r>
    </w:p>
    <w:p w14:paraId="335D014A" w14:textId="24B5FFB8" w:rsidR="00514461" w:rsidRDefault="0051446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_Toc20137225 \h </w:instrText>
      </w:r>
      <w:r>
        <w:fldChar w:fldCharType="separate"/>
      </w:r>
      <w:r>
        <w:t>27</w:t>
      </w:r>
      <w:r>
        <w:fldChar w:fldCharType="end"/>
      </w:r>
    </w:p>
    <w:p w14:paraId="1207391F" w14:textId="7F535FA8" w:rsidR="00514461" w:rsidRDefault="00514461">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_Toc20137226 \h </w:instrText>
      </w:r>
      <w:r>
        <w:fldChar w:fldCharType="separate"/>
      </w:r>
      <w:r>
        <w:t>27</w:t>
      </w:r>
      <w:r>
        <w:fldChar w:fldCharType="end"/>
      </w:r>
    </w:p>
    <w:p w14:paraId="3A270772" w14:textId="498E7695" w:rsidR="00514461" w:rsidRDefault="00514461">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_Toc20137227 \h </w:instrText>
      </w:r>
      <w:r>
        <w:fldChar w:fldCharType="separate"/>
      </w:r>
      <w:r>
        <w:t>28</w:t>
      </w:r>
      <w:r>
        <w:fldChar w:fldCharType="end"/>
      </w:r>
    </w:p>
    <w:p w14:paraId="06556833" w14:textId="2FEEAFDE" w:rsidR="00514461" w:rsidRDefault="00514461">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_Toc20137228 \h </w:instrText>
      </w:r>
      <w:r>
        <w:fldChar w:fldCharType="separate"/>
      </w:r>
      <w:r>
        <w:t>28</w:t>
      </w:r>
      <w:r>
        <w:fldChar w:fldCharType="end"/>
      </w:r>
    </w:p>
    <w:p w14:paraId="158B2075" w14:textId="16EBDE75" w:rsidR="00514461" w:rsidRDefault="00514461">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_Toc20137229 \h </w:instrText>
      </w:r>
      <w:r>
        <w:fldChar w:fldCharType="separate"/>
      </w:r>
      <w:r>
        <w:t>28</w:t>
      </w:r>
      <w:r>
        <w:fldChar w:fldCharType="end"/>
      </w:r>
    </w:p>
    <w:p w14:paraId="1568D743" w14:textId="3DC2079D" w:rsidR="00514461" w:rsidRDefault="00514461">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_Toc20137230 \h </w:instrText>
      </w:r>
      <w:r>
        <w:fldChar w:fldCharType="separate"/>
      </w:r>
      <w:r>
        <w:t>29</w:t>
      </w:r>
      <w:r>
        <w:fldChar w:fldCharType="end"/>
      </w:r>
    </w:p>
    <w:p w14:paraId="7216E600" w14:textId="13B9D66D" w:rsidR="00514461" w:rsidRDefault="00514461">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_Toc20137231 \h </w:instrText>
      </w:r>
      <w:r>
        <w:fldChar w:fldCharType="separate"/>
      </w:r>
      <w:r>
        <w:t>29</w:t>
      </w:r>
      <w:r>
        <w:fldChar w:fldCharType="end"/>
      </w:r>
    </w:p>
    <w:p w14:paraId="738284D5" w14:textId="30D4561D" w:rsidR="00514461" w:rsidRDefault="00514461">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_Toc20137232 \h </w:instrText>
      </w:r>
      <w:r>
        <w:fldChar w:fldCharType="separate"/>
      </w:r>
      <w:r>
        <w:t>29</w:t>
      </w:r>
      <w:r>
        <w:fldChar w:fldCharType="end"/>
      </w:r>
    </w:p>
    <w:p w14:paraId="712EE2E0" w14:textId="48BE40C1" w:rsidR="00514461" w:rsidRDefault="00514461">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_Toc20137233 \h </w:instrText>
      </w:r>
      <w:r>
        <w:fldChar w:fldCharType="separate"/>
      </w:r>
      <w:r>
        <w:t>29</w:t>
      </w:r>
      <w:r>
        <w:fldChar w:fldCharType="end"/>
      </w:r>
    </w:p>
    <w:p w14:paraId="2EC2A330" w14:textId="3BAF92FC" w:rsidR="00514461" w:rsidRDefault="00514461">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_Toc20137234 \h </w:instrText>
      </w:r>
      <w:r>
        <w:fldChar w:fldCharType="separate"/>
      </w:r>
      <w:r>
        <w:t>30</w:t>
      </w:r>
      <w:r>
        <w:fldChar w:fldCharType="end"/>
      </w:r>
    </w:p>
    <w:p w14:paraId="7BFB2CFE" w14:textId="17826919" w:rsidR="00514461" w:rsidRDefault="00514461">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_Toc20137235 \h </w:instrText>
      </w:r>
      <w:r>
        <w:fldChar w:fldCharType="separate"/>
      </w:r>
      <w:r>
        <w:t>31</w:t>
      </w:r>
      <w:r>
        <w:fldChar w:fldCharType="end"/>
      </w:r>
    </w:p>
    <w:p w14:paraId="6DFA1431" w14:textId="4E61149D" w:rsidR="00514461" w:rsidRDefault="00514461">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_Toc20137236 \h </w:instrText>
      </w:r>
      <w:r>
        <w:fldChar w:fldCharType="separate"/>
      </w:r>
      <w:r>
        <w:t>31</w:t>
      </w:r>
      <w:r>
        <w:fldChar w:fldCharType="end"/>
      </w:r>
    </w:p>
    <w:p w14:paraId="2DE588D3" w14:textId="20933249" w:rsidR="00514461" w:rsidRDefault="00514461">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_Toc20137237 \h </w:instrText>
      </w:r>
      <w:r>
        <w:fldChar w:fldCharType="separate"/>
      </w:r>
      <w:r>
        <w:t>32</w:t>
      </w:r>
      <w:r>
        <w:fldChar w:fldCharType="end"/>
      </w:r>
    </w:p>
    <w:p w14:paraId="59BEC537" w14:textId="130D5EE3" w:rsidR="00514461" w:rsidRDefault="00514461">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_Toc20137238 \h </w:instrText>
      </w:r>
      <w:r>
        <w:fldChar w:fldCharType="separate"/>
      </w:r>
      <w:r>
        <w:t>32</w:t>
      </w:r>
      <w:r>
        <w:fldChar w:fldCharType="end"/>
      </w:r>
    </w:p>
    <w:p w14:paraId="06A0C286" w14:textId="53769349" w:rsidR="00514461" w:rsidRDefault="00514461">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_Toc20137239 \h </w:instrText>
      </w:r>
      <w:r>
        <w:fldChar w:fldCharType="separate"/>
      </w:r>
      <w:r>
        <w:t>32</w:t>
      </w:r>
      <w:r>
        <w:fldChar w:fldCharType="end"/>
      </w:r>
    </w:p>
    <w:p w14:paraId="6053459A" w14:textId="406D2D57" w:rsidR="00514461" w:rsidRDefault="00514461">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_Toc20137240 \h </w:instrText>
      </w:r>
      <w:r>
        <w:fldChar w:fldCharType="separate"/>
      </w:r>
      <w:r>
        <w:t>32</w:t>
      </w:r>
      <w:r>
        <w:fldChar w:fldCharType="end"/>
      </w:r>
    </w:p>
    <w:p w14:paraId="75A20440" w14:textId="7634977F" w:rsidR="00514461" w:rsidRDefault="00514461">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_Toc20137241 \h </w:instrText>
      </w:r>
      <w:r>
        <w:fldChar w:fldCharType="separate"/>
      </w:r>
      <w:r>
        <w:t>32</w:t>
      </w:r>
      <w:r>
        <w:fldChar w:fldCharType="end"/>
      </w:r>
    </w:p>
    <w:p w14:paraId="638A0D40" w14:textId="3DFFD1BF" w:rsidR="00514461" w:rsidRDefault="00514461">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_Toc20137242 \h </w:instrText>
      </w:r>
      <w:r>
        <w:fldChar w:fldCharType="separate"/>
      </w:r>
      <w:r>
        <w:t>33</w:t>
      </w:r>
      <w:r>
        <w:fldChar w:fldCharType="end"/>
      </w:r>
    </w:p>
    <w:p w14:paraId="422B2FC9" w14:textId="6B722E09" w:rsidR="00514461" w:rsidRDefault="00514461">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_Toc20137243 \h </w:instrText>
      </w:r>
      <w:r>
        <w:fldChar w:fldCharType="separate"/>
      </w:r>
      <w:r>
        <w:t>33</w:t>
      </w:r>
      <w:r>
        <w:fldChar w:fldCharType="end"/>
      </w:r>
    </w:p>
    <w:p w14:paraId="0DD4FC34" w14:textId="63F9A4F5" w:rsidR="00514461" w:rsidRDefault="00514461">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_Toc20137244 \h </w:instrText>
      </w:r>
      <w:r>
        <w:fldChar w:fldCharType="separate"/>
      </w:r>
      <w:r>
        <w:t>33</w:t>
      </w:r>
      <w:r>
        <w:fldChar w:fldCharType="end"/>
      </w:r>
    </w:p>
    <w:p w14:paraId="3EDC03A0" w14:textId="6017E6D0" w:rsidR="00514461" w:rsidRDefault="0051446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_Toc20137245 \h </w:instrText>
      </w:r>
      <w:r>
        <w:fldChar w:fldCharType="separate"/>
      </w:r>
      <w:r>
        <w:t>34</w:t>
      </w:r>
      <w:r>
        <w:fldChar w:fldCharType="end"/>
      </w:r>
    </w:p>
    <w:p w14:paraId="1983D576" w14:textId="55BCC8A3" w:rsidR="00514461" w:rsidRDefault="00514461">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_Toc20137246 \h </w:instrText>
      </w:r>
      <w:r>
        <w:fldChar w:fldCharType="separate"/>
      </w:r>
      <w:r>
        <w:t>34</w:t>
      </w:r>
      <w:r>
        <w:fldChar w:fldCharType="end"/>
      </w:r>
    </w:p>
    <w:p w14:paraId="71A0DC84" w14:textId="1351BD93" w:rsidR="00514461" w:rsidRDefault="00514461">
      <w:pPr>
        <w:pStyle w:val="TOC5"/>
        <w:rPr>
          <w:rFonts w:asciiTheme="minorHAnsi" w:eastAsiaTheme="minorEastAsia" w:hAnsiTheme="minorHAnsi" w:cstheme="minorBidi"/>
          <w:sz w:val="22"/>
          <w:szCs w:val="22"/>
          <w:lang w:eastAsia="en-GB"/>
        </w:rPr>
      </w:pPr>
      <w:r>
        <w:lastRenderedPageBreak/>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_Toc20137247 \h </w:instrText>
      </w:r>
      <w:r>
        <w:fldChar w:fldCharType="separate"/>
      </w:r>
      <w:r>
        <w:t>34</w:t>
      </w:r>
      <w:r>
        <w:fldChar w:fldCharType="end"/>
      </w:r>
    </w:p>
    <w:p w14:paraId="4338AD30" w14:textId="6C74C403" w:rsidR="00514461" w:rsidRDefault="00514461">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_Toc20137248 \h </w:instrText>
      </w:r>
      <w:r>
        <w:fldChar w:fldCharType="separate"/>
      </w:r>
      <w:r>
        <w:t>34</w:t>
      </w:r>
      <w:r>
        <w:fldChar w:fldCharType="end"/>
      </w:r>
    </w:p>
    <w:p w14:paraId="7058E061" w14:textId="7D19F8C8" w:rsidR="00514461" w:rsidRDefault="00514461">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_Toc20137249 \h </w:instrText>
      </w:r>
      <w:r>
        <w:fldChar w:fldCharType="separate"/>
      </w:r>
      <w:r>
        <w:t>35</w:t>
      </w:r>
      <w:r>
        <w:fldChar w:fldCharType="end"/>
      </w:r>
    </w:p>
    <w:p w14:paraId="1CA4D031" w14:textId="1C98F161" w:rsidR="00514461" w:rsidRDefault="00514461">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_Toc20137250 \h </w:instrText>
      </w:r>
      <w:r>
        <w:fldChar w:fldCharType="separate"/>
      </w:r>
      <w:r>
        <w:t>35</w:t>
      </w:r>
      <w:r>
        <w:fldChar w:fldCharType="end"/>
      </w:r>
    </w:p>
    <w:p w14:paraId="79D3B174" w14:textId="3F81C9A9" w:rsidR="00514461" w:rsidRDefault="0051446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_Toc20137251 \h </w:instrText>
      </w:r>
      <w:r>
        <w:fldChar w:fldCharType="separate"/>
      </w:r>
      <w:r>
        <w:t>35</w:t>
      </w:r>
      <w:r>
        <w:fldChar w:fldCharType="end"/>
      </w:r>
    </w:p>
    <w:p w14:paraId="494B9E2F" w14:textId="078F627C" w:rsidR="00514461" w:rsidRDefault="0051446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_Toc20137252 \h </w:instrText>
      </w:r>
      <w:r>
        <w:fldChar w:fldCharType="separate"/>
      </w:r>
      <w:r>
        <w:t>35</w:t>
      </w:r>
      <w:r>
        <w:fldChar w:fldCharType="end"/>
      </w:r>
    </w:p>
    <w:p w14:paraId="75005267" w14:textId="075C2AFD" w:rsidR="00514461" w:rsidRDefault="00514461">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_Toc20137253 \h </w:instrText>
      </w:r>
      <w:r>
        <w:fldChar w:fldCharType="separate"/>
      </w:r>
      <w:r>
        <w:t>35</w:t>
      </w:r>
      <w:r>
        <w:fldChar w:fldCharType="end"/>
      </w:r>
    </w:p>
    <w:p w14:paraId="286637C0" w14:textId="7F618400" w:rsidR="00514461" w:rsidRDefault="00514461">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_Toc20137254 \h </w:instrText>
      </w:r>
      <w:r>
        <w:fldChar w:fldCharType="separate"/>
      </w:r>
      <w:r>
        <w:t>36</w:t>
      </w:r>
      <w:r>
        <w:fldChar w:fldCharType="end"/>
      </w:r>
    </w:p>
    <w:p w14:paraId="74757DD0" w14:textId="39C0496C" w:rsidR="00514461" w:rsidRDefault="00514461">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_Toc20137255 \h </w:instrText>
      </w:r>
      <w:r>
        <w:fldChar w:fldCharType="separate"/>
      </w:r>
      <w:r>
        <w:t>36</w:t>
      </w:r>
      <w:r>
        <w:fldChar w:fldCharType="end"/>
      </w:r>
    </w:p>
    <w:p w14:paraId="5A689630" w14:textId="40A05FB0" w:rsidR="00514461" w:rsidRDefault="0051446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_Toc20137256 \h </w:instrText>
      </w:r>
      <w:r>
        <w:fldChar w:fldCharType="separate"/>
      </w:r>
      <w:r>
        <w:t>37</w:t>
      </w:r>
      <w:r>
        <w:fldChar w:fldCharType="end"/>
      </w:r>
    </w:p>
    <w:p w14:paraId="79569291" w14:textId="01A4259D" w:rsidR="00514461" w:rsidRDefault="00514461">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_Toc20137257 \h </w:instrText>
      </w:r>
      <w:r>
        <w:fldChar w:fldCharType="separate"/>
      </w:r>
      <w:r>
        <w:t>37</w:t>
      </w:r>
      <w:r>
        <w:fldChar w:fldCharType="end"/>
      </w:r>
    </w:p>
    <w:p w14:paraId="0941AA6F" w14:textId="47875F9C" w:rsidR="00514461" w:rsidRDefault="0051446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_Toc20137258 \h </w:instrText>
      </w:r>
      <w:r>
        <w:fldChar w:fldCharType="separate"/>
      </w:r>
      <w:r>
        <w:t>37</w:t>
      </w:r>
      <w:r>
        <w:fldChar w:fldCharType="end"/>
      </w:r>
    </w:p>
    <w:p w14:paraId="37340B36" w14:textId="23D2A703" w:rsidR="00514461" w:rsidRDefault="00514461">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_Toc20137259 \h </w:instrText>
      </w:r>
      <w:r>
        <w:fldChar w:fldCharType="separate"/>
      </w:r>
      <w:r>
        <w:t>37</w:t>
      </w:r>
      <w:r>
        <w:fldChar w:fldCharType="end"/>
      </w:r>
    </w:p>
    <w:p w14:paraId="629EFADF" w14:textId="7954C416" w:rsidR="00514461" w:rsidRDefault="00514461">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_Toc20137260 \h </w:instrText>
      </w:r>
      <w:r>
        <w:fldChar w:fldCharType="separate"/>
      </w:r>
      <w:r>
        <w:t>38</w:t>
      </w:r>
      <w:r>
        <w:fldChar w:fldCharType="end"/>
      </w:r>
    </w:p>
    <w:p w14:paraId="080B1834" w14:textId="0D5E6DC0" w:rsidR="00514461" w:rsidRDefault="00514461">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_Toc20137261 \h </w:instrText>
      </w:r>
      <w:r>
        <w:fldChar w:fldCharType="separate"/>
      </w:r>
      <w:r>
        <w:t>38</w:t>
      </w:r>
      <w:r>
        <w:fldChar w:fldCharType="end"/>
      </w:r>
    </w:p>
    <w:p w14:paraId="2CAC388A" w14:textId="15926412" w:rsidR="00514461" w:rsidRDefault="0051446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_Toc20137262 \h </w:instrText>
      </w:r>
      <w:r>
        <w:fldChar w:fldCharType="separate"/>
      </w:r>
      <w:r>
        <w:t>39</w:t>
      </w:r>
      <w:r>
        <w:fldChar w:fldCharType="end"/>
      </w:r>
    </w:p>
    <w:p w14:paraId="6601E211" w14:textId="6BEE241F" w:rsidR="00514461" w:rsidRDefault="0051446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_Toc20137263 \h </w:instrText>
      </w:r>
      <w:r>
        <w:fldChar w:fldCharType="separate"/>
      </w:r>
      <w:r>
        <w:t>39</w:t>
      </w:r>
      <w:r>
        <w:fldChar w:fldCharType="end"/>
      </w:r>
    </w:p>
    <w:p w14:paraId="714AA181" w14:textId="4C68B7AC" w:rsidR="00514461" w:rsidRDefault="0051446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_Toc20137264 \h </w:instrText>
      </w:r>
      <w:r>
        <w:fldChar w:fldCharType="separate"/>
      </w:r>
      <w:r>
        <w:t>42</w:t>
      </w:r>
      <w:r>
        <w:fldChar w:fldCharType="end"/>
      </w:r>
    </w:p>
    <w:p w14:paraId="5722D151" w14:textId="6EDCE64A" w:rsidR="00514461" w:rsidRDefault="0051446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_Toc20137265 \h </w:instrText>
      </w:r>
      <w:r>
        <w:fldChar w:fldCharType="separate"/>
      </w:r>
      <w:r>
        <w:t>42</w:t>
      </w:r>
      <w:r>
        <w:fldChar w:fldCharType="end"/>
      </w:r>
    </w:p>
    <w:p w14:paraId="6DC4E937" w14:textId="0D93635A" w:rsidR="00514461" w:rsidRDefault="0051446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_Toc20137266 \h </w:instrText>
      </w:r>
      <w:r>
        <w:fldChar w:fldCharType="separate"/>
      </w:r>
      <w:r>
        <w:t>42</w:t>
      </w:r>
      <w:r>
        <w:fldChar w:fldCharType="end"/>
      </w:r>
    </w:p>
    <w:p w14:paraId="3633C630" w14:textId="010E5865" w:rsidR="00514461" w:rsidRDefault="00514461">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_Toc20137267 \h </w:instrText>
      </w:r>
      <w:r>
        <w:fldChar w:fldCharType="separate"/>
      </w:r>
      <w:r>
        <w:t>42</w:t>
      </w:r>
      <w:r>
        <w:fldChar w:fldCharType="end"/>
      </w:r>
    </w:p>
    <w:p w14:paraId="7B46E5CB" w14:textId="0586DFEE" w:rsidR="00514461" w:rsidRDefault="00514461">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_Toc20137268 \h </w:instrText>
      </w:r>
      <w:r>
        <w:fldChar w:fldCharType="separate"/>
      </w:r>
      <w:r>
        <w:t>42</w:t>
      </w:r>
      <w:r>
        <w:fldChar w:fldCharType="end"/>
      </w:r>
    </w:p>
    <w:p w14:paraId="69EA8C16" w14:textId="4DED75DC" w:rsidR="00514461" w:rsidRDefault="00514461">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_Toc20137269 \h </w:instrText>
      </w:r>
      <w:r>
        <w:fldChar w:fldCharType="separate"/>
      </w:r>
      <w:r>
        <w:t>44</w:t>
      </w:r>
      <w:r>
        <w:fldChar w:fldCharType="end"/>
      </w:r>
    </w:p>
    <w:p w14:paraId="660D2532" w14:textId="12E79F8C" w:rsidR="00514461" w:rsidRDefault="0051446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_Toc20137270 \h </w:instrText>
      </w:r>
      <w:r>
        <w:fldChar w:fldCharType="separate"/>
      </w:r>
      <w:r>
        <w:t>44</w:t>
      </w:r>
      <w:r>
        <w:fldChar w:fldCharType="end"/>
      </w:r>
    </w:p>
    <w:p w14:paraId="2158DD03" w14:textId="51C68D2B" w:rsidR="00514461" w:rsidRDefault="00514461">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_Toc20137271 \h </w:instrText>
      </w:r>
      <w:r>
        <w:fldChar w:fldCharType="separate"/>
      </w:r>
      <w:r>
        <w:t>44</w:t>
      </w:r>
      <w:r>
        <w:fldChar w:fldCharType="end"/>
      </w:r>
    </w:p>
    <w:p w14:paraId="69237A81" w14:textId="5F473718" w:rsidR="00514461" w:rsidRDefault="0051446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_Toc20137272 \h </w:instrText>
      </w:r>
      <w:r>
        <w:fldChar w:fldCharType="separate"/>
      </w:r>
      <w:r>
        <w:t>45</w:t>
      </w:r>
      <w:r>
        <w:fldChar w:fldCharType="end"/>
      </w:r>
    </w:p>
    <w:p w14:paraId="111F8C78" w14:textId="71A731EB" w:rsidR="00514461" w:rsidRDefault="00514461">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_Toc20137273 \h </w:instrText>
      </w:r>
      <w:r>
        <w:fldChar w:fldCharType="separate"/>
      </w:r>
      <w:r>
        <w:t>45</w:t>
      </w:r>
      <w:r>
        <w:fldChar w:fldCharType="end"/>
      </w:r>
    </w:p>
    <w:p w14:paraId="025C96C3" w14:textId="21E5E5F2" w:rsidR="00514461" w:rsidRDefault="0051446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_Toc20137274 \h </w:instrText>
      </w:r>
      <w:r>
        <w:fldChar w:fldCharType="separate"/>
      </w:r>
      <w:r>
        <w:t>45</w:t>
      </w:r>
      <w:r>
        <w:fldChar w:fldCharType="end"/>
      </w:r>
    </w:p>
    <w:p w14:paraId="35106F09" w14:textId="6EB9C843" w:rsidR="00514461" w:rsidRDefault="0051446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_Toc20137275 \h </w:instrText>
      </w:r>
      <w:r>
        <w:fldChar w:fldCharType="separate"/>
      </w:r>
      <w:r>
        <w:t>45</w:t>
      </w:r>
      <w:r>
        <w:fldChar w:fldCharType="end"/>
      </w:r>
    </w:p>
    <w:p w14:paraId="52808EF4" w14:textId="46F0FC18" w:rsidR="00514461" w:rsidRDefault="0051446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_Toc20137276 \h </w:instrText>
      </w:r>
      <w:r>
        <w:fldChar w:fldCharType="separate"/>
      </w:r>
      <w:r>
        <w:t>46</w:t>
      </w:r>
      <w:r>
        <w:fldChar w:fldCharType="end"/>
      </w:r>
    </w:p>
    <w:p w14:paraId="28F8F997" w14:textId="26AF7736" w:rsidR="00514461" w:rsidRDefault="00514461">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_Toc20137277 \h </w:instrText>
      </w:r>
      <w:r>
        <w:fldChar w:fldCharType="separate"/>
      </w:r>
      <w:r>
        <w:t>46</w:t>
      </w:r>
      <w:r>
        <w:fldChar w:fldCharType="end"/>
      </w:r>
    </w:p>
    <w:p w14:paraId="728BCC40" w14:textId="359A1A23" w:rsidR="00514461" w:rsidRDefault="00514461">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_Toc20137278 \h </w:instrText>
      </w:r>
      <w:r>
        <w:fldChar w:fldCharType="separate"/>
      </w:r>
      <w:r>
        <w:t>46</w:t>
      </w:r>
      <w:r>
        <w:fldChar w:fldCharType="end"/>
      </w:r>
    </w:p>
    <w:p w14:paraId="7827AE81" w14:textId="6FBF6A2A" w:rsidR="00514461" w:rsidRDefault="00514461">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_Toc20137279 \h </w:instrText>
      </w:r>
      <w:r>
        <w:fldChar w:fldCharType="separate"/>
      </w:r>
      <w:r>
        <w:t>46</w:t>
      </w:r>
      <w:r>
        <w:fldChar w:fldCharType="end"/>
      </w:r>
    </w:p>
    <w:p w14:paraId="255E836D" w14:textId="0D731BF9" w:rsidR="00514461" w:rsidRDefault="00514461">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_Toc20137280 \h </w:instrText>
      </w:r>
      <w:r>
        <w:fldChar w:fldCharType="separate"/>
      </w:r>
      <w:r>
        <w:t>47</w:t>
      </w:r>
      <w:r>
        <w:fldChar w:fldCharType="end"/>
      </w:r>
    </w:p>
    <w:p w14:paraId="35E4AA1D" w14:textId="6F138189" w:rsidR="00514461" w:rsidRDefault="00514461">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_Toc20137281 \h </w:instrText>
      </w:r>
      <w:r>
        <w:fldChar w:fldCharType="separate"/>
      </w:r>
      <w:r>
        <w:t>47</w:t>
      </w:r>
      <w:r>
        <w:fldChar w:fldCharType="end"/>
      </w:r>
    </w:p>
    <w:p w14:paraId="205EF93F" w14:textId="646FA850" w:rsidR="00514461" w:rsidRDefault="0051446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_Toc20137282 \h </w:instrText>
      </w:r>
      <w:r>
        <w:fldChar w:fldCharType="separate"/>
      </w:r>
      <w:r>
        <w:t>47</w:t>
      </w:r>
      <w:r>
        <w:fldChar w:fldCharType="end"/>
      </w:r>
    </w:p>
    <w:p w14:paraId="768CB023" w14:textId="3A09E0FA" w:rsidR="00514461" w:rsidRDefault="0051446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_Toc20137283 \h </w:instrText>
      </w:r>
      <w:r>
        <w:fldChar w:fldCharType="separate"/>
      </w:r>
      <w:r>
        <w:t>47</w:t>
      </w:r>
      <w:r>
        <w:fldChar w:fldCharType="end"/>
      </w:r>
    </w:p>
    <w:p w14:paraId="0E4E2F25" w14:textId="34656E1E" w:rsidR="00514461" w:rsidRDefault="0051446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_Toc20137284 \h </w:instrText>
      </w:r>
      <w:r>
        <w:fldChar w:fldCharType="separate"/>
      </w:r>
      <w:r>
        <w:t>47</w:t>
      </w:r>
      <w:r>
        <w:fldChar w:fldCharType="end"/>
      </w:r>
    </w:p>
    <w:p w14:paraId="68735ECD" w14:textId="7A9308F0" w:rsidR="00514461" w:rsidRDefault="00514461">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_Toc20137285 \h </w:instrText>
      </w:r>
      <w:r>
        <w:fldChar w:fldCharType="separate"/>
      </w:r>
      <w:r>
        <w:t>47</w:t>
      </w:r>
      <w:r>
        <w:fldChar w:fldCharType="end"/>
      </w:r>
    </w:p>
    <w:p w14:paraId="2D08DFCD" w14:textId="6FBA6CDB" w:rsidR="00514461" w:rsidRDefault="00514461">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_Toc20137286 \h </w:instrText>
      </w:r>
      <w:r>
        <w:fldChar w:fldCharType="separate"/>
      </w:r>
      <w:r>
        <w:t>48</w:t>
      </w:r>
      <w:r>
        <w:fldChar w:fldCharType="end"/>
      </w:r>
    </w:p>
    <w:p w14:paraId="487E8294" w14:textId="7C227CDD" w:rsidR="00514461" w:rsidRDefault="00514461">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_Toc20137287 \h </w:instrText>
      </w:r>
      <w:r>
        <w:fldChar w:fldCharType="separate"/>
      </w:r>
      <w:r>
        <w:t>48</w:t>
      </w:r>
      <w:r>
        <w:fldChar w:fldCharType="end"/>
      </w:r>
    </w:p>
    <w:p w14:paraId="38645011" w14:textId="0D75FF53" w:rsidR="00514461" w:rsidRDefault="00514461">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_Toc20137288 \h </w:instrText>
      </w:r>
      <w:r>
        <w:fldChar w:fldCharType="separate"/>
      </w:r>
      <w:r>
        <w:t>48</w:t>
      </w:r>
      <w:r>
        <w:fldChar w:fldCharType="end"/>
      </w:r>
    </w:p>
    <w:p w14:paraId="7B607004" w14:textId="03DBB471" w:rsidR="00514461" w:rsidRDefault="00514461">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_Toc20137289 \h </w:instrText>
      </w:r>
      <w:r>
        <w:fldChar w:fldCharType="separate"/>
      </w:r>
      <w:r>
        <w:t>48</w:t>
      </w:r>
      <w:r>
        <w:fldChar w:fldCharType="end"/>
      </w:r>
    </w:p>
    <w:p w14:paraId="3DB65379" w14:textId="7911AE04" w:rsidR="00514461" w:rsidRDefault="00514461">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_Toc20137290 \h </w:instrText>
      </w:r>
      <w:r>
        <w:fldChar w:fldCharType="separate"/>
      </w:r>
      <w:r>
        <w:t>49</w:t>
      </w:r>
      <w:r>
        <w:fldChar w:fldCharType="end"/>
      </w:r>
    </w:p>
    <w:p w14:paraId="16AD12EA" w14:textId="6E538141" w:rsidR="00514461" w:rsidRDefault="00514461">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_Toc20137291 \h </w:instrText>
      </w:r>
      <w:r>
        <w:fldChar w:fldCharType="separate"/>
      </w:r>
      <w:r>
        <w:t>49</w:t>
      </w:r>
      <w:r>
        <w:fldChar w:fldCharType="end"/>
      </w:r>
    </w:p>
    <w:p w14:paraId="08BB5934" w14:textId="190F955B" w:rsidR="00514461" w:rsidRDefault="0051446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_Toc20137292 \h </w:instrText>
      </w:r>
      <w:r>
        <w:fldChar w:fldCharType="separate"/>
      </w:r>
      <w:r>
        <w:t>50</w:t>
      </w:r>
      <w:r>
        <w:fldChar w:fldCharType="end"/>
      </w:r>
    </w:p>
    <w:p w14:paraId="1659CA3A" w14:textId="187F506A" w:rsidR="00514461" w:rsidRDefault="0051446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_Toc20137293 \h </w:instrText>
      </w:r>
      <w:r>
        <w:fldChar w:fldCharType="separate"/>
      </w:r>
      <w:r>
        <w:t>50</w:t>
      </w:r>
      <w:r>
        <w:fldChar w:fldCharType="end"/>
      </w:r>
    </w:p>
    <w:p w14:paraId="0DAFDE9A" w14:textId="4276BAD5" w:rsidR="00514461" w:rsidRDefault="0051446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_Toc20137294 \h </w:instrText>
      </w:r>
      <w:r>
        <w:fldChar w:fldCharType="separate"/>
      </w:r>
      <w:r>
        <w:t>50</w:t>
      </w:r>
      <w:r>
        <w:fldChar w:fldCharType="end"/>
      </w:r>
    </w:p>
    <w:p w14:paraId="2EFB7105" w14:textId="26D18643" w:rsidR="00514461" w:rsidRDefault="0051446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_Toc20137295 \h </w:instrText>
      </w:r>
      <w:r>
        <w:fldChar w:fldCharType="separate"/>
      </w:r>
      <w:r>
        <w:t>51</w:t>
      </w:r>
      <w:r>
        <w:fldChar w:fldCharType="end"/>
      </w:r>
    </w:p>
    <w:p w14:paraId="7F2B93B2" w14:textId="7AA9B40D" w:rsidR="00514461" w:rsidRDefault="00514461">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_Toc20137296 \h </w:instrText>
      </w:r>
      <w:r>
        <w:fldChar w:fldCharType="separate"/>
      </w:r>
      <w:r>
        <w:t>51</w:t>
      </w:r>
      <w:r>
        <w:fldChar w:fldCharType="end"/>
      </w:r>
    </w:p>
    <w:p w14:paraId="45CE0D6C" w14:textId="2ED309F9" w:rsidR="00514461" w:rsidRDefault="00514461">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_Toc20137297 \h </w:instrText>
      </w:r>
      <w:r>
        <w:fldChar w:fldCharType="separate"/>
      </w:r>
      <w:r>
        <w:t>51</w:t>
      </w:r>
      <w:r>
        <w:fldChar w:fldCharType="end"/>
      </w:r>
    </w:p>
    <w:p w14:paraId="0CE5C885" w14:textId="70B17B70" w:rsidR="00514461" w:rsidRDefault="00514461">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_Toc20137298 \h </w:instrText>
      </w:r>
      <w:r>
        <w:fldChar w:fldCharType="separate"/>
      </w:r>
      <w:r>
        <w:t>51</w:t>
      </w:r>
      <w:r>
        <w:fldChar w:fldCharType="end"/>
      </w:r>
    </w:p>
    <w:p w14:paraId="664A5973" w14:textId="71898BFB" w:rsidR="00514461" w:rsidRDefault="00514461">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_Toc20137299 \h </w:instrText>
      </w:r>
      <w:r>
        <w:fldChar w:fldCharType="separate"/>
      </w:r>
      <w:r>
        <w:t>51</w:t>
      </w:r>
      <w:r>
        <w:fldChar w:fldCharType="end"/>
      </w:r>
    </w:p>
    <w:p w14:paraId="4D568763" w14:textId="6143AF40" w:rsidR="00514461" w:rsidRDefault="00514461">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_Toc20137300 \h </w:instrText>
      </w:r>
      <w:r>
        <w:fldChar w:fldCharType="separate"/>
      </w:r>
      <w:r>
        <w:t>51</w:t>
      </w:r>
      <w:r>
        <w:fldChar w:fldCharType="end"/>
      </w:r>
    </w:p>
    <w:p w14:paraId="0B94CF6A" w14:textId="45C0D9F7" w:rsidR="00514461" w:rsidRDefault="00514461">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_Toc20137301 \h </w:instrText>
      </w:r>
      <w:r>
        <w:fldChar w:fldCharType="separate"/>
      </w:r>
      <w:r>
        <w:t>51</w:t>
      </w:r>
      <w:r>
        <w:fldChar w:fldCharType="end"/>
      </w:r>
    </w:p>
    <w:p w14:paraId="66E5BEF1" w14:textId="19B6597E" w:rsidR="00514461" w:rsidRDefault="00514461">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_Toc20137302 \h </w:instrText>
      </w:r>
      <w:r>
        <w:fldChar w:fldCharType="separate"/>
      </w:r>
      <w:r>
        <w:t>51</w:t>
      </w:r>
      <w:r>
        <w:fldChar w:fldCharType="end"/>
      </w:r>
    </w:p>
    <w:p w14:paraId="16DB0E8D" w14:textId="6C7569FF" w:rsidR="00514461" w:rsidRDefault="0051446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_Toc20137303 \h </w:instrText>
      </w:r>
      <w:r>
        <w:fldChar w:fldCharType="separate"/>
      </w:r>
      <w:r>
        <w:t>53</w:t>
      </w:r>
      <w:r>
        <w:fldChar w:fldCharType="end"/>
      </w:r>
    </w:p>
    <w:p w14:paraId="6CC9F962" w14:textId="01A0BB15" w:rsidR="00514461" w:rsidRDefault="00514461">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_Toc20137304 \h </w:instrText>
      </w:r>
      <w:r>
        <w:fldChar w:fldCharType="separate"/>
      </w:r>
      <w:r>
        <w:t>53</w:t>
      </w:r>
      <w:r>
        <w:fldChar w:fldCharType="end"/>
      </w:r>
    </w:p>
    <w:p w14:paraId="1B710D5B" w14:textId="6C5C43FE" w:rsidR="00514461" w:rsidRDefault="00514461">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_Toc20137305 \h </w:instrText>
      </w:r>
      <w:r>
        <w:fldChar w:fldCharType="separate"/>
      </w:r>
      <w:r>
        <w:t>54</w:t>
      </w:r>
      <w:r>
        <w:fldChar w:fldCharType="end"/>
      </w:r>
    </w:p>
    <w:p w14:paraId="5B1A0D23" w14:textId="37674623" w:rsidR="00514461" w:rsidRDefault="00514461">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_Toc20137306 \h </w:instrText>
      </w:r>
      <w:r>
        <w:fldChar w:fldCharType="separate"/>
      </w:r>
      <w:r>
        <w:t>54</w:t>
      </w:r>
      <w:r>
        <w:fldChar w:fldCharType="end"/>
      </w:r>
    </w:p>
    <w:p w14:paraId="1176D095" w14:textId="0E5F7F08" w:rsidR="00514461" w:rsidRDefault="00514461">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_Toc20137307 \h </w:instrText>
      </w:r>
      <w:r>
        <w:fldChar w:fldCharType="separate"/>
      </w:r>
      <w:r>
        <w:t>54</w:t>
      </w:r>
      <w:r>
        <w:fldChar w:fldCharType="end"/>
      </w:r>
    </w:p>
    <w:p w14:paraId="162CA7F1" w14:textId="265AB10E" w:rsidR="00514461" w:rsidRDefault="00514461">
      <w:pPr>
        <w:pStyle w:val="TOC5"/>
        <w:rPr>
          <w:rFonts w:asciiTheme="minorHAnsi" w:eastAsiaTheme="minorEastAsia" w:hAnsiTheme="minorHAnsi" w:cstheme="minorBidi"/>
          <w:sz w:val="22"/>
          <w:szCs w:val="22"/>
          <w:lang w:eastAsia="en-GB"/>
        </w:rPr>
      </w:pPr>
      <w:r>
        <w:lastRenderedPageBreak/>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_Toc20137308 \h </w:instrText>
      </w:r>
      <w:r>
        <w:fldChar w:fldCharType="separate"/>
      </w:r>
      <w:r>
        <w:t>55</w:t>
      </w:r>
      <w:r>
        <w:fldChar w:fldCharType="end"/>
      </w:r>
    </w:p>
    <w:p w14:paraId="4A338AC9" w14:textId="10FD3549" w:rsidR="00514461" w:rsidRDefault="00514461">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_Toc20137309 \h </w:instrText>
      </w:r>
      <w:r>
        <w:fldChar w:fldCharType="separate"/>
      </w:r>
      <w:r>
        <w:t>55</w:t>
      </w:r>
      <w:r>
        <w:fldChar w:fldCharType="end"/>
      </w:r>
    </w:p>
    <w:p w14:paraId="366030BD" w14:textId="099484C9" w:rsidR="00514461" w:rsidRDefault="00514461">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_Toc20137310 \h </w:instrText>
      </w:r>
      <w:r>
        <w:fldChar w:fldCharType="separate"/>
      </w:r>
      <w:r>
        <w:t>56</w:t>
      </w:r>
      <w:r>
        <w:fldChar w:fldCharType="end"/>
      </w:r>
    </w:p>
    <w:p w14:paraId="233A95D5" w14:textId="09B6CFFC" w:rsidR="00514461" w:rsidRDefault="00514461">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_Toc20137311 \h </w:instrText>
      </w:r>
      <w:r>
        <w:fldChar w:fldCharType="separate"/>
      </w:r>
      <w:r>
        <w:t>56</w:t>
      </w:r>
      <w:r>
        <w:fldChar w:fldCharType="end"/>
      </w:r>
    </w:p>
    <w:p w14:paraId="1992D7AF" w14:textId="28647046" w:rsidR="00514461" w:rsidRDefault="00514461">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_Toc20137312 \h </w:instrText>
      </w:r>
      <w:r>
        <w:fldChar w:fldCharType="separate"/>
      </w:r>
      <w:r>
        <w:t>56</w:t>
      </w:r>
      <w:r>
        <w:fldChar w:fldCharType="end"/>
      </w:r>
    </w:p>
    <w:p w14:paraId="31691D1B" w14:textId="74D85FBB" w:rsidR="00514461" w:rsidRDefault="00514461">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_Toc20137313 \h </w:instrText>
      </w:r>
      <w:r>
        <w:fldChar w:fldCharType="separate"/>
      </w:r>
      <w:r>
        <w:t>56</w:t>
      </w:r>
      <w:r>
        <w:fldChar w:fldCharType="end"/>
      </w:r>
    </w:p>
    <w:p w14:paraId="288E680E" w14:textId="3DB2CE0E" w:rsidR="00514461" w:rsidRDefault="00514461">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_Toc20137314 \h </w:instrText>
      </w:r>
      <w:r>
        <w:fldChar w:fldCharType="separate"/>
      </w:r>
      <w:r>
        <w:t>56</w:t>
      </w:r>
      <w:r>
        <w:fldChar w:fldCharType="end"/>
      </w:r>
    </w:p>
    <w:p w14:paraId="7A3AB35B" w14:textId="5CC27B33" w:rsidR="00514461" w:rsidRDefault="00514461">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_Toc20137315 \h </w:instrText>
      </w:r>
      <w:r>
        <w:fldChar w:fldCharType="separate"/>
      </w:r>
      <w:r>
        <w:t>57</w:t>
      </w:r>
      <w:r>
        <w:fldChar w:fldCharType="end"/>
      </w:r>
    </w:p>
    <w:p w14:paraId="38FF94D5" w14:textId="3C3704E2" w:rsidR="00514461" w:rsidRDefault="00514461">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_Toc20137316 \h </w:instrText>
      </w:r>
      <w:r>
        <w:fldChar w:fldCharType="separate"/>
      </w:r>
      <w:r>
        <w:t>57</w:t>
      </w:r>
      <w:r>
        <w:fldChar w:fldCharType="end"/>
      </w:r>
    </w:p>
    <w:p w14:paraId="3FFD8313" w14:textId="1B8F1D0F" w:rsidR="00514461" w:rsidRDefault="00514461">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_Toc20137317 \h </w:instrText>
      </w:r>
      <w:r>
        <w:fldChar w:fldCharType="separate"/>
      </w:r>
      <w:r>
        <w:t>57</w:t>
      </w:r>
      <w:r>
        <w:fldChar w:fldCharType="end"/>
      </w:r>
    </w:p>
    <w:p w14:paraId="7B9A459E" w14:textId="523BBCC4" w:rsidR="00514461" w:rsidRDefault="00514461">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_Toc20137318 \h </w:instrText>
      </w:r>
      <w:r>
        <w:fldChar w:fldCharType="separate"/>
      </w:r>
      <w:r>
        <w:t>57</w:t>
      </w:r>
      <w:r>
        <w:fldChar w:fldCharType="end"/>
      </w:r>
    </w:p>
    <w:p w14:paraId="686DB6CE" w14:textId="54713D72" w:rsidR="00514461" w:rsidRDefault="00514461">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_Toc20137319 \h </w:instrText>
      </w:r>
      <w:r>
        <w:fldChar w:fldCharType="separate"/>
      </w:r>
      <w:r>
        <w:t>57</w:t>
      </w:r>
      <w:r>
        <w:fldChar w:fldCharType="end"/>
      </w:r>
    </w:p>
    <w:p w14:paraId="540AF924" w14:textId="2404CB8F" w:rsidR="00514461" w:rsidRDefault="00514461">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_Toc20137320 \h </w:instrText>
      </w:r>
      <w:r>
        <w:fldChar w:fldCharType="separate"/>
      </w:r>
      <w:r>
        <w:t>57</w:t>
      </w:r>
      <w:r>
        <w:fldChar w:fldCharType="end"/>
      </w:r>
    </w:p>
    <w:p w14:paraId="4404C108" w14:textId="134767A0" w:rsidR="00514461" w:rsidRDefault="00514461">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_Toc20137321 \h </w:instrText>
      </w:r>
      <w:r>
        <w:fldChar w:fldCharType="separate"/>
      </w:r>
      <w:r>
        <w:t>58</w:t>
      </w:r>
      <w:r>
        <w:fldChar w:fldCharType="end"/>
      </w:r>
    </w:p>
    <w:p w14:paraId="056E196A" w14:textId="7913BF84" w:rsidR="00514461" w:rsidRDefault="00514461">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_Toc20137322 \h </w:instrText>
      </w:r>
      <w:r>
        <w:fldChar w:fldCharType="separate"/>
      </w:r>
      <w:r>
        <w:t>58</w:t>
      </w:r>
      <w:r>
        <w:fldChar w:fldCharType="end"/>
      </w:r>
    </w:p>
    <w:p w14:paraId="6BD1B240" w14:textId="439870C6" w:rsidR="00514461" w:rsidRDefault="00514461">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_Toc20137323 \h </w:instrText>
      </w:r>
      <w:r>
        <w:fldChar w:fldCharType="separate"/>
      </w:r>
      <w:r>
        <w:t>58</w:t>
      </w:r>
      <w:r>
        <w:fldChar w:fldCharType="end"/>
      </w:r>
    </w:p>
    <w:p w14:paraId="66B02AAC" w14:textId="5A06F46B" w:rsidR="00514461" w:rsidRDefault="00514461">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_Toc20137324 \h </w:instrText>
      </w:r>
      <w:r>
        <w:fldChar w:fldCharType="separate"/>
      </w:r>
      <w:r>
        <w:t>59</w:t>
      </w:r>
      <w:r>
        <w:fldChar w:fldCharType="end"/>
      </w:r>
    </w:p>
    <w:p w14:paraId="0F61F835" w14:textId="4BB246FF" w:rsidR="00514461" w:rsidRDefault="00514461">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_Toc20137325 \h </w:instrText>
      </w:r>
      <w:r>
        <w:fldChar w:fldCharType="separate"/>
      </w:r>
      <w:r>
        <w:t>59</w:t>
      </w:r>
      <w:r>
        <w:fldChar w:fldCharType="end"/>
      </w:r>
    </w:p>
    <w:p w14:paraId="3C7BB610" w14:textId="6C1EFBB8" w:rsidR="00514461" w:rsidRDefault="00514461">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_Toc20137326 \h </w:instrText>
      </w:r>
      <w:r>
        <w:fldChar w:fldCharType="separate"/>
      </w:r>
      <w:r>
        <w:t>59</w:t>
      </w:r>
      <w:r>
        <w:fldChar w:fldCharType="end"/>
      </w:r>
    </w:p>
    <w:p w14:paraId="71044F1D" w14:textId="5CFF7A6B" w:rsidR="00514461" w:rsidRDefault="00514461">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_Toc20137327 \h </w:instrText>
      </w:r>
      <w:r>
        <w:fldChar w:fldCharType="separate"/>
      </w:r>
      <w:r>
        <w:t>59</w:t>
      </w:r>
      <w:r>
        <w:fldChar w:fldCharType="end"/>
      </w:r>
    </w:p>
    <w:p w14:paraId="4D5BFA6E" w14:textId="69B46F82" w:rsidR="00514461" w:rsidRDefault="00514461">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_Toc20137328 \h </w:instrText>
      </w:r>
      <w:r>
        <w:fldChar w:fldCharType="separate"/>
      </w:r>
      <w:r>
        <w:t>60</w:t>
      </w:r>
      <w:r>
        <w:fldChar w:fldCharType="end"/>
      </w:r>
    </w:p>
    <w:p w14:paraId="5CA32134" w14:textId="0CF29ADA" w:rsidR="00514461" w:rsidRDefault="00514461">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_Toc20137329 \h </w:instrText>
      </w:r>
      <w:r>
        <w:fldChar w:fldCharType="separate"/>
      </w:r>
      <w:r>
        <w:t>60</w:t>
      </w:r>
      <w:r>
        <w:fldChar w:fldCharType="end"/>
      </w:r>
    </w:p>
    <w:p w14:paraId="793DC086" w14:textId="431A7D00" w:rsidR="00514461" w:rsidRDefault="00514461">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_Toc20137330 \h </w:instrText>
      </w:r>
      <w:r>
        <w:fldChar w:fldCharType="separate"/>
      </w:r>
      <w:r>
        <w:t>60</w:t>
      </w:r>
      <w:r>
        <w:fldChar w:fldCharType="end"/>
      </w:r>
    </w:p>
    <w:p w14:paraId="510FBF74" w14:textId="7995B707" w:rsidR="00514461" w:rsidRDefault="00514461">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_Toc20137331 \h </w:instrText>
      </w:r>
      <w:r>
        <w:fldChar w:fldCharType="separate"/>
      </w:r>
      <w:r>
        <w:t>60</w:t>
      </w:r>
      <w:r>
        <w:fldChar w:fldCharType="end"/>
      </w:r>
    </w:p>
    <w:p w14:paraId="643098D5" w14:textId="4F7FC550" w:rsidR="00514461" w:rsidRDefault="00514461">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_Toc20137332 \h </w:instrText>
      </w:r>
      <w:r>
        <w:fldChar w:fldCharType="separate"/>
      </w:r>
      <w:r>
        <w:t>60</w:t>
      </w:r>
      <w:r>
        <w:fldChar w:fldCharType="end"/>
      </w:r>
    </w:p>
    <w:p w14:paraId="37641F76" w14:textId="64C80A80" w:rsidR="00514461" w:rsidRDefault="00514461">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_Toc20137333 \h </w:instrText>
      </w:r>
      <w:r>
        <w:fldChar w:fldCharType="separate"/>
      </w:r>
      <w:r>
        <w:t>61</w:t>
      </w:r>
      <w:r>
        <w:fldChar w:fldCharType="end"/>
      </w:r>
    </w:p>
    <w:p w14:paraId="1717C3EB" w14:textId="254327D7" w:rsidR="00514461" w:rsidRDefault="00514461">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_Toc20137334 \h </w:instrText>
      </w:r>
      <w:r>
        <w:fldChar w:fldCharType="separate"/>
      </w:r>
      <w:r>
        <w:t>61</w:t>
      </w:r>
      <w:r>
        <w:fldChar w:fldCharType="end"/>
      </w:r>
    </w:p>
    <w:p w14:paraId="05C3BDE1" w14:textId="310E382D" w:rsidR="00514461" w:rsidRDefault="00514461">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_Toc20137335 \h </w:instrText>
      </w:r>
      <w:r>
        <w:fldChar w:fldCharType="separate"/>
      </w:r>
      <w:r>
        <w:t>61</w:t>
      </w:r>
      <w:r>
        <w:fldChar w:fldCharType="end"/>
      </w:r>
    </w:p>
    <w:p w14:paraId="41581A5C" w14:textId="746DABAD" w:rsidR="00514461" w:rsidRDefault="00514461">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_Toc20137336 \h </w:instrText>
      </w:r>
      <w:r>
        <w:fldChar w:fldCharType="separate"/>
      </w:r>
      <w:r>
        <w:t>61</w:t>
      </w:r>
      <w:r>
        <w:fldChar w:fldCharType="end"/>
      </w:r>
    </w:p>
    <w:p w14:paraId="6BF8090C" w14:textId="459C6C80" w:rsidR="00514461" w:rsidRDefault="00514461">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_Toc20137337 \h </w:instrText>
      </w:r>
      <w:r>
        <w:fldChar w:fldCharType="separate"/>
      </w:r>
      <w:r>
        <w:t>61</w:t>
      </w:r>
      <w:r>
        <w:fldChar w:fldCharType="end"/>
      </w:r>
    </w:p>
    <w:p w14:paraId="257FF218" w14:textId="272C623E" w:rsidR="00514461" w:rsidRDefault="00514461">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_Toc20137338 \h </w:instrText>
      </w:r>
      <w:r>
        <w:fldChar w:fldCharType="separate"/>
      </w:r>
      <w:r>
        <w:t>61</w:t>
      </w:r>
      <w:r>
        <w:fldChar w:fldCharType="end"/>
      </w:r>
    </w:p>
    <w:p w14:paraId="38774960" w14:textId="2BD27C0C" w:rsidR="00514461" w:rsidRDefault="00514461">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_Toc20137339 \h </w:instrText>
      </w:r>
      <w:r>
        <w:fldChar w:fldCharType="separate"/>
      </w:r>
      <w:r>
        <w:t>64</w:t>
      </w:r>
      <w:r>
        <w:fldChar w:fldCharType="end"/>
      </w:r>
    </w:p>
    <w:p w14:paraId="5346CCBA" w14:textId="7BFCD4A4" w:rsidR="00514461" w:rsidRDefault="00514461">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_Toc20137340 \h </w:instrText>
      </w:r>
      <w:r>
        <w:fldChar w:fldCharType="separate"/>
      </w:r>
      <w:r>
        <w:t>64</w:t>
      </w:r>
      <w:r>
        <w:fldChar w:fldCharType="end"/>
      </w:r>
    </w:p>
    <w:p w14:paraId="5E28E824" w14:textId="08D64569" w:rsidR="00514461" w:rsidRDefault="00514461">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_Toc20137341 \h </w:instrText>
      </w:r>
      <w:r>
        <w:fldChar w:fldCharType="separate"/>
      </w:r>
      <w:r>
        <w:t>64</w:t>
      </w:r>
      <w:r>
        <w:fldChar w:fldCharType="end"/>
      </w:r>
    </w:p>
    <w:p w14:paraId="625E8E7C" w14:textId="6DB95ECC" w:rsidR="00514461" w:rsidRDefault="00514461">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_Toc20137342 \h </w:instrText>
      </w:r>
      <w:r>
        <w:fldChar w:fldCharType="separate"/>
      </w:r>
      <w:r>
        <w:t>64</w:t>
      </w:r>
      <w:r>
        <w:fldChar w:fldCharType="end"/>
      </w:r>
    </w:p>
    <w:p w14:paraId="608D09FB" w14:textId="430BC0EB" w:rsidR="00514461" w:rsidRDefault="00514461">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_Toc20137343 \h </w:instrText>
      </w:r>
      <w:r>
        <w:fldChar w:fldCharType="separate"/>
      </w:r>
      <w:r>
        <w:t>64</w:t>
      </w:r>
      <w:r>
        <w:fldChar w:fldCharType="end"/>
      </w:r>
    </w:p>
    <w:p w14:paraId="1DC4C158" w14:textId="203A7C34" w:rsidR="00514461" w:rsidRDefault="00514461">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_Toc20137344 \h </w:instrText>
      </w:r>
      <w:r>
        <w:fldChar w:fldCharType="separate"/>
      </w:r>
      <w:r>
        <w:t>65</w:t>
      </w:r>
      <w:r>
        <w:fldChar w:fldCharType="end"/>
      </w:r>
    </w:p>
    <w:p w14:paraId="203A1AAC" w14:textId="2911B765" w:rsidR="00514461" w:rsidRDefault="00514461">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_Toc20137345 \h </w:instrText>
      </w:r>
      <w:r>
        <w:fldChar w:fldCharType="separate"/>
      </w:r>
      <w:r>
        <w:t>65</w:t>
      </w:r>
      <w:r>
        <w:fldChar w:fldCharType="end"/>
      </w:r>
    </w:p>
    <w:p w14:paraId="701DF9D2" w14:textId="0484E5F7" w:rsidR="00514461" w:rsidRDefault="00514461">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_Toc20137346 \h </w:instrText>
      </w:r>
      <w:r>
        <w:fldChar w:fldCharType="separate"/>
      </w:r>
      <w:r>
        <w:t>65</w:t>
      </w:r>
      <w:r>
        <w:fldChar w:fldCharType="end"/>
      </w:r>
    </w:p>
    <w:p w14:paraId="4905D61D" w14:textId="00ED50E7" w:rsidR="00514461" w:rsidRDefault="00514461">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_Toc20137347 \h </w:instrText>
      </w:r>
      <w:r>
        <w:fldChar w:fldCharType="separate"/>
      </w:r>
      <w:r>
        <w:t>65</w:t>
      </w:r>
      <w:r>
        <w:fldChar w:fldCharType="end"/>
      </w:r>
    </w:p>
    <w:p w14:paraId="7FF3F4DE" w14:textId="7FE653AA" w:rsidR="00514461" w:rsidRDefault="00514461">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_Toc20137348 \h </w:instrText>
      </w:r>
      <w:r>
        <w:fldChar w:fldCharType="separate"/>
      </w:r>
      <w:r>
        <w:t>65</w:t>
      </w:r>
      <w:r>
        <w:fldChar w:fldCharType="end"/>
      </w:r>
    </w:p>
    <w:p w14:paraId="4D05DCC9" w14:textId="33238652" w:rsidR="00514461" w:rsidRDefault="00514461">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_Toc20137349 \h </w:instrText>
      </w:r>
      <w:r>
        <w:fldChar w:fldCharType="separate"/>
      </w:r>
      <w:r>
        <w:t>66</w:t>
      </w:r>
      <w:r>
        <w:fldChar w:fldCharType="end"/>
      </w:r>
    </w:p>
    <w:p w14:paraId="74F3F9D6" w14:textId="0741FCDD" w:rsidR="00514461" w:rsidRDefault="00514461">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_Toc20137350 \h </w:instrText>
      </w:r>
      <w:r>
        <w:fldChar w:fldCharType="separate"/>
      </w:r>
      <w:r>
        <w:t>66</w:t>
      </w:r>
      <w:r>
        <w:fldChar w:fldCharType="end"/>
      </w:r>
    </w:p>
    <w:p w14:paraId="4EC47962" w14:textId="60BE35C6" w:rsidR="00514461" w:rsidRDefault="00514461">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_Toc20137351 \h </w:instrText>
      </w:r>
      <w:r>
        <w:fldChar w:fldCharType="separate"/>
      </w:r>
      <w:r>
        <w:t>66</w:t>
      </w:r>
      <w:r>
        <w:fldChar w:fldCharType="end"/>
      </w:r>
    </w:p>
    <w:p w14:paraId="62717B24" w14:textId="03621CA5" w:rsidR="00514461" w:rsidRDefault="00514461">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_Toc20137352 \h </w:instrText>
      </w:r>
      <w:r>
        <w:fldChar w:fldCharType="separate"/>
      </w:r>
      <w:r>
        <w:t>66</w:t>
      </w:r>
      <w:r>
        <w:fldChar w:fldCharType="end"/>
      </w:r>
    </w:p>
    <w:p w14:paraId="368E0C6A" w14:textId="40D8512F" w:rsidR="00514461" w:rsidRDefault="00514461">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_Toc20137353 \h </w:instrText>
      </w:r>
      <w:r>
        <w:fldChar w:fldCharType="separate"/>
      </w:r>
      <w:r>
        <w:t>67</w:t>
      </w:r>
      <w:r>
        <w:fldChar w:fldCharType="end"/>
      </w:r>
    </w:p>
    <w:p w14:paraId="027F0D69" w14:textId="2E2FFB33" w:rsidR="00514461" w:rsidRDefault="00514461">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_Toc20137354 \h </w:instrText>
      </w:r>
      <w:r>
        <w:fldChar w:fldCharType="separate"/>
      </w:r>
      <w:r>
        <w:t>67</w:t>
      </w:r>
      <w:r>
        <w:fldChar w:fldCharType="end"/>
      </w:r>
    </w:p>
    <w:p w14:paraId="5F3232E2" w14:textId="16EA9FB5" w:rsidR="00514461" w:rsidRDefault="00514461">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_Toc20137355 \h </w:instrText>
      </w:r>
      <w:r>
        <w:fldChar w:fldCharType="separate"/>
      </w:r>
      <w:r>
        <w:t>67</w:t>
      </w:r>
      <w:r>
        <w:fldChar w:fldCharType="end"/>
      </w:r>
    </w:p>
    <w:p w14:paraId="23D6FBB8" w14:textId="130445BB" w:rsidR="00514461" w:rsidRDefault="00514461">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_Toc20137356 \h </w:instrText>
      </w:r>
      <w:r>
        <w:fldChar w:fldCharType="separate"/>
      </w:r>
      <w:r>
        <w:t>67</w:t>
      </w:r>
      <w:r>
        <w:fldChar w:fldCharType="end"/>
      </w:r>
    </w:p>
    <w:p w14:paraId="098396BE" w14:textId="50F5B4EF" w:rsidR="00514461" w:rsidRDefault="00514461">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_Toc20137357 \h </w:instrText>
      </w:r>
      <w:r>
        <w:fldChar w:fldCharType="separate"/>
      </w:r>
      <w:r>
        <w:t>67</w:t>
      </w:r>
      <w:r>
        <w:fldChar w:fldCharType="end"/>
      </w:r>
    </w:p>
    <w:p w14:paraId="183AA2C9" w14:textId="6FB67682" w:rsidR="00514461" w:rsidRDefault="00514461">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_Toc20137358 \h </w:instrText>
      </w:r>
      <w:r>
        <w:fldChar w:fldCharType="separate"/>
      </w:r>
      <w:r>
        <w:t>67</w:t>
      </w:r>
      <w:r>
        <w:fldChar w:fldCharType="end"/>
      </w:r>
    </w:p>
    <w:p w14:paraId="1C83AF7F" w14:textId="59AE329A" w:rsidR="00514461" w:rsidRDefault="00514461">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_Toc20137359 \h </w:instrText>
      </w:r>
      <w:r>
        <w:fldChar w:fldCharType="separate"/>
      </w:r>
      <w:r>
        <w:t>68</w:t>
      </w:r>
      <w:r>
        <w:fldChar w:fldCharType="end"/>
      </w:r>
    </w:p>
    <w:p w14:paraId="02F050A4" w14:textId="4BAED42B" w:rsidR="00514461" w:rsidRDefault="00514461">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_Toc20137360 \h </w:instrText>
      </w:r>
      <w:r>
        <w:fldChar w:fldCharType="separate"/>
      </w:r>
      <w:r>
        <w:t>68</w:t>
      </w:r>
      <w:r>
        <w:fldChar w:fldCharType="end"/>
      </w:r>
    </w:p>
    <w:p w14:paraId="58524B37" w14:textId="0EC96CD1" w:rsidR="00514461" w:rsidRDefault="00514461">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_Toc20137361 \h </w:instrText>
      </w:r>
      <w:r>
        <w:fldChar w:fldCharType="separate"/>
      </w:r>
      <w:r>
        <w:t>68</w:t>
      </w:r>
      <w:r>
        <w:fldChar w:fldCharType="end"/>
      </w:r>
    </w:p>
    <w:p w14:paraId="681C5A31" w14:textId="4AA53C30" w:rsidR="00514461" w:rsidRDefault="00514461">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_Toc20137362 \h </w:instrText>
      </w:r>
      <w:r>
        <w:fldChar w:fldCharType="separate"/>
      </w:r>
      <w:r>
        <w:t>68</w:t>
      </w:r>
      <w:r>
        <w:fldChar w:fldCharType="end"/>
      </w:r>
    </w:p>
    <w:p w14:paraId="22BCF925" w14:textId="730A8DC2" w:rsidR="00514461" w:rsidRDefault="00514461">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_Toc20137363 \h </w:instrText>
      </w:r>
      <w:r>
        <w:fldChar w:fldCharType="separate"/>
      </w:r>
      <w:r>
        <w:t>68</w:t>
      </w:r>
      <w:r>
        <w:fldChar w:fldCharType="end"/>
      </w:r>
    </w:p>
    <w:p w14:paraId="46AED722" w14:textId="4493FD14" w:rsidR="00514461" w:rsidRDefault="00514461">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_Toc20137364 \h </w:instrText>
      </w:r>
      <w:r>
        <w:fldChar w:fldCharType="separate"/>
      </w:r>
      <w:r>
        <w:t>68</w:t>
      </w:r>
      <w:r>
        <w:fldChar w:fldCharType="end"/>
      </w:r>
    </w:p>
    <w:p w14:paraId="3C801343" w14:textId="1706073A" w:rsidR="00514461" w:rsidRDefault="00514461">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_Toc20137365 \h </w:instrText>
      </w:r>
      <w:r>
        <w:fldChar w:fldCharType="separate"/>
      </w:r>
      <w:r>
        <w:t>69</w:t>
      </w:r>
      <w:r>
        <w:fldChar w:fldCharType="end"/>
      </w:r>
    </w:p>
    <w:p w14:paraId="186FB800" w14:textId="7E8AD4FA" w:rsidR="00514461" w:rsidRDefault="00514461">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_Toc20137366 \h </w:instrText>
      </w:r>
      <w:r>
        <w:fldChar w:fldCharType="separate"/>
      </w:r>
      <w:r>
        <w:t>69</w:t>
      </w:r>
      <w:r>
        <w:fldChar w:fldCharType="end"/>
      </w:r>
    </w:p>
    <w:p w14:paraId="10F2967E" w14:textId="37413146" w:rsidR="00514461" w:rsidRDefault="00514461">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_Toc20137367 \h </w:instrText>
      </w:r>
      <w:r>
        <w:fldChar w:fldCharType="separate"/>
      </w:r>
      <w:r>
        <w:t>69</w:t>
      </w:r>
      <w:r>
        <w:fldChar w:fldCharType="end"/>
      </w:r>
    </w:p>
    <w:p w14:paraId="458425FB" w14:textId="1C45D949" w:rsidR="00514461" w:rsidRDefault="00514461">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_Toc20137368 \h </w:instrText>
      </w:r>
      <w:r>
        <w:fldChar w:fldCharType="separate"/>
      </w:r>
      <w:r>
        <w:t>69</w:t>
      </w:r>
      <w:r>
        <w:fldChar w:fldCharType="end"/>
      </w:r>
    </w:p>
    <w:p w14:paraId="79B1EF96" w14:textId="4B9FFE98" w:rsidR="00514461" w:rsidRDefault="00514461">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_Toc20137369 \h </w:instrText>
      </w:r>
      <w:r>
        <w:fldChar w:fldCharType="separate"/>
      </w:r>
      <w:r>
        <w:t>69</w:t>
      </w:r>
      <w:r>
        <w:fldChar w:fldCharType="end"/>
      </w:r>
    </w:p>
    <w:p w14:paraId="3A4152CA" w14:textId="050C0E1D" w:rsidR="00514461" w:rsidRDefault="00514461">
      <w:pPr>
        <w:pStyle w:val="TOC5"/>
        <w:rPr>
          <w:rFonts w:asciiTheme="minorHAnsi" w:eastAsiaTheme="minorEastAsia" w:hAnsiTheme="minorHAnsi" w:cstheme="minorBidi"/>
          <w:sz w:val="22"/>
          <w:szCs w:val="22"/>
          <w:lang w:eastAsia="en-GB"/>
        </w:rPr>
      </w:pPr>
      <w:r>
        <w:lastRenderedPageBreak/>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_Toc20137370 \h </w:instrText>
      </w:r>
      <w:r>
        <w:fldChar w:fldCharType="separate"/>
      </w:r>
      <w:r>
        <w:t>69</w:t>
      </w:r>
      <w:r>
        <w:fldChar w:fldCharType="end"/>
      </w:r>
    </w:p>
    <w:p w14:paraId="7711EE9D" w14:textId="62F1A472" w:rsidR="00514461" w:rsidRDefault="0051446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_Toc20137371 \h </w:instrText>
      </w:r>
      <w:r>
        <w:fldChar w:fldCharType="separate"/>
      </w:r>
      <w:r>
        <w:t>69</w:t>
      </w:r>
      <w:r>
        <w:fldChar w:fldCharType="end"/>
      </w:r>
    </w:p>
    <w:p w14:paraId="05FBF812" w14:textId="5CC1200B" w:rsidR="00514461" w:rsidRDefault="00514461">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_Toc20137372 \h </w:instrText>
      </w:r>
      <w:r>
        <w:fldChar w:fldCharType="separate"/>
      </w:r>
      <w:r>
        <w:t>69</w:t>
      </w:r>
      <w:r>
        <w:fldChar w:fldCharType="end"/>
      </w:r>
    </w:p>
    <w:p w14:paraId="2E6887E8" w14:textId="6BB634FE" w:rsidR="00514461" w:rsidRDefault="00514461">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_Toc20137373 \h </w:instrText>
      </w:r>
      <w:r>
        <w:fldChar w:fldCharType="separate"/>
      </w:r>
      <w:r>
        <w:t>69</w:t>
      </w:r>
      <w:r>
        <w:fldChar w:fldCharType="end"/>
      </w:r>
    </w:p>
    <w:p w14:paraId="7B32A00D" w14:textId="24057440" w:rsidR="00514461" w:rsidRDefault="00514461">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_Toc20137374 \h </w:instrText>
      </w:r>
      <w:r>
        <w:fldChar w:fldCharType="separate"/>
      </w:r>
      <w:r>
        <w:t>70</w:t>
      </w:r>
      <w:r>
        <w:fldChar w:fldCharType="end"/>
      </w:r>
    </w:p>
    <w:p w14:paraId="60330B95" w14:textId="4D5296FD" w:rsidR="00514461" w:rsidRDefault="00514461">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_Toc20137375 \h </w:instrText>
      </w:r>
      <w:r>
        <w:fldChar w:fldCharType="separate"/>
      </w:r>
      <w:r>
        <w:t>70</w:t>
      </w:r>
      <w:r>
        <w:fldChar w:fldCharType="end"/>
      </w:r>
    </w:p>
    <w:p w14:paraId="21502C85" w14:textId="5487CAF6" w:rsidR="00514461" w:rsidRDefault="00514461">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_Toc20137376 \h </w:instrText>
      </w:r>
      <w:r>
        <w:fldChar w:fldCharType="separate"/>
      </w:r>
      <w:r>
        <w:t>70</w:t>
      </w:r>
      <w:r>
        <w:fldChar w:fldCharType="end"/>
      </w:r>
    </w:p>
    <w:p w14:paraId="1BC8B88B" w14:textId="3044F2AF" w:rsidR="00514461" w:rsidRDefault="00514461">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_Toc20137377 \h </w:instrText>
      </w:r>
      <w:r>
        <w:fldChar w:fldCharType="separate"/>
      </w:r>
      <w:r>
        <w:t>70</w:t>
      </w:r>
      <w:r>
        <w:fldChar w:fldCharType="end"/>
      </w:r>
    </w:p>
    <w:p w14:paraId="7E5C783F" w14:textId="307F2C6B" w:rsidR="00514461" w:rsidRDefault="00514461">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_Toc20137378 \h </w:instrText>
      </w:r>
      <w:r>
        <w:fldChar w:fldCharType="separate"/>
      </w:r>
      <w:r>
        <w:t>70</w:t>
      </w:r>
      <w:r>
        <w:fldChar w:fldCharType="end"/>
      </w:r>
    </w:p>
    <w:p w14:paraId="3C7DFB3A" w14:textId="6B2BFD5B" w:rsidR="00514461" w:rsidRDefault="00514461">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_Toc20137379 \h </w:instrText>
      </w:r>
      <w:r>
        <w:fldChar w:fldCharType="separate"/>
      </w:r>
      <w:r>
        <w:t>70</w:t>
      </w:r>
      <w:r>
        <w:fldChar w:fldCharType="end"/>
      </w:r>
    </w:p>
    <w:p w14:paraId="481BC11A" w14:textId="3A036322" w:rsidR="00514461" w:rsidRDefault="00514461">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_Toc20137380 \h </w:instrText>
      </w:r>
      <w:r>
        <w:fldChar w:fldCharType="separate"/>
      </w:r>
      <w:r>
        <w:t>70</w:t>
      </w:r>
      <w:r>
        <w:fldChar w:fldCharType="end"/>
      </w:r>
    </w:p>
    <w:p w14:paraId="6BCBE4E6" w14:textId="125506EF" w:rsidR="00514461" w:rsidRDefault="00514461">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_Toc20137381 \h </w:instrText>
      </w:r>
      <w:r>
        <w:fldChar w:fldCharType="separate"/>
      </w:r>
      <w:r>
        <w:t>70</w:t>
      </w:r>
      <w:r>
        <w:fldChar w:fldCharType="end"/>
      </w:r>
    </w:p>
    <w:p w14:paraId="08193F53" w14:textId="5727E772" w:rsidR="00514461" w:rsidRDefault="00514461">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_Toc20137382 \h </w:instrText>
      </w:r>
      <w:r>
        <w:fldChar w:fldCharType="separate"/>
      </w:r>
      <w:r>
        <w:t>71</w:t>
      </w:r>
      <w:r>
        <w:fldChar w:fldCharType="end"/>
      </w:r>
    </w:p>
    <w:p w14:paraId="4B9EF8B1" w14:textId="085302CB" w:rsidR="00514461" w:rsidRDefault="00514461">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_Toc20137383 \h </w:instrText>
      </w:r>
      <w:r>
        <w:fldChar w:fldCharType="separate"/>
      </w:r>
      <w:r>
        <w:t>71</w:t>
      </w:r>
      <w:r>
        <w:fldChar w:fldCharType="end"/>
      </w:r>
    </w:p>
    <w:p w14:paraId="2CB77837" w14:textId="0E09D60B" w:rsidR="00514461" w:rsidRDefault="00514461">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_Toc20137384 \h </w:instrText>
      </w:r>
      <w:r>
        <w:fldChar w:fldCharType="separate"/>
      </w:r>
      <w:r>
        <w:t>71</w:t>
      </w:r>
      <w:r>
        <w:fldChar w:fldCharType="end"/>
      </w:r>
    </w:p>
    <w:p w14:paraId="158BAEA0" w14:textId="3D0B5A4F" w:rsidR="00514461" w:rsidRDefault="00514461">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_Toc20137385 \h </w:instrText>
      </w:r>
      <w:r>
        <w:fldChar w:fldCharType="separate"/>
      </w:r>
      <w:r>
        <w:t>71</w:t>
      </w:r>
      <w:r>
        <w:fldChar w:fldCharType="end"/>
      </w:r>
    </w:p>
    <w:p w14:paraId="2AB6DF08" w14:textId="26EE546E" w:rsidR="00514461" w:rsidRDefault="00514461">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_Toc20137386 \h </w:instrText>
      </w:r>
      <w:r>
        <w:fldChar w:fldCharType="separate"/>
      </w:r>
      <w:r>
        <w:t>71</w:t>
      </w:r>
      <w:r>
        <w:fldChar w:fldCharType="end"/>
      </w:r>
    </w:p>
    <w:p w14:paraId="44970482" w14:textId="430AEDBD" w:rsidR="00514461" w:rsidRDefault="00514461">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_Toc20137387 \h </w:instrText>
      </w:r>
      <w:r>
        <w:fldChar w:fldCharType="separate"/>
      </w:r>
      <w:r>
        <w:t>71</w:t>
      </w:r>
      <w:r>
        <w:fldChar w:fldCharType="end"/>
      </w:r>
    </w:p>
    <w:p w14:paraId="7094B774" w14:textId="3C95BEF1" w:rsidR="00514461" w:rsidRDefault="00514461">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_Toc20137388 \h </w:instrText>
      </w:r>
      <w:r>
        <w:fldChar w:fldCharType="separate"/>
      </w:r>
      <w:r>
        <w:t>71</w:t>
      </w:r>
      <w:r>
        <w:fldChar w:fldCharType="end"/>
      </w:r>
    </w:p>
    <w:p w14:paraId="144EE13E" w14:textId="46F31224" w:rsidR="00514461" w:rsidRDefault="00514461">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_Toc20137389 \h </w:instrText>
      </w:r>
      <w:r>
        <w:fldChar w:fldCharType="separate"/>
      </w:r>
      <w:r>
        <w:t>72</w:t>
      </w:r>
      <w:r>
        <w:fldChar w:fldCharType="end"/>
      </w:r>
    </w:p>
    <w:p w14:paraId="3123C3FE" w14:textId="59B6842D" w:rsidR="00514461" w:rsidRDefault="00514461">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_Toc20137390 \h </w:instrText>
      </w:r>
      <w:r>
        <w:fldChar w:fldCharType="separate"/>
      </w:r>
      <w:r>
        <w:t>72</w:t>
      </w:r>
      <w:r>
        <w:fldChar w:fldCharType="end"/>
      </w:r>
    </w:p>
    <w:p w14:paraId="4422B127" w14:textId="7F9AF86C" w:rsidR="00514461" w:rsidRDefault="00514461">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_Toc20137391 \h </w:instrText>
      </w:r>
      <w:r>
        <w:fldChar w:fldCharType="separate"/>
      </w:r>
      <w:r>
        <w:t>72</w:t>
      </w:r>
      <w:r>
        <w:fldChar w:fldCharType="end"/>
      </w:r>
    </w:p>
    <w:p w14:paraId="01F302C2" w14:textId="794FE000" w:rsidR="00514461" w:rsidRDefault="00514461">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_Toc20137392 \h </w:instrText>
      </w:r>
      <w:r>
        <w:fldChar w:fldCharType="separate"/>
      </w:r>
      <w:r>
        <w:t>72</w:t>
      </w:r>
      <w:r>
        <w:fldChar w:fldCharType="end"/>
      </w:r>
    </w:p>
    <w:p w14:paraId="62BD7AEE" w14:textId="292EF97C" w:rsidR="00514461" w:rsidRDefault="00514461">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_Toc20137393 \h </w:instrText>
      </w:r>
      <w:r>
        <w:fldChar w:fldCharType="separate"/>
      </w:r>
      <w:r>
        <w:t>72</w:t>
      </w:r>
      <w:r>
        <w:fldChar w:fldCharType="end"/>
      </w:r>
    </w:p>
    <w:p w14:paraId="1A21EDFB" w14:textId="4E08C452" w:rsidR="00514461" w:rsidRDefault="00514461">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_Toc20137394 \h </w:instrText>
      </w:r>
      <w:r>
        <w:fldChar w:fldCharType="separate"/>
      </w:r>
      <w:r>
        <w:t>72</w:t>
      </w:r>
      <w:r>
        <w:fldChar w:fldCharType="end"/>
      </w:r>
    </w:p>
    <w:p w14:paraId="22B387C8" w14:textId="72B76254" w:rsidR="00514461" w:rsidRDefault="00514461">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_Toc20137395 \h </w:instrText>
      </w:r>
      <w:r>
        <w:fldChar w:fldCharType="separate"/>
      </w:r>
      <w:r>
        <w:t>72</w:t>
      </w:r>
      <w:r>
        <w:fldChar w:fldCharType="end"/>
      </w:r>
    </w:p>
    <w:p w14:paraId="5C6CD613" w14:textId="37213F67" w:rsidR="00514461" w:rsidRDefault="00514461">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_Toc20137396 \h </w:instrText>
      </w:r>
      <w:r>
        <w:fldChar w:fldCharType="separate"/>
      </w:r>
      <w:r>
        <w:t>72</w:t>
      </w:r>
      <w:r>
        <w:fldChar w:fldCharType="end"/>
      </w:r>
    </w:p>
    <w:p w14:paraId="565D8F9C" w14:textId="18C73799" w:rsidR="00514461" w:rsidRDefault="00514461">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_Toc20137397 \h </w:instrText>
      </w:r>
      <w:r>
        <w:fldChar w:fldCharType="separate"/>
      </w:r>
      <w:r>
        <w:t>73</w:t>
      </w:r>
      <w:r>
        <w:fldChar w:fldCharType="end"/>
      </w:r>
    </w:p>
    <w:p w14:paraId="5E5B4569" w14:textId="78C6F909" w:rsidR="00514461" w:rsidRDefault="00514461">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_Toc20137398 \h </w:instrText>
      </w:r>
      <w:r>
        <w:fldChar w:fldCharType="separate"/>
      </w:r>
      <w:r>
        <w:t>73</w:t>
      </w:r>
      <w:r>
        <w:fldChar w:fldCharType="end"/>
      </w:r>
    </w:p>
    <w:p w14:paraId="6E82C301" w14:textId="79CEA0B1" w:rsidR="00514461" w:rsidRDefault="00514461">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_Toc20137399 \h </w:instrText>
      </w:r>
      <w:r>
        <w:fldChar w:fldCharType="separate"/>
      </w:r>
      <w:r>
        <w:t>73</w:t>
      </w:r>
      <w:r>
        <w:fldChar w:fldCharType="end"/>
      </w:r>
    </w:p>
    <w:p w14:paraId="297FF2DA" w14:textId="031AC920" w:rsidR="00514461" w:rsidRDefault="00514461">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_Toc20137400 \h </w:instrText>
      </w:r>
      <w:r>
        <w:fldChar w:fldCharType="separate"/>
      </w:r>
      <w:r>
        <w:t>73</w:t>
      </w:r>
      <w:r>
        <w:fldChar w:fldCharType="end"/>
      </w:r>
    </w:p>
    <w:p w14:paraId="2C9467D8" w14:textId="34A76DBA" w:rsidR="00514461" w:rsidRDefault="00514461">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_Toc20137401 \h </w:instrText>
      </w:r>
      <w:r>
        <w:fldChar w:fldCharType="separate"/>
      </w:r>
      <w:r>
        <w:t>73</w:t>
      </w:r>
      <w:r>
        <w:fldChar w:fldCharType="end"/>
      </w:r>
    </w:p>
    <w:p w14:paraId="54608A5B" w14:textId="7AD9C1AF" w:rsidR="00514461" w:rsidRDefault="00514461">
      <w:pPr>
        <w:pStyle w:val="TOC4"/>
        <w:rPr>
          <w:rFonts w:asciiTheme="minorHAnsi" w:eastAsiaTheme="minorEastAsia" w:hAnsiTheme="minorHAnsi" w:cstheme="minorBidi"/>
          <w:sz w:val="22"/>
          <w:szCs w:val="22"/>
          <w:lang w:eastAsia="en-GB"/>
        </w:rPr>
      </w:pPr>
      <w:r w:rsidRPr="00514461">
        <w:t>6.1.6.2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_Toc20137402 \h </w:instrText>
      </w:r>
      <w:r>
        <w:fldChar w:fldCharType="separate"/>
      </w:r>
      <w:r>
        <w:t>77</w:t>
      </w:r>
      <w:r>
        <w:fldChar w:fldCharType="end"/>
      </w:r>
    </w:p>
    <w:p w14:paraId="16A8AA70" w14:textId="7CF52DF0" w:rsidR="00514461" w:rsidRDefault="00514461">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_Toc20137403 \h </w:instrText>
      </w:r>
      <w:r>
        <w:fldChar w:fldCharType="separate"/>
      </w:r>
      <w:r>
        <w:t>77</w:t>
      </w:r>
      <w:r>
        <w:fldChar w:fldCharType="end"/>
      </w:r>
    </w:p>
    <w:p w14:paraId="5F9F5B4F" w14:textId="35116171" w:rsidR="00514461" w:rsidRDefault="00514461">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_Toc20137404 \h </w:instrText>
      </w:r>
      <w:r>
        <w:fldChar w:fldCharType="separate"/>
      </w:r>
      <w:r>
        <w:t>78</w:t>
      </w:r>
      <w:r>
        <w:fldChar w:fldCharType="end"/>
      </w:r>
    </w:p>
    <w:p w14:paraId="7F7ED09E" w14:textId="785928A7" w:rsidR="00514461" w:rsidRDefault="00514461">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_Toc20137405 \h </w:instrText>
      </w:r>
      <w:r>
        <w:fldChar w:fldCharType="separate"/>
      </w:r>
      <w:r>
        <w:t>78</w:t>
      </w:r>
      <w:r>
        <w:fldChar w:fldCharType="end"/>
      </w:r>
    </w:p>
    <w:p w14:paraId="3F164552" w14:textId="6946C570" w:rsidR="00514461" w:rsidRDefault="00514461">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_Toc20137406 \h </w:instrText>
      </w:r>
      <w:r>
        <w:fldChar w:fldCharType="separate"/>
      </w:r>
      <w:r>
        <w:t>78</w:t>
      </w:r>
      <w:r>
        <w:fldChar w:fldCharType="end"/>
      </w:r>
    </w:p>
    <w:p w14:paraId="546E2172" w14:textId="2BA82388" w:rsidR="00514461" w:rsidRDefault="00514461">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_Toc20137407 \h </w:instrText>
      </w:r>
      <w:r>
        <w:fldChar w:fldCharType="separate"/>
      </w:r>
      <w:r>
        <w:t>78</w:t>
      </w:r>
      <w:r>
        <w:fldChar w:fldCharType="end"/>
      </w:r>
    </w:p>
    <w:p w14:paraId="2005F745" w14:textId="1B9DAFA6" w:rsidR="00514461" w:rsidRDefault="00514461">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_Toc20137408 \h </w:instrText>
      </w:r>
      <w:r>
        <w:fldChar w:fldCharType="separate"/>
      </w:r>
      <w:r>
        <w:t>79</w:t>
      </w:r>
      <w:r>
        <w:fldChar w:fldCharType="end"/>
      </w:r>
    </w:p>
    <w:p w14:paraId="1FEBD847" w14:textId="19D6E7DE" w:rsidR="00514461" w:rsidRDefault="00514461">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_Toc20137409 \h </w:instrText>
      </w:r>
      <w:r>
        <w:fldChar w:fldCharType="separate"/>
      </w:r>
      <w:r>
        <w:t>79</w:t>
      </w:r>
      <w:r>
        <w:fldChar w:fldCharType="end"/>
      </w:r>
    </w:p>
    <w:p w14:paraId="35D4D6D6" w14:textId="371BDBB9" w:rsidR="00514461" w:rsidRDefault="00514461">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_Toc20137410 \h </w:instrText>
      </w:r>
      <w:r>
        <w:fldChar w:fldCharType="separate"/>
      </w:r>
      <w:r>
        <w:t>79</w:t>
      </w:r>
      <w:r>
        <w:fldChar w:fldCharType="end"/>
      </w:r>
    </w:p>
    <w:p w14:paraId="4142AEAD" w14:textId="62AC04D8" w:rsidR="00514461" w:rsidRDefault="00514461">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_Toc20137411 \h </w:instrText>
      </w:r>
      <w:r>
        <w:fldChar w:fldCharType="separate"/>
      </w:r>
      <w:r>
        <w:t>80</w:t>
      </w:r>
      <w:r>
        <w:fldChar w:fldCharType="end"/>
      </w:r>
    </w:p>
    <w:p w14:paraId="36340202" w14:textId="5FDB6FC1" w:rsidR="00514461" w:rsidRDefault="00514461">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_Toc20137412 \h </w:instrText>
      </w:r>
      <w:r>
        <w:fldChar w:fldCharType="separate"/>
      </w:r>
      <w:r>
        <w:t>80</w:t>
      </w:r>
      <w:r>
        <w:fldChar w:fldCharType="end"/>
      </w:r>
    </w:p>
    <w:p w14:paraId="043DD46E" w14:textId="28AA5783" w:rsidR="00514461" w:rsidRDefault="00514461">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_Toc20137413 \h </w:instrText>
      </w:r>
      <w:r>
        <w:fldChar w:fldCharType="separate"/>
      </w:r>
      <w:r>
        <w:t>81</w:t>
      </w:r>
      <w:r>
        <w:fldChar w:fldCharType="end"/>
      </w:r>
    </w:p>
    <w:p w14:paraId="530B414C" w14:textId="3FB8A06D" w:rsidR="00514461" w:rsidRDefault="00514461">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_Toc20137414 \h </w:instrText>
      </w:r>
      <w:r>
        <w:fldChar w:fldCharType="separate"/>
      </w:r>
      <w:r>
        <w:t>81</w:t>
      </w:r>
      <w:r>
        <w:fldChar w:fldCharType="end"/>
      </w:r>
    </w:p>
    <w:p w14:paraId="71D4E96E" w14:textId="789B8CB2" w:rsidR="00514461" w:rsidRDefault="00514461">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_Toc20137415 \h </w:instrText>
      </w:r>
      <w:r>
        <w:fldChar w:fldCharType="separate"/>
      </w:r>
      <w:r>
        <w:t>81</w:t>
      </w:r>
      <w:r>
        <w:fldChar w:fldCharType="end"/>
      </w:r>
    </w:p>
    <w:p w14:paraId="100C2596" w14:textId="7AC3FC3D" w:rsidR="00514461" w:rsidRDefault="00514461">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_Toc20137416 \h </w:instrText>
      </w:r>
      <w:r>
        <w:fldChar w:fldCharType="separate"/>
      </w:r>
      <w:r>
        <w:t>82</w:t>
      </w:r>
      <w:r>
        <w:fldChar w:fldCharType="end"/>
      </w:r>
    </w:p>
    <w:p w14:paraId="3D0AB273" w14:textId="1C840637" w:rsidR="00514461" w:rsidRDefault="00514461">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460E38">
        <w:rPr>
          <w:lang w:val="en-US"/>
        </w:rPr>
        <w:t>N2InfoContainer</w:t>
      </w:r>
      <w:r>
        <w:tab/>
      </w:r>
      <w:r>
        <w:fldChar w:fldCharType="begin" w:fldLock="1"/>
      </w:r>
      <w:r>
        <w:instrText xml:space="preserve"> PAGEREF _Toc20137417 \h </w:instrText>
      </w:r>
      <w:r>
        <w:fldChar w:fldCharType="separate"/>
      </w:r>
      <w:r>
        <w:t>84</w:t>
      </w:r>
      <w:r>
        <w:fldChar w:fldCharType="end"/>
      </w:r>
    </w:p>
    <w:p w14:paraId="5E6CC024" w14:textId="07C4905A" w:rsidR="00514461" w:rsidRDefault="00514461">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_Toc20137418 \h </w:instrText>
      </w:r>
      <w:r>
        <w:fldChar w:fldCharType="separate"/>
      </w:r>
      <w:r>
        <w:t>84</w:t>
      </w:r>
      <w:r>
        <w:fldChar w:fldCharType="end"/>
      </w:r>
    </w:p>
    <w:p w14:paraId="0D14012B" w14:textId="218A1C57" w:rsidR="00514461" w:rsidRDefault="00514461">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_Toc20137419 \h </w:instrText>
      </w:r>
      <w:r>
        <w:fldChar w:fldCharType="separate"/>
      </w:r>
      <w:r>
        <w:t>85</w:t>
      </w:r>
      <w:r>
        <w:fldChar w:fldCharType="end"/>
      </w:r>
    </w:p>
    <w:p w14:paraId="537D8B2A" w14:textId="73F9B6EC" w:rsidR="00514461" w:rsidRDefault="00514461">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_Toc20137420 \h </w:instrText>
      </w:r>
      <w:r>
        <w:fldChar w:fldCharType="separate"/>
      </w:r>
      <w:r>
        <w:t>86</w:t>
      </w:r>
      <w:r>
        <w:fldChar w:fldCharType="end"/>
      </w:r>
    </w:p>
    <w:p w14:paraId="12509B1C" w14:textId="4D707ED5" w:rsidR="00514461" w:rsidRDefault="00514461">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_Toc20137421 \h </w:instrText>
      </w:r>
      <w:r>
        <w:fldChar w:fldCharType="separate"/>
      </w:r>
      <w:r>
        <w:t>88</w:t>
      </w:r>
      <w:r>
        <w:fldChar w:fldCharType="end"/>
      </w:r>
    </w:p>
    <w:p w14:paraId="395B3446" w14:textId="3D9BC440" w:rsidR="00514461" w:rsidRDefault="00514461">
      <w:pPr>
        <w:pStyle w:val="TOC5"/>
        <w:rPr>
          <w:rFonts w:asciiTheme="minorHAnsi" w:eastAsiaTheme="minorEastAsia" w:hAnsiTheme="minorHAnsi" w:cstheme="minorBidi"/>
          <w:sz w:val="22"/>
          <w:szCs w:val="22"/>
          <w:lang w:eastAsia="en-GB"/>
        </w:rPr>
      </w:pPr>
      <w:r w:rsidRPr="00514461">
        <w:t>6.1.6.2.20</w:t>
      </w:r>
      <w:r w:rsidRPr="00514461">
        <w:rPr>
          <w:rFonts w:asciiTheme="minorHAnsi" w:eastAsiaTheme="minorEastAsia" w:hAnsiTheme="minorHAnsi" w:cstheme="minorBidi"/>
          <w:sz w:val="22"/>
          <w:szCs w:val="22"/>
          <w:lang w:eastAsia="en-GB"/>
        </w:rPr>
        <w:tab/>
      </w:r>
      <w:r w:rsidRPr="00460E38">
        <w:rPr>
          <w:lang w:val="en-US"/>
        </w:rPr>
        <w:t xml:space="preserve">Type: </w:t>
      </w:r>
      <w:r>
        <w:t>RegistrationContextContainer</w:t>
      </w:r>
      <w:r>
        <w:tab/>
      </w:r>
      <w:r>
        <w:fldChar w:fldCharType="begin" w:fldLock="1"/>
      </w:r>
      <w:r>
        <w:instrText xml:space="preserve"> PAGEREF _Toc20137422 \h </w:instrText>
      </w:r>
      <w:r>
        <w:fldChar w:fldCharType="separate"/>
      </w:r>
      <w:r>
        <w:t>89</w:t>
      </w:r>
      <w:r>
        <w:fldChar w:fldCharType="end"/>
      </w:r>
    </w:p>
    <w:p w14:paraId="7AF1369F" w14:textId="4574A4AC" w:rsidR="00514461" w:rsidRDefault="00514461">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_Toc20137423 \h </w:instrText>
      </w:r>
      <w:r>
        <w:fldChar w:fldCharType="separate"/>
      </w:r>
      <w:r>
        <w:t>89</w:t>
      </w:r>
      <w:r>
        <w:fldChar w:fldCharType="end"/>
      </w:r>
    </w:p>
    <w:p w14:paraId="12C95FC2" w14:textId="1BA098C0" w:rsidR="00514461" w:rsidRDefault="00514461">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_Toc20137424 \h </w:instrText>
      </w:r>
      <w:r>
        <w:fldChar w:fldCharType="separate"/>
      </w:r>
      <w:r>
        <w:t>89</w:t>
      </w:r>
      <w:r>
        <w:fldChar w:fldCharType="end"/>
      </w:r>
    </w:p>
    <w:p w14:paraId="526B61D4" w14:textId="1B4CD6E2" w:rsidR="00514461" w:rsidRDefault="00514461">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_Toc20137425 \h </w:instrText>
      </w:r>
      <w:r>
        <w:fldChar w:fldCharType="separate"/>
      </w:r>
      <w:r>
        <w:t>90</w:t>
      </w:r>
      <w:r>
        <w:fldChar w:fldCharType="end"/>
      </w:r>
    </w:p>
    <w:p w14:paraId="7C94DF5F" w14:textId="19698E75" w:rsidR="00514461" w:rsidRDefault="00514461">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_Toc20137426 \h </w:instrText>
      </w:r>
      <w:r>
        <w:fldChar w:fldCharType="separate"/>
      </w:r>
      <w:r>
        <w:t>90</w:t>
      </w:r>
      <w:r>
        <w:fldChar w:fldCharType="end"/>
      </w:r>
    </w:p>
    <w:p w14:paraId="764A4C26" w14:textId="4D649836" w:rsidR="00514461" w:rsidRDefault="00514461">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_Toc20137427 \h </w:instrText>
      </w:r>
      <w:r>
        <w:fldChar w:fldCharType="separate"/>
      </w:r>
      <w:r>
        <w:t>91</w:t>
      </w:r>
      <w:r>
        <w:fldChar w:fldCharType="end"/>
      </w:r>
    </w:p>
    <w:p w14:paraId="1B584BC3" w14:textId="112FC64D" w:rsidR="00514461" w:rsidRDefault="00514461">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460E38">
        <w:rPr>
          <w:lang w:val="en-US"/>
        </w:rPr>
        <w:t>Information</w:t>
      </w:r>
      <w:r>
        <w:tab/>
      </w:r>
      <w:r>
        <w:fldChar w:fldCharType="begin" w:fldLock="1"/>
      </w:r>
      <w:r>
        <w:instrText xml:space="preserve"> PAGEREF _Toc20137428 \h </w:instrText>
      </w:r>
      <w:r>
        <w:fldChar w:fldCharType="separate"/>
      </w:r>
      <w:r>
        <w:t>95</w:t>
      </w:r>
      <w:r>
        <w:fldChar w:fldCharType="end"/>
      </w:r>
    </w:p>
    <w:p w14:paraId="255F385B" w14:textId="7D77D208" w:rsidR="00514461" w:rsidRDefault="00514461">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460E38">
        <w:rPr>
          <w:lang w:val="en-US"/>
        </w:rPr>
        <w:t>InfoContent</w:t>
      </w:r>
      <w:r>
        <w:tab/>
      </w:r>
      <w:r>
        <w:fldChar w:fldCharType="begin" w:fldLock="1"/>
      </w:r>
      <w:r>
        <w:instrText xml:space="preserve"> PAGEREF _Toc20137429 \h </w:instrText>
      </w:r>
      <w:r>
        <w:fldChar w:fldCharType="separate"/>
      </w:r>
      <w:r>
        <w:t>96</w:t>
      </w:r>
      <w:r>
        <w:fldChar w:fldCharType="end"/>
      </w:r>
    </w:p>
    <w:p w14:paraId="5101BD98" w14:textId="00629CA5" w:rsidR="00514461" w:rsidRDefault="00514461">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_Toc20137430 \h </w:instrText>
      </w:r>
      <w:r>
        <w:fldChar w:fldCharType="separate"/>
      </w:r>
      <w:r>
        <w:t>96</w:t>
      </w:r>
      <w:r>
        <w:fldChar w:fldCharType="end"/>
      </w:r>
    </w:p>
    <w:p w14:paraId="4AD35572" w14:textId="72A5ED8F" w:rsidR="00514461" w:rsidRDefault="00514461">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_Toc20137431 \h </w:instrText>
      </w:r>
      <w:r>
        <w:fldChar w:fldCharType="separate"/>
      </w:r>
      <w:r>
        <w:t>97</w:t>
      </w:r>
      <w:r>
        <w:fldChar w:fldCharType="end"/>
      </w:r>
    </w:p>
    <w:p w14:paraId="2881DF77" w14:textId="12A1BF3C" w:rsidR="00514461" w:rsidRDefault="00514461">
      <w:pPr>
        <w:pStyle w:val="TOC5"/>
        <w:rPr>
          <w:rFonts w:asciiTheme="minorHAnsi" w:eastAsiaTheme="minorEastAsia" w:hAnsiTheme="minorHAnsi" w:cstheme="minorBidi"/>
          <w:sz w:val="22"/>
          <w:szCs w:val="22"/>
          <w:lang w:eastAsia="en-GB"/>
        </w:rPr>
      </w:pPr>
      <w:r>
        <w:lastRenderedPageBreak/>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_Toc20137432 \h </w:instrText>
      </w:r>
      <w:r>
        <w:fldChar w:fldCharType="separate"/>
      </w:r>
      <w:r>
        <w:t>97</w:t>
      </w:r>
      <w:r>
        <w:fldChar w:fldCharType="end"/>
      </w:r>
    </w:p>
    <w:p w14:paraId="1966A509" w14:textId="1940ACC8" w:rsidR="00514461" w:rsidRDefault="00514461">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_Toc20137433 \h </w:instrText>
      </w:r>
      <w:r>
        <w:fldChar w:fldCharType="separate"/>
      </w:r>
      <w:r>
        <w:t>97</w:t>
      </w:r>
      <w:r>
        <w:fldChar w:fldCharType="end"/>
      </w:r>
    </w:p>
    <w:p w14:paraId="11D604B7" w14:textId="3880E737" w:rsidR="00514461" w:rsidRDefault="00514461">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_Toc20137434 \h </w:instrText>
      </w:r>
      <w:r>
        <w:fldChar w:fldCharType="separate"/>
      </w:r>
      <w:r>
        <w:t>98</w:t>
      </w:r>
      <w:r>
        <w:fldChar w:fldCharType="end"/>
      </w:r>
    </w:p>
    <w:p w14:paraId="5A7FAE08" w14:textId="4F969CE9" w:rsidR="00514461" w:rsidRDefault="00514461">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_Toc20137435 \h </w:instrText>
      </w:r>
      <w:r>
        <w:fldChar w:fldCharType="separate"/>
      </w:r>
      <w:r>
        <w:t>98</w:t>
      </w:r>
      <w:r>
        <w:fldChar w:fldCharType="end"/>
      </w:r>
    </w:p>
    <w:p w14:paraId="6F4442AB" w14:textId="48EB8ADA" w:rsidR="00514461" w:rsidRDefault="00514461">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_Toc20137436 \h </w:instrText>
      </w:r>
      <w:r>
        <w:fldChar w:fldCharType="separate"/>
      </w:r>
      <w:r>
        <w:t>99</w:t>
      </w:r>
      <w:r>
        <w:fldChar w:fldCharType="end"/>
      </w:r>
    </w:p>
    <w:p w14:paraId="28BE8B31" w14:textId="58E56E05" w:rsidR="00514461" w:rsidRDefault="00514461">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_Toc20137437 \h </w:instrText>
      </w:r>
      <w:r>
        <w:fldChar w:fldCharType="separate"/>
      </w:r>
      <w:r>
        <w:t>100</w:t>
      </w:r>
      <w:r>
        <w:fldChar w:fldCharType="end"/>
      </w:r>
    </w:p>
    <w:p w14:paraId="30EE8E06" w14:textId="2DFBB124" w:rsidR="00514461" w:rsidRDefault="00514461">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_Toc20137438 \h </w:instrText>
      </w:r>
      <w:r>
        <w:fldChar w:fldCharType="separate"/>
      </w:r>
      <w:r>
        <w:t>100</w:t>
      </w:r>
      <w:r>
        <w:fldChar w:fldCharType="end"/>
      </w:r>
    </w:p>
    <w:p w14:paraId="4ACB5100" w14:textId="078C410D" w:rsidR="00514461" w:rsidRDefault="00514461">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_Toc20137439 \h </w:instrText>
      </w:r>
      <w:r>
        <w:fldChar w:fldCharType="separate"/>
      </w:r>
      <w:r>
        <w:t>101</w:t>
      </w:r>
      <w:r>
        <w:fldChar w:fldCharType="end"/>
      </w:r>
    </w:p>
    <w:p w14:paraId="74EF3826" w14:textId="2782F23C" w:rsidR="00514461" w:rsidRDefault="00514461">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_Toc20137440 \h </w:instrText>
      </w:r>
      <w:r>
        <w:fldChar w:fldCharType="separate"/>
      </w:r>
      <w:r>
        <w:t>101</w:t>
      </w:r>
      <w:r>
        <w:fldChar w:fldCharType="end"/>
      </w:r>
    </w:p>
    <w:p w14:paraId="184A1121" w14:textId="5A7BF05E" w:rsidR="00514461" w:rsidRDefault="00514461">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_Toc20137441 \h </w:instrText>
      </w:r>
      <w:r>
        <w:fldChar w:fldCharType="separate"/>
      </w:r>
      <w:r>
        <w:t>102</w:t>
      </w:r>
      <w:r>
        <w:fldChar w:fldCharType="end"/>
      </w:r>
    </w:p>
    <w:p w14:paraId="6C7FD443" w14:textId="2AF003D4" w:rsidR="00514461" w:rsidRDefault="00514461">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_Toc20137442 \h </w:instrText>
      </w:r>
      <w:r>
        <w:fldChar w:fldCharType="separate"/>
      </w:r>
      <w:r>
        <w:t>102</w:t>
      </w:r>
      <w:r>
        <w:fldChar w:fldCharType="end"/>
      </w:r>
    </w:p>
    <w:p w14:paraId="7EFEEDCC" w14:textId="533E8156" w:rsidR="00514461" w:rsidRDefault="00514461">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_Toc20137443 \h </w:instrText>
      </w:r>
      <w:r>
        <w:fldChar w:fldCharType="separate"/>
      </w:r>
      <w:r>
        <w:t>103</w:t>
      </w:r>
      <w:r>
        <w:fldChar w:fldCharType="end"/>
      </w:r>
    </w:p>
    <w:p w14:paraId="14F594D6" w14:textId="1FDE21E8" w:rsidR="00514461" w:rsidRDefault="00514461">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_Toc20137444 \h </w:instrText>
      </w:r>
      <w:r>
        <w:fldChar w:fldCharType="separate"/>
      </w:r>
      <w:r>
        <w:t>104</w:t>
      </w:r>
      <w:r>
        <w:fldChar w:fldCharType="end"/>
      </w:r>
    </w:p>
    <w:p w14:paraId="2C5B949C" w14:textId="13E745CF" w:rsidR="00514461" w:rsidRDefault="00514461">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_Toc20137445 \h </w:instrText>
      </w:r>
      <w:r>
        <w:fldChar w:fldCharType="separate"/>
      </w:r>
      <w:r>
        <w:t>104</w:t>
      </w:r>
      <w:r>
        <w:fldChar w:fldCharType="end"/>
      </w:r>
    </w:p>
    <w:p w14:paraId="5060E75B" w14:textId="0CFF9EB6" w:rsidR="00514461" w:rsidRDefault="00514461">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_Toc20137446 \h </w:instrText>
      </w:r>
      <w:r>
        <w:fldChar w:fldCharType="separate"/>
      </w:r>
      <w:r>
        <w:t>104</w:t>
      </w:r>
      <w:r>
        <w:fldChar w:fldCharType="end"/>
      </w:r>
    </w:p>
    <w:p w14:paraId="3098813A" w14:textId="45B0B62A" w:rsidR="00514461" w:rsidRDefault="00514461">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_Toc20137447 \h </w:instrText>
      </w:r>
      <w:r>
        <w:fldChar w:fldCharType="separate"/>
      </w:r>
      <w:r>
        <w:t>105</w:t>
      </w:r>
      <w:r>
        <w:fldChar w:fldCharType="end"/>
      </w:r>
    </w:p>
    <w:p w14:paraId="65A24883" w14:textId="4F659239" w:rsidR="00514461" w:rsidRDefault="00514461">
      <w:pPr>
        <w:pStyle w:val="TOC5"/>
        <w:rPr>
          <w:rFonts w:asciiTheme="minorHAnsi" w:eastAsiaTheme="minorEastAsia" w:hAnsiTheme="minorHAnsi" w:cstheme="minorBidi"/>
          <w:sz w:val="22"/>
          <w:szCs w:val="22"/>
          <w:lang w:eastAsia="en-GB"/>
        </w:rPr>
      </w:pPr>
      <w:r w:rsidRPr="00514461">
        <w:t>6.1.6.2.46</w:t>
      </w:r>
      <w:r w:rsidRPr="00514461">
        <w:rPr>
          <w:rFonts w:asciiTheme="minorHAnsi" w:eastAsiaTheme="minorEastAsia" w:hAnsiTheme="minorHAnsi" w:cstheme="minorBidi"/>
          <w:sz w:val="22"/>
          <w:szCs w:val="22"/>
          <w:lang w:eastAsia="en-GB"/>
        </w:rPr>
        <w:tab/>
      </w:r>
      <w:r w:rsidRPr="00460E38">
        <w:rPr>
          <w:lang w:val="en-US"/>
        </w:rPr>
        <w:t>Type: PWSResponseData</w:t>
      </w:r>
      <w:r>
        <w:tab/>
      </w:r>
      <w:r>
        <w:fldChar w:fldCharType="begin" w:fldLock="1"/>
      </w:r>
      <w:r>
        <w:instrText xml:space="preserve"> PAGEREF _Toc20137448 \h </w:instrText>
      </w:r>
      <w:r>
        <w:fldChar w:fldCharType="separate"/>
      </w:r>
      <w:r>
        <w:t>105</w:t>
      </w:r>
      <w:r>
        <w:fldChar w:fldCharType="end"/>
      </w:r>
    </w:p>
    <w:p w14:paraId="1DC4BD82" w14:textId="1300005C" w:rsidR="00514461" w:rsidRDefault="00514461">
      <w:pPr>
        <w:pStyle w:val="TOC5"/>
        <w:rPr>
          <w:rFonts w:asciiTheme="minorHAnsi" w:eastAsiaTheme="minorEastAsia" w:hAnsiTheme="minorHAnsi" w:cstheme="minorBidi"/>
          <w:sz w:val="22"/>
          <w:szCs w:val="22"/>
          <w:lang w:eastAsia="en-GB"/>
        </w:rPr>
      </w:pPr>
      <w:r w:rsidRPr="00514461">
        <w:t>6.1.6.2.47</w:t>
      </w:r>
      <w:r w:rsidRPr="00514461">
        <w:rPr>
          <w:rFonts w:asciiTheme="minorHAnsi" w:eastAsiaTheme="minorEastAsia" w:hAnsiTheme="minorHAnsi" w:cstheme="minorBidi"/>
          <w:sz w:val="22"/>
          <w:szCs w:val="22"/>
          <w:lang w:eastAsia="en-GB"/>
        </w:rPr>
        <w:tab/>
      </w:r>
      <w:r w:rsidRPr="00460E38">
        <w:rPr>
          <w:lang w:val="en-US"/>
        </w:rPr>
        <w:t>Type: PWSErrorData</w:t>
      </w:r>
      <w:r>
        <w:tab/>
      </w:r>
      <w:r>
        <w:fldChar w:fldCharType="begin" w:fldLock="1"/>
      </w:r>
      <w:r>
        <w:instrText xml:space="preserve"> PAGEREF _Toc20137449 \h </w:instrText>
      </w:r>
      <w:r>
        <w:fldChar w:fldCharType="separate"/>
      </w:r>
      <w:r>
        <w:t>105</w:t>
      </w:r>
      <w:r>
        <w:fldChar w:fldCharType="end"/>
      </w:r>
    </w:p>
    <w:p w14:paraId="1FA6D7A1" w14:textId="40887025" w:rsidR="00514461" w:rsidRDefault="00514461">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_Toc20137450 \h </w:instrText>
      </w:r>
      <w:r>
        <w:fldChar w:fldCharType="separate"/>
      </w:r>
      <w:r>
        <w:t>105</w:t>
      </w:r>
      <w:r>
        <w:fldChar w:fldCharType="end"/>
      </w:r>
    </w:p>
    <w:p w14:paraId="5EAB0631" w14:textId="7E092938" w:rsidR="00514461" w:rsidRDefault="00514461">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_Toc20137451 \h </w:instrText>
      </w:r>
      <w:r>
        <w:fldChar w:fldCharType="separate"/>
      </w:r>
      <w:r>
        <w:t>105</w:t>
      </w:r>
      <w:r>
        <w:fldChar w:fldCharType="end"/>
      </w:r>
    </w:p>
    <w:p w14:paraId="6219634F" w14:textId="28957CCE" w:rsidR="00514461" w:rsidRDefault="00514461">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_Toc20137452 \h </w:instrText>
      </w:r>
      <w:r>
        <w:fldChar w:fldCharType="separate"/>
      </w:r>
      <w:r>
        <w:t>106</w:t>
      </w:r>
      <w:r>
        <w:fldChar w:fldCharType="end"/>
      </w:r>
    </w:p>
    <w:p w14:paraId="0303C1EB" w14:textId="18402182" w:rsidR="00514461" w:rsidRDefault="00514461">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_Toc20137453 \h </w:instrText>
      </w:r>
      <w:r>
        <w:fldChar w:fldCharType="separate"/>
      </w:r>
      <w:r>
        <w:t>106</w:t>
      </w:r>
      <w:r>
        <w:fldChar w:fldCharType="end"/>
      </w:r>
    </w:p>
    <w:p w14:paraId="4232FD48" w14:textId="78FCF34B" w:rsidR="00514461" w:rsidRDefault="00514461">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_Toc20137454 \h </w:instrText>
      </w:r>
      <w:r>
        <w:fldChar w:fldCharType="separate"/>
      </w:r>
      <w:r>
        <w:t>106</w:t>
      </w:r>
      <w:r>
        <w:fldChar w:fldCharType="end"/>
      </w:r>
    </w:p>
    <w:p w14:paraId="392B93BE" w14:textId="5559BEC2" w:rsidR="00514461" w:rsidRDefault="00514461">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460E38">
        <w:rPr>
          <w:lang w:val="en-US"/>
        </w:rPr>
        <w:t>Information</w:t>
      </w:r>
      <w:r>
        <w:tab/>
      </w:r>
      <w:r>
        <w:fldChar w:fldCharType="begin" w:fldLock="1"/>
      </w:r>
      <w:r>
        <w:instrText xml:space="preserve"> PAGEREF _Toc20137455 \h </w:instrText>
      </w:r>
      <w:r>
        <w:fldChar w:fldCharType="separate"/>
      </w:r>
      <w:r>
        <w:t>106</w:t>
      </w:r>
      <w:r>
        <w:fldChar w:fldCharType="end"/>
      </w:r>
    </w:p>
    <w:p w14:paraId="57CFAFAC" w14:textId="3E0016C3" w:rsidR="00514461" w:rsidRDefault="00514461">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_Toc20137456 \h </w:instrText>
      </w:r>
      <w:r>
        <w:fldChar w:fldCharType="separate"/>
      </w:r>
      <w:r>
        <w:t>106</w:t>
      </w:r>
      <w:r>
        <w:fldChar w:fldCharType="end"/>
      </w:r>
    </w:p>
    <w:p w14:paraId="5593368B" w14:textId="5D2FD6D9" w:rsidR="00514461" w:rsidRDefault="00514461">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_Toc20137457 \h </w:instrText>
      </w:r>
      <w:r>
        <w:fldChar w:fldCharType="separate"/>
      </w:r>
      <w:r>
        <w:t>107</w:t>
      </w:r>
      <w:r>
        <w:fldChar w:fldCharType="end"/>
      </w:r>
    </w:p>
    <w:p w14:paraId="0BA06344" w14:textId="7B9A5FAC" w:rsidR="00514461" w:rsidRDefault="00514461">
      <w:pPr>
        <w:pStyle w:val="TOC4"/>
        <w:rPr>
          <w:rFonts w:asciiTheme="minorHAnsi" w:eastAsiaTheme="minorEastAsia" w:hAnsiTheme="minorHAnsi" w:cstheme="minorBidi"/>
          <w:sz w:val="22"/>
          <w:szCs w:val="22"/>
          <w:lang w:eastAsia="en-GB"/>
        </w:rPr>
      </w:pPr>
      <w:r w:rsidRPr="00514461">
        <w:t>6.1.6.3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_Toc20137458 \h </w:instrText>
      </w:r>
      <w:r>
        <w:fldChar w:fldCharType="separate"/>
      </w:r>
      <w:r>
        <w:t>107</w:t>
      </w:r>
      <w:r>
        <w:fldChar w:fldCharType="end"/>
      </w:r>
    </w:p>
    <w:p w14:paraId="230CE958" w14:textId="2F1415D6" w:rsidR="00514461" w:rsidRDefault="00514461">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_Toc20137459 \h </w:instrText>
      </w:r>
      <w:r>
        <w:fldChar w:fldCharType="separate"/>
      </w:r>
      <w:r>
        <w:t>107</w:t>
      </w:r>
      <w:r>
        <w:fldChar w:fldCharType="end"/>
      </w:r>
    </w:p>
    <w:p w14:paraId="41608CF1" w14:textId="509CC628" w:rsidR="00514461" w:rsidRDefault="00514461">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_Toc20137460 \h </w:instrText>
      </w:r>
      <w:r>
        <w:fldChar w:fldCharType="separate"/>
      </w:r>
      <w:r>
        <w:t>107</w:t>
      </w:r>
      <w:r>
        <w:fldChar w:fldCharType="end"/>
      </w:r>
    </w:p>
    <w:p w14:paraId="300BC754" w14:textId="404B4FE6" w:rsidR="00514461" w:rsidRDefault="00514461">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_Toc20137461 \h </w:instrText>
      </w:r>
      <w:r>
        <w:fldChar w:fldCharType="separate"/>
      </w:r>
      <w:r>
        <w:t>108</w:t>
      </w:r>
      <w:r>
        <w:fldChar w:fldCharType="end"/>
      </w:r>
    </w:p>
    <w:p w14:paraId="4EEAA9D2" w14:textId="45920335" w:rsidR="00514461" w:rsidRDefault="00514461">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_Toc20137462 \h </w:instrText>
      </w:r>
      <w:r>
        <w:fldChar w:fldCharType="separate"/>
      </w:r>
      <w:r>
        <w:t>108</w:t>
      </w:r>
      <w:r>
        <w:fldChar w:fldCharType="end"/>
      </w:r>
    </w:p>
    <w:p w14:paraId="1B81C1FF" w14:textId="5951E6D3" w:rsidR="00514461" w:rsidRDefault="00514461">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_Toc20137463 \h </w:instrText>
      </w:r>
      <w:r>
        <w:fldChar w:fldCharType="separate"/>
      </w:r>
      <w:r>
        <w:t>108</w:t>
      </w:r>
      <w:r>
        <w:fldChar w:fldCharType="end"/>
      </w:r>
    </w:p>
    <w:p w14:paraId="5BFC0BE8" w14:textId="71CCE84D" w:rsidR="00514461" w:rsidRDefault="00514461">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_Toc20137464 \h </w:instrText>
      </w:r>
      <w:r>
        <w:fldChar w:fldCharType="separate"/>
      </w:r>
      <w:r>
        <w:t>109</w:t>
      </w:r>
      <w:r>
        <w:fldChar w:fldCharType="end"/>
      </w:r>
    </w:p>
    <w:p w14:paraId="6F61ACED" w14:textId="604FDCA8" w:rsidR="00514461" w:rsidRDefault="00514461">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_Toc20137465 \h </w:instrText>
      </w:r>
      <w:r>
        <w:fldChar w:fldCharType="separate"/>
      </w:r>
      <w:r>
        <w:t>109</w:t>
      </w:r>
      <w:r>
        <w:fldChar w:fldCharType="end"/>
      </w:r>
    </w:p>
    <w:p w14:paraId="113404A6" w14:textId="5BA4E332" w:rsidR="00514461" w:rsidRDefault="00514461">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_Toc20137466 \h </w:instrText>
      </w:r>
      <w:r>
        <w:fldChar w:fldCharType="separate"/>
      </w:r>
      <w:r>
        <w:t>109</w:t>
      </w:r>
      <w:r>
        <w:fldChar w:fldCharType="end"/>
      </w:r>
    </w:p>
    <w:p w14:paraId="13A31439" w14:textId="565267B7" w:rsidR="00514461" w:rsidRDefault="00514461">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_Toc20137467 \h </w:instrText>
      </w:r>
      <w:r>
        <w:fldChar w:fldCharType="separate"/>
      </w:r>
      <w:r>
        <w:t>109</w:t>
      </w:r>
      <w:r>
        <w:fldChar w:fldCharType="end"/>
      </w:r>
    </w:p>
    <w:p w14:paraId="724B7FDB" w14:textId="3B859171" w:rsidR="00514461" w:rsidRDefault="00514461">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_Toc20137468 \h </w:instrText>
      </w:r>
      <w:r>
        <w:fldChar w:fldCharType="separate"/>
      </w:r>
      <w:r>
        <w:t>110</w:t>
      </w:r>
      <w:r>
        <w:fldChar w:fldCharType="end"/>
      </w:r>
    </w:p>
    <w:p w14:paraId="5574FAC1" w14:textId="563361C7" w:rsidR="00514461" w:rsidRDefault="00514461">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_Toc20137469 \h </w:instrText>
      </w:r>
      <w:r>
        <w:fldChar w:fldCharType="separate"/>
      </w:r>
      <w:r>
        <w:t>110</w:t>
      </w:r>
      <w:r>
        <w:fldChar w:fldCharType="end"/>
      </w:r>
    </w:p>
    <w:p w14:paraId="03C4A43F" w14:textId="201F11FB" w:rsidR="00514461" w:rsidRDefault="00514461">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_Toc20137470 \h </w:instrText>
      </w:r>
      <w:r>
        <w:fldChar w:fldCharType="separate"/>
      </w:r>
      <w:r>
        <w:t>110</w:t>
      </w:r>
      <w:r>
        <w:fldChar w:fldCharType="end"/>
      </w:r>
    </w:p>
    <w:p w14:paraId="29DDA81B" w14:textId="6AFDBB8D" w:rsidR="00514461" w:rsidRDefault="00514461">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_Toc20137471 \h </w:instrText>
      </w:r>
      <w:r>
        <w:fldChar w:fldCharType="separate"/>
      </w:r>
      <w:r>
        <w:t>110</w:t>
      </w:r>
      <w:r>
        <w:fldChar w:fldCharType="end"/>
      </w:r>
    </w:p>
    <w:p w14:paraId="3786D586" w14:textId="7DDEA62F" w:rsidR="00514461" w:rsidRDefault="00514461">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_Toc20137472 \h </w:instrText>
      </w:r>
      <w:r>
        <w:fldChar w:fldCharType="separate"/>
      </w:r>
      <w:r>
        <w:t>110</w:t>
      </w:r>
      <w:r>
        <w:fldChar w:fldCharType="end"/>
      </w:r>
    </w:p>
    <w:p w14:paraId="4ABA349E" w14:textId="5D5B79D4" w:rsidR="00514461" w:rsidRDefault="00514461">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_Toc20137473 \h </w:instrText>
      </w:r>
      <w:r>
        <w:fldChar w:fldCharType="separate"/>
      </w:r>
      <w:r>
        <w:t>111</w:t>
      </w:r>
      <w:r>
        <w:fldChar w:fldCharType="end"/>
      </w:r>
    </w:p>
    <w:p w14:paraId="6481816A" w14:textId="4DF7B485" w:rsidR="00514461" w:rsidRDefault="00514461">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_Toc20137474 \h </w:instrText>
      </w:r>
      <w:r>
        <w:fldChar w:fldCharType="separate"/>
      </w:r>
      <w:r>
        <w:t>111</w:t>
      </w:r>
      <w:r>
        <w:fldChar w:fldCharType="end"/>
      </w:r>
    </w:p>
    <w:p w14:paraId="574EAE8D" w14:textId="5CE9FBAA" w:rsidR="00514461" w:rsidRDefault="00514461">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_Toc20137475 \h </w:instrText>
      </w:r>
      <w:r>
        <w:fldChar w:fldCharType="separate"/>
      </w:r>
      <w:r>
        <w:t>111</w:t>
      </w:r>
      <w:r>
        <w:fldChar w:fldCharType="end"/>
      </w:r>
    </w:p>
    <w:p w14:paraId="008B3869" w14:textId="2CCFA7EA" w:rsidR="00514461" w:rsidRDefault="00514461">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_Toc20137476 \h </w:instrText>
      </w:r>
      <w:r>
        <w:fldChar w:fldCharType="separate"/>
      </w:r>
      <w:r>
        <w:t>111</w:t>
      </w:r>
      <w:r>
        <w:fldChar w:fldCharType="end"/>
      </w:r>
    </w:p>
    <w:p w14:paraId="77FFB7CF" w14:textId="53928FBA" w:rsidR="00514461" w:rsidRDefault="00514461">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460E38">
        <w:rPr>
          <w:lang w:val="en-US" w:eastAsia="zh-CN"/>
        </w:rPr>
        <w:t>SmfChangeIndication</w:t>
      </w:r>
      <w:r>
        <w:tab/>
      </w:r>
      <w:r>
        <w:fldChar w:fldCharType="begin" w:fldLock="1"/>
      </w:r>
      <w:r>
        <w:instrText xml:space="preserve"> PAGEREF _Toc20137477 \h </w:instrText>
      </w:r>
      <w:r>
        <w:fldChar w:fldCharType="separate"/>
      </w:r>
      <w:r>
        <w:t>112</w:t>
      </w:r>
      <w:r>
        <w:fldChar w:fldCharType="end"/>
      </w:r>
    </w:p>
    <w:p w14:paraId="283B6BB9" w14:textId="4E016BB0" w:rsidR="00514461" w:rsidRDefault="00514461">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_Toc20137478 \h </w:instrText>
      </w:r>
      <w:r>
        <w:fldChar w:fldCharType="separate"/>
      </w:r>
      <w:r>
        <w:t>112</w:t>
      </w:r>
      <w:r>
        <w:fldChar w:fldCharType="end"/>
      </w:r>
    </w:p>
    <w:p w14:paraId="0AA07067" w14:textId="378B7FF1" w:rsidR="00514461" w:rsidRDefault="00514461">
      <w:pPr>
        <w:pStyle w:val="TOC5"/>
        <w:rPr>
          <w:rFonts w:asciiTheme="minorHAnsi" w:eastAsiaTheme="minorEastAsia" w:hAnsiTheme="minorHAnsi" w:cstheme="minorBidi"/>
          <w:sz w:val="22"/>
          <w:szCs w:val="22"/>
          <w:lang w:eastAsia="en-GB"/>
        </w:rPr>
      </w:pPr>
      <w:r w:rsidRPr="00514461">
        <w:t>6.1.6.4.1</w:t>
      </w:r>
      <w:r w:rsidRPr="00514461">
        <w:rPr>
          <w:rFonts w:asciiTheme="minorHAnsi" w:eastAsiaTheme="minorEastAsia" w:hAnsiTheme="minorHAnsi" w:cstheme="minorBidi"/>
          <w:sz w:val="22"/>
          <w:szCs w:val="22"/>
          <w:lang w:eastAsia="en-GB"/>
        </w:rPr>
        <w:tab/>
      </w:r>
      <w:r w:rsidRPr="00460E38">
        <w:rPr>
          <w:lang w:val="en-US"/>
        </w:rPr>
        <w:t>Introduction</w:t>
      </w:r>
      <w:r>
        <w:tab/>
      </w:r>
      <w:r>
        <w:fldChar w:fldCharType="begin" w:fldLock="1"/>
      </w:r>
      <w:r>
        <w:instrText xml:space="preserve"> PAGEREF _Toc20137479 \h </w:instrText>
      </w:r>
      <w:r>
        <w:fldChar w:fldCharType="separate"/>
      </w:r>
      <w:r>
        <w:t>112</w:t>
      </w:r>
      <w:r>
        <w:fldChar w:fldCharType="end"/>
      </w:r>
    </w:p>
    <w:p w14:paraId="4804CAE0" w14:textId="5E536F7C" w:rsidR="00514461" w:rsidRDefault="00514461">
      <w:pPr>
        <w:pStyle w:val="TOC5"/>
        <w:rPr>
          <w:rFonts w:asciiTheme="minorHAnsi" w:eastAsiaTheme="minorEastAsia" w:hAnsiTheme="minorHAnsi" w:cstheme="minorBidi"/>
          <w:sz w:val="22"/>
          <w:szCs w:val="22"/>
          <w:lang w:eastAsia="en-GB"/>
        </w:rPr>
      </w:pPr>
      <w:r w:rsidRPr="00514461">
        <w:t>6.1.6.4.2</w:t>
      </w:r>
      <w:r w:rsidRPr="00514461">
        <w:rPr>
          <w:rFonts w:asciiTheme="minorHAnsi" w:eastAsiaTheme="minorEastAsia" w:hAnsiTheme="minorHAnsi" w:cstheme="minorBidi"/>
          <w:sz w:val="22"/>
          <w:szCs w:val="22"/>
          <w:lang w:eastAsia="en-GB"/>
        </w:rPr>
        <w:tab/>
      </w:r>
      <w:r w:rsidRPr="00460E38">
        <w:rPr>
          <w:lang w:val="en-US"/>
        </w:rPr>
        <w:t>N1 Message Content</w:t>
      </w:r>
      <w:r>
        <w:tab/>
      </w:r>
      <w:r>
        <w:fldChar w:fldCharType="begin" w:fldLock="1"/>
      </w:r>
      <w:r>
        <w:instrText xml:space="preserve"> PAGEREF _Toc20137480 \h </w:instrText>
      </w:r>
      <w:r>
        <w:fldChar w:fldCharType="separate"/>
      </w:r>
      <w:r>
        <w:t>112</w:t>
      </w:r>
      <w:r>
        <w:fldChar w:fldCharType="end"/>
      </w:r>
    </w:p>
    <w:p w14:paraId="7AE7DAB3" w14:textId="0DB7F089" w:rsidR="00514461" w:rsidRDefault="00514461">
      <w:pPr>
        <w:pStyle w:val="TOC5"/>
        <w:rPr>
          <w:rFonts w:asciiTheme="minorHAnsi" w:eastAsiaTheme="minorEastAsia" w:hAnsiTheme="minorHAnsi" w:cstheme="minorBidi"/>
          <w:sz w:val="22"/>
          <w:szCs w:val="22"/>
          <w:lang w:eastAsia="en-GB"/>
        </w:rPr>
      </w:pPr>
      <w:r w:rsidRPr="00514461">
        <w:t>6.1.6.4.3</w:t>
      </w:r>
      <w:r w:rsidRPr="00514461">
        <w:rPr>
          <w:rFonts w:asciiTheme="minorHAnsi" w:eastAsiaTheme="minorEastAsia" w:hAnsiTheme="minorHAnsi" w:cstheme="minorBidi"/>
          <w:sz w:val="22"/>
          <w:szCs w:val="22"/>
          <w:lang w:eastAsia="en-GB"/>
        </w:rPr>
        <w:tab/>
      </w:r>
      <w:r w:rsidRPr="00460E38">
        <w:rPr>
          <w:lang w:val="en-US"/>
        </w:rPr>
        <w:t>N2 Information Content</w:t>
      </w:r>
      <w:r>
        <w:tab/>
      </w:r>
      <w:r>
        <w:fldChar w:fldCharType="begin" w:fldLock="1"/>
      </w:r>
      <w:r>
        <w:instrText xml:space="preserve"> PAGEREF _Toc20137481 \h </w:instrText>
      </w:r>
      <w:r>
        <w:fldChar w:fldCharType="separate"/>
      </w:r>
      <w:r>
        <w:t>112</w:t>
      </w:r>
      <w:r>
        <w:fldChar w:fldCharType="end"/>
      </w:r>
    </w:p>
    <w:p w14:paraId="2BBDF160" w14:textId="41743666" w:rsidR="00514461" w:rsidRDefault="00514461">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_Toc20137482 \h </w:instrText>
      </w:r>
      <w:r>
        <w:fldChar w:fldCharType="separate"/>
      </w:r>
      <w:r>
        <w:t>112</w:t>
      </w:r>
      <w:r>
        <w:fldChar w:fldCharType="end"/>
      </w:r>
    </w:p>
    <w:p w14:paraId="30E1BC87" w14:textId="1BAA76F0" w:rsidR="00514461" w:rsidRDefault="00514461">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_Toc20137483 \h </w:instrText>
      </w:r>
      <w:r>
        <w:fldChar w:fldCharType="separate"/>
      </w:r>
      <w:r>
        <w:t>112</w:t>
      </w:r>
      <w:r>
        <w:fldChar w:fldCharType="end"/>
      </w:r>
    </w:p>
    <w:p w14:paraId="5F0A59E9" w14:textId="39C2C9A5" w:rsidR="00514461" w:rsidRDefault="00514461">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_Toc20137484 \h </w:instrText>
      </w:r>
      <w:r>
        <w:fldChar w:fldCharType="separate"/>
      </w:r>
      <w:r>
        <w:t>113</w:t>
      </w:r>
      <w:r>
        <w:fldChar w:fldCharType="end"/>
      </w:r>
    </w:p>
    <w:p w14:paraId="2B283BCD" w14:textId="0F38D746" w:rsidR="00514461" w:rsidRDefault="00514461">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_Toc20137485 \h </w:instrText>
      </w:r>
      <w:r>
        <w:fldChar w:fldCharType="separate"/>
      </w:r>
      <w:r>
        <w:t>115</w:t>
      </w:r>
      <w:r>
        <w:fldChar w:fldCharType="end"/>
      </w:r>
    </w:p>
    <w:p w14:paraId="418B007D" w14:textId="1CB969FD" w:rsidR="00514461" w:rsidRDefault="00514461">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_Toc20137486 \h </w:instrText>
      </w:r>
      <w:r>
        <w:fldChar w:fldCharType="separate"/>
      </w:r>
      <w:r>
        <w:t>115</w:t>
      </w:r>
      <w:r>
        <w:fldChar w:fldCharType="end"/>
      </w:r>
    </w:p>
    <w:p w14:paraId="0C9E8D29" w14:textId="3178D752" w:rsidR="00514461" w:rsidRDefault="00514461">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_Toc20137487 \h </w:instrText>
      </w:r>
      <w:r>
        <w:fldChar w:fldCharType="separate"/>
      </w:r>
      <w:r>
        <w:t>115</w:t>
      </w:r>
      <w:r>
        <w:fldChar w:fldCharType="end"/>
      </w:r>
    </w:p>
    <w:p w14:paraId="399A17E4" w14:textId="2A2803BE" w:rsidR="00514461" w:rsidRDefault="00514461">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_Toc20137488 \h </w:instrText>
      </w:r>
      <w:r>
        <w:fldChar w:fldCharType="separate"/>
      </w:r>
      <w:r>
        <w:t>115</w:t>
      </w:r>
      <w:r>
        <w:fldChar w:fldCharType="end"/>
      </w:r>
    </w:p>
    <w:p w14:paraId="67934FEE" w14:textId="2E7B32B0" w:rsidR="00514461" w:rsidRDefault="00514461">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_Toc20137489 \h </w:instrText>
      </w:r>
      <w:r>
        <w:fldChar w:fldCharType="separate"/>
      </w:r>
      <w:r>
        <w:t>116</w:t>
      </w:r>
      <w:r>
        <w:fldChar w:fldCharType="end"/>
      </w:r>
    </w:p>
    <w:p w14:paraId="196E4FF4" w14:textId="5681518B" w:rsidR="00514461" w:rsidRDefault="00514461">
      <w:pPr>
        <w:pStyle w:val="TOC3"/>
        <w:rPr>
          <w:rFonts w:asciiTheme="minorHAnsi" w:eastAsiaTheme="minorEastAsia" w:hAnsiTheme="minorHAnsi" w:cstheme="minorBidi"/>
          <w:sz w:val="22"/>
          <w:szCs w:val="22"/>
          <w:lang w:eastAsia="en-GB"/>
        </w:rPr>
      </w:pPr>
      <w:r w:rsidRPr="00514461">
        <w:t>6.1.9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_Toc20137490 \h </w:instrText>
      </w:r>
      <w:r>
        <w:fldChar w:fldCharType="separate"/>
      </w:r>
      <w:r>
        <w:t>117</w:t>
      </w:r>
      <w:r>
        <w:fldChar w:fldCharType="end"/>
      </w:r>
    </w:p>
    <w:p w14:paraId="37FE0C19" w14:textId="7D071088" w:rsidR="00514461" w:rsidRDefault="0051446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_Toc20137491 \h </w:instrText>
      </w:r>
      <w:r>
        <w:fldChar w:fldCharType="separate"/>
      </w:r>
      <w:r>
        <w:t>117</w:t>
      </w:r>
      <w:r>
        <w:fldChar w:fldCharType="end"/>
      </w:r>
    </w:p>
    <w:p w14:paraId="2822E75C" w14:textId="5AB302E3" w:rsidR="00514461" w:rsidRDefault="0051446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_Toc20137492 \h </w:instrText>
      </w:r>
      <w:r>
        <w:fldChar w:fldCharType="separate"/>
      </w:r>
      <w:r>
        <w:t>117</w:t>
      </w:r>
      <w:r>
        <w:fldChar w:fldCharType="end"/>
      </w:r>
    </w:p>
    <w:p w14:paraId="5E128AD0" w14:textId="3D072C62" w:rsidR="00514461" w:rsidRDefault="0051446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_Toc20137493 \h </w:instrText>
      </w:r>
      <w:r>
        <w:fldChar w:fldCharType="separate"/>
      </w:r>
      <w:r>
        <w:t>118</w:t>
      </w:r>
      <w:r>
        <w:fldChar w:fldCharType="end"/>
      </w:r>
    </w:p>
    <w:p w14:paraId="086437F7" w14:textId="50E8C7CB" w:rsidR="00514461" w:rsidRDefault="00514461">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_Toc20137494 \h </w:instrText>
      </w:r>
      <w:r>
        <w:fldChar w:fldCharType="separate"/>
      </w:r>
      <w:r>
        <w:t>118</w:t>
      </w:r>
      <w:r>
        <w:fldChar w:fldCharType="end"/>
      </w:r>
    </w:p>
    <w:p w14:paraId="07C3AF83" w14:textId="06F36C9D" w:rsidR="00514461" w:rsidRDefault="0051446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_Toc20137495 \h </w:instrText>
      </w:r>
      <w:r>
        <w:fldChar w:fldCharType="separate"/>
      </w:r>
      <w:r>
        <w:t>118</w:t>
      </w:r>
      <w:r>
        <w:fldChar w:fldCharType="end"/>
      </w:r>
    </w:p>
    <w:p w14:paraId="7930F194" w14:textId="4E92CF88" w:rsidR="00514461" w:rsidRDefault="00514461">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_Toc20137496 \h </w:instrText>
      </w:r>
      <w:r>
        <w:fldChar w:fldCharType="separate"/>
      </w:r>
      <w:r>
        <w:t>118</w:t>
      </w:r>
      <w:r>
        <w:fldChar w:fldCharType="end"/>
      </w:r>
    </w:p>
    <w:p w14:paraId="65B0B56C" w14:textId="01F4346E" w:rsidR="00514461" w:rsidRDefault="00514461">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_Toc20137497 \h </w:instrText>
      </w:r>
      <w:r>
        <w:fldChar w:fldCharType="separate"/>
      </w:r>
      <w:r>
        <w:t>118</w:t>
      </w:r>
      <w:r>
        <w:fldChar w:fldCharType="end"/>
      </w:r>
    </w:p>
    <w:p w14:paraId="472CD769" w14:textId="17C2521F" w:rsidR="00514461" w:rsidRDefault="0051446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_Toc20137498 \h </w:instrText>
      </w:r>
      <w:r>
        <w:fldChar w:fldCharType="separate"/>
      </w:r>
      <w:r>
        <w:t>118</w:t>
      </w:r>
      <w:r>
        <w:fldChar w:fldCharType="end"/>
      </w:r>
    </w:p>
    <w:p w14:paraId="1E50B58E" w14:textId="044312F2" w:rsidR="00514461" w:rsidRDefault="00514461">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_Toc20137499 \h </w:instrText>
      </w:r>
      <w:r>
        <w:fldChar w:fldCharType="separate"/>
      </w:r>
      <w:r>
        <w:t>118</w:t>
      </w:r>
      <w:r>
        <w:fldChar w:fldCharType="end"/>
      </w:r>
    </w:p>
    <w:p w14:paraId="1951DD55" w14:textId="38696CB6" w:rsidR="00514461" w:rsidRDefault="0051446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_Toc20137500 \h </w:instrText>
      </w:r>
      <w:r>
        <w:fldChar w:fldCharType="separate"/>
      </w:r>
      <w:r>
        <w:t>119</w:t>
      </w:r>
      <w:r>
        <w:fldChar w:fldCharType="end"/>
      </w:r>
    </w:p>
    <w:p w14:paraId="74A4CA10" w14:textId="346A39BE" w:rsidR="00514461" w:rsidRDefault="0051446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_Toc20137501 \h </w:instrText>
      </w:r>
      <w:r>
        <w:fldChar w:fldCharType="separate"/>
      </w:r>
      <w:r>
        <w:t>119</w:t>
      </w:r>
      <w:r>
        <w:fldChar w:fldCharType="end"/>
      </w:r>
    </w:p>
    <w:p w14:paraId="70E8ACE3" w14:textId="451817ED" w:rsidR="00514461" w:rsidRDefault="0051446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_Toc20137502 \h </w:instrText>
      </w:r>
      <w:r>
        <w:fldChar w:fldCharType="separate"/>
      </w:r>
      <w:r>
        <w:t>119</w:t>
      </w:r>
      <w:r>
        <w:fldChar w:fldCharType="end"/>
      </w:r>
    </w:p>
    <w:p w14:paraId="293D8205" w14:textId="5EC5DFE9" w:rsidR="00514461" w:rsidRDefault="00514461">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_Toc20137503 \h </w:instrText>
      </w:r>
      <w:r>
        <w:fldChar w:fldCharType="separate"/>
      </w:r>
      <w:r>
        <w:t>119</w:t>
      </w:r>
      <w:r>
        <w:fldChar w:fldCharType="end"/>
      </w:r>
    </w:p>
    <w:p w14:paraId="37B1AF8A" w14:textId="7A689D3D" w:rsidR="00514461" w:rsidRDefault="00514461">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_Toc20137504 \h </w:instrText>
      </w:r>
      <w:r>
        <w:fldChar w:fldCharType="separate"/>
      </w:r>
      <w:r>
        <w:t>119</w:t>
      </w:r>
      <w:r>
        <w:fldChar w:fldCharType="end"/>
      </w:r>
    </w:p>
    <w:p w14:paraId="36A8240A" w14:textId="5B36E49C" w:rsidR="00514461" w:rsidRDefault="00514461">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_Toc20137505 \h </w:instrText>
      </w:r>
      <w:r>
        <w:fldChar w:fldCharType="separate"/>
      </w:r>
      <w:r>
        <w:t>120</w:t>
      </w:r>
      <w:r>
        <w:fldChar w:fldCharType="end"/>
      </w:r>
    </w:p>
    <w:p w14:paraId="6B7B647A" w14:textId="6BECBFED" w:rsidR="00514461" w:rsidRDefault="00514461">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_Toc20137506 \h </w:instrText>
      </w:r>
      <w:r>
        <w:fldChar w:fldCharType="separate"/>
      </w:r>
      <w:r>
        <w:t>120</w:t>
      </w:r>
      <w:r>
        <w:fldChar w:fldCharType="end"/>
      </w:r>
    </w:p>
    <w:p w14:paraId="77CA9C25" w14:textId="6E5B0049" w:rsidR="00514461" w:rsidRDefault="00514461">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_Toc20137507 \h </w:instrText>
      </w:r>
      <w:r>
        <w:fldChar w:fldCharType="separate"/>
      </w:r>
      <w:r>
        <w:t>120</w:t>
      </w:r>
      <w:r>
        <w:fldChar w:fldCharType="end"/>
      </w:r>
    </w:p>
    <w:p w14:paraId="32D53326" w14:textId="4319C81B" w:rsidR="00514461" w:rsidRDefault="0051446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_Toc20137508 \h </w:instrText>
      </w:r>
      <w:r>
        <w:fldChar w:fldCharType="separate"/>
      </w:r>
      <w:r>
        <w:t>120</w:t>
      </w:r>
      <w:r>
        <w:fldChar w:fldCharType="end"/>
      </w:r>
    </w:p>
    <w:p w14:paraId="38180E73" w14:textId="5CFC2F5B" w:rsidR="00514461" w:rsidRDefault="00514461">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_Toc20137509 \h </w:instrText>
      </w:r>
      <w:r>
        <w:fldChar w:fldCharType="separate"/>
      </w:r>
      <w:r>
        <w:t>120</w:t>
      </w:r>
      <w:r>
        <w:fldChar w:fldCharType="end"/>
      </w:r>
    </w:p>
    <w:p w14:paraId="0DEF1CDC" w14:textId="6D9EE333" w:rsidR="00514461" w:rsidRDefault="00514461">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_Toc20137510 \h </w:instrText>
      </w:r>
      <w:r>
        <w:fldChar w:fldCharType="separate"/>
      </w:r>
      <w:r>
        <w:t>120</w:t>
      </w:r>
      <w:r>
        <w:fldChar w:fldCharType="end"/>
      </w:r>
    </w:p>
    <w:p w14:paraId="2932D78D" w14:textId="6D085431" w:rsidR="00514461" w:rsidRDefault="00514461">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_Toc20137511 \h </w:instrText>
      </w:r>
      <w:r>
        <w:fldChar w:fldCharType="separate"/>
      </w:r>
      <w:r>
        <w:t>121</w:t>
      </w:r>
      <w:r>
        <w:fldChar w:fldCharType="end"/>
      </w:r>
    </w:p>
    <w:p w14:paraId="1E83F578" w14:textId="038D66B1" w:rsidR="00514461" w:rsidRDefault="00514461">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_Toc20137512 \h </w:instrText>
      </w:r>
      <w:r>
        <w:fldChar w:fldCharType="separate"/>
      </w:r>
      <w:r>
        <w:t>121</w:t>
      </w:r>
      <w:r>
        <w:fldChar w:fldCharType="end"/>
      </w:r>
    </w:p>
    <w:p w14:paraId="476CCDBE" w14:textId="35AB4661" w:rsidR="00514461" w:rsidRDefault="00514461">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_Toc20137513 \h </w:instrText>
      </w:r>
      <w:r>
        <w:fldChar w:fldCharType="separate"/>
      </w:r>
      <w:r>
        <w:t>121</w:t>
      </w:r>
      <w:r>
        <w:fldChar w:fldCharType="end"/>
      </w:r>
    </w:p>
    <w:p w14:paraId="341DC100" w14:textId="00C52CDA" w:rsidR="00514461" w:rsidRDefault="00514461">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_Toc20137514 \h </w:instrText>
      </w:r>
      <w:r>
        <w:fldChar w:fldCharType="separate"/>
      </w:r>
      <w:r>
        <w:t>122</w:t>
      </w:r>
      <w:r>
        <w:fldChar w:fldCharType="end"/>
      </w:r>
    </w:p>
    <w:p w14:paraId="7481E1B5" w14:textId="606C80C7" w:rsidR="00514461" w:rsidRDefault="0051446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_Toc20137515 \h </w:instrText>
      </w:r>
      <w:r>
        <w:fldChar w:fldCharType="separate"/>
      </w:r>
      <w:r>
        <w:t>122</w:t>
      </w:r>
      <w:r>
        <w:fldChar w:fldCharType="end"/>
      </w:r>
    </w:p>
    <w:p w14:paraId="35BCCC40" w14:textId="27584A01" w:rsidR="00514461" w:rsidRDefault="0051446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_Toc20137516 \h </w:instrText>
      </w:r>
      <w:r>
        <w:fldChar w:fldCharType="separate"/>
      </w:r>
      <w:r>
        <w:t>122</w:t>
      </w:r>
      <w:r>
        <w:fldChar w:fldCharType="end"/>
      </w:r>
    </w:p>
    <w:p w14:paraId="26F47184" w14:textId="609D04C2" w:rsidR="00514461" w:rsidRDefault="0051446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_Toc20137517 \h </w:instrText>
      </w:r>
      <w:r>
        <w:fldChar w:fldCharType="separate"/>
      </w:r>
      <w:r>
        <w:t>122</w:t>
      </w:r>
      <w:r>
        <w:fldChar w:fldCharType="end"/>
      </w:r>
    </w:p>
    <w:p w14:paraId="0AB3AC9F" w14:textId="5288D806" w:rsidR="00514461" w:rsidRDefault="0051446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_Toc20137518 \h </w:instrText>
      </w:r>
      <w:r>
        <w:fldChar w:fldCharType="separate"/>
      </w:r>
      <w:r>
        <w:t>122</w:t>
      </w:r>
      <w:r>
        <w:fldChar w:fldCharType="end"/>
      </w:r>
    </w:p>
    <w:p w14:paraId="29F2172C" w14:textId="63598D8D" w:rsidR="00514461" w:rsidRDefault="00514461">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_Toc20137519 \h </w:instrText>
      </w:r>
      <w:r>
        <w:fldChar w:fldCharType="separate"/>
      </w:r>
      <w:r>
        <w:t>122</w:t>
      </w:r>
      <w:r>
        <w:fldChar w:fldCharType="end"/>
      </w:r>
    </w:p>
    <w:p w14:paraId="476FAA6E" w14:textId="5C612D0B" w:rsidR="00514461" w:rsidRDefault="00514461">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_Toc20137520 \h </w:instrText>
      </w:r>
      <w:r>
        <w:fldChar w:fldCharType="separate"/>
      </w:r>
      <w:r>
        <w:t>122</w:t>
      </w:r>
      <w:r>
        <w:fldChar w:fldCharType="end"/>
      </w:r>
    </w:p>
    <w:p w14:paraId="21EA27B0" w14:textId="2E8E03D5" w:rsidR="00514461" w:rsidRDefault="00514461">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_Toc20137521 \h </w:instrText>
      </w:r>
      <w:r>
        <w:fldChar w:fldCharType="separate"/>
      </w:r>
      <w:r>
        <w:t>122</w:t>
      </w:r>
      <w:r>
        <w:fldChar w:fldCharType="end"/>
      </w:r>
    </w:p>
    <w:p w14:paraId="2F0149BB" w14:textId="03957469" w:rsidR="00514461" w:rsidRDefault="0051446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_Toc20137522 \h </w:instrText>
      </w:r>
      <w:r>
        <w:fldChar w:fldCharType="separate"/>
      </w:r>
      <w:r>
        <w:t>123</w:t>
      </w:r>
      <w:r>
        <w:fldChar w:fldCharType="end"/>
      </w:r>
    </w:p>
    <w:p w14:paraId="5F7646A6" w14:textId="499B0079" w:rsidR="00514461" w:rsidRDefault="0051446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_Toc20137523 \h </w:instrText>
      </w:r>
      <w:r>
        <w:fldChar w:fldCharType="separate"/>
      </w:r>
      <w:r>
        <w:t>123</w:t>
      </w:r>
      <w:r>
        <w:fldChar w:fldCharType="end"/>
      </w:r>
    </w:p>
    <w:p w14:paraId="57814597" w14:textId="73A51AD5" w:rsidR="00514461" w:rsidRDefault="00514461">
      <w:pPr>
        <w:pStyle w:val="TOC4"/>
        <w:rPr>
          <w:rFonts w:asciiTheme="minorHAnsi" w:eastAsiaTheme="minorEastAsia" w:hAnsiTheme="minorHAnsi" w:cstheme="minorBidi"/>
          <w:sz w:val="22"/>
          <w:szCs w:val="22"/>
          <w:lang w:eastAsia="en-GB"/>
        </w:rPr>
      </w:pPr>
      <w:r w:rsidRPr="00514461">
        <w:t>6.2.6.2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_Toc20137524 \h </w:instrText>
      </w:r>
      <w:r>
        <w:fldChar w:fldCharType="separate"/>
      </w:r>
      <w:r>
        <w:t>124</w:t>
      </w:r>
      <w:r>
        <w:fldChar w:fldCharType="end"/>
      </w:r>
    </w:p>
    <w:p w14:paraId="1557924B" w14:textId="28445475" w:rsidR="00514461" w:rsidRDefault="00514461">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_Toc20137525 \h </w:instrText>
      </w:r>
      <w:r>
        <w:fldChar w:fldCharType="separate"/>
      </w:r>
      <w:r>
        <w:t>124</w:t>
      </w:r>
      <w:r>
        <w:fldChar w:fldCharType="end"/>
      </w:r>
    </w:p>
    <w:p w14:paraId="5B93F1F4" w14:textId="5B3E133D" w:rsidR="00514461" w:rsidRDefault="00514461">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_Toc20137526 \h </w:instrText>
      </w:r>
      <w:r>
        <w:fldChar w:fldCharType="separate"/>
      </w:r>
      <w:r>
        <w:t>125</w:t>
      </w:r>
      <w:r>
        <w:fldChar w:fldCharType="end"/>
      </w:r>
    </w:p>
    <w:p w14:paraId="55B60C02" w14:textId="2D33154F" w:rsidR="00514461" w:rsidRDefault="00514461">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_Toc20137527 \h </w:instrText>
      </w:r>
      <w:r>
        <w:fldChar w:fldCharType="separate"/>
      </w:r>
      <w:r>
        <w:t>126</w:t>
      </w:r>
      <w:r>
        <w:fldChar w:fldCharType="end"/>
      </w:r>
    </w:p>
    <w:p w14:paraId="43F797EC" w14:textId="1A7977CB" w:rsidR="00514461" w:rsidRDefault="00514461">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_Toc20137528 \h </w:instrText>
      </w:r>
      <w:r>
        <w:fldChar w:fldCharType="separate"/>
      </w:r>
      <w:r>
        <w:t>126</w:t>
      </w:r>
      <w:r>
        <w:fldChar w:fldCharType="end"/>
      </w:r>
    </w:p>
    <w:p w14:paraId="0C8C017E" w14:textId="7AA06143" w:rsidR="00514461" w:rsidRDefault="00514461">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_Toc20137529 \h </w:instrText>
      </w:r>
      <w:r>
        <w:fldChar w:fldCharType="separate"/>
      </w:r>
      <w:r>
        <w:t>127</w:t>
      </w:r>
      <w:r>
        <w:fldChar w:fldCharType="end"/>
      </w:r>
    </w:p>
    <w:p w14:paraId="7222008F" w14:textId="4A4E6E2B" w:rsidR="00514461" w:rsidRDefault="00514461">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_Toc20137530 \h </w:instrText>
      </w:r>
      <w:r>
        <w:fldChar w:fldCharType="separate"/>
      </w:r>
      <w:r>
        <w:t>129</w:t>
      </w:r>
      <w:r>
        <w:fldChar w:fldCharType="end"/>
      </w:r>
    </w:p>
    <w:p w14:paraId="1D7C5A39" w14:textId="457F7B95" w:rsidR="00514461" w:rsidRDefault="00514461">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_Toc20137531 \h </w:instrText>
      </w:r>
      <w:r>
        <w:fldChar w:fldCharType="separate"/>
      </w:r>
      <w:r>
        <w:t>129</w:t>
      </w:r>
      <w:r>
        <w:fldChar w:fldCharType="end"/>
      </w:r>
    </w:p>
    <w:p w14:paraId="469E0251" w14:textId="0FB0E5DF" w:rsidR="00514461" w:rsidRDefault="00514461">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_Toc20137532 \h </w:instrText>
      </w:r>
      <w:r>
        <w:fldChar w:fldCharType="separate"/>
      </w:r>
      <w:r>
        <w:t>130</w:t>
      </w:r>
      <w:r>
        <w:fldChar w:fldCharType="end"/>
      </w:r>
    </w:p>
    <w:p w14:paraId="36CBAD73" w14:textId="2C515D4C" w:rsidR="00514461" w:rsidRDefault="00514461">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_Toc20137533 \h </w:instrText>
      </w:r>
      <w:r>
        <w:fldChar w:fldCharType="separate"/>
      </w:r>
      <w:r>
        <w:t>130</w:t>
      </w:r>
      <w:r>
        <w:fldChar w:fldCharType="end"/>
      </w:r>
    </w:p>
    <w:p w14:paraId="3EC9EE51" w14:textId="0131C687" w:rsidR="00514461" w:rsidRDefault="00514461">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_Toc20137534 \h </w:instrText>
      </w:r>
      <w:r>
        <w:fldChar w:fldCharType="separate"/>
      </w:r>
      <w:r>
        <w:t>130</w:t>
      </w:r>
      <w:r>
        <w:fldChar w:fldCharType="end"/>
      </w:r>
    </w:p>
    <w:p w14:paraId="63C87596" w14:textId="0275E496" w:rsidR="00514461" w:rsidRDefault="00514461">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_Toc20137535 \h </w:instrText>
      </w:r>
      <w:r>
        <w:fldChar w:fldCharType="separate"/>
      </w:r>
      <w:r>
        <w:t>130</w:t>
      </w:r>
      <w:r>
        <w:fldChar w:fldCharType="end"/>
      </w:r>
    </w:p>
    <w:p w14:paraId="1C53E55E" w14:textId="22F6C1D3" w:rsidR="00514461" w:rsidRDefault="00514461">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_Toc20137536 \h </w:instrText>
      </w:r>
      <w:r>
        <w:fldChar w:fldCharType="separate"/>
      </w:r>
      <w:r>
        <w:t>130</w:t>
      </w:r>
      <w:r>
        <w:fldChar w:fldCharType="end"/>
      </w:r>
    </w:p>
    <w:p w14:paraId="599313E0" w14:textId="26A0BC3C" w:rsidR="00514461" w:rsidRDefault="00514461">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_Toc20137537 \h </w:instrText>
      </w:r>
      <w:r>
        <w:fldChar w:fldCharType="separate"/>
      </w:r>
      <w:r>
        <w:t>131</w:t>
      </w:r>
      <w:r>
        <w:fldChar w:fldCharType="end"/>
      </w:r>
    </w:p>
    <w:p w14:paraId="7A6E5236" w14:textId="3228F07E" w:rsidR="00514461" w:rsidRDefault="00514461">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_Toc20137538 \h </w:instrText>
      </w:r>
      <w:r>
        <w:fldChar w:fldCharType="separate"/>
      </w:r>
      <w:r>
        <w:t>131</w:t>
      </w:r>
      <w:r>
        <w:fldChar w:fldCharType="end"/>
      </w:r>
    </w:p>
    <w:p w14:paraId="7554D9A6" w14:textId="64FBB0B2" w:rsidR="00514461" w:rsidRDefault="00514461">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_Toc20137539 \h </w:instrText>
      </w:r>
      <w:r>
        <w:fldChar w:fldCharType="separate"/>
      </w:r>
      <w:r>
        <w:t>131</w:t>
      </w:r>
      <w:r>
        <w:fldChar w:fldCharType="end"/>
      </w:r>
    </w:p>
    <w:p w14:paraId="532EB535" w14:textId="57203EF1" w:rsidR="00514461" w:rsidRDefault="00514461">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_Toc20137540 \h </w:instrText>
      </w:r>
      <w:r>
        <w:fldChar w:fldCharType="separate"/>
      </w:r>
      <w:r>
        <w:t>132</w:t>
      </w:r>
      <w:r>
        <w:fldChar w:fldCharType="end"/>
      </w:r>
    </w:p>
    <w:p w14:paraId="41EA8E7E" w14:textId="3825A82C" w:rsidR="00514461" w:rsidRDefault="00514461">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_Toc20137541 \h </w:instrText>
      </w:r>
      <w:r>
        <w:fldChar w:fldCharType="separate"/>
      </w:r>
      <w:r>
        <w:t>132</w:t>
      </w:r>
      <w:r>
        <w:fldChar w:fldCharType="end"/>
      </w:r>
    </w:p>
    <w:p w14:paraId="5E694240" w14:textId="04A90066" w:rsidR="00514461" w:rsidRDefault="00514461">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_Toc20137542 \h </w:instrText>
      </w:r>
      <w:r>
        <w:fldChar w:fldCharType="separate"/>
      </w:r>
      <w:r>
        <w:t>132</w:t>
      </w:r>
      <w:r>
        <w:fldChar w:fldCharType="end"/>
      </w:r>
    </w:p>
    <w:p w14:paraId="071F8039" w14:textId="009ECBEA" w:rsidR="00514461" w:rsidRDefault="00514461">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_Toc20137543 \h </w:instrText>
      </w:r>
      <w:r>
        <w:fldChar w:fldCharType="separate"/>
      </w:r>
      <w:r>
        <w:t>132</w:t>
      </w:r>
      <w:r>
        <w:fldChar w:fldCharType="end"/>
      </w:r>
    </w:p>
    <w:p w14:paraId="5E86BE8E" w14:textId="2E2F4CE7" w:rsidR="00514461" w:rsidRDefault="00514461">
      <w:pPr>
        <w:pStyle w:val="TOC4"/>
        <w:rPr>
          <w:rFonts w:asciiTheme="minorHAnsi" w:eastAsiaTheme="minorEastAsia" w:hAnsiTheme="minorHAnsi" w:cstheme="minorBidi"/>
          <w:sz w:val="22"/>
          <w:szCs w:val="22"/>
          <w:lang w:eastAsia="en-GB"/>
        </w:rPr>
      </w:pPr>
      <w:r w:rsidRPr="00514461">
        <w:t>6.2.6.3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_Toc20137544 \h </w:instrText>
      </w:r>
      <w:r>
        <w:fldChar w:fldCharType="separate"/>
      </w:r>
      <w:r>
        <w:t>133</w:t>
      </w:r>
      <w:r>
        <w:fldChar w:fldCharType="end"/>
      </w:r>
    </w:p>
    <w:p w14:paraId="72494219" w14:textId="266187DE" w:rsidR="00514461" w:rsidRDefault="00514461">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_Toc20137545 \h </w:instrText>
      </w:r>
      <w:r>
        <w:fldChar w:fldCharType="separate"/>
      </w:r>
      <w:r>
        <w:t>133</w:t>
      </w:r>
      <w:r>
        <w:fldChar w:fldCharType="end"/>
      </w:r>
    </w:p>
    <w:p w14:paraId="7F79A43A" w14:textId="51AD8053" w:rsidR="00514461" w:rsidRDefault="00514461">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_Toc20137546 \h </w:instrText>
      </w:r>
      <w:r>
        <w:fldChar w:fldCharType="separate"/>
      </w:r>
      <w:r>
        <w:t>133</w:t>
      </w:r>
      <w:r>
        <w:fldChar w:fldCharType="end"/>
      </w:r>
    </w:p>
    <w:p w14:paraId="789E3BAE" w14:textId="63B192D3" w:rsidR="00514461" w:rsidRDefault="00514461">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_Toc20137547 \h </w:instrText>
      </w:r>
      <w:r>
        <w:fldChar w:fldCharType="separate"/>
      </w:r>
      <w:r>
        <w:t>134</w:t>
      </w:r>
      <w:r>
        <w:fldChar w:fldCharType="end"/>
      </w:r>
    </w:p>
    <w:p w14:paraId="696470BA" w14:textId="68C07C1F" w:rsidR="00514461" w:rsidRDefault="00514461">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_Toc20137548 \h </w:instrText>
      </w:r>
      <w:r>
        <w:fldChar w:fldCharType="separate"/>
      </w:r>
      <w:r>
        <w:t>135</w:t>
      </w:r>
      <w:r>
        <w:fldChar w:fldCharType="end"/>
      </w:r>
    </w:p>
    <w:p w14:paraId="4D458CC6" w14:textId="568656D0" w:rsidR="00514461" w:rsidRDefault="00514461">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_Toc20137549 \h </w:instrText>
      </w:r>
      <w:r>
        <w:fldChar w:fldCharType="separate"/>
      </w:r>
      <w:r>
        <w:t>135</w:t>
      </w:r>
      <w:r>
        <w:fldChar w:fldCharType="end"/>
      </w:r>
    </w:p>
    <w:p w14:paraId="003675C7" w14:textId="3430B947" w:rsidR="00514461" w:rsidRDefault="00514461">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_Toc20137550 \h </w:instrText>
      </w:r>
      <w:r>
        <w:fldChar w:fldCharType="separate"/>
      </w:r>
      <w:r>
        <w:t>135</w:t>
      </w:r>
      <w:r>
        <w:fldChar w:fldCharType="end"/>
      </w:r>
    </w:p>
    <w:p w14:paraId="445111B5" w14:textId="7D7D56AB" w:rsidR="00514461" w:rsidRDefault="00514461">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_Toc20137551 \h </w:instrText>
      </w:r>
      <w:r>
        <w:fldChar w:fldCharType="separate"/>
      </w:r>
      <w:r>
        <w:t>135</w:t>
      </w:r>
      <w:r>
        <w:fldChar w:fldCharType="end"/>
      </w:r>
    </w:p>
    <w:p w14:paraId="7521325B" w14:textId="62AE5EE7" w:rsidR="00514461" w:rsidRDefault="00514461">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_Toc20137552 \h </w:instrText>
      </w:r>
      <w:r>
        <w:fldChar w:fldCharType="separate"/>
      </w:r>
      <w:r>
        <w:t>135</w:t>
      </w:r>
      <w:r>
        <w:fldChar w:fldCharType="end"/>
      </w:r>
    </w:p>
    <w:p w14:paraId="1595C0FA" w14:textId="2B4D7EF3" w:rsidR="00514461" w:rsidRDefault="00514461">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_Toc20137553 \h </w:instrText>
      </w:r>
      <w:r>
        <w:fldChar w:fldCharType="separate"/>
      </w:r>
      <w:r>
        <w:t>135</w:t>
      </w:r>
      <w:r>
        <w:fldChar w:fldCharType="end"/>
      </w:r>
    </w:p>
    <w:p w14:paraId="2D18EA4C" w14:textId="44B0051E" w:rsidR="00514461" w:rsidRDefault="00514461">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_Toc20137554 \h </w:instrText>
      </w:r>
      <w:r>
        <w:fldChar w:fldCharType="separate"/>
      </w:r>
      <w:r>
        <w:t>136</w:t>
      </w:r>
      <w:r>
        <w:fldChar w:fldCharType="end"/>
      </w:r>
    </w:p>
    <w:p w14:paraId="2FE13748" w14:textId="634E9582" w:rsidR="00514461" w:rsidRDefault="00514461">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_Toc20137555 \h </w:instrText>
      </w:r>
      <w:r>
        <w:fldChar w:fldCharType="separate"/>
      </w:r>
      <w:r>
        <w:t>136</w:t>
      </w:r>
      <w:r>
        <w:fldChar w:fldCharType="end"/>
      </w:r>
    </w:p>
    <w:p w14:paraId="6E129E8B" w14:textId="696DAB6E" w:rsidR="00514461" w:rsidRDefault="00514461">
      <w:pPr>
        <w:pStyle w:val="TOC4"/>
        <w:rPr>
          <w:rFonts w:asciiTheme="minorHAnsi" w:eastAsiaTheme="minorEastAsia" w:hAnsiTheme="minorHAnsi" w:cstheme="minorBidi"/>
          <w:sz w:val="22"/>
          <w:szCs w:val="22"/>
          <w:lang w:eastAsia="en-GB"/>
        </w:rPr>
      </w:pPr>
      <w:r>
        <w:lastRenderedPageBreak/>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_Toc20137556 \h </w:instrText>
      </w:r>
      <w:r>
        <w:fldChar w:fldCharType="separate"/>
      </w:r>
      <w:r>
        <w:t>136</w:t>
      </w:r>
      <w:r>
        <w:fldChar w:fldCharType="end"/>
      </w:r>
    </w:p>
    <w:p w14:paraId="5B592F15" w14:textId="5CE7E097" w:rsidR="00514461" w:rsidRDefault="0051446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_Toc20137557 \h </w:instrText>
      </w:r>
      <w:r>
        <w:fldChar w:fldCharType="separate"/>
      </w:r>
      <w:r>
        <w:t>136</w:t>
      </w:r>
      <w:r>
        <w:fldChar w:fldCharType="end"/>
      </w:r>
    </w:p>
    <w:p w14:paraId="07702AC0" w14:textId="7E615C55" w:rsidR="00514461" w:rsidRDefault="00514461">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_Toc20137558 \h </w:instrText>
      </w:r>
      <w:r>
        <w:fldChar w:fldCharType="separate"/>
      </w:r>
      <w:r>
        <w:t>136</w:t>
      </w:r>
      <w:r>
        <w:fldChar w:fldCharType="end"/>
      </w:r>
    </w:p>
    <w:p w14:paraId="7524AD5C" w14:textId="47E3548E" w:rsidR="00514461" w:rsidRDefault="00514461">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_Toc20137559 \h </w:instrText>
      </w:r>
      <w:r>
        <w:fldChar w:fldCharType="separate"/>
      </w:r>
      <w:r>
        <w:t>136</w:t>
      </w:r>
      <w:r>
        <w:fldChar w:fldCharType="end"/>
      </w:r>
    </w:p>
    <w:p w14:paraId="1B1BA9AC" w14:textId="69540595" w:rsidR="00514461" w:rsidRDefault="00514461">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_Toc20137560 \h </w:instrText>
      </w:r>
      <w:r>
        <w:fldChar w:fldCharType="separate"/>
      </w:r>
      <w:r>
        <w:t>136</w:t>
      </w:r>
      <w:r>
        <w:fldChar w:fldCharType="end"/>
      </w:r>
    </w:p>
    <w:p w14:paraId="0F48D9B8" w14:textId="16876382" w:rsidR="00514461" w:rsidRDefault="00514461">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_Toc20137561 \h </w:instrText>
      </w:r>
      <w:r>
        <w:fldChar w:fldCharType="separate"/>
      </w:r>
      <w:r>
        <w:t>137</w:t>
      </w:r>
      <w:r>
        <w:fldChar w:fldCharType="end"/>
      </w:r>
    </w:p>
    <w:p w14:paraId="78D51E17" w14:textId="5034EBB3" w:rsidR="00514461" w:rsidRDefault="00514461">
      <w:pPr>
        <w:pStyle w:val="TOC3"/>
        <w:rPr>
          <w:rFonts w:asciiTheme="minorHAnsi" w:eastAsiaTheme="minorEastAsia" w:hAnsiTheme="minorHAnsi" w:cstheme="minorBidi"/>
          <w:sz w:val="22"/>
          <w:szCs w:val="22"/>
          <w:lang w:eastAsia="en-GB"/>
        </w:rPr>
      </w:pPr>
      <w:r w:rsidRPr="00514461">
        <w:t>6.2.9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_Toc20137562 \h </w:instrText>
      </w:r>
      <w:r>
        <w:fldChar w:fldCharType="separate"/>
      </w:r>
      <w:r>
        <w:t>137</w:t>
      </w:r>
      <w:r>
        <w:fldChar w:fldCharType="end"/>
      </w:r>
    </w:p>
    <w:p w14:paraId="22F045AE" w14:textId="3277B18E" w:rsidR="00514461" w:rsidRDefault="0051446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_Toc20137563 \h </w:instrText>
      </w:r>
      <w:r>
        <w:fldChar w:fldCharType="separate"/>
      </w:r>
      <w:r>
        <w:t>137</w:t>
      </w:r>
      <w:r>
        <w:fldChar w:fldCharType="end"/>
      </w:r>
    </w:p>
    <w:p w14:paraId="76ADD848" w14:textId="359F3F49" w:rsidR="00514461" w:rsidRDefault="0051446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_Toc20137564 \h </w:instrText>
      </w:r>
      <w:r>
        <w:fldChar w:fldCharType="separate"/>
      </w:r>
      <w:r>
        <w:t>137</w:t>
      </w:r>
      <w:r>
        <w:fldChar w:fldCharType="end"/>
      </w:r>
    </w:p>
    <w:p w14:paraId="064F4B94" w14:textId="2E1C1631" w:rsidR="00514461" w:rsidRDefault="0051446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_Toc20137565 \h </w:instrText>
      </w:r>
      <w:r>
        <w:fldChar w:fldCharType="separate"/>
      </w:r>
      <w:r>
        <w:t>138</w:t>
      </w:r>
      <w:r>
        <w:fldChar w:fldCharType="end"/>
      </w:r>
    </w:p>
    <w:p w14:paraId="2B132557" w14:textId="5870C40D" w:rsidR="00514461" w:rsidRDefault="0051446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_Toc20137566 \h </w:instrText>
      </w:r>
      <w:r>
        <w:fldChar w:fldCharType="separate"/>
      </w:r>
      <w:r>
        <w:t>138</w:t>
      </w:r>
      <w:r>
        <w:fldChar w:fldCharType="end"/>
      </w:r>
    </w:p>
    <w:p w14:paraId="188C3367" w14:textId="52243226" w:rsidR="00514461" w:rsidRDefault="0051446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_Toc20137567 \h </w:instrText>
      </w:r>
      <w:r>
        <w:fldChar w:fldCharType="separate"/>
      </w:r>
      <w:r>
        <w:t>138</w:t>
      </w:r>
      <w:r>
        <w:fldChar w:fldCharType="end"/>
      </w:r>
    </w:p>
    <w:p w14:paraId="559CC41E" w14:textId="2D66435B" w:rsidR="00514461" w:rsidRDefault="00514461">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_Toc20137568 \h </w:instrText>
      </w:r>
      <w:r>
        <w:fldChar w:fldCharType="separate"/>
      </w:r>
      <w:r>
        <w:t>138</w:t>
      </w:r>
      <w:r>
        <w:fldChar w:fldCharType="end"/>
      </w:r>
    </w:p>
    <w:p w14:paraId="7A1C9A99" w14:textId="6FAC7004" w:rsidR="00514461" w:rsidRDefault="00514461">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_Toc20137569 \h </w:instrText>
      </w:r>
      <w:r>
        <w:fldChar w:fldCharType="separate"/>
      </w:r>
      <w:r>
        <w:t>138</w:t>
      </w:r>
      <w:r>
        <w:fldChar w:fldCharType="end"/>
      </w:r>
    </w:p>
    <w:p w14:paraId="3663C868" w14:textId="7947F8B3" w:rsidR="00514461" w:rsidRDefault="0051446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_Toc20137570 \h </w:instrText>
      </w:r>
      <w:r>
        <w:fldChar w:fldCharType="separate"/>
      </w:r>
      <w:r>
        <w:t>138</w:t>
      </w:r>
      <w:r>
        <w:fldChar w:fldCharType="end"/>
      </w:r>
    </w:p>
    <w:p w14:paraId="2D0C1C1E" w14:textId="25D59A72" w:rsidR="00514461" w:rsidRDefault="00514461">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_Toc20137571 \h </w:instrText>
      </w:r>
      <w:r>
        <w:fldChar w:fldCharType="separate"/>
      </w:r>
      <w:r>
        <w:t>138</w:t>
      </w:r>
      <w:r>
        <w:fldChar w:fldCharType="end"/>
      </w:r>
    </w:p>
    <w:p w14:paraId="449F78AD" w14:textId="47322BC0" w:rsidR="00514461" w:rsidRDefault="0051446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_Toc20137572 \h </w:instrText>
      </w:r>
      <w:r>
        <w:fldChar w:fldCharType="separate"/>
      </w:r>
      <w:r>
        <w:t>139</w:t>
      </w:r>
      <w:r>
        <w:fldChar w:fldCharType="end"/>
      </w:r>
    </w:p>
    <w:p w14:paraId="34E54D28" w14:textId="5FFCB4AD" w:rsidR="00514461" w:rsidRDefault="0051446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_Toc20137573 \h </w:instrText>
      </w:r>
      <w:r>
        <w:fldChar w:fldCharType="separate"/>
      </w:r>
      <w:r>
        <w:t>139</w:t>
      </w:r>
      <w:r>
        <w:fldChar w:fldCharType="end"/>
      </w:r>
    </w:p>
    <w:p w14:paraId="5BCDB5DF" w14:textId="27B5CCC7" w:rsidR="00514461" w:rsidRDefault="0051446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_Toc20137574 \h </w:instrText>
      </w:r>
      <w:r>
        <w:fldChar w:fldCharType="separate"/>
      </w:r>
      <w:r>
        <w:t>139</w:t>
      </w:r>
      <w:r>
        <w:fldChar w:fldCharType="end"/>
      </w:r>
    </w:p>
    <w:p w14:paraId="7DC70AA5" w14:textId="1F4D8871" w:rsidR="00514461" w:rsidRDefault="00514461">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_Toc20137575 \h </w:instrText>
      </w:r>
      <w:r>
        <w:fldChar w:fldCharType="separate"/>
      </w:r>
      <w:r>
        <w:t>139</w:t>
      </w:r>
      <w:r>
        <w:fldChar w:fldCharType="end"/>
      </w:r>
    </w:p>
    <w:p w14:paraId="57F04597" w14:textId="178FA948" w:rsidR="00514461" w:rsidRDefault="00514461">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_Toc20137576 \h </w:instrText>
      </w:r>
      <w:r>
        <w:fldChar w:fldCharType="separate"/>
      </w:r>
      <w:r>
        <w:t>139</w:t>
      </w:r>
      <w:r>
        <w:fldChar w:fldCharType="end"/>
      </w:r>
    </w:p>
    <w:p w14:paraId="37AA9031" w14:textId="25C68D95" w:rsidR="00514461" w:rsidRDefault="00514461">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_Toc20137577 \h </w:instrText>
      </w:r>
      <w:r>
        <w:fldChar w:fldCharType="separate"/>
      </w:r>
      <w:r>
        <w:t>140</w:t>
      </w:r>
      <w:r>
        <w:fldChar w:fldCharType="end"/>
      </w:r>
    </w:p>
    <w:p w14:paraId="256A7594" w14:textId="7B510378" w:rsidR="00514461" w:rsidRDefault="00514461">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_Toc20137578 \h </w:instrText>
      </w:r>
      <w:r>
        <w:fldChar w:fldCharType="separate"/>
      </w:r>
      <w:r>
        <w:t>140</w:t>
      </w:r>
      <w:r>
        <w:fldChar w:fldCharType="end"/>
      </w:r>
    </w:p>
    <w:p w14:paraId="002D7713" w14:textId="2F59A367" w:rsidR="00514461" w:rsidRDefault="00514461">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_Toc20137579 \h </w:instrText>
      </w:r>
      <w:r>
        <w:fldChar w:fldCharType="separate"/>
      </w:r>
      <w:r>
        <w:t>141</w:t>
      </w:r>
      <w:r>
        <w:fldChar w:fldCharType="end"/>
      </w:r>
    </w:p>
    <w:p w14:paraId="6B3DD23E" w14:textId="0981716A" w:rsidR="00514461" w:rsidRDefault="0051446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_Toc20137580 \h </w:instrText>
      </w:r>
      <w:r>
        <w:fldChar w:fldCharType="separate"/>
      </w:r>
      <w:r>
        <w:t>141</w:t>
      </w:r>
      <w:r>
        <w:fldChar w:fldCharType="end"/>
      </w:r>
    </w:p>
    <w:p w14:paraId="3DB77329" w14:textId="353F8D47" w:rsidR="00514461" w:rsidRDefault="00514461">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_Toc20137581 \h </w:instrText>
      </w:r>
      <w:r>
        <w:fldChar w:fldCharType="separate"/>
      </w:r>
      <w:r>
        <w:t>141</w:t>
      </w:r>
      <w:r>
        <w:fldChar w:fldCharType="end"/>
      </w:r>
    </w:p>
    <w:p w14:paraId="41C9BDA4" w14:textId="139325BF" w:rsidR="00514461" w:rsidRDefault="00514461">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_Toc20137582 \h </w:instrText>
      </w:r>
      <w:r>
        <w:fldChar w:fldCharType="separate"/>
      </w:r>
      <w:r>
        <w:t>142</w:t>
      </w:r>
      <w:r>
        <w:fldChar w:fldCharType="end"/>
      </w:r>
    </w:p>
    <w:p w14:paraId="737D1CEF" w14:textId="343681CC" w:rsidR="00514461" w:rsidRDefault="00514461">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_Toc20137583 \h </w:instrText>
      </w:r>
      <w:r>
        <w:fldChar w:fldCharType="separate"/>
      </w:r>
      <w:r>
        <w:t>142</w:t>
      </w:r>
      <w:r>
        <w:fldChar w:fldCharType="end"/>
      </w:r>
    </w:p>
    <w:p w14:paraId="21CBED4B" w14:textId="501ED693" w:rsidR="00514461" w:rsidRDefault="00514461">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_Toc20137584 \h </w:instrText>
      </w:r>
      <w:r>
        <w:fldChar w:fldCharType="separate"/>
      </w:r>
      <w:r>
        <w:t>142</w:t>
      </w:r>
      <w:r>
        <w:fldChar w:fldCharType="end"/>
      </w:r>
    </w:p>
    <w:p w14:paraId="275B2273" w14:textId="4EB1490C" w:rsidR="00514461" w:rsidRDefault="00514461">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_Toc20137585 \h </w:instrText>
      </w:r>
      <w:r>
        <w:fldChar w:fldCharType="separate"/>
      </w:r>
      <w:r>
        <w:t>143</w:t>
      </w:r>
      <w:r>
        <w:fldChar w:fldCharType="end"/>
      </w:r>
    </w:p>
    <w:p w14:paraId="6E456533" w14:textId="4CF91A4A" w:rsidR="00514461" w:rsidRDefault="0051446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_Toc20137586 \h </w:instrText>
      </w:r>
      <w:r>
        <w:fldChar w:fldCharType="separate"/>
      </w:r>
      <w:r>
        <w:t>143</w:t>
      </w:r>
      <w:r>
        <w:fldChar w:fldCharType="end"/>
      </w:r>
    </w:p>
    <w:p w14:paraId="7748440B" w14:textId="12293563" w:rsidR="00514461" w:rsidRDefault="00514461">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_Toc20137587 \h </w:instrText>
      </w:r>
      <w:r>
        <w:fldChar w:fldCharType="separate"/>
      </w:r>
      <w:r>
        <w:t>143</w:t>
      </w:r>
      <w:r>
        <w:fldChar w:fldCharType="end"/>
      </w:r>
    </w:p>
    <w:p w14:paraId="2A675734" w14:textId="4304D8CD" w:rsidR="00514461" w:rsidRDefault="00514461">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_Toc20137588 \h </w:instrText>
      </w:r>
      <w:r>
        <w:fldChar w:fldCharType="separate"/>
      </w:r>
      <w:r>
        <w:t>143</w:t>
      </w:r>
      <w:r>
        <w:fldChar w:fldCharType="end"/>
      </w:r>
    </w:p>
    <w:p w14:paraId="59892D72" w14:textId="11D935AA" w:rsidR="00514461" w:rsidRDefault="00514461">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_Toc20137589 \h </w:instrText>
      </w:r>
      <w:r>
        <w:fldChar w:fldCharType="separate"/>
      </w:r>
      <w:r>
        <w:t>143</w:t>
      </w:r>
      <w:r>
        <w:fldChar w:fldCharType="end"/>
      </w:r>
    </w:p>
    <w:p w14:paraId="7EA15A28" w14:textId="156F00C7" w:rsidR="00514461" w:rsidRDefault="00514461">
      <w:pPr>
        <w:pStyle w:val="TOC4"/>
        <w:rPr>
          <w:rFonts w:asciiTheme="minorHAnsi" w:eastAsiaTheme="minorEastAsia" w:hAnsiTheme="minorHAnsi" w:cstheme="minorBidi"/>
          <w:sz w:val="22"/>
          <w:szCs w:val="22"/>
          <w:lang w:eastAsia="en-GB"/>
        </w:rPr>
      </w:pPr>
      <w:r w:rsidRPr="00514461">
        <w:t>6.3.6.2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_Toc20137590 \h </w:instrText>
      </w:r>
      <w:r>
        <w:fldChar w:fldCharType="separate"/>
      </w:r>
      <w:r>
        <w:t>144</w:t>
      </w:r>
      <w:r>
        <w:fldChar w:fldCharType="end"/>
      </w:r>
    </w:p>
    <w:p w14:paraId="0F0CB861" w14:textId="2F3D7E80" w:rsidR="00514461" w:rsidRDefault="00514461">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_Toc20137591 \h </w:instrText>
      </w:r>
      <w:r>
        <w:fldChar w:fldCharType="separate"/>
      </w:r>
      <w:r>
        <w:t>144</w:t>
      </w:r>
      <w:r>
        <w:fldChar w:fldCharType="end"/>
      </w:r>
    </w:p>
    <w:p w14:paraId="760A20D9" w14:textId="4825B1D0" w:rsidR="00514461" w:rsidRDefault="00514461">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_Toc20137592 \h </w:instrText>
      </w:r>
      <w:r>
        <w:fldChar w:fldCharType="separate"/>
      </w:r>
      <w:r>
        <w:t>144</w:t>
      </w:r>
      <w:r>
        <w:fldChar w:fldCharType="end"/>
      </w:r>
    </w:p>
    <w:p w14:paraId="7D9B2D33" w14:textId="27660BE7" w:rsidR="00514461" w:rsidRDefault="00514461">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_Toc20137593 \h </w:instrText>
      </w:r>
      <w:r>
        <w:fldChar w:fldCharType="separate"/>
      </w:r>
      <w:r>
        <w:t>145</w:t>
      </w:r>
      <w:r>
        <w:fldChar w:fldCharType="end"/>
      </w:r>
    </w:p>
    <w:p w14:paraId="4521EDD8" w14:textId="26F7ADEE" w:rsidR="00514461" w:rsidRDefault="00514461">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_Toc20137594 \h </w:instrText>
      </w:r>
      <w:r>
        <w:fldChar w:fldCharType="separate"/>
      </w:r>
      <w:r>
        <w:t>145</w:t>
      </w:r>
      <w:r>
        <w:fldChar w:fldCharType="end"/>
      </w:r>
    </w:p>
    <w:p w14:paraId="41AE5C19" w14:textId="74C01217" w:rsidR="00514461" w:rsidRDefault="00514461">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_Toc20137595 \h </w:instrText>
      </w:r>
      <w:r>
        <w:fldChar w:fldCharType="separate"/>
      </w:r>
      <w:r>
        <w:t>145</w:t>
      </w:r>
      <w:r>
        <w:fldChar w:fldCharType="end"/>
      </w:r>
    </w:p>
    <w:p w14:paraId="591002BF" w14:textId="591E4690" w:rsidR="00514461" w:rsidRDefault="00514461">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_Toc20137596 \h </w:instrText>
      </w:r>
      <w:r>
        <w:fldChar w:fldCharType="separate"/>
      </w:r>
      <w:r>
        <w:t>146</w:t>
      </w:r>
      <w:r>
        <w:fldChar w:fldCharType="end"/>
      </w:r>
    </w:p>
    <w:p w14:paraId="56464728" w14:textId="2D36ADD7" w:rsidR="00514461" w:rsidRDefault="00514461">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_Toc20137597 \h </w:instrText>
      </w:r>
      <w:r>
        <w:fldChar w:fldCharType="separate"/>
      </w:r>
      <w:r>
        <w:t>146</w:t>
      </w:r>
      <w:r>
        <w:fldChar w:fldCharType="end"/>
      </w:r>
    </w:p>
    <w:p w14:paraId="6124A757" w14:textId="67DCFA8C" w:rsidR="00514461" w:rsidRDefault="00514461">
      <w:pPr>
        <w:pStyle w:val="TOC4"/>
        <w:rPr>
          <w:rFonts w:asciiTheme="minorHAnsi" w:eastAsiaTheme="minorEastAsia" w:hAnsiTheme="minorHAnsi" w:cstheme="minorBidi"/>
          <w:sz w:val="22"/>
          <w:szCs w:val="22"/>
          <w:lang w:eastAsia="en-GB"/>
        </w:rPr>
      </w:pPr>
      <w:r w:rsidRPr="00514461">
        <w:t>6.3.6.3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_Toc20137598 \h </w:instrText>
      </w:r>
      <w:r>
        <w:fldChar w:fldCharType="separate"/>
      </w:r>
      <w:r>
        <w:t>146</w:t>
      </w:r>
      <w:r>
        <w:fldChar w:fldCharType="end"/>
      </w:r>
    </w:p>
    <w:p w14:paraId="56349E54" w14:textId="21B783BE" w:rsidR="00514461" w:rsidRDefault="00514461">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_Toc20137599 \h </w:instrText>
      </w:r>
      <w:r>
        <w:fldChar w:fldCharType="separate"/>
      </w:r>
      <w:r>
        <w:t>146</w:t>
      </w:r>
      <w:r>
        <w:fldChar w:fldCharType="end"/>
      </w:r>
    </w:p>
    <w:p w14:paraId="3BAAE1AB" w14:textId="6BB781E4" w:rsidR="00514461" w:rsidRDefault="00514461">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_Toc20137600 \h </w:instrText>
      </w:r>
      <w:r>
        <w:fldChar w:fldCharType="separate"/>
      </w:r>
      <w:r>
        <w:t>146</w:t>
      </w:r>
      <w:r>
        <w:fldChar w:fldCharType="end"/>
      </w:r>
    </w:p>
    <w:p w14:paraId="25A03F34" w14:textId="0AE7899E" w:rsidR="00514461" w:rsidRDefault="00514461">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_Toc20137601 \h </w:instrText>
      </w:r>
      <w:r>
        <w:fldChar w:fldCharType="separate"/>
      </w:r>
      <w:r>
        <w:t>146</w:t>
      </w:r>
      <w:r>
        <w:fldChar w:fldCharType="end"/>
      </w:r>
    </w:p>
    <w:p w14:paraId="0FA57ED1" w14:textId="772CAD47" w:rsidR="00514461" w:rsidRDefault="00514461">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_Toc20137602 \h </w:instrText>
      </w:r>
      <w:r>
        <w:fldChar w:fldCharType="separate"/>
      </w:r>
      <w:r>
        <w:t>146</w:t>
      </w:r>
      <w:r>
        <w:fldChar w:fldCharType="end"/>
      </w:r>
    </w:p>
    <w:p w14:paraId="5AFED1FE" w14:textId="6ACD57E1" w:rsidR="00514461" w:rsidRDefault="00514461">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_Toc20137603 \h </w:instrText>
      </w:r>
      <w:r>
        <w:fldChar w:fldCharType="separate"/>
      </w:r>
      <w:r>
        <w:t>146</w:t>
      </w:r>
      <w:r>
        <w:fldChar w:fldCharType="end"/>
      </w:r>
    </w:p>
    <w:p w14:paraId="7CCAF4B5" w14:textId="1F8B482D" w:rsidR="00514461" w:rsidRDefault="00514461">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_Toc20137604 \h </w:instrText>
      </w:r>
      <w:r>
        <w:fldChar w:fldCharType="separate"/>
      </w:r>
      <w:r>
        <w:t>146</w:t>
      </w:r>
      <w:r>
        <w:fldChar w:fldCharType="end"/>
      </w:r>
    </w:p>
    <w:p w14:paraId="111AB220" w14:textId="7B3D699C" w:rsidR="00514461" w:rsidRDefault="00514461">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_Toc20137605 \h </w:instrText>
      </w:r>
      <w:r>
        <w:fldChar w:fldCharType="separate"/>
      </w:r>
      <w:r>
        <w:t>146</w:t>
      </w:r>
      <w:r>
        <w:fldChar w:fldCharType="end"/>
      </w:r>
    </w:p>
    <w:p w14:paraId="48303E88" w14:textId="488AE816" w:rsidR="00514461" w:rsidRDefault="00514461">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_Toc20137606 \h </w:instrText>
      </w:r>
      <w:r>
        <w:fldChar w:fldCharType="separate"/>
      </w:r>
      <w:r>
        <w:t>147</w:t>
      </w:r>
      <w:r>
        <w:fldChar w:fldCharType="end"/>
      </w:r>
    </w:p>
    <w:p w14:paraId="7DDBB720" w14:textId="6475843B" w:rsidR="00514461" w:rsidRDefault="00514461">
      <w:pPr>
        <w:pStyle w:val="TOC3"/>
        <w:rPr>
          <w:rFonts w:asciiTheme="minorHAnsi" w:eastAsiaTheme="minorEastAsia" w:hAnsiTheme="minorHAnsi" w:cstheme="minorBidi"/>
          <w:sz w:val="22"/>
          <w:szCs w:val="22"/>
          <w:lang w:eastAsia="en-GB"/>
        </w:rPr>
      </w:pPr>
      <w:r w:rsidRPr="00514461">
        <w:t>6.3.9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_Toc20137607 \h </w:instrText>
      </w:r>
      <w:r>
        <w:fldChar w:fldCharType="separate"/>
      </w:r>
      <w:r>
        <w:t>147</w:t>
      </w:r>
      <w:r>
        <w:fldChar w:fldCharType="end"/>
      </w:r>
    </w:p>
    <w:p w14:paraId="710D5104" w14:textId="2ACAB457" w:rsidR="00514461" w:rsidRDefault="0051446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_Toc20137608 \h </w:instrText>
      </w:r>
      <w:r>
        <w:fldChar w:fldCharType="separate"/>
      </w:r>
      <w:r>
        <w:t>148</w:t>
      </w:r>
      <w:r>
        <w:fldChar w:fldCharType="end"/>
      </w:r>
    </w:p>
    <w:p w14:paraId="26E9F32D" w14:textId="274775D4" w:rsidR="00514461" w:rsidRDefault="0051446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_Toc20137609 \h </w:instrText>
      </w:r>
      <w:r>
        <w:fldChar w:fldCharType="separate"/>
      </w:r>
      <w:r>
        <w:t>148</w:t>
      </w:r>
      <w:r>
        <w:fldChar w:fldCharType="end"/>
      </w:r>
    </w:p>
    <w:p w14:paraId="7822CE66" w14:textId="022FF20B" w:rsidR="00514461" w:rsidRDefault="0051446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_Toc20137610 \h </w:instrText>
      </w:r>
      <w:r>
        <w:fldChar w:fldCharType="separate"/>
      </w:r>
      <w:r>
        <w:t>148</w:t>
      </w:r>
      <w:r>
        <w:fldChar w:fldCharType="end"/>
      </w:r>
    </w:p>
    <w:p w14:paraId="6A552313" w14:textId="502187CF" w:rsidR="00514461" w:rsidRDefault="0051446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_Toc20137611 \h </w:instrText>
      </w:r>
      <w:r>
        <w:fldChar w:fldCharType="separate"/>
      </w:r>
      <w:r>
        <w:t>148</w:t>
      </w:r>
      <w:r>
        <w:fldChar w:fldCharType="end"/>
      </w:r>
    </w:p>
    <w:p w14:paraId="5F2F9233" w14:textId="47D5D5EB" w:rsidR="00514461" w:rsidRDefault="0051446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_Toc20137612 \h </w:instrText>
      </w:r>
      <w:r>
        <w:fldChar w:fldCharType="separate"/>
      </w:r>
      <w:r>
        <w:t>148</w:t>
      </w:r>
      <w:r>
        <w:fldChar w:fldCharType="end"/>
      </w:r>
    </w:p>
    <w:p w14:paraId="3F08A9DC" w14:textId="383BEC3F" w:rsidR="00514461" w:rsidRDefault="00514461">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_Toc20137613 \h </w:instrText>
      </w:r>
      <w:r>
        <w:fldChar w:fldCharType="separate"/>
      </w:r>
      <w:r>
        <w:t>148</w:t>
      </w:r>
      <w:r>
        <w:fldChar w:fldCharType="end"/>
      </w:r>
    </w:p>
    <w:p w14:paraId="4A693603" w14:textId="408A1A38" w:rsidR="00514461" w:rsidRDefault="00514461">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_Toc20137614 \h </w:instrText>
      </w:r>
      <w:r>
        <w:fldChar w:fldCharType="separate"/>
      </w:r>
      <w:r>
        <w:t>148</w:t>
      </w:r>
      <w:r>
        <w:fldChar w:fldCharType="end"/>
      </w:r>
    </w:p>
    <w:p w14:paraId="4149E9CE" w14:textId="68DC77B9" w:rsidR="00514461" w:rsidRDefault="0051446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_Toc20137615 \h </w:instrText>
      </w:r>
      <w:r>
        <w:fldChar w:fldCharType="separate"/>
      </w:r>
      <w:r>
        <w:t>148</w:t>
      </w:r>
      <w:r>
        <w:fldChar w:fldCharType="end"/>
      </w:r>
    </w:p>
    <w:p w14:paraId="4B9B6013" w14:textId="6B551204" w:rsidR="00514461" w:rsidRDefault="00514461">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_Toc20137616 \h </w:instrText>
      </w:r>
      <w:r>
        <w:fldChar w:fldCharType="separate"/>
      </w:r>
      <w:r>
        <w:t>148</w:t>
      </w:r>
      <w:r>
        <w:fldChar w:fldCharType="end"/>
      </w:r>
    </w:p>
    <w:p w14:paraId="22C18362" w14:textId="12DAD710" w:rsidR="00514461" w:rsidRDefault="0051446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_Toc20137617 \h </w:instrText>
      </w:r>
      <w:r>
        <w:fldChar w:fldCharType="separate"/>
      </w:r>
      <w:r>
        <w:t>149</w:t>
      </w:r>
      <w:r>
        <w:fldChar w:fldCharType="end"/>
      </w:r>
    </w:p>
    <w:p w14:paraId="74DA0F34" w14:textId="25065DA3" w:rsidR="00514461" w:rsidRDefault="00514461">
      <w:pPr>
        <w:pStyle w:val="TOC4"/>
        <w:rPr>
          <w:rFonts w:asciiTheme="minorHAnsi" w:eastAsiaTheme="minorEastAsia" w:hAnsiTheme="minorHAnsi" w:cstheme="minorBidi"/>
          <w:sz w:val="22"/>
          <w:szCs w:val="22"/>
          <w:lang w:eastAsia="en-GB"/>
        </w:rPr>
      </w:pPr>
      <w:r>
        <w:lastRenderedPageBreak/>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_Toc20137618 \h </w:instrText>
      </w:r>
      <w:r>
        <w:fldChar w:fldCharType="separate"/>
      </w:r>
      <w:r>
        <w:t>149</w:t>
      </w:r>
      <w:r>
        <w:fldChar w:fldCharType="end"/>
      </w:r>
    </w:p>
    <w:p w14:paraId="6C863E77" w14:textId="3C2E04DE" w:rsidR="00514461" w:rsidRDefault="00514461">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_Toc20137619 \h </w:instrText>
      </w:r>
      <w:r>
        <w:fldChar w:fldCharType="separate"/>
      </w:r>
      <w:r>
        <w:t>149</w:t>
      </w:r>
      <w:r>
        <w:fldChar w:fldCharType="end"/>
      </w:r>
    </w:p>
    <w:p w14:paraId="75174FBE" w14:textId="6DFECAF5" w:rsidR="00514461" w:rsidRDefault="00514461">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_Toc20137620 \h </w:instrText>
      </w:r>
      <w:r>
        <w:fldChar w:fldCharType="separate"/>
      </w:r>
      <w:r>
        <w:t>149</w:t>
      </w:r>
      <w:r>
        <w:fldChar w:fldCharType="end"/>
      </w:r>
    </w:p>
    <w:p w14:paraId="1A5B1740" w14:textId="2A1D4814" w:rsidR="00514461" w:rsidRDefault="00514461">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_Toc20137621 \h </w:instrText>
      </w:r>
      <w:r>
        <w:fldChar w:fldCharType="separate"/>
      </w:r>
      <w:r>
        <w:t>149</w:t>
      </w:r>
      <w:r>
        <w:fldChar w:fldCharType="end"/>
      </w:r>
    </w:p>
    <w:p w14:paraId="3397A308" w14:textId="25012B9F" w:rsidR="00514461" w:rsidRDefault="00514461">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_Toc20137622 \h </w:instrText>
      </w:r>
      <w:r>
        <w:fldChar w:fldCharType="separate"/>
      </w:r>
      <w:r>
        <w:t>150</w:t>
      </w:r>
      <w:r>
        <w:fldChar w:fldCharType="end"/>
      </w:r>
    </w:p>
    <w:p w14:paraId="5B5626E6" w14:textId="51627E8D" w:rsidR="00514461" w:rsidRDefault="00514461">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_Toc20137623 \h </w:instrText>
      </w:r>
      <w:r>
        <w:fldChar w:fldCharType="separate"/>
      </w:r>
      <w:r>
        <w:t>150</w:t>
      </w:r>
      <w:r>
        <w:fldChar w:fldCharType="end"/>
      </w:r>
    </w:p>
    <w:p w14:paraId="131F19DA" w14:textId="72BB233A" w:rsidR="00514461" w:rsidRDefault="00514461">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_Toc20137624 \h </w:instrText>
      </w:r>
      <w:r>
        <w:fldChar w:fldCharType="separate"/>
      </w:r>
      <w:r>
        <w:t>150</w:t>
      </w:r>
      <w:r>
        <w:fldChar w:fldCharType="end"/>
      </w:r>
    </w:p>
    <w:p w14:paraId="2B2F80EF" w14:textId="24B5586F" w:rsidR="00514461" w:rsidRDefault="00514461">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_Toc20137625 \h </w:instrText>
      </w:r>
      <w:r>
        <w:fldChar w:fldCharType="separate"/>
      </w:r>
      <w:r>
        <w:t>150</w:t>
      </w:r>
      <w:r>
        <w:fldChar w:fldCharType="end"/>
      </w:r>
    </w:p>
    <w:p w14:paraId="58722844" w14:textId="36D16920" w:rsidR="00514461" w:rsidRDefault="00514461">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_Toc20137626 \h </w:instrText>
      </w:r>
      <w:r>
        <w:fldChar w:fldCharType="separate"/>
      </w:r>
      <w:r>
        <w:t>150</w:t>
      </w:r>
      <w:r>
        <w:fldChar w:fldCharType="end"/>
      </w:r>
    </w:p>
    <w:p w14:paraId="2E7F9192" w14:textId="237B0CAC" w:rsidR="00514461" w:rsidRDefault="00514461">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_Toc20137627 \h </w:instrText>
      </w:r>
      <w:r>
        <w:fldChar w:fldCharType="separate"/>
      </w:r>
      <w:r>
        <w:t>150</w:t>
      </w:r>
      <w:r>
        <w:fldChar w:fldCharType="end"/>
      </w:r>
    </w:p>
    <w:p w14:paraId="6F0051D9" w14:textId="74696EC7" w:rsidR="00514461" w:rsidRDefault="00514461">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_Toc20137628 \h </w:instrText>
      </w:r>
      <w:r>
        <w:fldChar w:fldCharType="separate"/>
      </w:r>
      <w:r>
        <w:t>151</w:t>
      </w:r>
      <w:r>
        <w:fldChar w:fldCharType="end"/>
      </w:r>
    </w:p>
    <w:p w14:paraId="7A50DA6E" w14:textId="29626B4B" w:rsidR="00514461" w:rsidRDefault="00514461">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_Toc20137629 \h </w:instrText>
      </w:r>
      <w:r>
        <w:fldChar w:fldCharType="separate"/>
      </w:r>
      <w:r>
        <w:t>151</w:t>
      </w:r>
      <w:r>
        <w:fldChar w:fldCharType="end"/>
      </w:r>
    </w:p>
    <w:p w14:paraId="0AD89DAF" w14:textId="65F7539D" w:rsidR="00514461" w:rsidRDefault="00514461">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_Toc20137630 \h </w:instrText>
      </w:r>
      <w:r>
        <w:fldChar w:fldCharType="separate"/>
      </w:r>
      <w:r>
        <w:t>151</w:t>
      </w:r>
      <w:r>
        <w:fldChar w:fldCharType="end"/>
      </w:r>
    </w:p>
    <w:p w14:paraId="3325EF75" w14:textId="62975658" w:rsidR="00514461" w:rsidRDefault="0051446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_Toc20137631 \h </w:instrText>
      </w:r>
      <w:r>
        <w:fldChar w:fldCharType="separate"/>
      </w:r>
      <w:r>
        <w:t>152</w:t>
      </w:r>
      <w:r>
        <w:fldChar w:fldCharType="end"/>
      </w:r>
    </w:p>
    <w:p w14:paraId="51602DC6" w14:textId="18EBE68B" w:rsidR="00514461" w:rsidRDefault="00514461">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_Toc20137632 \h </w:instrText>
      </w:r>
      <w:r>
        <w:fldChar w:fldCharType="separate"/>
      </w:r>
      <w:r>
        <w:t>152</w:t>
      </w:r>
      <w:r>
        <w:fldChar w:fldCharType="end"/>
      </w:r>
    </w:p>
    <w:p w14:paraId="71C8EFB3" w14:textId="6E9AE6F7" w:rsidR="00514461" w:rsidRDefault="00514461">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_Toc20137633 \h </w:instrText>
      </w:r>
      <w:r>
        <w:fldChar w:fldCharType="separate"/>
      </w:r>
      <w:r>
        <w:t>152</w:t>
      </w:r>
      <w:r>
        <w:fldChar w:fldCharType="end"/>
      </w:r>
    </w:p>
    <w:p w14:paraId="44A0A003" w14:textId="6AE0563A" w:rsidR="00514461" w:rsidRDefault="00514461">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_Toc20137634 \h </w:instrText>
      </w:r>
      <w:r>
        <w:fldChar w:fldCharType="separate"/>
      </w:r>
      <w:r>
        <w:t>152</w:t>
      </w:r>
      <w:r>
        <w:fldChar w:fldCharType="end"/>
      </w:r>
    </w:p>
    <w:p w14:paraId="612761D6" w14:textId="736CDCE0" w:rsidR="00514461" w:rsidRDefault="00514461">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_Toc20137635 \h </w:instrText>
      </w:r>
      <w:r>
        <w:fldChar w:fldCharType="separate"/>
      </w:r>
      <w:r>
        <w:t>152</w:t>
      </w:r>
      <w:r>
        <w:fldChar w:fldCharType="end"/>
      </w:r>
    </w:p>
    <w:p w14:paraId="3EE14B46" w14:textId="4B3F01D9" w:rsidR="00514461" w:rsidRDefault="00514461">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_Toc20137636 \h </w:instrText>
      </w:r>
      <w:r>
        <w:fldChar w:fldCharType="separate"/>
      </w:r>
      <w:r>
        <w:t>152</w:t>
      </w:r>
      <w:r>
        <w:fldChar w:fldCharType="end"/>
      </w:r>
    </w:p>
    <w:p w14:paraId="641191EC" w14:textId="53482D6B" w:rsidR="00514461" w:rsidRDefault="00514461">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_Toc20137637 \h </w:instrText>
      </w:r>
      <w:r>
        <w:fldChar w:fldCharType="separate"/>
      </w:r>
      <w:r>
        <w:t>152</w:t>
      </w:r>
      <w:r>
        <w:fldChar w:fldCharType="end"/>
      </w:r>
    </w:p>
    <w:p w14:paraId="1117EE3E" w14:textId="4568EC39" w:rsidR="00514461" w:rsidRDefault="00514461">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_Toc20137638 \h </w:instrText>
      </w:r>
      <w:r>
        <w:fldChar w:fldCharType="separate"/>
      </w:r>
      <w:r>
        <w:t>152</w:t>
      </w:r>
      <w:r>
        <w:fldChar w:fldCharType="end"/>
      </w:r>
    </w:p>
    <w:p w14:paraId="5E1B7C64" w14:textId="365292C9" w:rsidR="00514461" w:rsidRDefault="00514461">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_Toc20137639 \h </w:instrText>
      </w:r>
      <w:r>
        <w:fldChar w:fldCharType="separate"/>
      </w:r>
      <w:r>
        <w:t>152</w:t>
      </w:r>
      <w:r>
        <w:fldChar w:fldCharType="end"/>
      </w:r>
    </w:p>
    <w:p w14:paraId="5F7FE730" w14:textId="45E4FE91" w:rsidR="00514461" w:rsidRDefault="00514461">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_Toc20137640 \h </w:instrText>
      </w:r>
      <w:r>
        <w:fldChar w:fldCharType="separate"/>
      </w:r>
      <w:r>
        <w:t>152</w:t>
      </w:r>
      <w:r>
        <w:fldChar w:fldCharType="end"/>
      </w:r>
    </w:p>
    <w:p w14:paraId="48D4F4A1" w14:textId="6376903A" w:rsidR="00514461" w:rsidRDefault="00514461">
      <w:pPr>
        <w:pStyle w:val="TOC4"/>
        <w:rPr>
          <w:rFonts w:asciiTheme="minorHAnsi" w:eastAsiaTheme="minorEastAsia" w:hAnsiTheme="minorHAnsi" w:cstheme="minorBidi"/>
          <w:sz w:val="22"/>
          <w:szCs w:val="22"/>
          <w:lang w:eastAsia="en-GB"/>
        </w:rPr>
      </w:pPr>
      <w:r w:rsidRPr="00514461">
        <w:t>6.4.6.2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_Toc20137641 \h </w:instrText>
      </w:r>
      <w:r>
        <w:fldChar w:fldCharType="separate"/>
      </w:r>
      <w:r>
        <w:t>153</w:t>
      </w:r>
      <w:r>
        <w:fldChar w:fldCharType="end"/>
      </w:r>
    </w:p>
    <w:p w14:paraId="2CB99650" w14:textId="5E2EDA5D" w:rsidR="00514461" w:rsidRDefault="00514461">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_Toc20137642 \h </w:instrText>
      </w:r>
      <w:r>
        <w:fldChar w:fldCharType="separate"/>
      </w:r>
      <w:r>
        <w:t>153</w:t>
      </w:r>
      <w:r>
        <w:fldChar w:fldCharType="end"/>
      </w:r>
    </w:p>
    <w:p w14:paraId="66C83C06" w14:textId="60D42631" w:rsidR="00514461" w:rsidRDefault="00514461">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_Toc20137643 \h </w:instrText>
      </w:r>
      <w:r>
        <w:fldChar w:fldCharType="separate"/>
      </w:r>
      <w:r>
        <w:t>154</w:t>
      </w:r>
      <w:r>
        <w:fldChar w:fldCharType="end"/>
      </w:r>
    </w:p>
    <w:p w14:paraId="2AB39E87" w14:textId="6999FF07" w:rsidR="00514461" w:rsidRDefault="00514461">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_Toc20137644 \h </w:instrText>
      </w:r>
      <w:r>
        <w:fldChar w:fldCharType="separate"/>
      </w:r>
      <w:r>
        <w:t>155</w:t>
      </w:r>
      <w:r>
        <w:fldChar w:fldCharType="end"/>
      </w:r>
    </w:p>
    <w:p w14:paraId="47D56D8B" w14:textId="684D8386" w:rsidR="00514461" w:rsidRDefault="00514461">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_Toc20137645 \h </w:instrText>
      </w:r>
      <w:r>
        <w:fldChar w:fldCharType="separate"/>
      </w:r>
      <w:r>
        <w:t>156</w:t>
      </w:r>
      <w:r>
        <w:fldChar w:fldCharType="end"/>
      </w:r>
    </w:p>
    <w:p w14:paraId="61D858CB" w14:textId="32910FB5" w:rsidR="00514461" w:rsidRDefault="00514461">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_Toc20137646 \h </w:instrText>
      </w:r>
      <w:r>
        <w:fldChar w:fldCharType="separate"/>
      </w:r>
      <w:r>
        <w:t>157</w:t>
      </w:r>
      <w:r>
        <w:fldChar w:fldCharType="end"/>
      </w:r>
    </w:p>
    <w:p w14:paraId="43D341C8" w14:textId="1D128265" w:rsidR="00514461" w:rsidRDefault="00514461">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_Toc20137647 \h </w:instrText>
      </w:r>
      <w:r>
        <w:fldChar w:fldCharType="separate"/>
      </w:r>
      <w:r>
        <w:t>158</w:t>
      </w:r>
      <w:r>
        <w:fldChar w:fldCharType="end"/>
      </w:r>
    </w:p>
    <w:p w14:paraId="1A8F6DED" w14:textId="55C03FE2" w:rsidR="00514461" w:rsidRDefault="00514461">
      <w:pPr>
        <w:pStyle w:val="TOC4"/>
        <w:rPr>
          <w:rFonts w:asciiTheme="minorHAnsi" w:eastAsiaTheme="minorEastAsia" w:hAnsiTheme="minorHAnsi" w:cstheme="minorBidi"/>
          <w:sz w:val="22"/>
          <w:szCs w:val="22"/>
          <w:lang w:eastAsia="en-GB"/>
        </w:rPr>
      </w:pPr>
      <w:r w:rsidRPr="00514461">
        <w:t>6.4.6.3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_Toc20137648 \h </w:instrText>
      </w:r>
      <w:r>
        <w:fldChar w:fldCharType="separate"/>
      </w:r>
      <w:r>
        <w:t>158</w:t>
      </w:r>
      <w:r>
        <w:fldChar w:fldCharType="end"/>
      </w:r>
    </w:p>
    <w:p w14:paraId="0B78CF87" w14:textId="48B0F738" w:rsidR="00514461" w:rsidRDefault="00514461">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_Toc20137649 \h </w:instrText>
      </w:r>
      <w:r>
        <w:fldChar w:fldCharType="separate"/>
      </w:r>
      <w:r>
        <w:t>158</w:t>
      </w:r>
      <w:r>
        <w:fldChar w:fldCharType="end"/>
      </w:r>
    </w:p>
    <w:p w14:paraId="34BE2AE3" w14:textId="0516BF5C" w:rsidR="00514461" w:rsidRDefault="00514461">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_Toc20137650 \h </w:instrText>
      </w:r>
      <w:r>
        <w:fldChar w:fldCharType="separate"/>
      </w:r>
      <w:r>
        <w:t>158</w:t>
      </w:r>
      <w:r>
        <w:fldChar w:fldCharType="end"/>
      </w:r>
    </w:p>
    <w:p w14:paraId="7E800CD2" w14:textId="385D4950" w:rsidR="00514461" w:rsidRDefault="00514461">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_Toc20137651 \h </w:instrText>
      </w:r>
      <w:r>
        <w:fldChar w:fldCharType="separate"/>
      </w:r>
      <w:r>
        <w:t>158</w:t>
      </w:r>
      <w:r>
        <w:fldChar w:fldCharType="end"/>
      </w:r>
    </w:p>
    <w:p w14:paraId="1178C3A3" w14:textId="7437417D" w:rsidR="00514461" w:rsidRDefault="00514461">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_Toc20137652 \h </w:instrText>
      </w:r>
      <w:r>
        <w:fldChar w:fldCharType="separate"/>
      </w:r>
      <w:r>
        <w:t>158</w:t>
      </w:r>
      <w:r>
        <w:fldChar w:fldCharType="end"/>
      </w:r>
    </w:p>
    <w:p w14:paraId="60F5F4B1" w14:textId="725169C6" w:rsidR="00514461" w:rsidRDefault="00514461">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_Toc20137653 \h </w:instrText>
      </w:r>
      <w:r>
        <w:fldChar w:fldCharType="separate"/>
      </w:r>
      <w:r>
        <w:t>159</w:t>
      </w:r>
      <w:r>
        <w:fldChar w:fldCharType="end"/>
      </w:r>
    </w:p>
    <w:p w14:paraId="56B91825" w14:textId="21C21098" w:rsidR="00514461" w:rsidRDefault="00514461">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_Toc20137654 \h </w:instrText>
      </w:r>
      <w:r>
        <w:fldChar w:fldCharType="separate"/>
      </w:r>
      <w:r>
        <w:t>159</w:t>
      </w:r>
      <w:r>
        <w:fldChar w:fldCharType="end"/>
      </w:r>
    </w:p>
    <w:p w14:paraId="15E02839" w14:textId="6DB03A87" w:rsidR="00514461" w:rsidRDefault="00514461">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_Toc20137655 \h </w:instrText>
      </w:r>
      <w:r>
        <w:fldChar w:fldCharType="separate"/>
      </w:r>
      <w:r>
        <w:t>159</w:t>
      </w:r>
      <w:r>
        <w:fldChar w:fldCharType="end"/>
      </w:r>
    </w:p>
    <w:p w14:paraId="5373D1F2" w14:textId="03B84724" w:rsidR="00514461" w:rsidRDefault="00514461">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_Toc20137656 \h </w:instrText>
      </w:r>
      <w:r>
        <w:fldChar w:fldCharType="separate"/>
      </w:r>
      <w:r>
        <w:t>159</w:t>
      </w:r>
      <w:r>
        <w:fldChar w:fldCharType="end"/>
      </w:r>
    </w:p>
    <w:p w14:paraId="1D4A1672" w14:textId="3956FD08" w:rsidR="00514461" w:rsidRDefault="00514461">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_Toc20137657 \h </w:instrText>
      </w:r>
      <w:r>
        <w:fldChar w:fldCharType="separate"/>
      </w:r>
      <w:r>
        <w:t>159</w:t>
      </w:r>
      <w:r>
        <w:fldChar w:fldCharType="end"/>
      </w:r>
    </w:p>
    <w:p w14:paraId="3E4BCB9C" w14:textId="09A48411" w:rsidR="00514461" w:rsidRDefault="00514461">
      <w:pPr>
        <w:pStyle w:val="TOC3"/>
        <w:rPr>
          <w:rFonts w:asciiTheme="minorHAnsi" w:eastAsiaTheme="minorEastAsia" w:hAnsiTheme="minorHAnsi" w:cstheme="minorBidi"/>
          <w:sz w:val="22"/>
          <w:szCs w:val="22"/>
          <w:lang w:eastAsia="en-GB"/>
        </w:rPr>
      </w:pPr>
      <w:r w:rsidRPr="00514461">
        <w:t>6.4.9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_Toc20137658 \h </w:instrText>
      </w:r>
      <w:r>
        <w:fldChar w:fldCharType="separate"/>
      </w:r>
      <w:r>
        <w:t>160</w:t>
      </w:r>
      <w:r>
        <w:fldChar w:fldCharType="end"/>
      </w:r>
    </w:p>
    <w:p w14:paraId="7CCF0259" w14:textId="3023A720" w:rsidR="00514461" w:rsidRDefault="00514461" w:rsidP="00514461">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_Toc20137659 \h </w:instrText>
      </w:r>
      <w:r>
        <w:fldChar w:fldCharType="separate"/>
      </w:r>
      <w:r>
        <w:t>160</w:t>
      </w:r>
      <w:r>
        <w:fldChar w:fldCharType="end"/>
      </w:r>
    </w:p>
    <w:p w14:paraId="2C9A1901" w14:textId="6E5EF5E2" w:rsidR="00514461" w:rsidRDefault="00514461">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_Toc20137660 \h </w:instrText>
      </w:r>
      <w:r>
        <w:fldChar w:fldCharType="separate"/>
      </w:r>
      <w:r>
        <w:t>160</w:t>
      </w:r>
      <w:r>
        <w:fldChar w:fldCharType="end"/>
      </w:r>
    </w:p>
    <w:p w14:paraId="2EBDFAD4" w14:textId="2B771CD4" w:rsidR="00514461" w:rsidRDefault="00514461">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_Toc20137661 \h </w:instrText>
      </w:r>
      <w:r>
        <w:fldChar w:fldCharType="separate"/>
      </w:r>
      <w:r>
        <w:t>161</w:t>
      </w:r>
      <w:r>
        <w:fldChar w:fldCharType="end"/>
      </w:r>
    </w:p>
    <w:p w14:paraId="494C6B16" w14:textId="24084A02" w:rsidR="00514461" w:rsidRDefault="00514461">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_Toc20137662 \h </w:instrText>
      </w:r>
      <w:r>
        <w:fldChar w:fldCharType="separate"/>
      </w:r>
      <w:r>
        <w:t>193</w:t>
      </w:r>
      <w:r>
        <w:fldChar w:fldCharType="end"/>
      </w:r>
    </w:p>
    <w:p w14:paraId="13B4FD31" w14:textId="1470E7AD" w:rsidR="00514461" w:rsidRDefault="00514461">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_Toc20137663 \h </w:instrText>
      </w:r>
      <w:r>
        <w:fldChar w:fldCharType="separate"/>
      </w:r>
      <w:r>
        <w:t>200</w:t>
      </w:r>
      <w:r>
        <w:fldChar w:fldCharType="end"/>
      </w:r>
    </w:p>
    <w:p w14:paraId="2161FE3F" w14:textId="6BED002B" w:rsidR="00514461" w:rsidRDefault="00514461">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_Toc20137664 \h </w:instrText>
      </w:r>
      <w:r>
        <w:fldChar w:fldCharType="separate"/>
      </w:r>
      <w:r>
        <w:t>203</w:t>
      </w:r>
      <w:r>
        <w:fldChar w:fldCharType="end"/>
      </w:r>
    </w:p>
    <w:p w14:paraId="47636844" w14:textId="0A1B141E" w:rsidR="00514461" w:rsidRDefault="00514461" w:rsidP="00514461">
      <w:pPr>
        <w:pStyle w:val="TOC8"/>
        <w:rPr>
          <w:rFonts w:asciiTheme="minorHAnsi" w:eastAsiaTheme="minorEastAsia" w:hAnsiTheme="minorHAnsi" w:cstheme="minorBidi"/>
          <w:b w:val="0"/>
          <w:szCs w:val="22"/>
          <w:lang w:eastAsia="en-GB"/>
        </w:rPr>
      </w:pPr>
      <w:r w:rsidRPr="00514461">
        <w:t>Annex B (Informative):</w:t>
      </w:r>
      <w:r>
        <w:tab/>
      </w:r>
      <w:r w:rsidRPr="00514461">
        <w:t>HTTP Multipart Messages</w:t>
      </w:r>
      <w:r w:rsidRPr="00514461">
        <w:tab/>
      </w:r>
      <w:r>
        <w:fldChar w:fldCharType="begin" w:fldLock="1"/>
      </w:r>
      <w:r>
        <w:instrText xml:space="preserve"> PAGEREF _Toc20137665 \h </w:instrText>
      </w:r>
      <w:r>
        <w:fldChar w:fldCharType="separate"/>
      </w:r>
      <w:r>
        <w:t>207</w:t>
      </w:r>
      <w:r>
        <w:fldChar w:fldCharType="end"/>
      </w:r>
    </w:p>
    <w:p w14:paraId="4BA3C714" w14:textId="4033778C" w:rsidR="00514461" w:rsidRDefault="00514461">
      <w:pPr>
        <w:pStyle w:val="TOC2"/>
        <w:rPr>
          <w:rFonts w:asciiTheme="minorHAnsi" w:eastAsiaTheme="minorEastAsia" w:hAnsiTheme="minorHAnsi" w:cstheme="minorBidi"/>
          <w:sz w:val="22"/>
          <w:szCs w:val="22"/>
          <w:lang w:eastAsia="en-GB"/>
        </w:rPr>
      </w:pPr>
      <w:r w:rsidRPr="00514461">
        <w:t>B.1</w:t>
      </w:r>
      <w:r w:rsidRPr="00514461">
        <w:rPr>
          <w:rFonts w:asciiTheme="minorHAnsi" w:eastAsiaTheme="minorEastAsia" w:hAnsiTheme="minorHAnsi" w:cstheme="minorBidi"/>
          <w:sz w:val="22"/>
          <w:szCs w:val="22"/>
          <w:lang w:eastAsia="en-GB"/>
        </w:rPr>
        <w:tab/>
      </w:r>
      <w:r w:rsidRPr="00460E38">
        <w:rPr>
          <w:lang w:val="en-US"/>
        </w:rPr>
        <w:t>Example of HTTP multipart message</w:t>
      </w:r>
      <w:r>
        <w:tab/>
      </w:r>
      <w:r>
        <w:fldChar w:fldCharType="begin" w:fldLock="1"/>
      </w:r>
      <w:r>
        <w:instrText xml:space="preserve"> PAGEREF _Toc20137666 \h </w:instrText>
      </w:r>
      <w:r>
        <w:fldChar w:fldCharType="separate"/>
      </w:r>
      <w:r>
        <w:t>207</w:t>
      </w:r>
      <w:r>
        <w:fldChar w:fldCharType="end"/>
      </w:r>
    </w:p>
    <w:p w14:paraId="651923F4" w14:textId="6B09F4D8" w:rsidR="00514461" w:rsidRDefault="00514461">
      <w:pPr>
        <w:pStyle w:val="TOC3"/>
        <w:rPr>
          <w:rFonts w:asciiTheme="minorHAnsi" w:eastAsiaTheme="minorEastAsia" w:hAnsiTheme="minorHAnsi" w:cstheme="minorBidi"/>
          <w:sz w:val="22"/>
          <w:szCs w:val="22"/>
          <w:lang w:eastAsia="en-GB"/>
        </w:rPr>
      </w:pPr>
      <w:r w:rsidRPr="00514461">
        <w:t>B.1.1</w:t>
      </w:r>
      <w:r w:rsidRPr="00514461">
        <w:rPr>
          <w:rFonts w:asciiTheme="minorHAnsi" w:eastAsiaTheme="minorEastAsia" w:hAnsiTheme="minorHAnsi" w:cstheme="minorBidi"/>
          <w:sz w:val="22"/>
          <w:szCs w:val="22"/>
          <w:lang w:eastAsia="en-GB"/>
        </w:rPr>
        <w:tab/>
      </w:r>
      <w:r w:rsidRPr="00460E38">
        <w:rPr>
          <w:lang w:val="en-US"/>
        </w:rPr>
        <w:t>General</w:t>
      </w:r>
      <w:r>
        <w:tab/>
      </w:r>
      <w:r>
        <w:fldChar w:fldCharType="begin" w:fldLock="1"/>
      </w:r>
      <w:r>
        <w:instrText xml:space="preserve"> PAGEREF _Toc20137667 \h </w:instrText>
      </w:r>
      <w:r>
        <w:fldChar w:fldCharType="separate"/>
      </w:r>
      <w:r>
        <w:t>207</w:t>
      </w:r>
      <w:r>
        <w:fldChar w:fldCharType="end"/>
      </w:r>
    </w:p>
    <w:p w14:paraId="108531BE" w14:textId="52F6B822" w:rsidR="00514461" w:rsidRDefault="00514461">
      <w:pPr>
        <w:pStyle w:val="TOC3"/>
        <w:rPr>
          <w:rFonts w:asciiTheme="minorHAnsi" w:eastAsiaTheme="minorEastAsia" w:hAnsiTheme="minorHAnsi" w:cstheme="minorBidi"/>
          <w:sz w:val="22"/>
          <w:szCs w:val="22"/>
          <w:lang w:eastAsia="en-GB"/>
        </w:rPr>
      </w:pPr>
      <w:r w:rsidRPr="00514461">
        <w:t>B.1.2</w:t>
      </w:r>
      <w:r w:rsidRPr="00514461">
        <w:rPr>
          <w:rFonts w:asciiTheme="minorHAnsi" w:eastAsiaTheme="minorEastAsia" w:hAnsiTheme="minorHAnsi" w:cstheme="minorBidi"/>
          <w:sz w:val="22"/>
          <w:szCs w:val="22"/>
        </w:rPr>
        <w:tab/>
      </w:r>
      <w:r w:rsidRPr="00460E38">
        <w:rPr>
          <w:lang w:val="en-US" w:eastAsia="fr-FR"/>
        </w:rPr>
        <w:t xml:space="preserve">Example HTTP multipart message with </w:t>
      </w:r>
      <w:r>
        <w:t>N2 Information</w:t>
      </w:r>
      <w:r w:rsidRPr="00460E38">
        <w:rPr>
          <w:lang w:val="en-US" w:eastAsia="fr-FR"/>
        </w:rPr>
        <w:t xml:space="preserve"> binary data</w:t>
      </w:r>
      <w:r>
        <w:tab/>
      </w:r>
      <w:r>
        <w:fldChar w:fldCharType="begin" w:fldLock="1"/>
      </w:r>
      <w:r>
        <w:instrText xml:space="preserve"> PAGEREF _Toc20137668 \h </w:instrText>
      </w:r>
      <w:r>
        <w:fldChar w:fldCharType="separate"/>
      </w:r>
      <w:r>
        <w:t>208</w:t>
      </w:r>
      <w:r>
        <w:fldChar w:fldCharType="end"/>
      </w:r>
    </w:p>
    <w:p w14:paraId="60D2014A" w14:textId="49F90BD4" w:rsidR="00514461" w:rsidRDefault="00514461" w:rsidP="00514461">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_Toc20137669 \h </w:instrText>
      </w:r>
      <w:r>
        <w:fldChar w:fldCharType="separate"/>
      </w:r>
      <w:r>
        <w:t>209</w:t>
      </w:r>
      <w:r>
        <w:fldChar w:fldCharType="end"/>
      </w:r>
    </w:p>
    <w:p w14:paraId="5AFBE378" w14:textId="6050C0EC" w:rsidR="00FA7D7E" w:rsidRPr="003B2883" w:rsidRDefault="00514461" w:rsidP="00FA7D7E">
      <w:r>
        <w:rPr>
          <w:noProof/>
          <w:sz w:val="22"/>
        </w:rPr>
        <w:fldChar w:fldCharType="end"/>
      </w:r>
    </w:p>
    <w:p w14:paraId="0C525ECB" w14:textId="77777777" w:rsidR="00080512" w:rsidRPr="003B2883" w:rsidRDefault="00080512" w:rsidP="00FA7D7E">
      <w:pPr>
        <w:pStyle w:val="TT"/>
      </w:pPr>
      <w:r w:rsidRPr="003B2883">
        <w:br w:type="page"/>
      </w:r>
      <w:r w:rsidRPr="003B2883">
        <w:lastRenderedPageBreak/>
        <w:t>Foreword</w:t>
      </w:r>
    </w:p>
    <w:p w14:paraId="4F0B5050" w14:textId="77777777" w:rsidR="00080512" w:rsidRPr="003B2883" w:rsidRDefault="00080512">
      <w:r w:rsidRPr="003B2883">
        <w:t>This Technical Specification has been produced by the 3</w:t>
      </w:r>
      <w:r w:rsidR="00F04712" w:rsidRPr="003B2883">
        <w:t>rd</w:t>
      </w:r>
      <w:r w:rsidRPr="003B2883">
        <w:t xml:space="preserve"> Generation Partnership Project (3GPP).</w:t>
      </w:r>
    </w:p>
    <w:p w14:paraId="0014DA3E" w14:textId="77777777" w:rsidR="00080512" w:rsidRPr="003B2883" w:rsidRDefault="00080512">
      <w:r w:rsidRPr="003B28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3B2883" w:rsidRDefault="00080512">
      <w:pPr>
        <w:pStyle w:val="B1"/>
      </w:pPr>
      <w:r w:rsidRPr="003B2883">
        <w:t>Version x.y.z</w:t>
      </w:r>
    </w:p>
    <w:p w14:paraId="51937BB9" w14:textId="77777777" w:rsidR="00080512" w:rsidRPr="003B2883" w:rsidRDefault="00080512">
      <w:pPr>
        <w:pStyle w:val="B1"/>
      </w:pPr>
      <w:r w:rsidRPr="003B2883">
        <w:t>where:</w:t>
      </w:r>
    </w:p>
    <w:p w14:paraId="21FE517C" w14:textId="77777777" w:rsidR="00080512" w:rsidRPr="003B2883" w:rsidRDefault="00080512">
      <w:pPr>
        <w:pStyle w:val="B2"/>
      </w:pPr>
      <w:r w:rsidRPr="003B2883">
        <w:t>x</w:t>
      </w:r>
      <w:r w:rsidRPr="003B2883">
        <w:tab/>
        <w:t>the first digit:</w:t>
      </w:r>
    </w:p>
    <w:p w14:paraId="3488BD64" w14:textId="77777777" w:rsidR="00080512" w:rsidRPr="003B2883" w:rsidRDefault="00080512">
      <w:pPr>
        <w:pStyle w:val="B3"/>
      </w:pPr>
      <w:r w:rsidRPr="003B2883">
        <w:t>1</w:t>
      </w:r>
      <w:r w:rsidRPr="003B2883">
        <w:tab/>
        <w:t>presented to TSG for information;</w:t>
      </w:r>
    </w:p>
    <w:p w14:paraId="7CD679C5" w14:textId="77777777" w:rsidR="00080512" w:rsidRPr="003B2883" w:rsidRDefault="00080512">
      <w:pPr>
        <w:pStyle w:val="B3"/>
      </w:pPr>
      <w:r w:rsidRPr="003B2883">
        <w:t>2</w:t>
      </w:r>
      <w:r w:rsidRPr="003B2883">
        <w:tab/>
        <w:t>presented to TSG for approval;</w:t>
      </w:r>
    </w:p>
    <w:p w14:paraId="4B0A6F9B" w14:textId="0B7A988E" w:rsidR="00080512" w:rsidRPr="003B2883" w:rsidRDefault="00080512">
      <w:pPr>
        <w:pStyle w:val="B3"/>
      </w:pPr>
      <w:r w:rsidRPr="003B2883">
        <w:t>3</w:t>
      </w:r>
      <w:r w:rsidRPr="003B2883">
        <w:tab/>
        <w:t>or greater indicates TSG approved document under change control.</w:t>
      </w:r>
    </w:p>
    <w:p w14:paraId="6A685CA8" w14:textId="77777777" w:rsidR="00080512" w:rsidRPr="003B2883" w:rsidRDefault="00080512">
      <w:pPr>
        <w:pStyle w:val="B2"/>
      </w:pPr>
      <w:r w:rsidRPr="003B2883">
        <w:t>y</w:t>
      </w:r>
      <w:r w:rsidRPr="003B2883">
        <w:tab/>
        <w:t>the second digit is incremented for all changes of substance, i.e. technical enhancements, corrections, updates, etc.</w:t>
      </w:r>
    </w:p>
    <w:p w14:paraId="40B78095" w14:textId="77777777" w:rsidR="00080512" w:rsidRPr="003B2883" w:rsidRDefault="00080512">
      <w:pPr>
        <w:pStyle w:val="B2"/>
      </w:pPr>
      <w:r w:rsidRPr="003B2883">
        <w:t>z</w:t>
      </w:r>
      <w:r w:rsidRPr="003B2883">
        <w:tab/>
        <w:t>the third digit is incremented when editorial only changes have been incorporated in the document.</w:t>
      </w:r>
    </w:p>
    <w:p w14:paraId="5ACCAF04" w14:textId="2934EF2B" w:rsidR="00241BB8" w:rsidRPr="003B2883" w:rsidRDefault="00080512" w:rsidP="00923F37">
      <w:pPr>
        <w:pStyle w:val="Heading1"/>
      </w:pPr>
      <w:r w:rsidRPr="003B2883">
        <w:br w:type="page"/>
      </w:r>
      <w:bookmarkStart w:id="3" w:name="_Toc20137195"/>
      <w:r w:rsidRPr="003B2883">
        <w:lastRenderedPageBreak/>
        <w:t>1</w:t>
      </w:r>
      <w:r w:rsidRPr="003B2883">
        <w:tab/>
        <w:t>Scope</w:t>
      </w:r>
      <w:bookmarkEnd w:id="3"/>
    </w:p>
    <w:p w14:paraId="796312F4" w14:textId="77777777" w:rsidR="005F2BF6" w:rsidRPr="003B2883" w:rsidRDefault="005F2BF6" w:rsidP="005F2BF6">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9CA577D" w:rsidR="005F2BF6" w:rsidRPr="003B2883" w:rsidRDefault="005F2BF6" w:rsidP="005F2BF6">
      <w:pPr>
        <w:rPr>
          <w:lang w:eastAsia="zh-CN"/>
        </w:rPr>
      </w:pPr>
      <w:r w:rsidRPr="003B2883">
        <w:rPr>
          <w:lang w:eastAsia="zh-CN"/>
        </w:rPr>
        <w:t xml:space="preserve">The 5G System stage 2 architecture and procedures are specified in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23.501 </w:t>
      </w:r>
      <w:r w:rsidRPr="003B2883">
        <w:rPr>
          <w:lang w:eastAsia="zh-CN"/>
        </w:rPr>
        <w:t xml:space="preserve">[2] and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23.502 </w:t>
      </w:r>
      <w:r w:rsidRPr="003B2883">
        <w:rPr>
          <w:lang w:eastAsia="zh-CN"/>
        </w:rPr>
        <w:t>[3].</w:t>
      </w:r>
    </w:p>
    <w:p w14:paraId="35AAC45C" w14:textId="7BEE7799" w:rsidR="005F2BF6" w:rsidRPr="003B2883" w:rsidRDefault="005F2BF6" w:rsidP="00021E54">
      <w:pPr>
        <w:rPr>
          <w:lang w:eastAsia="zh-CN"/>
        </w:rPr>
      </w:pPr>
      <w:r w:rsidRPr="003B2883">
        <w:rPr>
          <w:lang w:eastAsia="zh-CN"/>
        </w:rPr>
        <w:t xml:space="preserve">The Technical Realization of the Service Based Architecture and the Principles and Guidelines for Services Definition are specified in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29.500 </w:t>
      </w:r>
      <w:r w:rsidRPr="003B2883">
        <w:rPr>
          <w:lang w:eastAsia="zh-CN"/>
        </w:rPr>
        <w:t xml:space="preserve">[4] and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29.501 </w:t>
      </w:r>
      <w:r w:rsidRPr="003B2883">
        <w:rPr>
          <w:lang w:eastAsia="zh-CN"/>
        </w:rPr>
        <w:t>[5].</w:t>
      </w:r>
    </w:p>
    <w:p w14:paraId="733BC533" w14:textId="77777777" w:rsidR="00C2223F" w:rsidRPr="003B2883" w:rsidRDefault="00080512" w:rsidP="00923F37">
      <w:pPr>
        <w:pStyle w:val="Heading1"/>
      </w:pPr>
      <w:bookmarkStart w:id="4" w:name="_Toc20137196"/>
      <w:bookmarkStart w:id="5" w:name="_Hlk495573638"/>
      <w:r w:rsidRPr="003B2883">
        <w:t>2</w:t>
      </w:r>
      <w:r w:rsidRPr="003B2883">
        <w:tab/>
        <w:t>References</w:t>
      </w:r>
      <w:bookmarkEnd w:id="4"/>
    </w:p>
    <w:p w14:paraId="5709362E" w14:textId="2250C8D9" w:rsidR="00EC4A25" w:rsidRPr="003B2883" w:rsidRDefault="00EC4A25" w:rsidP="00EC4A25">
      <w:pPr>
        <w:pStyle w:val="EX"/>
      </w:pPr>
      <w:r w:rsidRPr="003B2883">
        <w:t>[1]</w:t>
      </w:r>
      <w:r w:rsidRPr="003B2883">
        <w:tab/>
      </w:r>
      <w:r w:rsidR="00514461" w:rsidRPr="003B2883">
        <w:t>3GPP</w:t>
      </w:r>
      <w:r w:rsidR="00514461">
        <w:t> </w:t>
      </w:r>
      <w:r w:rsidR="00514461" w:rsidRPr="003B2883">
        <w:t>TR</w:t>
      </w:r>
      <w:r w:rsidR="00514461">
        <w:t> </w:t>
      </w:r>
      <w:r w:rsidR="00514461" w:rsidRPr="003B2883">
        <w:t>21.905:</w:t>
      </w:r>
      <w:r w:rsidRPr="003B2883">
        <w:t xml:space="preserve"> "Vocabulary for 3GPP Specifications".</w:t>
      </w:r>
      <w:bookmarkEnd w:id="5"/>
    </w:p>
    <w:p w14:paraId="177057E8" w14:textId="49372DDE" w:rsidR="005F2BF6" w:rsidRPr="003B2883" w:rsidRDefault="005F2BF6" w:rsidP="005F2BF6">
      <w:pPr>
        <w:pStyle w:val="EX"/>
      </w:pPr>
      <w:r w:rsidRPr="003B2883">
        <w:t>[2]</w:t>
      </w:r>
      <w:r w:rsidRPr="003B2883">
        <w:tab/>
      </w:r>
      <w:r w:rsidR="00514461" w:rsidRPr="003B2883">
        <w:t>3GPP</w:t>
      </w:r>
      <w:r w:rsidR="00514461">
        <w:t> </w:t>
      </w:r>
      <w:r w:rsidR="00514461" w:rsidRPr="003B2883">
        <w:t>TS</w:t>
      </w:r>
      <w:r w:rsidR="00514461">
        <w:t> </w:t>
      </w:r>
      <w:r w:rsidR="00514461" w:rsidRPr="003B2883">
        <w:t>23.501:</w:t>
      </w:r>
      <w:r w:rsidRPr="003B2883">
        <w:t xml:space="preserve"> "System Architecture for the 5G System; Stage 2".</w:t>
      </w:r>
    </w:p>
    <w:p w14:paraId="4BE926EA" w14:textId="568E4EDA" w:rsidR="005F2BF6" w:rsidRPr="003B2883" w:rsidRDefault="005F2BF6" w:rsidP="005F2BF6">
      <w:pPr>
        <w:pStyle w:val="EX"/>
      </w:pPr>
      <w:r w:rsidRPr="003B2883">
        <w:t>[3]</w:t>
      </w:r>
      <w:r w:rsidRPr="003B2883">
        <w:tab/>
      </w:r>
      <w:r w:rsidR="00514461" w:rsidRPr="003B2883">
        <w:t>3GPP</w:t>
      </w:r>
      <w:r w:rsidR="00514461">
        <w:t> </w:t>
      </w:r>
      <w:r w:rsidR="00514461" w:rsidRPr="003B2883">
        <w:t>TS</w:t>
      </w:r>
      <w:r w:rsidR="00514461">
        <w:t> </w:t>
      </w:r>
      <w:r w:rsidR="00514461" w:rsidRPr="003B2883">
        <w:t>23.502:</w:t>
      </w:r>
      <w:r w:rsidRPr="003B2883">
        <w:t xml:space="preserve"> "Procedures for the 5G System; Stage 2".</w:t>
      </w:r>
    </w:p>
    <w:p w14:paraId="4A86AB5C" w14:textId="0F369659" w:rsidR="005F2BF6" w:rsidRPr="003B2883" w:rsidRDefault="005F2BF6" w:rsidP="005F2BF6">
      <w:pPr>
        <w:pStyle w:val="EX"/>
      </w:pPr>
      <w:r w:rsidRPr="003B2883">
        <w:t>[4]</w:t>
      </w:r>
      <w:r w:rsidRPr="003B2883">
        <w:tab/>
      </w:r>
      <w:r w:rsidR="00514461" w:rsidRPr="003B2883">
        <w:t>3GPP</w:t>
      </w:r>
      <w:r w:rsidR="00514461">
        <w:t> </w:t>
      </w:r>
      <w:r w:rsidR="00514461" w:rsidRPr="003B2883">
        <w:t>TS</w:t>
      </w:r>
      <w:r w:rsidR="00514461">
        <w:t> </w:t>
      </w:r>
      <w:r w:rsidR="00514461" w:rsidRPr="003B2883">
        <w:t>29.500:</w:t>
      </w:r>
      <w:r w:rsidRPr="003B2883">
        <w:t xml:space="preserve"> "5G System; Technical Realization of Service Based Architecture; Stage 3".</w:t>
      </w:r>
    </w:p>
    <w:p w14:paraId="2B68C5C9" w14:textId="0F88D406" w:rsidR="005F2BF6" w:rsidRPr="003B2883" w:rsidRDefault="005F2BF6" w:rsidP="005F2BF6">
      <w:pPr>
        <w:pStyle w:val="EX"/>
      </w:pPr>
      <w:r w:rsidRPr="003B2883">
        <w:t>[5]</w:t>
      </w:r>
      <w:r w:rsidRPr="003B2883">
        <w:tab/>
      </w:r>
      <w:r w:rsidR="00514461" w:rsidRPr="003B2883">
        <w:t>3GPP</w:t>
      </w:r>
      <w:r w:rsidR="00514461">
        <w:t> </w:t>
      </w:r>
      <w:r w:rsidR="00514461" w:rsidRPr="003B2883">
        <w:t>TS</w:t>
      </w:r>
      <w:r w:rsidR="00514461">
        <w:t> </w:t>
      </w:r>
      <w:r w:rsidR="00514461" w:rsidRPr="003B2883">
        <w:t>29.501:</w:t>
      </w:r>
      <w:r w:rsidRPr="003B2883">
        <w:t xml:space="preserve"> "5G System; Principles and Guidelines for Services Definition; Stage 3".</w:t>
      </w:r>
    </w:p>
    <w:p w14:paraId="6D786FEE" w14:textId="46A74432" w:rsidR="0067536B" w:rsidRPr="003B2883" w:rsidRDefault="0067536B" w:rsidP="005F2BF6">
      <w:pPr>
        <w:pStyle w:val="EX"/>
      </w:pPr>
      <w:r w:rsidRPr="003B2883">
        <w:t>[6]</w:t>
      </w:r>
      <w:r w:rsidRPr="003B2883">
        <w:tab/>
      </w:r>
      <w:r w:rsidR="00514461" w:rsidRPr="003B2883">
        <w:t>3GPP</w:t>
      </w:r>
      <w:r w:rsidR="00514461">
        <w:t> </w:t>
      </w:r>
      <w:r w:rsidR="00514461" w:rsidRPr="003B2883">
        <w:t>TS</w:t>
      </w:r>
      <w:r w:rsidR="00514461">
        <w:t> </w:t>
      </w:r>
      <w:r w:rsidR="00514461" w:rsidRPr="003B2883">
        <w:t>29.571:</w:t>
      </w:r>
      <w:r w:rsidRPr="003B2883">
        <w:t xml:space="preserve"> </w:t>
      </w:r>
      <w:r w:rsidRPr="003B2883">
        <w:rPr>
          <w:lang w:eastAsia="zh-CN"/>
        </w:rPr>
        <w:t>"5G System; Common Data Types for Service Based Interfaces Stage 3"</w:t>
      </w:r>
      <w:r w:rsidRPr="003B2883">
        <w:t>.</w:t>
      </w:r>
    </w:p>
    <w:p w14:paraId="406AFB57" w14:textId="3C7C7C9F" w:rsidR="00115070" w:rsidRPr="003B2883" w:rsidRDefault="00115070" w:rsidP="00115070">
      <w:pPr>
        <w:pStyle w:val="EX"/>
      </w:pPr>
      <w:r w:rsidRPr="003B2883">
        <w:t>[7]</w:t>
      </w:r>
      <w:r w:rsidRPr="003B2883">
        <w:tab/>
      </w:r>
      <w:r w:rsidR="00514461" w:rsidRPr="003B2883">
        <w:t>3GPP</w:t>
      </w:r>
      <w:r w:rsidR="00514461">
        <w:t> </w:t>
      </w:r>
      <w:r w:rsidR="00514461" w:rsidRPr="003B2883">
        <w:t>TS</w:t>
      </w:r>
      <w:r w:rsidR="00514461">
        <w:t> </w:t>
      </w:r>
      <w:r w:rsidR="00514461" w:rsidRPr="003B2883">
        <w:t>23.503:</w:t>
      </w:r>
      <w:r w:rsidRPr="003B2883">
        <w:t xml:space="preserve"> "Policy and Charging Control Framework for the 5G System; Stage 2".</w:t>
      </w:r>
    </w:p>
    <w:p w14:paraId="63391870" w14:textId="7F9EE50C" w:rsidR="00B57E41" w:rsidRPr="003B2883" w:rsidRDefault="00B57E41" w:rsidP="00B57E41">
      <w:pPr>
        <w:pStyle w:val="EX"/>
        <w:rPr>
          <w:lang w:eastAsia="zh-CN"/>
        </w:rPr>
      </w:pPr>
      <w:r w:rsidRPr="003B2883">
        <w:t>[</w:t>
      </w:r>
      <w:r w:rsidR="00416C43" w:rsidRPr="003B2883">
        <w:t>8</w:t>
      </w:r>
      <w:r w:rsidRPr="003B2883">
        <w:t>]</w:t>
      </w:r>
      <w:r w:rsidRPr="003B2883">
        <w:tab/>
      </w:r>
      <w:r w:rsidR="00514461" w:rsidRPr="003B2883">
        <w:rPr>
          <w:lang w:eastAsia="zh-CN"/>
        </w:rPr>
        <w:t>IETF</w:t>
      </w:r>
      <w:r w:rsidR="00514461">
        <w:rPr>
          <w:lang w:eastAsia="zh-CN"/>
        </w:rPr>
        <w:t> </w:t>
      </w:r>
      <w:r w:rsidR="00514461" w:rsidRPr="003B2883">
        <w:rPr>
          <w:lang w:eastAsia="zh-CN"/>
        </w:rPr>
        <w:t>RFC</w:t>
      </w:r>
      <w:r w:rsidR="00514461">
        <w:rPr>
          <w:lang w:eastAsia="zh-CN"/>
        </w:rPr>
        <w:t> </w:t>
      </w:r>
      <w:r w:rsidR="00514461" w:rsidRPr="003B2883">
        <w:rPr>
          <w:lang w:eastAsia="zh-CN"/>
        </w:rPr>
        <w:t>8259:</w:t>
      </w:r>
      <w:r w:rsidRPr="003B2883">
        <w:rPr>
          <w:lang w:eastAsia="zh-CN"/>
        </w:rPr>
        <w:t xml:space="preserve"> "The JavaScript Object Notation (JSON) Data Interchange Format".</w:t>
      </w:r>
    </w:p>
    <w:p w14:paraId="206B66BE" w14:textId="2CB17D24" w:rsidR="00B57E41" w:rsidRPr="003B2883" w:rsidRDefault="00B57E41" w:rsidP="00B57E41">
      <w:pPr>
        <w:pStyle w:val="EX"/>
        <w:rPr>
          <w:snapToGrid w:val="0"/>
        </w:rPr>
      </w:pPr>
      <w:r w:rsidRPr="003B2883">
        <w:rPr>
          <w:snapToGrid w:val="0"/>
        </w:rPr>
        <w:t>[</w:t>
      </w:r>
      <w:r w:rsidR="00416C43" w:rsidRPr="003B2883">
        <w:rPr>
          <w:snapToGrid w:val="0"/>
        </w:rPr>
        <w:t>9</w:t>
      </w:r>
      <w:r w:rsidRPr="003B2883">
        <w:rPr>
          <w:snapToGrid w:val="0"/>
        </w:rPr>
        <w:t>]</w:t>
      </w:r>
      <w:r w:rsidRPr="003B2883">
        <w:rPr>
          <w:snapToGrid w:val="0"/>
        </w:rPr>
        <w:tab/>
      </w:r>
      <w:r w:rsidR="00514461" w:rsidRPr="003B2883">
        <w:rPr>
          <w:snapToGrid w:val="0"/>
        </w:rPr>
        <w:t>IETF</w:t>
      </w:r>
      <w:r w:rsidR="00514461">
        <w:rPr>
          <w:snapToGrid w:val="0"/>
        </w:rPr>
        <w:t> </w:t>
      </w:r>
      <w:r w:rsidR="00514461" w:rsidRPr="003B2883">
        <w:rPr>
          <w:snapToGrid w:val="0"/>
        </w:rPr>
        <w:t>RFC</w:t>
      </w:r>
      <w:r w:rsidR="00514461">
        <w:rPr>
          <w:snapToGrid w:val="0"/>
        </w:rPr>
        <w:t> </w:t>
      </w:r>
      <w:r w:rsidR="00514461" w:rsidRPr="003B2883">
        <w:rPr>
          <w:snapToGrid w:val="0"/>
        </w:rPr>
        <w:t>2387:</w:t>
      </w:r>
      <w:r w:rsidRPr="003B2883">
        <w:rPr>
          <w:snapToGrid w:val="0"/>
        </w:rPr>
        <w:t xml:space="preserve"> "The MIME Multipart/Related Content-type".</w:t>
      </w:r>
    </w:p>
    <w:p w14:paraId="535149A2" w14:textId="354FE5F4" w:rsidR="00B57E41" w:rsidRPr="003B2883" w:rsidRDefault="00B57E41" w:rsidP="00B57E41">
      <w:pPr>
        <w:pStyle w:val="EX"/>
        <w:rPr>
          <w:snapToGrid w:val="0"/>
        </w:rPr>
      </w:pPr>
      <w:r w:rsidRPr="003B2883">
        <w:rPr>
          <w:snapToGrid w:val="0"/>
        </w:rPr>
        <w:t>[</w:t>
      </w:r>
      <w:r w:rsidR="00416C43" w:rsidRPr="003B2883">
        <w:rPr>
          <w:snapToGrid w:val="0"/>
        </w:rPr>
        <w:t>10</w:t>
      </w:r>
      <w:r w:rsidRPr="003B2883">
        <w:rPr>
          <w:snapToGrid w:val="0"/>
        </w:rPr>
        <w:t>]</w:t>
      </w:r>
      <w:r w:rsidRPr="003B2883">
        <w:rPr>
          <w:snapToGrid w:val="0"/>
        </w:rPr>
        <w:tab/>
      </w:r>
      <w:r w:rsidR="00514461" w:rsidRPr="003B2883">
        <w:rPr>
          <w:snapToGrid w:val="0"/>
        </w:rPr>
        <w:t>IETF</w:t>
      </w:r>
      <w:r w:rsidR="00514461">
        <w:rPr>
          <w:snapToGrid w:val="0"/>
        </w:rPr>
        <w:t> </w:t>
      </w:r>
      <w:r w:rsidR="00514461" w:rsidRPr="003B2883">
        <w:rPr>
          <w:snapToGrid w:val="0"/>
        </w:rPr>
        <w:t>RFC</w:t>
      </w:r>
      <w:r w:rsidR="00514461">
        <w:rPr>
          <w:snapToGrid w:val="0"/>
        </w:rPr>
        <w:t> </w:t>
      </w:r>
      <w:r w:rsidR="00514461" w:rsidRPr="003B2883">
        <w:rPr>
          <w:snapToGrid w:val="0"/>
        </w:rPr>
        <w:t>2045:</w:t>
      </w:r>
      <w:r w:rsidRPr="003B2883">
        <w:rPr>
          <w:snapToGrid w:val="0"/>
        </w:rPr>
        <w:t xml:space="preserve"> "Multipurpose Internet Mail Extensions (MIME) Part One: Format of Internet Message Bodies".</w:t>
      </w:r>
    </w:p>
    <w:p w14:paraId="7082B80C" w14:textId="41293975" w:rsidR="00B57E41" w:rsidRPr="003B2883" w:rsidRDefault="00B57E41" w:rsidP="00B57E41">
      <w:pPr>
        <w:pStyle w:val="EX"/>
      </w:pPr>
      <w:r w:rsidRPr="003B2883">
        <w:t>[</w:t>
      </w:r>
      <w:r w:rsidR="00416C43" w:rsidRPr="003B2883">
        <w:t>11</w:t>
      </w:r>
      <w:r w:rsidRPr="003B2883">
        <w:t>]</w:t>
      </w:r>
      <w:r w:rsidRPr="003B2883">
        <w:tab/>
      </w:r>
      <w:r w:rsidR="00514461" w:rsidRPr="003B2883">
        <w:t>3GPP</w:t>
      </w:r>
      <w:r w:rsidR="00514461">
        <w:t> </w:t>
      </w:r>
      <w:r w:rsidR="00514461" w:rsidRPr="003B2883">
        <w:t>TS</w:t>
      </w:r>
      <w:r w:rsidR="00514461">
        <w:t> </w:t>
      </w:r>
      <w:r w:rsidR="00514461" w:rsidRPr="003B2883">
        <w:t>24.501:</w:t>
      </w:r>
      <w:r w:rsidRPr="003B2883">
        <w:t xml:space="preserve"> "Non-Access-Stratum (NAS) Protocol for 5G System (5GS); Stage 3".</w:t>
      </w:r>
    </w:p>
    <w:p w14:paraId="61DB8949" w14:textId="0A3989D2" w:rsidR="00B57E41" w:rsidRPr="003B2883" w:rsidRDefault="00B57E41" w:rsidP="00B57E41">
      <w:pPr>
        <w:pStyle w:val="EX"/>
      </w:pPr>
      <w:r w:rsidRPr="003B2883">
        <w:t>[</w:t>
      </w:r>
      <w:r w:rsidR="00416C43" w:rsidRPr="003B2883">
        <w:t>12</w:t>
      </w:r>
      <w:r w:rsidRPr="003B2883">
        <w:t>]</w:t>
      </w:r>
      <w:r w:rsidRPr="003B2883">
        <w:tab/>
      </w:r>
      <w:r w:rsidR="00514461" w:rsidRPr="003B2883">
        <w:t>3GPP</w:t>
      </w:r>
      <w:r w:rsidR="00514461">
        <w:t> </w:t>
      </w:r>
      <w:r w:rsidR="00514461" w:rsidRPr="003B2883">
        <w:t>TS</w:t>
      </w:r>
      <w:r w:rsidR="00514461">
        <w:t> </w:t>
      </w:r>
      <w:r w:rsidR="00514461" w:rsidRPr="003B2883">
        <w:t>38.413:</w:t>
      </w:r>
      <w:r w:rsidRPr="003B2883">
        <w:t xml:space="preserve"> "NG Radio Access Network (NG-RAN); NG Application Protocol (NGAP)".</w:t>
      </w:r>
    </w:p>
    <w:p w14:paraId="3E2EA922" w14:textId="13A2388C" w:rsidR="00B57E41" w:rsidRPr="003B2883" w:rsidRDefault="00B57E41" w:rsidP="00B57E41">
      <w:pPr>
        <w:pStyle w:val="EX"/>
      </w:pPr>
      <w:r w:rsidRPr="003B2883">
        <w:rPr>
          <w:lang w:val="en-US"/>
        </w:rPr>
        <w:t>[</w:t>
      </w:r>
      <w:r w:rsidR="00416C43" w:rsidRPr="003B2883">
        <w:rPr>
          <w:lang w:val="en-US"/>
        </w:rPr>
        <w:t>13</w:t>
      </w:r>
      <w:r w:rsidRPr="003B2883">
        <w:rPr>
          <w:lang w:val="en-US"/>
        </w:rPr>
        <w:t>]</w:t>
      </w:r>
      <w:r w:rsidRPr="003B2883">
        <w:rPr>
          <w:lang w:val="en-US"/>
        </w:rPr>
        <w:tab/>
      </w:r>
      <w:r w:rsidR="00514461" w:rsidRPr="003B2883">
        <w:t>3GPP</w:t>
      </w:r>
      <w:r w:rsidR="00514461">
        <w:t> </w:t>
      </w:r>
      <w:r w:rsidR="00514461" w:rsidRPr="003B2883">
        <w:t>TS</w:t>
      </w:r>
      <w:r w:rsidR="00514461">
        <w:t> </w:t>
      </w:r>
      <w:r w:rsidR="00514461" w:rsidRPr="003B2883">
        <w:t>36.355:</w:t>
      </w:r>
      <w:r w:rsidRPr="003B2883">
        <w:t xml:space="preserve"> "Evolved Universal Terrestrial Radio Access (E-UTRA); LTE Positioning Protocol (LPP)".</w:t>
      </w:r>
    </w:p>
    <w:p w14:paraId="1F1B619C" w14:textId="1198F9B3" w:rsidR="00EB701B" w:rsidRPr="003B2883" w:rsidRDefault="00EB701B" w:rsidP="00EB701B">
      <w:pPr>
        <w:pStyle w:val="EX"/>
      </w:pPr>
      <w:r w:rsidRPr="003B2883">
        <w:t>[</w:t>
      </w:r>
      <w:r w:rsidR="00013219" w:rsidRPr="003B2883">
        <w:t>14</w:t>
      </w:r>
      <w:r w:rsidRPr="003B2883">
        <w:t>]</w:t>
      </w:r>
      <w:r w:rsidRPr="003B2883">
        <w:tab/>
      </w:r>
      <w:r w:rsidR="00514461" w:rsidRPr="003B2883">
        <w:t>IETF</w:t>
      </w:r>
      <w:r w:rsidR="00514461">
        <w:t> </w:t>
      </w:r>
      <w:r w:rsidR="00514461" w:rsidRPr="003B2883">
        <w:t>RFC</w:t>
      </w:r>
      <w:r w:rsidR="00514461">
        <w:t> </w:t>
      </w:r>
      <w:r w:rsidR="00514461" w:rsidRPr="003B2883">
        <w:t>6902:</w:t>
      </w:r>
      <w:r w:rsidR="00657C82" w:rsidRPr="003B2883">
        <w:t xml:space="preserve"> "JavaScript Object Notation (JSON) Patch".</w:t>
      </w:r>
    </w:p>
    <w:p w14:paraId="787C527E" w14:textId="5D1CBB5E" w:rsidR="00576C39" w:rsidRPr="003B2883" w:rsidRDefault="00576C39" w:rsidP="00576C39">
      <w:pPr>
        <w:pStyle w:val="EX"/>
      </w:pPr>
      <w:r w:rsidRPr="003B2883">
        <w:t>[15]</w:t>
      </w:r>
      <w:r w:rsidRPr="003B2883">
        <w:tab/>
      </w:r>
      <w:r w:rsidR="00514461" w:rsidRPr="003B2883">
        <w:t>3GPP</w:t>
      </w:r>
      <w:r w:rsidR="00514461">
        <w:t> </w:t>
      </w:r>
      <w:r w:rsidR="00514461" w:rsidRPr="003B2883">
        <w:t>TS</w:t>
      </w:r>
      <w:r w:rsidR="00514461">
        <w:t> </w:t>
      </w:r>
      <w:r w:rsidR="00514461" w:rsidRPr="003B2883">
        <w:t>24.007:</w:t>
      </w:r>
      <w:r w:rsidRPr="003B2883">
        <w:t xml:space="preserve"> "Mobile radio interface signalling layer 3; General Aspects".</w:t>
      </w:r>
    </w:p>
    <w:p w14:paraId="5475AE26" w14:textId="63335BDC" w:rsidR="00733A54" w:rsidRPr="003B2883" w:rsidRDefault="00733A54" w:rsidP="00733A54">
      <w:pPr>
        <w:pStyle w:val="EX"/>
      </w:pPr>
      <w:r w:rsidRPr="003B2883">
        <w:t>[16]</w:t>
      </w:r>
      <w:r w:rsidRPr="003B2883">
        <w:tab/>
      </w:r>
      <w:r w:rsidR="00514461" w:rsidRPr="003B2883">
        <w:t>3GPP</w:t>
      </w:r>
      <w:r w:rsidR="00514461">
        <w:t> </w:t>
      </w:r>
      <w:r w:rsidR="00514461" w:rsidRPr="003B2883">
        <w:t>TS</w:t>
      </w:r>
      <w:r w:rsidR="00514461">
        <w:t> </w:t>
      </w:r>
      <w:r w:rsidR="00514461" w:rsidRPr="003B2883">
        <w:t>29.502:</w:t>
      </w:r>
      <w:r w:rsidRPr="003B2883">
        <w:t xml:space="preserve"> "5G System, Session Management Services; Stage 3".</w:t>
      </w:r>
    </w:p>
    <w:p w14:paraId="41A6C3BE" w14:textId="58EC6040" w:rsidR="00FF4AAA" w:rsidRPr="003B2883" w:rsidRDefault="00FF4AAA" w:rsidP="00FF4AAA">
      <w:pPr>
        <w:pStyle w:val="EX"/>
      </w:pPr>
      <w:r w:rsidRPr="003B2883">
        <w:t>[17]</w:t>
      </w:r>
      <w:r w:rsidRPr="003B2883">
        <w:tab/>
      </w:r>
      <w:r w:rsidR="00514461" w:rsidRPr="003B2883">
        <w:t>3GPP</w:t>
      </w:r>
      <w:r w:rsidR="00514461">
        <w:t> </w:t>
      </w:r>
      <w:r w:rsidR="00514461" w:rsidRPr="003B2883">
        <w:t>TS</w:t>
      </w:r>
      <w:r w:rsidR="00514461">
        <w:t> </w:t>
      </w:r>
      <w:r w:rsidR="00514461" w:rsidRPr="003B2883">
        <w:t>38.455:</w:t>
      </w:r>
      <w:r w:rsidRPr="003B2883">
        <w:t xml:space="preserve"> "NR Positioning Protocol A (NRPPa)".</w:t>
      </w:r>
    </w:p>
    <w:p w14:paraId="35B024FE" w14:textId="322B7C3E" w:rsidR="00115070" w:rsidRPr="003B2883" w:rsidRDefault="00FF4AAA" w:rsidP="005F2BF6">
      <w:pPr>
        <w:pStyle w:val="EX"/>
      </w:pPr>
      <w:r w:rsidRPr="003B2883">
        <w:t>[18]</w:t>
      </w:r>
      <w:r w:rsidRPr="003B2883">
        <w:tab/>
      </w:r>
      <w:r w:rsidR="00514461" w:rsidRPr="003B2883">
        <w:t>3GPP</w:t>
      </w:r>
      <w:r w:rsidR="00514461">
        <w:t> </w:t>
      </w:r>
      <w:r w:rsidR="00514461" w:rsidRPr="003B2883">
        <w:t>TS</w:t>
      </w:r>
      <w:r w:rsidR="00514461">
        <w:t> </w:t>
      </w:r>
      <w:r w:rsidR="00514461" w:rsidRPr="003B2883">
        <w:t>29.531:</w:t>
      </w:r>
      <w:r w:rsidRPr="003B2883">
        <w:t xml:space="preserve"> "Network Slice Selection Services; Stage 3".</w:t>
      </w:r>
    </w:p>
    <w:p w14:paraId="4187FD5D" w14:textId="5C9DBF2A" w:rsidR="00961418" w:rsidRPr="003B2883" w:rsidRDefault="00961418" w:rsidP="00961418">
      <w:pPr>
        <w:pStyle w:val="EX"/>
        <w:rPr>
          <w:noProof/>
        </w:rPr>
      </w:pPr>
      <w:r w:rsidRPr="003B2883">
        <w:rPr>
          <w:noProof/>
        </w:rPr>
        <w:t>[19]</w:t>
      </w:r>
      <w:r w:rsidRPr="003B2883">
        <w:rPr>
          <w:noProof/>
        </w:rPr>
        <w:tab/>
      </w:r>
      <w:r w:rsidR="00514461" w:rsidRPr="003B2883">
        <w:rPr>
          <w:noProof/>
        </w:rPr>
        <w:t>IETF</w:t>
      </w:r>
      <w:r w:rsidR="00514461">
        <w:rPr>
          <w:noProof/>
        </w:rPr>
        <w:t> </w:t>
      </w:r>
      <w:r w:rsidR="00514461" w:rsidRPr="003B2883">
        <w:rPr>
          <w:noProof/>
        </w:rPr>
        <w:t>RFC</w:t>
      </w:r>
      <w:r w:rsidR="00514461">
        <w:rPr>
          <w:noProof/>
        </w:rPr>
        <w:t> </w:t>
      </w:r>
      <w:r w:rsidR="00514461" w:rsidRPr="003B2883">
        <w:rPr>
          <w:noProof/>
        </w:rPr>
        <w:t>7540:</w:t>
      </w:r>
      <w:r w:rsidRPr="003B2883">
        <w:rPr>
          <w:noProof/>
        </w:rPr>
        <w:t xml:space="preserve"> "Hypertext Transfer Protocol Version 2 (HTTP/2)".</w:t>
      </w:r>
    </w:p>
    <w:p w14:paraId="190FB181" w14:textId="66548CD9" w:rsidR="00CC6B13" w:rsidRPr="003B2883" w:rsidRDefault="00CC6B13" w:rsidP="00CC6B13">
      <w:pPr>
        <w:pStyle w:val="EX"/>
      </w:pPr>
      <w:r w:rsidRPr="003B2883">
        <w:t>[20]</w:t>
      </w:r>
      <w:r w:rsidRPr="003B2883">
        <w:tab/>
      </w:r>
      <w:r w:rsidR="00514461" w:rsidRPr="003B2883">
        <w:t>3GPP</w:t>
      </w:r>
      <w:r w:rsidR="00514461">
        <w:t> </w:t>
      </w:r>
      <w:r w:rsidR="00514461" w:rsidRPr="003B2883">
        <w:t>TS</w:t>
      </w:r>
      <w:r w:rsidR="00514461">
        <w:t> </w:t>
      </w:r>
      <w:r w:rsidR="00514461" w:rsidRPr="003B2883">
        <w:t>23.041:</w:t>
      </w:r>
      <w:r w:rsidRPr="003B2883">
        <w:t xml:space="preserve"> "Technical realization of Cell Broadcast Service (CBS)"</w:t>
      </w:r>
      <w:r w:rsidR="00514461">
        <w:t>.</w:t>
      </w:r>
    </w:p>
    <w:p w14:paraId="0A1957BE" w14:textId="489678A0" w:rsidR="00CC6B13" w:rsidRPr="003B2883" w:rsidRDefault="00CC6B13" w:rsidP="00CC6B13">
      <w:pPr>
        <w:pStyle w:val="EX"/>
      </w:pPr>
      <w:r w:rsidRPr="003B2883">
        <w:t>[21]</w:t>
      </w:r>
      <w:r w:rsidRPr="003B2883">
        <w:tab/>
      </w:r>
      <w:r w:rsidR="00514461" w:rsidRPr="003B2883">
        <w:t>3GPP</w:t>
      </w:r>
      <w:r w:rsidR="00514461">
        <w:t> </w:t>
      </w:r>
      <w:r w:rsidR="00514461" w:rsidRPr="003B2883">
        <w:t>TS</w:t>
      </w:r>
      <w:r w:rsidR="00514461">
        <w:t> </w:t>
      </w:r>
      <w:r w:rsidR="00514461" w:rsidRPr="003B2883">
        <w:t>29.168:</w:t>
      </w:r>
      <w:r w:rsidRPr="003B2883">
        <w:t xml:space="preserve"> "Cell Broadcast Centre interfaces with the Evolved Packet Core; Stage 3"</w:t>
      </w:r>
      <w:r w:rsidR="00514461">
        <w:t>.</w:t>
      </w:r>
    </w:p>
    <w:p w14:paraId="0947B824" w14:textId="14B22B6D" w:rsidR="003422BB" w:rsidRPr="003B2883" w:rsidRDefault="003422BB" w:rsidP="003422BB">
      <w:pPr>
        <w:pStyle w:val="EX"/>
      </w:pPr>
      <w:r w:rsidRPr="003B2883">
        <w:t>[22]</w:t>
      </w:r>
      <w:r w:rsidRPr="003B2883">
        <w:tab/>
      </w:r>
      <w:r w:rsidR="00514461" w:rsidRPr="003B2883">
        <w:t>3GPP</w:t>
      </w:r>
      <w:r w:rsidR="00514461">
        <w:t> </w:t>
      </w:r>
      <w:r w:rsidR="00514461" w:rsidRPr="003B2883">
        <w:t>TS</w:t>
      </w:r>
      <w:r w:rsidR="00514461">
        <w:t> </w:t>
      </w:r>
      <w:r w:rsidR="00514461" w:rsidRPr="003B2883">
        <w:t>24.008:</w:t>
      </w:r>
      <w:r w:rsidRPr="003B2883">
        <w:t xml:space="preserve"> "Mobile radio interface Layer 3 specification; Core network protocols; Stage 3"</w:t>
      </w:r>
      <w:r w:rsidR="00514461">
        <w:t>.</w:t>
      </w:r>
    </w:p>
    <w:p w14:paraId="1F7005B0" w14:textId="724F91B5" w:rsidR="003422BB" w:rsidRPr="003B2883" w:rsidRDefault="003422BB" w:rsidP="003422BB">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sidR="00514461">
        <w:rPr>
          <w:rStyle w:val="Hyperlink"/>
          <w:noProof/>
        </w:rPr>
        <w:t>.</w:t>
      </w:r>
    </w:p>
    <w:p w14:paraId="2796E4CA" w14:textId="2793145B" w:rsidR="003422BB" w:rsidRPr="003B2883" w:rsidRDefault="003422BB" w:rsidP="003422BB">
      <w:pPr>
        <w:pStyle w:val="EX"/>
      </w:pPr>
      <w:r w:rsidRPr="003B2883">
        <w:rPr>
          <w:noProof/>
          <w:snapToGrid w:val="0"/>
        </w:rPr>
        <w:t>[24]</w:t>
      </w:r>
      <w:r w:rsidRPr="003B2883">
        <w:rPr>
          <w:noProof/>
          <w:snapToGrid w:val="0"/>
        </w:rPr>
        <w:tab/>
      </w:r>
      <w:r w:rsidR="00514461" w:rsidRPr="003B2883">
        <w:t>3GPP</w:t>
      </w:r>
      <w:r w:rsidR="00514461">
        <w:t> </w:t>
      </w:r>
      <w:r w:rsidR="00514461" w:rsidRPr="003B2883">
        <w:t>TS</w:t>
      </w:r>
      <w:r w:rsidR="00514461">
        <w:t> </w:t>
      </w:r>
      <w:r w:rsidR="00514461" w:rsidRPr="003B2883">
        <w:t>36.413:</w:t>
      </w:r>
      <w:r w:rsidRPr="003B2883">
        <w:t xml:space="preserve"> "Evolved Universal Terrestrial Radio Access Network (E-UTRAN); S1 Application Protocol (S1AP)"</w:t>
      </w:r>
      <w:r w:rsidR="00514461">
        <w:t>.</w:t>
      </w:r>
    </w:p>
    <w:p w14:paraId="62D3E788" w14:textId="7FEBF81F" w:rsidR="002F634E" w:rsidRPr="003B2883" w:rsidRDefault="002F634E" w:rsidP="002F634E">
      <w:pPr>
        <w:pStyle w:val="EX"/>
      </w:pPr>
      <w:r w:rsidRPr="003B2883">
        <w:t>[25]</w:t>
      </w:r>
      <w:r w:rsidRPr="003B2883">
        <w:tab/>
      </w:r>
      <w:r w:rsidR="00514461" w:rsidRPr="003B2883">
        <w:t>3GPP</w:t>
      </w:r>
      <w:r w:rsidR="00514461">
        <w:t> </w:t>
      </w:r>
      <w:r w:rsidR="00514461" w:rsidRPr="003B2883">
        <w:t>TS</w:t>
      </w:r>
      <w:r w:rsidR="00514461">
        <w:t> </w:t>
      </w:r>
      <w:r w:rsidR="00514461" w:rsidRPr="003B2883">
        <w:t>29.572:</w:t>
      </w:r>
      <w:r w:rsidRPr="003B2883">
        <w:t xml:space="preserve"> "5G System, Location Management Services; Stage 3".</w:t>
      </w:r>
    </w:p>
    <w:p w14:paraId="7666378D" w14:textId="34DB82FF" w:rsidR="00126675" w:rsidRPr="003B2883" w:rsidRDefault="00126675" w:rsidP="002F634E">
      <w:pPr>
        <w:pStyle w:val="EX"/>
      </w:pPr>
      <w:r w:rsidRPr="003B2883">
        <w:lastRenderedPageBreak/>
        <w:t>[26]</w:t>
      </w:r>
      <w:r w:rsidRPr="003B2883">
        <w:tab/>
      </w:r>
      <w:r w:rsidR="00EF5FFB" w:rsidRPr="003B2883">
        <w:t>Void</w:t>
      </w:r>
      <w:r w:rsidR="00514461">
        <w:t>.</w:t>
      </w:r>
    </w:p>
    <w:p w14:paraId="4A6E12AF" w14:textId="7E8DF541" w:rsidR="007857D3" w:rsidRPr="003B2883" w:rsidRDefault="007857D3" w:rsidP="007857D3">
      <w:pPr>
        <w:pStyle w:val="EX"/>
        <w:rPr>
          <w:lang w:eastAsia="zh-CN"/>
        </w:rPr>
      </w:pPr>
      <w:r w:rsidRPr="003B2883">
        <w:t>[27]</w:t>
      </w:r>
      <w:r w:rsidRPr="003B2883">
        <w:tab/>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33.501:</w:t>
      </w:r>
      <w:r w:rsidRPr="003B2883">
        <w:rPr>
          <w:lang w:eastAsia="zh-CN"/>
        </w:rPr>
        <w:t xml:space="preserve"> "Security architecture and procedures for 5G system".</w:t>
      </w:r>
    </w:p>
    <w:p w14:paraId="7BCFA427" w14:textId="66061EC1" w:rsidR="007857D3" w:rsidRPr="003B2883" w:rsidRDefault="007857D3" w:rsidP="007857D3">
      <w:pPr>
        <w:pStyle w:val="EX"/>
        <w:rPr>
          <w:lang w:eastAsia="zh-CN"/>
        </w:rPr>
      </w:pPr>
      <w:r w:rsidRPr="003B2883">
        <w:rPr>
          <w:lang w:eastAsia="zh-CN"/>
        </w:rPr>
        <w:t>[28]</w:t>
      </w:r>
      <w:r w:rsidRPr="003B2883">
        <w:rPr>
          <w:lang w:eastAsia="zh-CN"/>
        </w:rPr>
        <w:tab/>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w:t>
      </w:r>
      <w:r w:rsidRPr="003B2883">
        <w:rPr>
          <w:lang w:val="en-US"/>
        </w:rPr>
        <w:t xml:space="preserve"> "The OAuth 2.0 Authorization Framework".</w:t>
      </w:r>
    </w:p>
    <w:p w14:paraId="67D9718A" w14:textId="4FE1BA79" w:rsidR="00961418" w:rsidRPr="003B2883" w:rsidRDefault="007857D3" w:rsidP="005F2BF6">
      <w:pPr>
        <w:pStyle w:val="EX"/>
        <w:rPr>
          <w:lang w:eastAsia="zh-CN"/>
        </w:rPr>
      </w:pPr>
      <w:r w:rsidRPr="003B2883">
        <w:rPr>
          <w:lang w:eastAsia="zh-CN"/>
        </w:rPr>
        <w:t>[29]</w:t>
      </w:r>
      <w:r w:rsidRPr="003B2883">
        <w:rPr>
          <w:lang w:eastAsia="zh-CN"/>
        </w:rPr>
        <w:tab/>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29.510:</w:t>
      </w:r>
      <w:r w:rsidRPr="003B2883">
        <w:rPr>
          <w:lang w:eastAsia="zh-CN"/>
        </w:rPr>
        <w:t xml:space="preserve"> "Network Function Repository Services; Stage 3".</w:t>
      </w:r>
    </w:p>
    <w:p w14:paraId="1BE5A143" w14:textId="33102846" w:rsidR="0003581B" w:rsidRPr="003B2883" w:rsidRDefault="0003581B" w:rsidP="0003581B">
      <w:pPr>
        <w:pStyle w:val="EX"/>
      </w:pPr>
      <w:r w:rsidRPr="003B2883">
        <w:t>[30]</w:t>
      </w:r>
      <w:r w:rsidRPr="003B2883">
        <w:tab/>
      </w:r>
      <w:r w:rsidR="00514461" w:rsidRPr="003B2883">
        <w:t>3GPP</w:t>
      </w:r>
      <w:r w:rsidR="00514461">
        <w:t> </w:t>
      </w:r>
      <w:r w:rsidR="00514461" w:rsidRPr="003B2883">
        <w:t>TS</w:t>
      </w:r>
      <w:r w:rsidR="00514461">
        <w:t> </w:t>
      </w:r>
      <w:r w:rsidR="00514461" w:rsidRPr="003B2883">
        <w:rPr>
          <w:rFonts w:hint="eastAsia"/>
        </w:rPr>
        <w:t>32</w:t>
      </w:r>
      <w:r w:rsidR="00514461" w:rsidRPr="003B2883">
        <w:t>.</w:t>
      </w:r>
      <w:r w:rsidR="00514461" w:rsidRPr="003B2883">
        <w:rPr>
          <w:rFonts w:hint="eastAsia"/>
        </w:rPr>
        <w:t>42</w:t>
      </w:r>
      <w:r w:rsidR="00514461" w:rsidRPr="003B2883">
        <w:t>2:</w:t>
      </w:r>
      <w:r w:rsidRPr="003B2883">
        <w:t xml:space="preserve"> "Telecommunication management; Subscriber and equipment trace</w:t>
      </w:r>
      <w:r w:rsidRPr="003B2883">
        <w:rPr>
          <w:rFonts w:hint="eastAsia"/>
        </w:rPr>
        <w:t xml:space="preserve">; </w:t>
      </w:r>
      <w:r w:rsidRPr="003B2883">
        <w:t>Trace control and configuration management".</w:t>
      </w:r>
    </w:p>
    <w:p w14:paraId="536850EB" w14:textId="752D6E3E" w:rsidR="00072006" w:rsidRPr="003B2883" w:rsidRDefault="00072006" w:rsidP="00072006">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003D5956" w:rsidRPr="003B2883">
        <w:rPr>
          <w:lang w:eastAsia="zh-CN"/>
        </w:rPr>
        <w:t>Void</w:t>
      </w:r>
      <w:r w:rsidR="00514461">
        <w:rPr>
          <w:lang w:eastAsia="zh-CN"/>
        </w:rPr>
        <w:t>.</w:t>
      </w:r>
    </w:p>
    <w:p w14:paraId="63F52F72" w14:textId="14B44E57" w:rsidR="00072006" w:rsidRPr="003B2883" w:rsidRDefault="00072006" w:rsidP="00072006">
      <w:pPr>
        <w:pStyle w:val="EX"/>
        <w:rPr>
          <w:lang w:eastAsia="zh-CN"/>
        </w:rPr>
      </w:pPr>
      <w:r w:rsidRPr="003B2883">
        <w:t>[32]</w:t>
      </w:r>
      <w:r w:rsidRPr="003B2883">
        <w:tab/>
      </w:r>
      <w:r w:rsidR="00514461" w:rsidRPr="003B2883">
        <w:t>3GPP</w:t>
      </w:r>
      <w:r w:rsidR="00514461">
        <w:t> </w:t>
      </w:r>
      <w:r w:rsidR="00514461" w:rsidRPr="003B2883">
        <w:t>TS</w:t>
      </w:r>
      <w:r w:rsidR="00514461">
        <w:t> </w:t>
      </w:r>
      <w:r w:rsidR="00514461" w:rsidRPr="003B2883">
        <w:t>29.507:</w:t>
      </w:r>
      <w:r w:rsidRPr="003B2883">
        <w:t xml:space="preserve"> "</w:t>
      </w:r>
      <w:r w:rsidRPr="003B2883">
        <w:rPr>
          <w:noProof/>
        </w:rPr>
        <w:t xml:space="preserve">5G System; </w:t>
      </w:r>
      <w:bookmarkStart w:id="6" w:name="_Hlk494379414"/>
      <w:r w:rsidRPr="003B2883">
        <w:rPr>
          <w:noProof/>
        </w:rPr>
        <w:t>Access and Mobility Policy Control</w:t>
      </w:r>
      <w:bookmarkEnd w:id="6"/>
      <w:r w:rsidRPr="003B2883">
        <w:rPr>
          <w:noProof/>
        </w:rPr>
        <w:t xml:space="preserve"> Service; Stage 3".</w:t>
      </w:r>
    </w:p>
    <w:p w14:paraId="502A0DB7" w14:textId="74B2B261" w:rsidR="00D41003" w:rsidRPr="003B2883" w:rsidRDefault="00D41003" w:rsidP="00D41003">
      <w:pPr>
        <w:pStyle w:val="EX"/>
      </w:pPr>
      <w:r w:rsidRPr="003B2883">
        <w:t>[33]</w:t>
      </w:r>
      <w:r w:rsidRPr="003B2883">
        <w:tab/>
      </w:r>
      <w:r w:rsidR="00514461" w:rsidRPr="003B2883">
        <w:t>3GPP</w:t>
      </w:r>
      <w:r w:rsidR="00514461">
        <w:t> </w:t>
      </w:r>
      <w:r w:rsidR="00514461" w:rsidRPr="003B2883">
        <w:t>TS</w:t>
      </w:r>
      <w:r w:rsidR="00514461">
        <w:t> </w:t>
      </w:r>
      <w:r w:rsidR="00514461" w:rsidRPr="003B2883">
        <w:t>23.527:</w:t>
      </w:r>
      <w:r w:rsidRPr="003B2883">
        <w:t xml:space="preserve"> "5G System; Restoration Procedures".</w:t>
      </w:r>
    </w:p>
    <w:p w14:paraId="0164A326" w14:textId="53EE88C1" w:rsidR="00EC3361" w:rsidRPr="003B2883" w:rsidRDefault="00EC3361" w:rsidP="00EC3361">
      <w:pPr>
        <w:pStyle w:val="EX"/>
        <w:rPr>
          <w:noProof/>
        </w:rPr>
      </w:pPr>
      <w:r w:rsidRPr="003B2883">
        <w:t>[</w:t>
      </w:r>
      <w:r w:rsidR="003D5956" w:rsidRPr="003B2883">
        <w:t>34</w:t>
      </w:r>
      <w:r w:rsidRPr="003B2883">
        <w:t>]</w:t>
      </w:r>
      <w:r w:rsidRPr="003B2883">
        <w:tab/>
      </w:r>
      <w:r w:rsidR="00514461" w:rsidRPr="003B2883">
        <w:t>3GPP</w:t>
      </w:r>
      <w:r w:rsidR="00514461">
        <w:t> </w:t>
      </w:r>
      <w:r w:rsidR="00514461" w:rsidRPr="003B2883">
        <w:t>TS</w:t>
      </w:r>
      <w:r w:rsidR="00514461">
        <w:t> </w:t>
      </w:r>
      <w:r w:rsidR="00514461" w:rsidRPr="003B2883">
        <w:t>29.525:</w:t>
      </w:r>
      <w:r w:rsidRPr="003B2883">
        <w:t xml:space="preserve"> "</w:t>
      </w:r>
      <w:r w:rsidRPr="003B2883">
        <w:rPr>
          <w:noProof/>
        </w:rPr>
        <w:t>5G System; UE Policy Control Service; Stage 3".</w:t>
      </w:r>
    </w:p>
    <w:p w14:paraId="05BE256C" w14:textId="05B4A0E7" w:rsidR="003D5956" w:rsidRPr="003B2883" w:rsidRDefault="003D5956" w:rsidP="00EC3361">
      <w:pPr>
        <w:pStyle w:val="EX"/>
      </w:pPr>
      <w:r w:rsidRPr="003B2883">
        <w:rPr>
          <w:lang w:eastAsia="zh-CN"/>
        </w:rPr>
        <w:t>[35]</w:t>
      </w:r>
      <w:r w:rsidRPr="003B2883">
        <w:rPr>
          <w:lang w:eastAsia="zh-CN"/>
        </w:rPr>
        <w:tab/>
      </w:r>
      <w:r w:rsidR="00514461" w:rsidRPr="003B2883">
        <w:t>3GPP</w:t>
      </w:r>
      <w:r w:rsidR="00514461">
        <w:t> </w:t>
      </w:r>
      <w:r w:rsidR="00514461" w:rsidRPr="003B2883">
        <w:t>TS</w:t>
      </w:r>
      <w:r w:rsidR="00514461">
        <w:t> </w:t>
      </w:r>
      <w:r w:rsidR="00514461" w:rsidRPr="003B2883">
        <w:t>29.503:</w:t>
      </w:r>
      <w:r w:rsidRPr="003B2883">
        <w:t xml:space="preserve"> "5G System; Unified Data Management Services; Stage 3".</w:t>
      </w:r>
    </w:p>
    <w:p w14:paraId="5753632D" w14:textId="309CB421" w:rsidR="005D0B7E" w:rsidRPr="003B2883" w:rsidRDefault="005D0B7E" w:rsidP="005D0B7E">
      <w:pPr>
        <w:pStyle w:val="EX"/>
      </w:pPr>
      <w:r w:rsidRPr="003B2883">
        <w:t>[36]</w:t>
      </w:r>
      <w:r w:rsidRPr="003B2883">
        <w:tab/>
      </w:r>
      <w:r w:rsidR="00514461" w:rsidRPr="003B2883">
        <w:t>IETF</w:t>
      </w:r>
      <w:r w:rsidR="00514461">
        <w:t> </w:t>
      </w:r>
      <w:r w:rsidR="00514461" w:rsidRPr="003B2883">
        <w:t>RFC</w:t>
      </w:r>
      <w:r w:rsidR="00514461">
        <w:t> </w:t>
      </w:r>
      <w:r w:rsidR="00514461" w:rsidRPr="003B2883">
        <w:t>7807:</w:t>
      </w:r>
      <w:r w:rsidRPr="003B2883">
        <w:t> "Problem Details for HTTP APIs".</w:t>
      </w:r>
    </w:p>
    <w:p w14:paraId="6FC14B66" w14:textId="2E2B3F3C" w:rsidR="00514461" w:rsidRDefault="00514461" w:rsidP="00514461">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5CA8C02D" w14:textId="7B4B6F3A" w:rsidR="005F6D9E" w:rsidRDefault="00514461" w:rsidP="005D0B7E">
      <w:pPr>
        <w:pStyle w:val="EX"/>
      </w:pPr>
      <w:r>
        <w:rPr>
          <w:lang w:val="fr-FR" w:eastAsia="zh-CN"/>
        </w:rPr>
        <w:t>[38]</w:t>
      </w:r>
      <w:r w:rsidR="005F6D9E" w:rsidRPr="003B2883">
        <w:rPr>
          <w:lang w:val="fr-FR" w:eastAsia="zh-CN"/>
        </w:rPr>
        <w:tab/>
      </w:r>
      <w:r w:rsidRPr="00B53CA2">
        <w:t>3GPP</w:t>
      </w:r>
      <w:r>
        <w:t> </w:t>
      </w:r>
      <w:r w:rsidRPr="00B53CA2">
        <w:t>TS</w:t>
      </w:r>
      <w:r>
        <w:t> </w:t>
      </w:r>
      <w:r w:rsidRPr="00B53CA2">
        <w:t>23.288:</w:t>
      </w:r>
      <w:r w:rsidR="005F6D9E" w:rsidRPr="00B53CA2">
        <w:t xml:space="preserve"> "Architecture enhancements for 5G System (5GS) to support network data analytics services".</w:t>
      </w:r>
    </w:p>
    <w:p w14:paraId="7FC4B8BF" w14:textId="189915A7" w:rsidR="00FA0BAE" w:rsidRPr="003B2883" w:rsidRDefault="00514461" w:rsidP="005D0B7E">
      <w:pPr>
        <w:pStyle w:val="EX"/>
        <w:rPr>
          <w:lang w:val="fr-FR" w:eastAsia="zh-CN"/>
        </w:rPr>
      </w:pPr>
      <w:r>
        <w:rPr>
          <w:lang w:val="fr-FR" w:eastAsia="zh-CN"/>
        </w:rPr>
        <w:t>[39]</w:t>
      </w:r>
      <w:r w:rsidR="00FA0BAE" w:rsidRPr="003B2883">
        <w:rPr>
          <w:lang w:val="fr-FR" w:eastAsia="zh-CN"/>
        </w:rPr>
        <w:tab/>
      </w:r>
      <w:r w:rsidRPr="003B2883">
        <w:t>3GPP</w:t>
      </w:r>
      <w:r>
        <w:t> </w:t>
      </w:r>
      <w:r w:rsidRPr="003B2883">
        <w:t>T</w:t>
      </w:r>
      <w:r>
        <w:t>S </w:t>
      </w:r>
      <w:r w:rsidRPr="003B2883">
        <w:t>2</w:t>
      </w:r>
      <w:r>
        <w:t>3</w:t>
      </w:r>
      <w:r w:rsidRPr="003B2883">
        <w:t>.</w:t>
      </w:r>
      <w:r>
        <w:t>216</w:t>
      </w:r>
      <w:r w:rsidRPr="003B2883">
        <w:t>:</w:t>
      </w:r>
      <w:r w:rsidR="00FA0BAE" w:rsidRPr="003B2883">
        <w:t xml:space="preserve"> "</w:t>
      </w:r>
      <w:r w:rsidR="00FA0BAE" w:rsidRPr="000C0119">
        <w:t>Single Radio Voice Call Continuity (SRVCC); Stage 2</w:t>
      </w:r>
      <w:r w:rsidR="00FA0BAE" w:rsidRPr="003B2883">
        <w:t>".</w:t>
      </w:r>
    </w:p>
    <w:p w14:paraId="260E982F" w14:textId="0FCC5098" w:rsidR="00080512" w:rsidRPr="003B2883" w:rsidRDefault="00CE10A2">
      <w:pPr>
        <w:pStyle w:val="Heading1"/>
      </w:pPr>
      <w:bookmarkStart w:id="7" w:name="_Toc20137197"/>
      <w:r w:rsidRPr="003B2883">
        <w:t>3</w:t>
      </w:r>
      <w:r w:rsidRPr="003B2883">
        <w:tab/>
        <w:t xml:space="preserve">Definitions </w:t>
      </w:r>
      <w:r w:rsidR="008028A4" w:rsidRPr="003B2883">
        <w:t>and abbreviations</w:t>
      </w:r>
      <w:bookmarkEnd w:id="7"/>
    </w:p>
    <w:p w14:paraId="18F0FE0C" w14:textId="4E951B08" w:rsidR="00080512" w:rsidRPr="003B2883" w:rsidRDefault="00080512">
      <w:pPr>
        <w:pStyle w:val="Heading2"/>
      </w:pPr>
      <w:bookmarkStart w:id="8" w:name="_Toc20137198"/>
      <w:r w:rsidRPr="003B2883">
        <w:t>3.1</w:t>
      </w:r>
      <w:r w:rsidRPr="003B2883">
        <w:tab/>
        <w:t>Definitions</w:t>
      </w:r>
      <w:bookmarkEnd w:id="8"/>
    </w:p>
    <w:p w14:paraId="704EC3F6" w14:textId="1C5447DE" w:rsidR="00080512" w:rsidRPr="003B2883" w:rsidRDefault="00080512">
      <w:r w:rsidRPr="003B2883">
        <w:t xml:space="preserve">For the purposes of the present document, the terms and definitions given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 xml:space="preserve">] and the following apply. A term defined in the present document takes precedence over the definition of the same term, if any,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w:t>
      </w:r>
    </w:p>
    <w:p w14:paraId="18C097A6" w14:textId="77777777" w:rsidR="00080512" w:rsidRPr="003B2883" w:rsidRDefault="00080512">
      <w:r w:rsidRPr="003B2883">
        <w:rPr>
          <w:b/>
        </w:rPr>
        <w:t>example:</w:t>
      </w:r>
      <w:r w:rsidRPr="003B2883">
        <w:t xml:space="preserve"> text used to clarify abstract rules by applying them literally.</w:t>
      </w:r>
    </w:p>
    <w:p w14:paraId="2F8688B5" w14:textId="0C8AF23E" w:rsidR="00080512" w:rsidRPr="003B2883" w:rsidRDefault="00CE10A2">
      <w:pPr>
        <w:pStyle w:val="Heading2"/>
      </w:pPr>
      <w:bookmarkStart w:id="9" w:name="_Toc20137199"/>
      <w:r w:rsidRPr="003B2883">
        <w:t>3.2</w:t>
      </w:r>
      <w:r w:rsidR="00080512" w:rsidRPr="003B2883">
        <w:tab/>
        <w:t>Abbreviations</w:t>
      </w:r>
      <w:bookmarkEnd w:id="9"/>
    </w:p>
    <w:p w14:paraId="57375395" w14:textId="75E40713" w:rsidR="00080512" w:rsidRPr="003B2883" w:rsidRDefault="00080512">
      <w:pPr>
        <w:keepNext/>
      </w:pPr>
      <w:r w:rsidRPr="003B2883">
        <w:t>For the purposes of the present document, the abb</w:t>
      </w:r>
      <w:r w:rsidR="004D3578" w:rsidRPr="003B2883">
        <w:t xml:space="preserve">reviations given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 and the following apply. An abbreviation defined in the present document takes precedence over the definition of the same abbre</w:t>
      </w:r>
      <w:r w:rsidR="004D3578" w:rsidRPr="003B2883">
        <w:t xml:space="preserve">viation, if any,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w:t>
      </w:r>
    </w:p>
    <w:p w14:paraId="008E4E14" w14:textId="77777777" w:rsidR="00045BB3" w:rsidRPr="003B2883" w:rsidRDefault="00045BB3" w:rsidP="00045BB3">
      <w:pPr>
        <w:pStyle w:val="EW"/>
      </w:pPr>
      <w:r w:rsidRPr="003B2883">
        <w:t>5GC</w:t>
      </w:r>
      <w:r w:rsidRPr="003B2883">
        <w:tab/>
        <w:t>5G Core Network</w:t>
      </w:r>
    </w:p>
    <w:p w14:paraId="6E560BA9" w14:textId="77777777" w:rsidR="00045BB3" w:rsidRPr="003B2883" w:rsidRDefault="00045BB3" w:rsidP="00045BB3">
      <w:pPr>
        <w:pStyle w:val="EW"/>
      </w:pPr>
      <w:r w:rsidRPr="003B2883">
        <w:t>5GS</w:t>
      </w:r>
      <w:r w:rsidRPr="003B2883">
        <w:tab/>
        <w:t>5G System</w:t>
      </w:r>
    </w:p>
    <w:p w14:paraId="760A4DA6" w14:textId="77777777" w:rsidR="00045BB3" w:rsidRPr="003B2883" w:rsidRDefault="00045BB3" w:rsidP="00045BB3">
      <w:pPr>
        <w:pStyle w:val="EW"/>
        <w:rPr>
          <w:lang w:eastAsia="zh-CN"/>
        </w:rPr>
      </w:pPr>
      <w:r w:rsidRPr="003B2883">
        <w:rPr>
          <w:lang w:eastAsia="zh-CN"/>
        </w:rPr>
        <w:t>5G-AN</w:t>
      </w:r>
      <w:r w:rsidRPr="003B2883">
        <w:rPr>
          <w:lang w:eastAsia="zh-CN"/>
        </w:rPr>
        <w:tab/>
        <w:t>5G Access Network</w:t>
      </w:r>
    </w:p>
    <w:p w14:paraId="0451DD68" w14:textId="77777777" w:rsidR="00045BB3" w:rsidRPr="003B2883" w:rsidRDefault="00045BB3" w:rsidP="00045BB3">
      <w:pPr>
        <w:pStyle w:val="EW"/>
        <w:rPr>
          <w:lang w:eastAsia="zh-CN"/>
        </w:rPr>
      </w:pPr>
      <w:r w:rsidRPr="003B2883">
        <w:rPr>
          <w:lang w:eastAsia="zh-CN"/>
        </w:rPr>
        <w:t>5G-GUTI</w:t>
      </w:r>
      <w:r w:rsidRPr="003B2883">
        <w:rPr>
          <w:lang w:eastAsia="zh-CN"/>
        </w:rPr>
        <w:tab/>
        <w:t>5G Globally Unique Temporary Identifier</w:t>
      </w:r>
    </w:p>
    <w:p w14:paraId="53A79B3F" w14:textId="77777777" w:rsidR="00045BB3" w:rsidRPr="003B2883" w:rsidRDefault="00045BB3" w:rsidP="00045BB3">
      <w:pPr>
        <w:pStyle w:val="EW"/>
      </w:pPr>
      <w:r w:rsidRPr="003B2883">
        <w:t>5QI</w:t>
      </w:r>
      <w:r w:rsidRPr="003B2883">
        <w:tab/>
        <w:t>5G QoS Identifier</w:t>
      </w:r>
    </w:p>
    <w:p w14:paraId="5FFBB021" w14:textId="77777777" w:rsidR="00045BB3" w:rsidRPr="003B2883" w:rsidRDefault="00045BB3" w:rsidP="00045BB3">
      <w:pPr>
        <w:pStyle w:val="EW"/>
        <w:keepNext/>
      </w:pPr>
      <w:r w:rsidRPr="003B2883">
        <w:t>AMF</w:t>
      </w:r>
      <w:r w:rsidRPr="003B2883">
        <w:tab/>
        <w:t>Access and Mobility Management Function</w:t>
      </w:r>
    </w:p>
    <w:p w14:paraId="55A0BF93" w14:textId="77777777" w:rsidR="00045BB3" w:rsidRPr="003B2883" w:rsidRDefault="00045BB3" w:rsidP="00045BB3">
      <w:pPr>
        <w:pStyle w:val="EW"/>
        <w:keepNext/>
      </w:pPr>
      <w:r w:rsidRPr="003B2883">
        <w:t>EBI</w:t>
      </w:r>
      <w:r w:rsidRPr="003B2883">
        <w:tab/>
        <w:t>EPS Bearer Identity</w:t>
      </w:r>
    </w:p>
    <w:p w14:paraId="12E23F39" w14:textId="77777777" w:rsidR="00045BB3" w:rsidRPr="003B2883" w:rsidRDefault="00045BB3" w:rsidP="00045BB3">
      <w:pPr>
        <w:pStyle w:val="EW"/>
        <w:keepNext/>
      </w:pPr>
      <w:r w:rsidRPr="003B2883">
        <w:t>GAD</w:t>
      </w:r>
      <w:r w:rsidRPr="003B2883">
        <w:tab/>
      </w:r>
      <w:r w:rsidRPr="003B2883">
        <w:rPr>
          <w:rStyle w:val="st"/>
        </w:rPr>
        <w:t>Universal Geographical Area Description</w:t>
      </w:r>
    </w:p>
    <w:p w14:paraId="0CA038DD" w14:textId="77777777" w:rsidR="00045BB3" w:rsidRPr="003B2883" w:rsidRDefault="00045BB3" w:rsidP="00045BB3">
      <w:pPr>
        <w:pStyle w:val="EW"/>
        <w:rPr>
          <w:lang w:eastAsia="zh-CN"/>
        </w:rPr>
      </w:pPr>
      <w:r w:rsidRPr="003B2883">
        <w:rPr>
          <w:lang w:eastAsia="zh-CN"/>
        </w:rPr>
        <w:t>GPSI</w:t>
      </w:r>
      <w:r w:rsidRPr="003B2883">
        <w:rPr>
          <w:lang w:eastAsia="zh-CN"/>
        </w:rPr>
        <w:tab/>
        <w:t>Generic Public Subscription Identifier</w:t>
      </w:r>
    </w:p>
    <w:p w14:paraId="79B230E0" w14:textId="77777777" w:rsidR="00045BB3" w:rsidRPr="003B2883" w:rsidRDefault="00045BB3" w:rsidP="00045BB3">
      <w:pPr>
        <w:pStyle w:val="EW"/>
        <w:rPr>
          <w:lang w:eastAsia="zh-CN"/>
        </w:rPr>
      </w:pPr>
      <w:r w:rsidRPr="003B2883">
        <w:rPr>
          <w:lang w:eastAsia="zh-CN"/>
        </w:rPr>
        <w:t>GUAMI</w:t>
      </w:r>
      <w:r w:rsidRPr="003B2883">
        <w:rPr>
          <w:lang w:eastAsia="zh-CN"/>
        </w:rPr>
        <w:tab/>
        <w:t>Globally Unique AMF Identifier</w:t>
      </w:r>
    </w:p>
    <w:p w14:paraId="440A033A" w14:textId="77777777" w:rsidR="00045BB3" w:rsidRPr="003B2883" w:rsidRDefault="00045BB3" w:rsidP="00045BB3">
      <w:pPr>
        <w:pStyle w:val="EW"/>
        <w:rPr>
          <w:lang w:eastAsia="zh-CN"/>
        </w:rPr>
      </w:pPr>
      <w:r w:rsidRPr="003B2883">
        <w:rPr>
          <w:lang w:eastAsia="zh-CN"/>
        </w:rPr>
        <w:t>JSON</w:t>
      </w:r>
      <w:r w:rsidRPr="003B2883">
        <w:rPr>
          <w:lang w:eastAsia="zh-CN"/>
        </w:rPr>
        <w:tab/>
        <w:t>JavaScript Object Notation</w:t>
      </w:r>
    </w:p>
    <w:p w14:paraId="4F2A99AB" w14:textId="77777777" w:rsidR="00045BB3" w:rsidRPr="003B2883" w:rsidRDefault="00045BB3" w:rsidP="00045BB3">
      <w:pPr>
        <w:pStyle w:val="EW"/>
      </w:pPr>
      <w:r w:rsidRPr="003B2883">
        <w:t>LADN</w:t>
      </w:r>
      <w:r w:rsidRPr="003B2883">
        <w:tab/>
        <w:t>Local Area Data Network</w:t>
      </w:r>
    </w:p>
    <w:p w14:paraId="3056078B" w14:textId="77777777" w:rsidR="00045BB3" w:rsidRPr="003B2883" w:rsidRDefault="00045BB3" w:rsidP="00045BB3">
      <w:pPr>
        <w:pStyle w:val="EW"/>
        <w:rPr>
          <w:rFonts w:eastAsia="SimSun"/>
        </w:rPr>
      </w:pPr>
      <w:r w:rsidRPr="003B2883">
        <w:rPr>
          <w:rFonts w:eastAsia="SimSun"/>
        </w:rPr>
        <w:t>LMF</w:t>
      </w:r>
      <w:r w:rsidRPr="003B2883">
        <w:rPr>
          <w:rFonts w:eastAsia="SimSun"/>
        </w:rPr>
        <w:tab/>
        <w:t>Location Management Function</w:t>
      </w:r>
    </w:p>
    <w:p w14:paraId="6F6C31D7" w14:textId="77777777" w:rsidR="00045BB3" w:rsidRPr="003B2883" w:rsidRDefault="00045BB3" w:rsidP="00045BB3">
      <w:pPr>
        <w:pStyle w:val="EW"/>
        <w:rPr>
          <w:rFonts w:eastAsia="SimSun"/>
        </w:rPr>
      </w:pPr>
      <w:r w:rsidRPr="003B2883">
        <w:rPr>
          <w:rFonts w:eastAsia="SimSun"/>
        </w:rPr>
        <w:t>MM</w:t>
      </w:r>
      <w:r w:rsidRPr="003B2883">
        <w:rPr>
          <w:rFonts w:eastAsia="SimSun"/>
        </w:rPr>
        <w:tab/>
        <w:t>Mobility Management</w:t>
      </w:r>
    </w:p>
    <w:p w14:paraId="24C0F6D9" w14:textId="77777777" w:rsidR="00045BB3" w:rsidRPr="003B2883" w:rsidRDefault="00045BB3" w:rsidP="00045BB3">
      <w:pPr>
        <w:pStyle w:val="EW"/>
      </w:pPr>
      <w:r w:rsidRPr="003B2883">
        <w:t>N3IWF</w:t>
      </w:r>
      <w:r w:rsidRPr="003B2883">
        <w:tab/>
        <w:t>Non-3GPP InterWorking Function</w:t>
      </w:r>
    </w:p>
    <w:p w14:paraId="19CAB27C" w14:textId="77777777" w:rsidR="00045BB3" w:rsidRPr="003B2883" w:rsidRDefault="00045BB3" w:rsidP="00045BB3">
      <w:pPr>
        <w:pStyle w:val="EW"/>
      </w:pPr>
      <w:r w:rsidRPr="003B2883">
        <w:t>NEF</w:t>
      </w:r>
      <w:r w:rsidRPr="003B2883">
        <w:tab/>
        <w:t>Network Exposure Function</w:t>
      </w:r>
    </w:p>
    <w:p w14:paraId="102DF5BF" w14:textId="77777777" w:rsidR="00045BB3" w:rsidRPr="003B2883" w:rsidRDefault="00045BB3" w:rsidP="00045BB3">
      <w:pPr>
        <w:pStyle w:val="EW"/>
      </w:pPr>
      <w:r w:rsidRPr="003B2883">
        <w:lastRenderedPageBreak/>
        <w:t>NR</w:t>
      </w:r>
      <w:r w:rsidRPr="003B2883">
        <w:tab/>
        <w:t>New Radio</w:t>
      </w:r>
    </w:p>
    <w:p w14:paraId="4E396ACA" w14:textId="77777777" w:rsidR="00045BB3" w:rsidRPr="003B2883" w:rsidRDefault="00045BB3" w:rsidP="00045BB3">
      <w:pPr>
        <w:pStyle w:val="EW"/>
      </w:pPr>
      <w:r w:rsidRPr="003B2883">
        <w:t>NRF</w:t>
      </w:r>
      <w:r w:rsidRPr="003B2883">
        <w:tab/>
        <w:t>Network Repository Function</w:t>
      </w:r>
    </w:p>
    <w:p w14:paraId="0BC2AF63" w14:textId="77777777" w:rsidR="00045BB3" w:rsidRPr="003B2883" w:rsidRDefault="00045BB3" w:rsidP="00045BB3">
      <w:pPr>
        <w:pStyle w:val="EW"/>
      </w:pPr>
      <w:r w:rsidRPr="003B2883">
        <w:t>NRPPa</w:t>
      </w:r>
      <w:r w:rsidRPr="003B2883">
        <w:tab/>
        <w:t>NR Positioning Protocol A</w:t>
      </w:r>
    </w:p>
    <w:p w14:paraId="46CF20F0" w14:textId="77777777" w:rsidR="00045BB3" w:rsidRPr="003B2883" w:rsidRDefault="00045BB3" w:rsidP="00045BB3">
      <w:pPr>
        <w:pStyle w:val="EW"/>
      </w:pPr>
      <w:r w:rsidRPr="003B2883">
        <w:t>NSI ID</w:t>
      </w:r>
      <w:r w:rsidRPr="003B2883">
        <w:tab/>
        <w:t>Network Slice Instance Identifier</w:t>
      </w:r>
    </w:p>
    <w:p w14:paraId="132F64F7" w14:textId="77777777" w:rsidR="00045BB3" w:rsidRPr="003B2883" w:rsidRDefault="00045BB3" w:rsidP="00045BB3">
      <w:pPr>
        <w:pStyle w:val="EW"/>
      </w:pPr>
      <w:r w:rsidRPr="003B2883">
        <w:t>NSSAI</w:t>
      </w:r>
      <w:r w:rsidRPr="003B2883">
        <w:tab/>
        <w:t>Network Slice Selection Assistance</w:t>
      </w:r>
      <w:r w:rsidRPr="003B2883">
        <w:rPr>
          <w:lang w:val="en-US"/>
        </w:rPr>
        <w:t xml:space="preserve"> Information</w:t>
      </w:r>
    </w:p>
    <w:p w14:paraId="245841AF" w14:textId="77777777" w:rsidR="005F6D9E" w:rsidRPr="00241CCE" w:rsidRDefault="005F6D9E" w:rsidP="005F6D9E">
      <w:pPr>
        <w:pStyle w:val="EW"/>
      </w:pPr>
      <w:r>
        <w:rPr>
          <w:lang w:val="en-US"/>
        </w:rPr>
        <w:t>NWDAF</w:t>
      </w:r>
      <w:r>
        <w:rPr>
          <w:lang w:val="en-US"/>
        </w:rPr>
        <w:tab/>
        <w:t>Network Data Analytics Function</w:t>
      </w:r>
    </w:p>
    <w:p w14:paraId="1C41200A" w14:textId="77777777" w:rsidR="00045BB3" w:rsidRPr="003B2883" w:rsidRDefault="00045BB3" w:rsidP="00045BB3">
      <w:pPr>
        <w:pStyle w:val="EW"/>
      </w:pPr>
      <w:r w:rsidRPr="003B2883">
        <w:t>PCF</w:t>
      </w:r>
      <w:r w:rsidRPr="003B2883">
        <w:tab/>
        <w:t>Policy Control Function</w:t>
      </w:r>
    </w:p>
    <w:p w14:paraId="0976DDFA" w14:textId="77777777" w:rsidR="00045BB3" w:rsidRPr="003B2883" w:rsidRDefault="00045BB3" w:rsidP="00045BB3">
      <w:pPr>
        <w:pStyle w:val="EW"/>
        <w:rPr>
          <w:rFonts w:eastAsia="SimSun"/>
          <w:lang w:eastAsia="zh-CN"/>
        </w:rPr>
      </w:pPr>
      <w:r w:rsidRPr="003B2883">
        <w:rPr>
          <w:rFonts w:eastAsia="SimSun"/>
          <w:lang w:eastAsia="zh-CN"/>
        </w:rPr>
        <w:t>PEI</w:t>
      </w:r>
      <w:r w:rsidRPr="003B2883">
        <w:rPr>
          <w:rFonts w:eastAsia="SimSun"/>
          <w:lang w:eastAsia="zh-CN"/>
        </w:rPr>
        <w:tab/>
        <w:t>Permanent Equipment Identifier</w:t>
      </w:r>
    </w:p>
    <w:p w14:paraId="302E7818" w14:textId="77777777" w:rsidR="00045BB3" w:rsidRPr="003B2883" w:rsidRDefault="00045BB3" w:rsidP="00045BB3">
      <w:pPr>
        <w:pStyle w:val="EW"/>
      </w:pPr>
      <w:r w:rsidRPr="003B2883">
        <w:t>RAT</w:t>
      </w:r>
      <w:r w:rsidRPr="003B2883">
        <w:tab/>
        <w:t>Radio Access Type</w:t>
      </w:r>
    </w:p>
    <w:p w14:paraId="01C1F402" w14:textId="77777777" w:rsidR="00045BB3" w:rsidRPr="003B2883" w:rsidRDefault="00045BB3" w:rsidP="00045BB3">
      <w:pPr>
        <w:pStyle w:val="EW"/>
      </w:pPr>
      <w:r w:rsidRPr="003B2883">
        <w:t>RFSP</w:t>
      </w:r>
      <w:r w:rsidRPr="003B2883">
        <w:tab/>
      </w:r>
      <w:r w:rsidRPr="003B2883">
        <w:rPr>
          <w:rStyle w:val="st"/>
        </w:rPr>
        <w:t>RAT/Frequency Selection Priority</w:t>
      </w:r>
      <w:r w:rsidRPr="003B2883">
        <w:tab/>
      </w:r>
    </w:p>
    <w:p w14:paraId="08BAA88D" w14:textId="77777777" w:rsidR="00045BB3" w:rsidRPr="003B2883" w:rsidRDefault="00045BB3" w:rsidP="00045BB3">
      <w:pPr>
        <w:pStyle w:val="EW"/>
      </w:pPr>
      <w:r w:rsidRPr="003B2883">
        <w:t>SARI</w:t>
      </w:r>
      <w:r w:rsidRPr="003B2883">
        <w:tab/>
        <w:t>Service Area Restriction Information</w:t>
      </w:r>
    </w:p>
    <w:p w14:paraId="7BE0E910" w14:textId="77777777" w:rsidR="00045BB3" w:rsidRPr="003B2883" w:rsidRDefault="00045BB3" w:rsidP="00045BB3">
      <w:pPr>
        <w:pStyle w:val="EW"/>
      </w:pPr>
      <w:r w:rsidRPr="003B2883">
        <w:t>SBI</w:t>
      </w:r>
      <w:r w:rsidRPr="003B2883">
        <w:tab/>
        <w:t>Service Based Interface</w:t>
      </w:r>
    </w:p>
    <w:p w14:paraId="7E59F25A" w14:textId="77777777" w:rsidR="00045BB3" w:rsidRPr="003B2883" w:rsidRDefault="00045BB3" w:rsidP="00045BB3">
      <w:pPr>
        <w:pStyle w:val="EW"/>
      </w:pPr>
      <w:r w:rsidRPr="003B2883">
        <w:t>SM</w:t>
      </w:r>
      <w:r w:rsidRPr="003B2883">
        <w:tab/>
        <w:t>Session Management</w:t>
      </w:r>
    </w:p>
    <w:p w14:paraId="5BB358CF" w14:textId="77777777" w:rsidR="00045BB3" w:rsidRPr="003B2883" w:rsidRDefault="00045BB3" w:rsidP="00045BB3">
      <w:pPr>
        <w:pStyle w:val="EW"/>
      </w:pPr>
      <w:r w:rsidRPr="003B2883">
        <w:t>SMF</w:t>
      </w:r>
      <w:r w:rsidRPr="003B2883">
        <w:tab/>
        <w:t>Session Management Function</w:t>
      </w:r>
    </w:p>
    <w:p w14:paraId="0A62EF9E" w14:textId="77777777" w:rsidR="00045BB3" w:rsidRPr="003B2883" w:rsidRDefault="00045BB3" w:rsidP="00045BB3">
      <w:pPr>
        <w:pStyle w:val="EW"/>
      </w:pPr>
      <w:r w:rsidRPr="003B2883">
        <w:t>SMSF</w:t>
      </w:r>
      <w:r w:rsidRPr="003B2883">
        <w:tab/>
        <w:t>Short Message Service Function</w:t>
      </w:r>
    </w:p>
    <w:p w14:paraId="108F41E4" w14:textId="77777777" w:rsidR="00045BB3" w:rsidRPr="003B2883" w:rsidRDefault="00045BB3" w:rsidP="00045BB3">
      <w:pPr>
        <w:pStyle w:val="EW"/>
        <w:rPr>
          <w:lang w:val="en-US"/>
        </w:rPr>
      </w:pPr>
      <w:r w:rsidRPr="003B2883">
        <w:t>S-NSSAI</w:t>
      </w:r>
      <w:r w:rsidRPr="003B2883">
        <w:tab/>
        <w:t>Single Network Slice Selection Assistance</w:t>
      </w:r>
      <w:r w:rsidRPr="003B2883">
        <w:rPr>
          <w:lang w:val="en-US"/>
        </w:rPr>
        <w:t xml:space="preserve"> Information</w:t>
      </w:r>
    </w:p>
    <w:p w14:paraId="62DF71DC" w14:textId="77777777" w:rsidR="00045BB3" w:rsidRPr="003B2883" w:rsidRDefault="00045BB3" w:rsidP="00045BB3">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3120014E" w14:textId="77777777" w:rsidR="00045BB3" w:rsidRPr="003B2883" w:rsidRDefault="00045BB3" w:rsidP="00045BB3">
      <w:pPr>
        <w:pStyle w:val="EW"/>
      </w:pPr>
      <w:r w:rsidRPr="003B2883">
        <w:t>SUPI</w:t>
      </w:r>
      <w:r w:rsidRPr="003B2883">
        <w:tab/>
        <w:t>Subscription Permanent Identifier</w:t>
      </w:r>
    </w:p>
    <w:p w14:paraId="33DED4E5" w14:textId="77777777" w:rsidR="00045BB3" w:rsidRPr="003B2883" w:rsidRDefault="00045BB3" w:rsidP="00045BB3">
      <w:pPr>
        <w:pStyle w:val="EW"/>
      </w:pPr>
      <w:r w:rsidRPr="003B2883">
        <w:t>TA</w:t>
      </w:r>
      <w:r w:rsidRPr="003B2883">
        <w:tab/>
        <w:t>Tracking Area</w:t>
      </w:r>
    </w:p>
    <w:p w14:paraId="069A1A94" w14:textId="77777777" w:rsidR="00045BB3" w:rsidRPr="003B2883" w:rsidRDefault="00045BB3" w:rsidP="00045BB3">
      <w:pPr>
        <w:pStyle w:val="EW"/>
      </w:pPr>
      <w:r w:rsidRPr="003B2883">
        <w:t>TAI</w:t>
      </w:r>
      <w:r w:rsidRPr="003B2883">
        <w:tab/>
        <w:t>Tracking Area Identity</w:t>
      </w:r>
    </w:p>
    <w:p w14:paraId="60FA5AE2" w14:textId="77777777" w:rsidR="00045BB3" w:rsidRPr="003B2883" w:rsidRDefault="00045BB3" w:rsidP="00045BB3">
      <w:pPr>
        <w:pStyle w:val="EW"/>
      </w:pPr>
      <w:r w:rsidRPr="003B2883">
        <w:t>UDM</w:t>
      </w:r>
      <w:r w:rsidRPr="003B2883">
        <w:tab/>
        <w:t>Unified Data Management</w:t>
      </w:r>
    </w:p>
    <w:p w14:paraId="7F7D7600" w14:textId="77777777" w:rsidR="00080512" w:rsidRPr="003B2883" w:rsidRDefault="00045BB3">
      <w:pPr>
        <w:pStyle w:val="EW"/>
      </w:pPr>
      <w:r w:rsidRPr="003B2883">
        <w:t>UDSF</w:t>
      </w:r>
      <w:r w:rsidRPr="003B2883">
        <w:tab/>
        <w:t>Unstructured Data Storage Function</w:t>
      </w:r>
    </w:p>
    <w:p w14:paraId="0B24DF68" w14:textId="6B08750E" w:rsidR="00080512" w:rsidRPr="003B2883" w:rsidRDefault="00080512">
      <w:pPr>
        <w:pStyle w:val="Heading1"/>
      </w:pPr>
      <w:bookmarkStart w:id="10" w:name="_Toc20137200"/>
      <w:r w:rsidRPr="003B2883">
        <w:t>4</w:t>
      </w:r>
      <w:r w:rsidRPr="003B2883">
        <w:tab/>
      </w:r>
      <w:r w:rsidR="00496495" w:rsidRPr="003B2883">
        <w:t>Overview</w:t>
      </w:r>
      <w:bookmarkEnd w:id="10"/>
    </w:p>
    <w:p w14:paraId="209B4092" w14:textId="7ECCA9B7" w:rsidR="0014091D" w:rsidRPr="003B2883" w:rsidRDefault="0014091D" w:rsidP="0014091D">
      <w:pPr>
        <w:pStyle w:val="Heading2"/>
      </w:pPr>
      <w:bookmarkStart w:id="11" w:name="_Toc20137201"/>
      <w:r w:rsidRPr="003B2883">
        <w:t>4.1</w:t>
      </w:r>
      <w:r w:rsidRPr="003B2883">
        <w:tab/>
        <w:t>Introduction</w:t>
      </w:r>
      <w:bookmarkEnd w:id="11"/>
    </w:p>
    <w:p w14:paraId="7F08E5D2" w14:textId="00EF60AF" w:rsidR="0014091D" w:rsidRPr="003B2883" w:rsidRDefault="0014091D" w:rsidP="0014091D">
      <w:r w:rsidRPr="003B2883">
        <w:t>Within the 5GC, the AMF offers services to the SMF, other AMF, PCF, SMSF</w:t>
      </w:r>
      <w:r w:rsidR="001505CC" w:rsidRPr="003B2883">
        <w:t>, LMF, GMLC</w:t>
      </w:r>
      <w:r w:rsidR="009C2D3F" w:rsidRPr="003B2883">
        <w:t>, CBCF, PWS-IWF</w:t>
      </w:r>
      <w:r w:rsidRPr="003B2883">
        <w:t xml:space="preserve"> </w:t>
      </w:r>
      <w:r w:rsidR="005F6D9E">
        <w:t>, NWDAF</w:t>
      </w:r>
      <w:r w:rsidR="005F6D9E" w:rsidRPr="003B2883">
        <w:t xml:space="preserve"> </w:t>
      </w:r>
      <w:r w:rsidRPr="003B2883">
        <w:t>and NEF via the Namf service based interface (see</w:t>
      </w:r>
      <w:r w:rsidR="0090693A">
        <w:t xml:space="preserve"> 3GPP TS</w:t>
      </w:r>
      <w:r w:rsidR="00514461">
        <w:t> </w:t>
      </w:r>
      <w:r w:rsidR="00514461" w:rsidRPr="003B2883">
        <w:t>23.501</w:t>
      </w:r>
      <w:r w:rsidR="00514461">
        <w:t> </w:t>
      </w:r>
      <w:r w:rsidR="00514461" w:rsidRPr="003B2883">
        <w:t>[</w:t>
      </w:r>
      <w:r w:rsidRPr="003B2883">
        <w:t>2]</w:t>
      </w:r>
      <w:r w:rsidR="0007580D">
        <w:t>,</w:t>
      </w:r>
      <w:r w:rsidR="0090693A">
        <w:t xml:space="preserve"> 3GPP TS</w:t>
      </w:r>
      <w:r w:rsidR="00514461">
        <w:t> </w:t>
      </w:r>
      <w:r w:rsidR="00514461" w:rsidRPr="003B2883">
        <w:t>23.502</w:t>
      </w:r>
      <w:r w:rsidR="00514461">
        <w:t> </w:t>
      </w:r>
      <w:r w:rsidR="00514461" w:rsidRPr="003B2883">
        <w:t>[</w:t>
      </w:r>
      <w:r w:rsidRPr="003B2883">
        <w:t>3]</w:t>
      </w:r>
      <w:r w:rsidR="0007580D">
        <w:t xml:space="preserve"> and</w:t>
      </w:r>
      <w:r w:rsidR="0090693A">
        <w:t xml:space="preserve"> 3GPP TS</w:t>
      </w:r>
      <w:r w:rsidR="00514461">
        <w:t> 23.288 [38]</w:t>
      </w:r>
      <w:r w:rsidRPr="003B2883">
        <w:t>).</w:t>
      </w:r>
    </w:p>
    <w:p w14:paraId="13659FC1" w14:textId="77777777" w:rsidR="0014091D" w:rsidRPr="003B2883" w:rsidRDefault="0014091D" w:rsidP="0014091D">
      <w:r w:rsidRPr="003B2883">
        <w:t>Figure 4.1-1 provides the reference model (in service based interface representation and in reference point representation), with focus on the AMF and the scope of the present specification.</w:t>
      </w:r>
    </w:p>
    <w:p w14:paraId="3CAE6955" w14:textId="77777777" w:rsidR="0014091D" w:rsidRPr="003B2883" w:rsidRDefault="0014091D" w:rsidP="0014091D">
      <w:pPr>
        <w:pStyle w:val="TH"/>
      </w:pPr>
    </w:p>
    <w:p w14:paraId="0A0BC0E4" w14:textId="19635B11" w:rsidR="001505CC" w:rsidRPr="003B2883" w:rsidRDefault="0007580D" w:rsidP="0014091D">
      <w:pPr>
        <w:pStyle w:val="TH"/>
        <w:rPr>
          <w:lang w:eastAsia="zh-CN"/>
        </w:rPr>
      </w:pPr>
      <w:r w:rsidRPr="003B2883">
        <w:object w:dxaOrig="5791" w:dyaOrig="4373" w14:anchorId="1A971E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5pt;height:219.75pt" o:ole="">
            <v:imagedata r:id="rId12" o:title=""/>
          </v:shape>
          <o:OLEObject Type="Embed" ProgID="Visio.Drawing.15" ShapeID="_x0000_i1025" DrawAspect="Content" ObjectID="_1633330884" r:id="rId13"/>
        </w:object>
      </w:r>
    </w:p>
    <w:p w14:paraId="4A8E2197" w14:textId="793B3E13" w:rsidR="0014091D" w:rsidRPr="003B2883" w:rsidRDefault="0014091D" w:rsidP="0014091D">
      <w:pPr>
        <w:pStyle w:val="TF"/>
        <w:rPr>
          <w:lang w:eastAsia="zh-CN"/>
        </w:rPr>
      </w:pPr>
      <w:r w:rsidRPr="003B2883">
        <w:t xml:space="preserve">Figure 4.1-1: Reference </w:t>
      </w:r>
      <w:r w:rsidRPr="003B2883">
        <w:rPr>
          <w:lang w:eastAsia="zh-CN"/>
        </w:rPr>
        <w:t>model – AMF</w:t>
      </w:r>
    </w:p>
    <w:p w14:paraId="49AB6842" w14:textId="53E2EC87" w:rsidR="00080512" w:rsidRPr="003B2883" w:rsidRDefault="0014091D" w:rsidP="0014091D">
      <w:r w:rsidRPr="003B2883">
        <w:t xml:space="preserve">The functionalities supported by the AMF are listed in </w:t>
      </w:r>
      <w:r w:rsidR="003B2883">
        <w:t>clause</w:t>
      </w:r>
      <w:r w:rsidRPr="003B2883">
        <w:t xml:space="preserve"> 6.2.1 of</w:t>
      </w:r>
      <w:r w:rsidR="0090693A">
        <w:t xml:space="preserve"> 3GPP TS</w:t>
      </w:r>
      <w:r w:rsidR="00514461">
        <w:t> </w:t>
      </w:r>
      <w:r w:rsidR="00514461" w:rsidRPr="003B2883">
        <w:t>23.501</w:t>
      </w:r>
      <w:r w:rsidR="00514461">
        <w:t> </w:t>
      </w:r>
      <w:r w:rsidR="00514461" w:rsidRPr="003B2883">
        <w:t>[</w:t>
      </w:r>
      <w:r w:rsidRPr="003B2883">
        <w:t>2].</w:t>
      </w:r>
    </w:p>
    <w:p w14:paraId="4FCB93FA" w14:textId="3CEA04B3" w:rsidR="00943FC1" w:rsidRPr="003B2883" w:rsidRDefault="00943FC1" w:rsidP="00943FC1">
      <w:pPr>
        <w:pStyle w:val="Heading1"/>
      </w:pPr>
      <w:bookmarkStart w:id="12" w:name="_Toc20137202"/>
      <w:r w:rsidRPr="003B2883">
        <w:lastRenderedPageBreak/>
        <w:t>5</w:t>
      </w:r>
      <w:r w:rsidRPr="003B2883">
        <w:tab/>
      </w:r>
      <w:r w:rsidR="004E0785" w:rsidRPr="003B2883">
        <w:t>S</w:t>
      </w:r>
      <w:r w:rsidRPr="003B2883">
        <w:t>ervices</w:t>
      </w:r>
      <w:r w:rsidR="004E0785" w:rsidRPr="003B2883">
        <w:t xml:space="preserve"> </w:t>
      </w:r>
      <w:r w:rsidR="004D67AB" w:rsidRPr="003B2883">
        <w:t xml:space="preserve">offered by the </w:t>
      </w:r>
      <w:r w:rsidR="00AD6A5B" w:rsidRPr="003B2883">
        <w:t>AMF</w:t>
      </w:r>
      <w:bookmarkEnd w:id="12"/>
    </w:p>
    <w:p w14:paraId="4FF8BC28" w14:textId="6291938C" w:rsidR="00943FC1" w:rsidRPr="003B2883" w:rsidRDefault="00943FC1" w:rsidP="00943FC1">
      <w:pPr>
        <w:pStyle w:val="Heading2"/>
      </w:pPr>
      <w:bookmarkStart w:id="13" w:name="_Toc20137203"/>
      <w:r w:rsidRPr="003B2883">
        <w:t>5.1</w:t>
      </w:r>
      <w:r w:rsidRPr="003B2883">
        <w:tab/>
        <w:t>Introduction</w:t>
      </w:r>
      <w:bookmarkEnd w:id="13"/>
    </w:p>
    <w:p w14:paraId="1457184F" w14:textId="77777777" w:rsidR="00322F82" w:rsidRPr="003B2883" w:rsidRDefault="00322F82" w:rsidP="00322F82">
      <w:r w:rsidRPr="003B2883">
        <w:t>The table 5.1-1 shows the AMF Services and AMF Service Operations:</w:t>
      </w:r>
    </w:p>
    <w:p w14:paraId="6C4C5701" w14:textId="77777777" w:rsidR="00322F82" w:rsidRPr="003B2883" w:rsidRDefault="00322F82" w:rsidP="00322F82">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3B2883" w14:paraId="1AF3B995" w14:textId="77777777" w:rsidTr="0007580D">
        <w:tc>
          <w:tcPr>
            <w:tcW w:w="1996" w:type="dxa"/>
            <w:tcBorders>
              <w:bottom w:val="single" w:sz="4" w:space="0" w:color="auto"/>
            </w:tcBorders>
          </w:tcPr>
          <w:p w14:paraId="47B2A611" w14:textId="77777777" w:rsidR="00322F82" w:rsidRPr="003B2883" w:rsidRDefault="00322F82" w:rsidP="00794B53">
            <w:pPr>
              <w:pStyle w:val="TAH"/>
            </w:pPr>
            <w:r w:rsidRPr="003B2883">
              <w:t>Service Name</w:t>
            </w:r>
          </w:p>
        </w:tc>
        <w:tc>
          <w:tcPr>
            <w:tcW w:w="3332" w:type="dxa"/>
          </w:tcPr>
          <w:p w14:paraId="2B99B8D0" w14:textId="77777777" w:rsidR="00322F82" w:rsidRPr="003B2883" w:rsidRDefault="00322F82" w:rsidP="00794B53">
            <w:pPr>
              <w:pStyle w:val="TAH"/>
            </w:pPr>
            <w:r w:rsidRPr="003B2883">
              <w:t>Service Operations</w:t>
            </w:r>
          </w:p>
        </w:tc>
        <w:tc>
          <w:tcPr>
            <w:tcW w:w="2790" w:type="dxa"/>
          </w:tcPr>
          <w:p w14:paraId="4353C6D9" w14:textId="77777777" w:rsidR="00322F82" w:rsidRPr="003B2883" w:rsidRDefault="00322F82" w:rsidP="00794B53">
            <w:pPr>
              <w:pStyle w:val="TAH"/>
            </w:pPr>
            <w:r w:rsidRPr="003B2883">
              <w:t>Operation</w:t>
            </w:r>
          </w:p>
          <w:p w14:paraId="00005105" w14:textId="77777777" w:rsidR="00322F82" w:rsidRPr="003B2883" w:rsidRDefault="00322F82" w:rsidP="00794B53">
            <w:pPr>
              <w:pStyle w:val="TAH"/>
            </w:pPr>
            <w:r w:rsidRPr="003B2883">
              <w:t>Semantics</w:t>
            </w:r>
          </w:p>
        </w:tc>
        <w:tc>
          <w:tcPr>
            <w:tcW w:w="2160" w:type="dxa"/>
          </w:tcPr>
          <w:p w14:paraId="2730ECA8" w14:textId="77777777" w:rsidR="00322F82" w:rsidRPr="003B2883" w:rsidRDefault="00322F82" w:rsidP="00794B53">
            <w:pPr>
              <w:pStyle w:val="TAH"/>
            </w:pPr>
            <w:r w:rsidRPr="003B2883">
              <w:t>Example Consumer(s)</w:t>
            </w:r>
          </w:p>
        </w:tc>
      </w:tr>
      <w:tr w:rsidR="00322F82" w:rsidRPr="003B2883" w14:paraId="18C784F4" w14:textId="77777777" w:rsidTr="0007580D">
        <w:tc>
          <w:tcPr>
            <w:tcW w:w="1996" w:type="dxa"/>
            <w:tcBorders>
              <w:bottom w:val="nil"/>
            </w:tcBorders>
          </w:tcPr>
          <w:p w14:paraId="13235483" w14:textId="77777777" w:rsidR="00322F82" w:rsidRPr="003B2883" w:rsidRDefault="00322F82" w:rsidP="00794B53">
            <w:pPr>
              <w:pStyle w:val="TAL"/>
              <w:rPr>
                <w:rFonts w:eastAsia="SimSun"/>
              </w:rPr>
            </w:pPr>
            <w:r w:rsidRPr="003B2883">
              <w:t>Namf_Communication</w:t>
            </w:r>
          </w:p>
        </w:tc>
        <w:tc>
          <w:tcPr>
            <w:tcW w:w="3332" w:type="dxa"/>
          </w:tcPr>
          <w:p w14:paraId="4D6DCEBA" w14:textId="77777777" w:rsidR="00322F82" w:rsidRPr="003B2883" w:rsidRDefault="00322F82" w:rsidP="00794B53">
            <w:pPr>
              <w:pStyle w:val="TAL"/>
            </w:pPr>
            <w:r w:rsidRPr="003B2883">
              <w:t>UEContextTransfer</w:t>
            </w:r>
          </w:p>
        </w:tc>
        <w:tc>
          <w:tcPr>
            <w:tcW w:w="2790" w:type="dxa"/>
          </w:tcPr>
          <w:p w14:paraId="08A084B3" w14:textId="77777777" w:rsidR="00322F82" w:rsidRPr="003B2883" w:rsidRDefault="00322F82" w:rsidP="00794B53">
            <w:pPr>
              <w:pStyle w:val="TAL"/>
            </w:pPr>
            <w:r w:rsidRPr="003B2883">
              <w:t>Request/Response</w:t>
            </w:r>
          </w:p>
        </w:tc>
        <w:tc>
          <w:tcPr>
            <w:tcW w:w="2160" w:type="dxa"/>
          </w:tcPr>
          <w:p w14:paraId="110F7350" w14:textId="77777777" w:rsidR="00322F82" w:rsidRPr="003B2883" w:rsidRDefault="00322F82" w:rsidP="00794B53">
            <w:pPr>
              <w:pStyle w:val="TAL"/>
            </w:pPr>
            <w:r w:rsidRPr="003B2883">
              <w:t>Peer AMF</w:t>
            </w:r>
          </w:p>
        </w:tc>
      </w:tr>
      <w:tr w:rsidR="007536D0" w:rsidRPr="003B2883" w14:paraId="331BC02B" w14:textId="77777777" w:rsidTr="0007580D">
        <w:tc>
          <w:tcPr>
            <w:tcW w:w="1996" w:type="dxa"/>
            <w:tcBorders>
              <w:top w:val="nil"/>
              <w:bottom w:val="nil"/>
            </w:tcBorders>
          </w:tcPr>
          <w:p w14:paraId="394443A8" w14:textId="77777777" w:rsidR="007536D0" w:rsidRPr="003B2883" w:rsidRDefault="007536D0" w:rsidP="007536D0">
            <w:pPr>
              <w:pStyle w:val="TAL"/>
              <w:rPr>
                <w:rFonts w:eastAsia="SimSun"/>
              </w:rPr>
            </w:pPr>
          </w:p>
        </w:tc>
        <w:tc>
          <w:tcPr>
            <w:tcW w:w="3332" w:type="dxa"/>
          </w:tcPr>
          <w:p w14:paraId="0AE454A8" w14:textId="77777777" w:rsidR="007536D0" w:rsidRPr="003B2883" w:rsidRDefault="007536D0" w:rsidP="007536D0">
            <w:pPr>
              <w:pStyle w:val="TAL"/>
            </w:pPr>
            <w:r w:rsidRPr="003B2883">
              <w:t>RegistrationStatusUpdate</w:t>
            </w:r>
          </w:p>
        </w:tc>
        <w:tc>
          <w:tcPr>
            <w:tcW w:w="2790" w:type="dxa"/>
          </w:tcPr>
          <w:p w14:paraId="74907596" w14:textId="77777777" w:rsidR="007536D0" w:rsidRPr="003B2883" w:rsidRDefault="007536D0" w:rsidP="007536D0">
            <w:pPr>
              <w:pStyle w:val="TAL"/>
            </w:pPr>
            <w:r w:rsidRPr="003B2883">
              <w:t>Request/Response</w:t>
            </w:r>
          </w:p>
        </w:tc>
        <w:tc>
          <w:tcPr>
            <w:tcW w:w="2160" w:type="dxa"/>
          </w:tcPr>
          <w:p w14:paraId="64FC0369" w14:textId="77777777" w:rsidR="007536D0" w:rsidRPr="003B2883" w:rsidRDefault="007536D0" w:rsidP="007536D0">
            <w:pPr>
              <w:pStyle w:val="TAL"/>
            </w:pPr>
            <w:r w:rsidRPr="003B2883">
              <w:t>Peer AMF</w:t>
            </w:r>
          </w:p>
        </w:tc>
      </w:tr>
      <w:tr w:rsidR="009C7B69" w:rsidRPr="003B2883" w14:paraId="768F1259" w14:textId="77777777" w:rsidTr="0007580D">
        <w:tc>
          <w:tcPr>
            <w:tcW w:w="1996" w:type="dxa"/>
            <w:tcBorders>
              <w:top w:val="nil"/>
              <w:bottom w:val="nil"/>
            </w:tcBorders>
          </w:tcPr>
          <w:p w14:paraId="4AA7F01C" w14:textId="77777777" w:rsidR="009C7B69" w:rsidRPr="003B2883" w:rsidRDefault="009C7B69" w:rsidP="009C7B69">
            <w:pPr>
              <w:pStyle w:val="TAL"/>
              <w:rPr>
                <w:rFonts w:eastAsia="SimSun"/>
              </w:rPr>
            </w:pPr>
          </w:p>
        </w:tc>
        <w:tc>
          <w:tcPr>
            <w:tcW w:w="3332" w:type="dxa"/>
          </w:tcPr>
          <w:p w14:paraId="27B34EBF" w14:textId="77777777" w:rsidR="009C7B69" w:rsidRPr="003B2883" w:rsidRDefault="009C7B69" w:rsidP="009C7B69">
            <w:pPr>
              <w:pStyle w:val="TAL"/>
            </w:pPr>
            <w:r w:rsidRPr="003B2883">
              <w:t>CreateUEContext</w:t>
            </w:r>
          </w:p>
        </w:tc>
        <w:tc>
          <w:tcPr>
            <w:tcW w:w="2790" w:type="dxa"/>
          </w:tcPr>
          <w:p w14:paraId="24E0B06F" w14:textId="77777777" w:rsidR="009C7B69" w:rsidRPr="003B2883" w:rsidRDefault="009C7B69" w:rsidP="009C7B69">
            <w:pPr>
              <w:pStyle w:val="TAL"/>
            </w:pPr>
            <w:r w:rsidRPr="003B2883">
              <w:t>Request/Response</w:t>
            </w:r>
          </w:p>
        </w:tc>
        <w:tc>
          <w:tcPr>
            <w:tcW w:w="2160" w:type="dxa"/>
          </w:tcPr>
          <w:p w14:paraId="5ADD4AE5" w14:textId="77777777" w:rsidR="009C7B69" w:rsidRPr="003B2883" w:rsidRDefault="009C7B69" w:rsidP="009C7B69">
            <w:pPr>
              <w:pStyle w:val="TAL"/>
            </w:pPr>
            <w:r w:rsidRPr="003B2883">
              <w:rPr>
                <w:lang w:eastAsia="zh-CN"/>
              </w:rPr>
              <w:t>Peer AMF</w:t>
            </w:r>
          </w:p>
        </w:tc>
      </w:tr>
      <w:tr w:rsidR="009C7B69" w:rsidRPr="003B2883" w14:paraId="2875C40C" w14:textId="77777777" w:rsidTr="0007580D">
        <w:tc>
          <w:tcPr>
            <w:tcW w:w="1996" w:type="dxa"/>
            <w:tcBorders>
              <w:top w:val="nil"/>
              <w:bottom w:val="nil"/>
            </w:tcBorders>
          </w:tcPr>
          <w:p w14:paraId="69BFD465" w14:textId="77777777" w:rsidR="009C7B69" w:rsidRPr="003B2883" w:rsidRDefault="009C7B69" w:rsidP="009C7B69">
            <w:pPr>
              <w:pStyle w:val="TAL"/>
              <w:rPr>
                <w:rFonts w:eastAsia="SimSun"/>
              </w:rPr>
            </w:pPr>
          </w:p>
        </w:tc>
        <w:tc>
          <w:tcPr>
            <w:tcW w:w="3332" w:type="dxa"/>
          </w:tcPr>
          <w:p w14:paraId="7F440E77" w14:textId="77777777" w:rsidR="009C7B69" w:rsidRPr="003B2883" w:rsidRDefault="009C7B69" w:rsidP="009C7B69">
            <w:pPr>
              <w:pStyle w:val="TAL"/>
            </w:pPr>
            <w:r w:rsidRPr="003B2883">
              <w:t>ReleaseUEContext</w:t>
            </w:r>
          </w:p>
        </w:tc>
        <w:tc>
          <w:tcPr>
            <w:tcW w:w="2790" w:type="dxa"/>
          </w:tcPr>
          <w:p w14:paraId="70EBDB05" w14:textId="77777777" w:rsidR="009C7B69" w:rsidRPr="003B2883" w:rsidRDefault="009C7B69" w:rsidP="009C7B69">
            <w:pPr>
              <w:pStyle w:val="TAL"/>
            </w:pPr>
            <w:r w:rsidRPr="003B2883">
              <w:t>Request/Response</w:t>
            </w:r>
          </w:p>
        </w:tc>
        <w:tc>
          <w:tcPr>
            <w:tcW w:w="2160" w:type="dxa"/>
          </w:tcPr>
          <w:p w14:paraId="233E4F52" w14:textId="77777777" w:rsidR="009C7B69" w:rsidRPr="003B2883" w:rsidRDefault="009C7B69" w:rsidP="009C7B69">
            <w:pPr>
              <w:pStyle w:val="TAL"/>
            </w:pPr>
            <w:r w:rsidRPr="003B2883">
              <w:rPr>
                <w:lang w:eastAsia="zh-CN"/>
              </w:rPr>
              <w:t>Peer AMF</w:t>
            </w:r>
          </w:p>
        </w:tc>
      </w:tr>
      <w:tr w:rsidR="009C7B69" w:rsidRPr="003B2883" w14:paraId="6F458788" w14:textId="77777777" w:rsidTr="0007580D">
        <w:tc>
          <w:tcPr>
            <w:tcW w:w="1996" w:type="dxa"/>
            <w:tcBorders>
              <w:top w:val="nil"/>
              <w:bottom w:val="nil"/>
            </w:tcBorders>
          </w:tcPr>
          <w:p w14:paraId="48EED03C" w14:textId="77777777" w:rsidR="009C7B69" w:rsidRPr="003B2883" w:rsidRDefault="009C7B69" w:rsidP="009C7B69">
            <w:pPr>
              <w:pStyle w:val="TAL"/>
              <w:rPr>
                <w:rFonts w:eastAsia="SimSun"/>
              </w:rPr>
            </w:pPr>
          </w:p>
        </w:tc>
        <w:tc>
          <w:tcPr>
            <w:tcW w:w="3332" w:type="dxa"/>
          </w:tcPr>
          <w:p w14:paraId="0CB75967" w14:textId="77777777" w:rsidR="009C7B69" w:rsidRPr="003B2883" w:rsidRDefault="009C7B69" w:rsidP="009C7B69">
            <w:pPr>
              <w:pStyle w:val="TAL"/>
            </w:pPr>
            <w:r w:rsidRPr="003B2883">
              <w:t>N1MessageNotify</w:t>
            </w:r>
          </w:p>
        </w:tc>
        <w:tc>
          <w:tcPr>
            <w:tcW w:w="2790" w:type="dxa"/>
            <w:vMerge w:val="restart"/>
          </w:tcPr>
          <w:p w14:paraId="70ED8275" w14:textId="77777777" w:rsidR="009C7B69" w:rsidRPr="003B2883" w:rsidRDefault="009C7B69" w:rsidP="009C7B69">
            <w:pPr>
              <w:pStyle w:val="TAL"/>
            </w:pPr>
            <w:r w:rsidRPr="003B2883">
              <w:t>Subscribe/Notify</w:t>
            </w:r>
          </w:p>
          <w:p w14:paraId="62B2ABA0" w14:textId="77777777" w:rsidR="009C7B69" w:rsidRPr="003B2883" w:rsidRDefault="009C7B69" w:rsidP="009C7B69">
            <w:pPr>
              <w:pStyle w:val="TAL"/>
              <w:rPr>
                <w:lang w:eastAsia="zh-CN"/>
              </w:rPr>
            </w:pPr>
          </w:p>
        </w:tc>
        <w:tc>
          <w:tcPr>
            <w:tcW w:w="2160" w:type="dxa"/>
          </w:tcPr>
          <w:p w14:paraId="7B6F1354" w14:textId="77777777" w:rsidR="009C7B69" w:rsidRPr="003B2883" w:rsidRDefault="0001741F" w:rsidP="009C7B69">
            <w:pPr>
              <w:pStyle w:val="TAL"/>
            </w:pPr>
            <w:r w:rsidRPr="003B2883">
              <w:rPr>
                <w:lang w:eastAsia="zh-CN"/>
              </w:rPr>
              <w:t xml:space="preserve">Peer </w:t>
            </w:r>
            <w:r w:rsidR="009C7B69" w:rsidRPr="003B2883">
              <w:rPr>
                <w:lang w:eastAsia="zh-CN"/>
              </w:rPr>
              <w:t xml:space="preserve">AMF, LMF, </w:t>
            </w:r>
            <w:r w:rsidR="003643A9" w:rsidRPr="003B2883">
              <w:rPr>
                <w:lang w:eastAsia="zh-CN"/>
              </w:rPr>
              <w:t>PCF</w:t>
            </w:r>
          </w:p>
        </w:tc>
      </w:tr>
      <w:tr w:rsidR="000C1864" w:rsidRPr="003B2883" w14:paraId="30F6B409" w14:textId="77777777" w:rsidTr="0007580D">
        <w:tc>
          <w:tcPr>
            <w:tcW w:w="1996" w:type="dxa"/>
            <w:tcBorders>
              <w:top w:val="nil"/>
              <w:bottom w:val="nil"/>
            </w:tcBorders>
          </w:tcPr>
          <w:p w14:paraId="596D5CB9" w14:textId="77777777" w:rsidR="000C1864" w:rsidRPr="003B2883" w:rsidRDefault="000C1864" w:rsidP="000C1864">
            <w:pPr>
              <w:pStyle w:val="TAL"/>
              <w:rPr>
                <w:rFonts w:eastAsia="SimSun"/>
              </w:rPr>
            </w:pPr>
          </w:p>
        </w:tc>
        <w:tc>
          <w:tcPr>
            <w:tcW w:w="3332" w:type="dxa"/>
          </w:tcPr>
          <w:p w14:paraId="538B09D6" w14:textId="77777777" w:rsidR="000C1864" w:rsidRPr="003B2883" w:rsidRDefault="000C1864" w:rsidP="000C1864">
            <w:pPr>
              <w:pStyle w:val="TAL"/>
            </w:pPr>
            <w:r w:rsidRPr="003B2883">
              <w:t>N2InfoNotify</w:t>
            </w:r>
          </w:p>
        </w:tc>
        <w:tc>
          <w:tcPr>
            <w:tcW w:w="2790" w:type="dxa"/>
            <w:vMerge/>
          </w:tcPr>
          <w:p w14:paraId="18052E69" w14:textId="77777777" w:rsidR="000C1864" w:rsidRPr="003B2883" w:rsidRDefault="000C1864" w:rsidP="000C1864">
            <w:pPr>
              <w:pStyle w:val="TAL"/>
            </w:pPr>
          </w:p>
        </w:tc>
        <w:tc>
          <w:tcPr>
            <w:tcW w:w="2160" w:type="dxa"/>
          </w:tcPr>
          <w:p w14:paraId="19D2398E" w14:textId="77777777" w:rsidR="000C1864" w:rsidRPr="003B2883" w:rsidRDefault="000C1864" w:rsidP="000C1864">
            <w:pPr>
              <w:pStyle w:val="TAL"/>
              <w:rPr>
                <w:lang w:eastAsia="zh-CN"/>
              </w:rPr>
            </w:pPr>
            <w:r w:rsidRPr="003B2883">
              <w:rPr>
                <w:lang w:eastAsia="zh-CN"/>
              </w:rPr>
              <w:t>LMF, AMF</w:t>
            </w:r>
          </w:p>
        </w:tc>
      </w:tr>
      <w:tr w:rsidR="000C1864" w:rsidRPr="003B2883" w14:paraId="13148DDD" w14:textId="77777777" w:rsidTr="0007580D">
        <w:tc>
          <w:tcPr>
            <w:tcW w:w="1996" w:type="dxa"/>
            <w:tcBorders>
              <w:top w:val="nil"/>
              <w:bottom w:val="nil"/>
            </w:tcBorders>
          </w:tcPr>
          <w:p w14:paraId="036580A2" w14:textId="77777777" w:rsidR="000C1864" w:rsidRPr="003B2883" w:rsidRDefault="000C1864" w:rsidP="000C1864">
            <w:pPr>
              <w:pStyle w:val="TAL"/>
              <w:rPr>
                <w:rFonts w:eastAsia="SimSun"/>
              </w:rPr>
            </w:pPr>
          </w:p>
        </w:tc>
        <w:tc>
          <w:tcPr>
            <w:tcW w:w="3332" w:type="dxa"/>
          </w:tcPr>
          <w:p w14:paraId="680485A4" w14:textId="77777777" w:rsidR="000C1864" w:rsidRPr="003B2883" w:rsidRDefault="000C1864" w:rsidP="000C1864">
            <w:pPr>
              <w:pStyle w:val="TAL"/>
            </w:pPr>
            <w:r w:rsidRPr="003B2883">
              <w:t>N1N2MessageSubscribe</w:t>
            </w:r>
          </w:p>
        </w:tc>
        <w:tc>
          <w:tcPr>
            <w:tcW w:w="2790" w:type="dxa"/>
            <w:vMerge/>
          </w:tcPr>
          <w:p w14:paraId="1087C6AA" w14:textId="77777777" w:rsidR="000C1864" w:rsidRPr="003B2883" w:rsidRDefault="000C1864" w:rsidP="000C1864">
            <w:pPr>
              <w:pStyle w:val="TAL"/>
              <w:rPr>
                <w:lang w:eastAsia="zh-CN"/>
              </w:rPr>
            </w:pPr>
          </w:p>
        </w:tc>
        <w:tc>
          <w:tcPr>
            <w:tcW w:w="2160" w:type="dxa"/>
          </w:tcPr>
          <w:p w14:paraId="43DD1251" w14:textId="77777777" w:rsidR="000C1864" w:rsidRPr="003B2883" w:rsidRDefault="003643A9" w:rsidP="000C1864">
            <w:pPr>
              <w:pStyle w:val="TAL"/>
            </w:pPr>
            <w:r w:rsidRPr="003B2883">
              <w:t>PCF</w:t>
            </w:r>
          </w:p>
        </w:tc>
      </w:tr>
      <w:tr w:rsidR="000C1864" w:rsidRPr="003B2883" w14:paraId="32121EBA" w14:textId="77777777" w:rsidTr="0007580D">
        <w:tc>
          <w:tcPr>
            <w:tcW w:w="1996" w:type="dxa"/>
            <w:tcBorders>
              <w:top w:val="nil"/>
              <w:bottom w:val="nil"/>
            </w:tcBorders>
          </w:tcPr>
          <w:p w14:paraId="169301FF" w14:textId="77777777" w:rsidR="000C1864" w:rsidRPr="003B2883" w:rsidRDefault="000C1864" w:rsidP="000C1864">
            <w:pPr>
              <w:pStyle w:val="TAL"/>
              <w:rPr>
                <w:rFonts w:eastAsia="SimSun"/>
              </w:rPr>
            </w:pPr>
          </w:p>
        </w:tc>
        <w:tc>
          <w:tcPr>
            <w:tcW w:w="3332" w:type="dxa"/>
          </w:tcPr>
          <w:p w14:paraId="20C05BA5" w14:textId="77777777" w:rsidR="000C1864" w:rsidRPr="003B2883" w:rsidRDefault="000C1864" w:rsidP="000C1864">
            <w:pPr>
              <w:pStyle w:val="TAL"/>
            </w:pPr>
            <w:r w:rsidRPr="003B2883">
              <w:t>N1N2MessageUnSubscribe</w:t>
            </w:r>
          </w:p>
        </w:tc>
        <w:tc>
          <w:tcPr>
            <w:tcW w:w="2790" w:type="dxa"/>
            <w:vMerge/>
          </w:tcPr>
          <w:p w14:paraId="0E8891C6" w14:textId="77777777" w:rsidR="000C1864" w:rsidRPr="003B2883" w:rsidRDefault="000C1864" w:rsidP="000C1864">
            <w:pPr>
              <w:pStyle w:val="TAL"/>
              <w:rPr>
                <w:lang w:eastAsia="zh-CN"/>
              </w:rPr>
            </w:pPr>
          </w:p>
        </w:tc>
        <w:tc>
          <w:tcPr>
            <w:tcW w:w="2160" w:type="dxa"/>
          </w:tcPr>
          <w:p w14:paraId="284D21B0" w14:textId="77777777" w:rsidR="000C1864" w:rsidRPr="003B2883" w:rsidRDefault="003643A9" w:rsidP="000C1864">
            <w:pPr>
              <w:pStyle w:val="TAL"/>
            </w:pPr>
            <w:r w:rsidRPr="003B2883">
              <w:t>PCF</w:t>
            </w:r>
          </w:p>
        </w:tc>
      </w:tr>
      <w:tr w:rsidR="000C1864" w:rsidRPr="003B2883" w14:paraId="127AEA45" w14:textId="77777777" w:rsidTr="0007580D">
        <w:tc>
          <w:tcPr>
            <w:tcW w:w="1996" w:type="dxa"/>
            <w:tcBorders>
              <w:top w:val="nil"/>
              <w:bottom w:val="nil"/>
            </w:tcBorders>
          </w:tcPr>
          <w:p w14:paraId="7C318B7A" w14:textId="77777777" w:rsidR="000C1864" w:rsidRPr="003B2883" w:rsidRDefault="000C1864" w:rsidP="000C1864">
            <w:pPr>
              <w:pStyle w:val="TAL"/>
              <w:rPr>
                <w:rFonts w:eastAsia="SimSun"/>
              </w:rPr>
            </w:pPr>
          </w:p>
        </w:tc>
        <w:tc>
          <w:tcPr>
            <w:tcW w:w="3332" w:type="dxa"/>
          </w:tcPr>
          <w:p w14:paraId="13C0B338" w14:textId="77777777" w:rsidR="000C1864" w:rsidRPr="003B2883" w:rsidRDefault="000C1864" w:rsidP="000C1864">
            <w:pPr>
              <w:pStyle w:val="TAL"/>
            </w:pPr>
            <w:r w:rsidRPr="003B2883">
              <w:t>N1N2MessageTransfer</w:t>
            </w:r>
          </w:p>
        </w:tc>
        <w:tc>
          <w:tcPr>
            <w:tcW w:w="2790" w:type="dxa"/>
          </w:tcPr>
          <w:p w14:paraId="62A83466" w14:textId="77777777" w:rsidR="000C1864" w:rsidRPr="003B2883" w:rsidRDefault="000C1864" w:rsidP="000C1864">
            <w:pPr>
              <w:pStyle w:val="TAL"/>
              <w:rPr>
                <w:lang w:eastAsia="zh-CN"/>
              </w:rPr>
            </w:pPr>
            <w:r w:rsidRPr="003B2883">
              <w:t>Request/Response</w:t>
            </w:r>
          </w:p>
        </w:tc>
        <w:tc>
          <w:tcPr>
            <w:tcW w:w="2160" w:type="dxa"/>
          </w:tcPr>
          <w:p w14:paraId="69EF0AB6" w14:textId="77777777" w:rsidR="000C1864" w:rsidRPr="003B2883" w:rsidRDefault="0001741F" w:rsidP="000C1864">
            <w:pPr>
              <w:pStyle w:val="TAL"/>
              <w:rPr>
                <w:lang w:eastAsia="zh-CN"/>
              </w:rPr>
            </w:pPr>
            <w:r w:rsidRPr="003B2883">
              <w:rPr>
                <w:lang w:eastAsia="zh-CN"/>
              </w:rPr>
              <w:t xml:space="preserve">Peer AMF, </w:t>
            </w:r>
            <w:r w:rsidR="000C1864" w:rsidRPr="003B2883">
              <w:rPr>
                <w:lang w:eastAsia="zh-CN"/>
              </w:rPr>
              <w:t>SMF, SMSF, LMF</w:t>
            </w:r>
            <w:r w:rsidR="00D667FF" w:rsidRPr="003B2883">
              <w:rPr>
                <w:lang w:eastAsia="zh-CN"/>
              </w:rPr>
              <w:t>,</w:t>
            </w:r>
            <w:r w:rsidR="000C1864" w:rsidRPr="003B2883">
              <w:rPr>
                <w:lang w:eastAsia="zh-CN"/>
              </w:rPr>
              <w:t xml:space="preserve"> </w:t>
            </w:r>
            <w:r w:rsidR="00D667FF" w:rsidRPr="003B2883">
              <w:rPr>
                <w:lang w:eastAsia="zh-CN"/>
              </w:rPr>
              <w:t>PCF</w:t>
            </w:r>
          </w:p>
        </w:tc>
      </w:tr>
      <w:tr w:rsidR="000C1864" w:rsidRPr="003B2883" w14:paraId="4FE00C7C" w14:textId="77777777" w:rsidTr="0007580D">
        <w:tc>
          <w:tcPr>
            <w:tcW w:w="1996" w:type="dxa"/>
            <w:tcBorders>
              <w:top w:val="nil"/>
              <w:bottom w:val="nil"/>
            </w:tcBorders>
          </w:tcPr>
          <w:p w14:paraId="107A201A" w14:textId="77777777" w:rsidR="000C1864" w:rsidRPr="003B2883" w:rsidRDefault="000C1864" w:rsidP="000C1864">
            <w:pPr>
              <w:pStyle w:val="TAL"/>
              <w:rPr>
                <w:rFonts w:eastAsia="SimSun"/>
              </w:rPr>
            </w:pPr>
          </w:p>
        </w:tc>
        <w:tc>
          <w:tcPr>
            <w:tcW w:w="3332" w:type="dxa"/>
          </w:tcPr>
          <w:p w14:paraId="382E406A" w14:textId="77777777" w:rsidR="000C1864" w:rsidRPr="003B2883" w:rsidRDefault="000C1864" w:rsidP="000C1864">
            <w:pPr>
              <w:pStyle w:val="TAL"/>
            </w:pPr>
            <w:r w:rsidRPr="003B2883">
              <w:t>N1N2TransferFailureNotification</w:t>
            </w:r>
          </w:p>
        </w:tc>
        <w:tc>
          <w:tcPr>
            <w:tcW w:w="2790" w:type="dxa"/>
          </w:tcPr>
          <w:p w14:paraId="6169FA79" w14:textId="77777777" w:rsidR="000C1864" w:rsidRPr="003B2883" w:rsidRDefault="000C1864" w:rsidP="000C1864">
            <w:pPr>
              <w:pStyle w:val="TAL"/>
            </w:pPr>
            <w:r w:rsidRPr="003B2883">
              <w:t>Subscribe/Notify</w:t>
            </w:r>
          </w:p>
        </w:tc>
        <w:tc>
          <w:tcPr>
            <w:tcW w:w="2160" w:type="dxa"/>
          </w:tcPr>
          <w:p w14:paraId="39BAD73D" w14:textId="77777777" w:rsidR="000C1864" w:rsidRPr="003B2883" w:rsidRDefault="000C1864" w:rsidP="000C1864">
            <w:pPr>
              <w:pStyle w:val="TAL"/>
              <w:rPr>
                <w:lang w:eastAsia="zh-CN"/>
              </w:rPr>
            </w:pPr>
            <w:r w:rsidRPr="003B2883">
              <w:rPr>
                <w:lang w:eastAsia="zh-CN"/>
              </w:rPr>
              <w:t>SMF, SMSF, LMF</w:t>
            </w:r>
          </w:p>
        </w:tc>
      </w:tr>
      <w:tr w:rsidR="000C1864" w:rsidRPr="003B2883" w14:paraId="257974A2" w14:textId="77777777" w:rsidTr="0007580D">
        <w:tc>
          <w:tcPr>
            <w:tcW w:w="1996" w:type="dxa"/>
            <w:tcBorders>
              <w:top w:val="nil"/>
              <w:bottom w:val="nil"/>
            </w:tcBorders>
          </w:tcPr>
          <w:p w14:paraId="614BDC44" w14:textId="77777777" w:rsidR="000C1864" w:rsidRPr="003B2883" w:rsidRDefault="000C1864" w:rsidP="000C1864">
            <w:pPr>
              <w:pStyle w:val="TAL"/>
              <w:rPr>
                <w:rFonts w:eastAsia="SimSun"/>
              </w:rPr>
            </w:pPr>
          </w:p>
        </w:tc>
        <w:tc>
          <w:tcPr>
            <w:tcW w:w="3332" w:type="dxa"/>
          </w:tcPr>
          <w:p w14:paraId="364E1A22" w14:textId="77777777" w:rsidR="000C1864" w:rsidRPr="003B2883" w:rsidRDefault="000C1864" w:rsidP="000C1864">
            <w:pPr>
              <w:pStyle w:val="TAL"/>
            </w:pPr>
            <w:r w:rsidRPr="003B2883">
              <w:t>NonUeN2MessageTransfer</w:t>
            </w:r>
          </w:p>
        </w:tc>
        <w:tc>
          <w:tcPr>
            <w:tcW w:w="2790" w:type="dxa"/>
            <w:tcBorders>
              <w:bottom w:val="single" w:sz="4" w:space="0" w:color="auto"/>
            </w:tcBorders>
          </w:tcPr>
          <w:p w14:paraId="6D4D66BC" w14:textId="77777777" w:rsidR="000C1864" w:rsidRPr="003B2883" w:rsidRDefault="000C1864" w:rsidP="000C1864">
            <w:pPr>
              <w:pStyle w:val="TAL"/>
            </w:pPr>
            <w:r w:rsidRPr="003B2883">
              <w:t>Request/Response</w:t>
            </w:r>
          </w:p>
        </w:tc>
        <w:tc>
          <w:tcPr>
            <w:tcW w:w="2160" w:type="dxa"/>
          </w:tcPr>
          <w:p w14:paraId="4D6B3913" w14:textId="77777777" w:rsidR="000C1864" w:rsidRPr="003B2883" w:rsidRDefault="0071258C" w:rsidP="000C1864">
            <w:pPr>
              <w:pStyle w:val="TAL"/>
              <w:rPr>
                <w:lang w:eastAsia="zh-CN"/>
              </w:rPr>
            </w:pPr>
            <w:r w:rsidRPr="003B2883">
              <w:rPr>
                <w:lang w:eastAsia="zh-CN"/>
              </w:rPr>
              <w:t xml:space="preserve">Peer AMF, </w:t>
            </w:r>
            <w:r w:rsidR="000C1864" w:rsidRPr="003B2883">
              <w:rPr>
                <w:lang w:eastAsia="zh-CN"/>
              </w:rPr>
              <w:t>LMF, CBCF, PWS-IWF</w:t>
            </w:r>
          </w:p>
        </w:tc>
      </w:tr>
      <w:tr w:rsidR="000C1864" w:rsidRPr="003B2883" w14:paraId="789FA45D" w14:textId="77777777" w:rsidTr="0007580D">
        <w:tc>
          <w:tcPr>
            <w:tcW w:w="1996" w:type="dxa"/>
            <w:tcBorders>
              <w:top w:val="nil"/>
              <w:bottom w:val="nil"/>
            </w:tcBorders>
          </w:tcPr>
          <w:p w14:paraId="3F7C1F74" w14:textId="77777777" w:rsidR="000C1864" w:rsidRPr="003B2883" w:rsidRDefault="000C1864" w:rsidP="000C1864">
            <w:pPr>
              <w:pStyle w:val="TAL"/>
              <w:rPr>
                <w:rFonts w:eastAsia="SimSun"/>
              </w:rPr>
            </w:pPr>
          </w:p>
        </w:tc>
        <w:tc>
          <w:tcPr>
            <w:tcW w:w="3332" w:type="dxa"/>
          </w:tcPr>
          <w:p w14:paraId="17CF6C40" w14:textId="77777777" w:rsidR="000C1864" w:rsidRPr="003B2883" w:rsidRDefault="000C1864" w:rsidP="000C1864">
            <w:pPr>
              <w:pStyle w:val="TAL"/>
            </w:pPr>
            <w:r w:rsidRPr="003B2883">
              <w:t>NonUeN2InfoSubscribe</w:t>
            </w:r>
          </w:p>
        </w:tc>
        <w:tc>
          <w:tcPr>
            <w:tcW w:w="2790" w:type="dxa"/>
            <w:vMerge w:val="restart"/>
            <w:tcBorders>
              <w:bottom w:val="nil"/>
            </w:tcBorders>
          </w:tcPr>
          <w:p w14:paraId="0B789531" w14:textId="77777777" w:rsidR="000C1864" w:rsidRPr="003B2883" w:rsidRDefault="000C1864" w:rsidP="000C1864">
            <w:pPr>
              <w:pStyle w:val="TAL"/>
            </w:pPr>
            <w:r w:rsidRPr="003B2883">
              <w:t>Subscribe/Notify</w:t>
            </w:r>
          </w:p>
          <w:p w14:paraId="2C002649" w14:textId="77777777" w:rsidR="000C1864" w:rsidRPr="003B2883" w:rsidRDefault="000C1864" w:rsidP="000C1864">
            <w:pPr>
              <w:pStyle w:val="TAL"/>
              <w:rPr>
                <w:lang w:eastAsia="zh-CN"/>
              </w:rPr>
            </w:pPr>
          </w:p>
        </w:tc>
        <w:tc>
          <w:tcPr>
            <w:tcW w:w="2160" w:type="dxa"/>
          </w:tcPr>
          <w:p w14:paraId="1CC97BD0" w14:textId="77777777" w:rsidR="000C1864" w:rsidRPr="003B2883" w:rsidRDefault="000C1864" w:rsidP="000C1864">
            <w:pPr>
              <w:pStyle w:val="TAL"/>
              <w:rPr>
                <w:lang w:eastAsia="zh-CN"/>
              </w:rPr>
            </w:pPr>
            <w:r w:rsidRPr="003B2883">
              <w:rPr>
                <w:lang w:eastAsia="zh-CN"/>
              </w:rPr>
              <w:t>CBCF, PWS-IWF</w:t>
            </w:r>
          </w:p>
        </w:tc>
      </w:tr>
      <w:tr w:rsidR="000C1864" w:rsidRPr="003B2883" w14:paraId="1137AE63" w14:textId="77777777" w:rsidTr="0007580D">
        <w:tc>
          <w:tcPr>
            <w:tcW w:w="1996" w:type="dxa"/>
            <w:tcBorders>
              <w:top w:val="nil"/>
              <w:bottom w:val="nil"/>
            </w:tcBorders>
          </w:tcPr>
          <w:p w14:paraId="1F7180C5" w14:textId="77777777" w:rsidR="000C1864" w:rsidRPr="003B2883" w:rsidRDefault="000C1864" w:rsidP="000C1864">
            <w:pPr>
              <w:pStyle w:val="TAL"/>
              <w:rPr>
                <w:rFonts w:eastAsia="SimSun"/>
              </w:rPr>
            </w:pPr>
          </w:p>
        </w:tc>
        <w:tc>
          <w:tcPr>
            <w:tcW w:w="3332" w:type="dxa"/>
          </w:tcPr>
          <w:p w14:paraId="6065B824" w14:textId="77777777" w:rsidR="000C1864" w:rsidRPr="003B2883" w:rsidRDefault="000C1864" w:rsidP="000C1864">
            <w:pPr>
              <w:pStyle w:val="TAL"/>
            </w:pPr>
            <w:r w:rsidRPr="003B2883">
              <w:t>NonUeN2InfoUnSubscribe</w:t>
            </w:r>
          </w:p>
        </w:tc>
        <w:tc>
          <w:tcPr>
            <w:tcW w:w="2790" w:type="dxa"/>
            <w:vMerge/>
            <w:tcBorders>
              <w:top w:val="nil"/>
              <w:bottom w:val="nil"/>
            </w:tcBorders>
          </w:tcPr>
          <w:p w14:paraId="39562E38" w14:textId="77777777" w:rsidR="000C1864" w:rsidRPr="003B2883" w:rsidRDefault="000C1864" w:rsidP="000C1864">
            <w:pPr>
              <w:pStyle w:val="TAL"/>
              <w:rPr>
                <w:lang w:eastAsia="zh-CN"/>
              </w:rPr>
            </w:pPr>
          </w:p>
        </w:tc>
        <w:tc>
          <w:tcPr>
            <w:tcW w:w="2160" w:type="dxa"/>
          </w:tcPr>
          <w:p w14:paraId="3A37FED3" w14:textId="77777777" w:rsidR="000C1864" w:rsidRPr="003B2883" w:rsidRDefault="000C1864" w:rsidP="000C1864">
            <w:pPr>
              <w:pStyle w:val="TAL"/>
              <w:rPr>
                <w:lang w:eastAsia="zh-CN"/>
              </w:rPr>
            </w:pPr>
            <w:r w:rsidRPr="003B2883">
              <w:rPr>
                <w:lang w:eastAsia="zh-CN"/>
              </w:rPr>
              <w:t>CBCF, PWS-IWF</w:t>
            </w:r>
          </w:p>
        </w:tc>
      </w:tr>
      <w:tr w:rsidR="000C1864" w:rsidRPr="003B2883" w14:paraId="1217065A" w14:textId="77777777" w:rsidTr="0007580D">
        <w:tc>
          <w:tcPr>
            <w:tcW w:w="1996" w:type="dxa"/>
            <w:tcBorders>
              <w:top w:val="nil"/>
              <w:bottom w:val="nil"/>
            </w:tcBorders>
          </w:tcPr>
          <w:p w14:paraId="145A0B3C" w14:textId="77777777" w:rsidR="000C1864" w:rsidRPr="003B2883" w:rsidRDefault="000C1864" w:rsidP="000C1864">
            <w:pPr>
              <w:pStyle w:val="TAL"/>
              <w:rPr>
                <w:rFonts w:eastAsia="SimSun"/>
              </w:rPr>
            </w:pPr>
          </w:p>
        </w:tc>
        <w:tc>
          <w:tcPr>
            <w:tcW w:w="3332" w:type="dxa"/>
          </w:tcPr>
          <w:p w14:paraId="5D6DC57A" w14:textId="77777777" w:rsidR="000C1864" w:rsidRPr="003B2883" w:rsidRDefault="000C1864" w:rsidP="000C1864">
            <w:pPr>
              <w:pStyle w:val="TAL"/>
            </w:pPr>
            <w:r w:rsidRPr="003B2883">
              <w:t>NonUeN2InfoNotify</w:t>
            </w:r>
          </w:p>
        </w:tc>
        <w:tc>
          <w:tcPr>
            <w:tcW w:w="2790" w:type="dxa"/>
            <w:tcBorders>
              <w:top w:val="nil"/>
            </w:tcBorders>
          </w:tcPr>
          <w:p w14:paraId="573DBA80" w14:textId="77777777" w:rsidR="000C1864" w:rsidRPr="003B2883" w:rsidRDefault="000C1864" w:rsidP="000C1864">
            <w:pPr>
              <w:pStyle w:val="TAL"/>
              <w:rPr>
                <w:lang w:eastAsia="zh-CN"/>
              </w:rPr>
            </w:pPr>
          </w:p>
        </w:tc>
        <w:tc>
          <w:tcPr>
            <w:tcW w:w="2160" w:type="dxa"/>
          </w:tcPr>
          <w:p w14:paraId="7628B0E4" w14:textId="77777777" w:rsidR="000C1864" w:rsidRPr="003B2883" w:rsidRDefault="000C1864" w:rsidP="000C1864">
            <w:pPr>
              <w:pStyle w:val="TAL"/>
              <w:rPr>
                <w:lang w:eastAsia="zh-CN"/>
              </w:rPr>
            </w:pPr>
            <w:r w:rsidRPr="003B2883">
              <w:rPr>
                <w:lang w:eastAsia="zh-CN"/>
              </w:rPr>
              <w:t>LMF, CBCF, PWS-IWF</w:t>
            </w:r>
          </w:p>
        </w:tc>
      </w:tr>
      <w:tr w:rsidR="000C1864" w:rsidRPr="003B2883" w14:paraId="746A9099" w14:textId="77777777" w:rsidTr="0007580D">
        <w:tc>
          <w:tcPr>
            <w:tcW w:w="1996" w:type="dxa"/>
            <w:tcBorders>
              <w:top w:val="nil"/>
              <w:bottom w:val="nil"/>
            </w:tcBorders>
          </w:tcPr>
          <w:p w14:paraId="185B775A" w14:textId="77777777" w:rsidR="000C1864" w:rsidRPr="003B2883" w:rsidRDefault="000C1864" w:rsidP="000C1864">
            <w:pPr>
              <w:pStyle w:val="TAL"/>
              <w:rPr>
                <w:rFonts w:eastAsia="SimSun"/>
              </w:rPr>
            </w:pPr>
          </w:p>
        </w:tc>
        <w:tc>
          <w:tcPr>
            <w:tcW w:w="3332" w:type="dxa"/>
          </w:tcPr>
          <w:p w14:paraId="07FE6435" w14:textId="77777777" w:rsidR="000C1864" w:rsidRPr="003B2883" w:rsidRDefault="000C1864" w:rsidP="000C1864">
            <w:pPr>
              <w:pStyle w:val="TAL"/>
            </w:pPr>
            <w:r w:rsidRPr="003B2883">
              <w:rPr>
                <w:rFonts w:eastAsia="SimSun"/>
                <w:lang w:eastAsia="zh-CN"/>
              </w:rPr>
              <w:t>EBIAssignment</w:t>
            </w:r>
          </w:p>
        </w:tc>
        <w:tc>
          <w:tcPr>
            <w:tcW w:w="2790" w:type="dxa"/>
          </w:tcPr>
          <w:p w14:paraId="4556F4AF" w14:textId="77777777" w:rsidR="000C1864" w:rsidRPr="003B2883" w:rsidRDefault="000C1864" w:rsidP="000C1864">
            <w:pPr>
              <w:pStyle w:val="TAL"/>
              <w:rPr>
                <w:lang w:eastAsia="zh-CN"/>
              </w:rPr>
            </w:pPr>
            <w:r w:rsidRPr="003B2883">
              <w:t>Request/Response</w:t>
            </w:r>
          </w:p>
        </w:tc>
        <w:tc>
          <w:tcPr>
            <w:tcW w:w="2160" w:type="dxa"/>
          </w:tcPr>
          <w:p w14:paraId="33F5B697" w14:textId="77777777" w:rsidR="000C1864" w:rsidRPr="003B2883" w:rsidRDefault="000C1864" w:rsidP="000C1864">
            <w:pPr>
              <w:pStyle w:val="TAL"/>
              <w:rPr>
                <w:lang w:eastAsia="zh-CN"/>
              </w:rPr>
            </w:pPr>
            <w:r w:rsidRPr="003B2883">
              <w:rPr>
                <w:lang w:eastAsia="zh-CN"/>
              </w:rPr>
              <w:t>SMF</w:t>
            </w:r>
          </w:p>
        </w:tc>
      </w:tr>
      <w:tr w:rsidR="000C1864" w:rsidRPr="003B2883" w14:paraId="629E704D" w14:textId="77777777" w:rsidTr="0007580D">
        <w:tc>
          <w:tcPr>
            <w:tcW w:w="1996" w:type="dxa"/>
            <w:tcBorders>
              <w:top w:val="nil"/>
              <w:bottom w:val="nil"/>
            </w:tcBorders>
          </w:tcPr>
          <w:p w14:paraId="373A444E" w14:textId="77777777" w:rsidR="000C1864" w:rsidRPr="003B2883" w:rsidRDefault="000C1864" w:rsidP="000C1864">
            <w:pPr>
              <w:pStyle w:val="TAL"/>
              <w:rPr>
                <w:rFonts w:eastAsia="SimSun"/>
              </w:rPr>
            </w:pPr>
          </w:p>
        </w:tc>
        <w:tc>
          <w:tcPr>
            <w:tcW w:w="3332" w:type="dxa"/>
          </w:tcPr>
          <w:p w14:paraId="515B2E97"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Subscribe</w:t>
            </w:r>
          </w:p>
        </w:tc>
        <w:tc>
          <w:tcPr>
            <w:tcW w:w="2790" w:type="dxa"/>
          </w:tcPr>
          <w:p w14:paraId="321730EC"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3EBC8DF3"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3699F48F" w14:textId="77777777" w:rsidTr="0007580D">
        <w:tc>
          <w:tcPr>
            <w:tcW w:w="1996" w:type="dxa"/>
            <w:tcBorders>
              <w:top w:val="nil"/>
              <w:bottom w:val="nil"/>
            </w:tcBorders>
          </w:tcPr>
          <w:p w14:paraId="73472FAF" w14:textId="77777777" w:rsidR="000C1864" w:rsidRPr="003B2883" w:rsidRDefault="000C1864" w:rsidP="000C1864">
            <w:pPr>
              <w:pStyle w:val="TAL"/>
              <w:rPr>
                <w:rFonts w:eastAsia="SimSun"/>
              </w:rPr>
            </w:pPr>
          </w:p>
        </w:tc>
        <w:tc>
          <w:tcPr>
            <w:tcW w:w="3332" w:type="dxa"/>
          </w:tcPr>
          <w:p w14:paraId="0CFD342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StatusChangeUn</w:t>
            </w:r>
            <w:r w:rsidRPr="003B2883">
              <w:rPr>
                <w:rFonts w:eastAsia="SimSun" w:hint="eastAsia"/>
                <w:lang w:eastAsia="zh-CN"/>
              </w:rPr>
              <w:t>Subscribe</w:t>
            </w:r>
          </w:p>
        </w:tc>
        <w:tc>
          <w:tcPr>
            <w:tcW w:w="2790" w:type="dxa"/>
          </w:tcPr>
          <w:p w14:paraId="68C58AA9"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7D6569D4"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69ABD34E" w14:textId="77777777" w:rsidTr="0007580D">
        <w:tc>
          <w:tcPr>
            <w:tcW w:w="1996" w:type="dxa"/>
            <w:tcBorders>
              <w:top w:val="nil"/>
              <w:bottom w:val="single" w:sz="4" w:space="0" w:color="auto"/>
            </w:tcBorders>
          </w:tcPr>
          <w:p w14:paraId="4B47E63E" w14:textId="77777777" w:rsidR="000C1864" w:rsidRPr="003B2883" w:rsidRDefault="000C1864" w:rsidP="000C1864">
            <w:pPr>
              <w:pStyle w:val="TAL"/>
              <w:rPr>
                <w:rFonts w:eastAsia="SimSun"/>
              </w:rPr>
            </w:pPr>
          </w:p>
        </w:tc>
        <w:tc>
          <w:tcPr>
            <w:tcW w:w="3332" w:type="dxa"/>
          </w:tcPr>
          <w:p w14:paraId="2058BFA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Notify</w:t>
            </w:r>
          </w:p>
        </w:tc>
        <w:tc>
          <w:tcPr>
            <w:tcW w:w="2790" w:type="dxa"/>
          </w:tcPr>
          <w:p w14:paraId="07BC3492"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5A39778A"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2827B505" w14:textId="77777777" w:rsidTr="0007580D">
        <w:tc>
          <w:tcPr>
            <w:tcW w:w="1996" w:type="dxa"/>
            <w:tcBorders>
              <w:bottom w:val="nil"/>
            </w:tcBorders>
          </w:tcPr>
          <w:p w14:paraId="7FD63FEF" w14:textId="77777777" w:rsidR="000C1864" w:rsidRPr="003B2883" w:rsidRDefault="000C1864" w:rsidP="000C1864">
            <w:pPr>
              <w:pStyle w:val="TAL"/>
              <w:rPr>
                <w:rFonts w:eastAsia="SimSun"/>
              </w:rPr>
            </w:pPr>
            <w:r w:rsidRPr="003B2883">
              <w:t>Namf_EventExposure</w:t>
            </w:r>
          </w:p>
        </w:tc>
        <w:tc>
          <w:tcPr>
            <w:tcW w:w="3332" w:type="dxa"/>
          </w:tcPr>
          <w:p w14:paraId="595FA38B" w14:textId="77777777" w:rsidR="000C1864" w:rsidRPr="003B2883" w:rsidRDefault="000C1864" w:rsidP="000C1864">
            <w:pPr>
              <w:pStyle w:val="TAL"/>
            </w:pPr>
            <w:r w:rsidRPr="003B2883">
              <w:t>Subscribe (see NOTE)</w:t>
            </w:r>
          </w:p>
        </w:tc>
        <w:tc>
          <w:tcPr>
            <w:tcW w:w="2790" w:type="dxa"/>
          </w:tcPr>
          <w:p w14:paraId="4511DEBE" w14:textId="77777777" w:rsidR="000C1864" w:rsidRPr="003B2883" w:rsidRDefault="000C1864" w:rsidP="000C1864">
            <w:pPr>
              <w:pStyle w:val="TAL"/>
              <w:rPr>
                <w:lang w:eastAsia="zh-CN"/>
              </w:rPr>
            </w:pPr>
            <w:r w:rsidRPr="003B2883">
              <w:t>Subscribe/Notify</w:t>
            </w:r>
          </w:p>
        </w:tc>
        <w:tc>
          <w:tcPr>
            <w:tcW w:w="2160" w:type="dxa"/>
          </w:tcPr>
          <w:p w14:paraId="599AF14B" w14:textId="2DA0F39C"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2DCA163B" w14:textId="77777777" w:rsidTr="0007580D">
        <w:tc>
          <w:tcPr>
            <w:tcW w:w="1996" w:type="dxa"/>
            <w:tcBorders>
              <w:top w:val="nil"/>
              <w:bottom w:val="nil"/>
            </w:tcBorders>
          </w:tcPr>
          <w:p w14:paraId="16585470" w14:textId="77777777" w:rsidR="000C1864" w:rsidRPr="003B2883" w:rsidRDefault="000C1864" w:rsidP="000C1864">
            <w:pPr>
              <w:pStyle w:val="TAL"/>
              <w:rPr>
                <w:rFonts w:eastAsia="SimSun"/>
              </w:rPr>
            </w:pPr>
          </w:p>
        </w:tc>
        <w:tc>
          <w:tcPr>
            <w:tcW w:w="3332" w:type="dxa"/>
          </w:tcPr>
          <w:p w14:paraId="55AC1B70" w14:textId="77777777" w:rsidR="000C1864" w:rsidRPr="003B2883" w:rsidRDefault="000C1864" w:rsidP="000C1864">
            <w:pPr>
              <w:pStyle w:val="TAL"/>
            </w:pPr>
            <w:r w:rsidRPr="003B2883">
              <w:t>Unsubscribe (see NOTE)</w:t>
            </w:r>
          </w:p>
        </w:tc>
        <w:tc>
          <w:tcPr>
            <w:tcW w:w="2790" w:type="dxa"/>
          </w:tcPr>
          <w:p w14:paraId="46A56DDB" w14:textId="77777777" w:rsidR="000C1864" w:rsidRPr="003B2883" w:rsidRDefault="000C1864" w:rsidP="000C1864">
            <w:pPr>
              <w:pStyle w:val="TAL"/>
              <w:rPr>
                <w:lang w:eastAsia="zh-CN"/>
              </w:rPr>
            </w:pPr>
            <w:r w:rsidRPr="003B2883">
              <w:t>Subscribe/Notify</w:t>
            </w:r>
          </w:p>
        </w:tc>
        <w:tc>
          <w:tcPr>
            <w:tcW w:w="2160" w:type="dxa"/>
          </w:tcPr>
          <w:p w14:paraId="5374400D" w14:textId="23B3398B"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380B0D40" w14:textId="77777777" w:rsidTr="0007580D">
        <w:tc>
          <w:tcPr>
            <w:tcW w:w="1996" w:type="dxa"/>
            <w:tcBorders>
              <w:top w:val="nil"/>
              <w:bottom w:val="single" w:sz="4" w:space="0" w:color="auto"/>
            </w:tcBorders>
          </w:tcPr>
          <w:p w14:paraId="3CC3914D" w14:textId="77777777" w:rsidR="000C1864" w:rsidRPr="003B2883" w:rsidRDefault="000C1864" w:rsidP="000C1864">
            <w:pPr>
              <w:pStyle w:val="TAL"/>
              <w:rPr>
                <w:rFonts w:eastAsia="SimSun"/>
              </w:rPr>
            </w:pPr>
          </w:p>
        </w:tc>
        <w:tc>
          <w:tcPr>
            <w:tcW w:w="3332" w:type="dxa"/>
          </w:tcPr>
          <w:p w14:paraId="35AA15D5" w14:textId="77777777" w:rsidR="000C1864" w:rsidRPr="003B2883" w:rsidRDefault="000C1864" w:rsidP="000C1864">
            <w:pPr>
              <w:pStyle w:val="TAL"/>
            </w:pPr>
            <w:r w:rsidRPr="003B2883">
              <w:t>Notify</w:t>
            </w:r>
          </w:p>
        </w:tc>
        <w:tc>
          <w:tcPr>
            <w:tcW w:w="2790" w:type="dxa"/>
          </w:tcPr>
          <w:p w14:paraId="59146491" w14:textId="77777777" w:rsidR="000C1864" w:rsidRPr="003B2883" w:rsidRDefault="000C1864" w:rsidP="000C1864">
            <w:pPr>
              <w:pStyle w:val="TAL"/>
              <w:rPr>
                <w:lang w:eastAsia="zh-CN"/>
              </w:rPr>
            </w:pPr>
            <w:r w:rsidRPr="003B2883">
              <w:t>Subscribe/Notify</w:t>
            </w:r>
          </w:p>
        </w:tc>
        <w:tc>
          <w:tcPr>
            <w:tcW w:w="2160" w:type="dxa"/>
          </w:tcPr>
          <w:p w14:paraId="7E6306DB" w14:textId="420D4969"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1B6FD310" w14:textId="77777777" w:rsidTr="0007580D">
        <w:tc>
          <w:tcPr>
            <w:tcW w:w="1996" w:type="dxa"/>
            <w:tcBorders>
              <w:bottom w:val="nil"/>
            </w:tcBorders>
          </w:tcPr>
          <w:p w14:paraId="1B08164F" w14:textId="77777777" w:rsidR="000C1864" w:rsidRPr="003B2883" w:rsidRDefault="000C1864" w:rsidP="000C1864">
            <w:pPr>
              <w:pStyle w:val="TAL"/>
              <w:rPr>
                <w:rFonts w:eastAsia="SimSun"/>
              </w:rPr>
            </w:pPr>
            <w:r w:rsidRPr="003B2883">
              <w:t>Namf_MT</w:t>
            </w:r>
          </w:p>
        </w:tc>
        <w:tc>
          <w:tcPr>
            <w:tcW w:w="3332" w:type="dxa"/>
          </w:tcPr>
          <w:p w14:paraId="204CA82C" w14:textId="77777777" w:rsidR="000C1864" w:rsidRPr="003B2883" w:rsidRDefault="000C1864" w:rsidP="000C1864">
            <w:pPr>
              <w:pStyle w:val="TAL"/>
            </w:pPr>
            <w:r w:rsidRPr="003B2883">
              <w:t>EnableUEReachability</w:t>
            </w:r>
          </w:p>
        </w:tc>
        <w:tc>
          <w:tcPr>
            <w:tcW w:w="2790" w:type="dxa"/>
          </w:tcPr>
          <w:p w14:paraId="37DC60CC" w14:textId="77777777" w:rsidR="000C1864" w:rsidRPr="003B2883" w:rsidRDefault="000C1864" w:rsidP="000C1864">
            <w:pPr>
              <w:pStyle w:val="TAL"/>
            </w:pPr>
            <w:r w:rsidRPr="003B2883">
              <w:t>Request/Response</w:t>
            </w:r>
          </w:p>
        </w:tc>
        <w:tc>
          <w:tcPr>
            <w:tcW w:w="2160" w:type="dxa"/>
          </w:tcPr>
          <w:p w14:paraId="1C7A5086" w14:textId="77777777" w:rsidR="000C1864" w:rsidRPr="003B2883" w:rsidRDefault="000C1864" w:rsidP="000C1864">
            <w:pPr>
              <w:pStyle w:val="TAL"/>
              <w:rPr>
                <w:lang w:eastAsia="zh-CN"/>
              </w:rPr>
            </w:pPr>
            <w:r w:rsidRPr="003B2883">
              <w:t>SMSF</w:t>
            </w:r>
          </w:p>
        </w:tc>
      </w:tr>
      <w:tr w:rsidR="000C1864" w:rsidRPr="003B2883" w14:paraId="3EAAAC66" w14:textId="77777777" w:rsidTr="0007580D">
        <w:tc>
          <w:tcPr>
            <w:tcW w:w="1996" w:type="dxa"/>
            <w:tcBorders>
              <w:top w:val="nil"/>
              <w:bottom w:val="single" w:sz="4" w:space="0" w:color="auto"/>
            </w:tcBorders>
          </w:tcPr>
          <w:p w14:paraId="2C00D100" w14:textId="77777777" w:rsidR="000C1864" w:rsidRPr="003B2883" w:rsidRDefault="000C1864" w:rsidP="000C1864">
            <w:pPr>
              <w:pStyle w:val="TAL"/>
            </w:pPr>
          </w:p>
        </w:tc>
        <w:tc>
          <w:tcPr>
            <w:tcW w:w="3332" w:type="dxa"/>
          </w:tcPr>
          <w:p w14:paraId="365EABB7" w14:textId="77777777" w:rsidR="000C1864" w:rsidRPr="003B2883" w:rsidRDefault="000C1864" w:rsidP="000C1864">
            <w:pPr>
              <w:pStyle w:val="TAL"/>
            </w:pPr>
            <w:r w:rsidRPr="003B2883">
              <w:rPr>
                <w:lang w:eastAsia="zh-CN"/>
              </w:rPr>
              <w:t>ProvideDomainSelectionInfo</w:t>
            </w:r>
          </w:p>
        </w:tc>
        <w:tc>
          <w:tcPr>
            <w:tcW w:w="2790" w:type="dxa"/>
          </w:tcPr>
          <w:p w14:paraId="68EE6697" w14:textId="77777777" w:rsidR="000C1864" w:rsidRPr="003B2883" w:rsidRDefault="000C1864" w:rsidP="000C1864">
            <w:pPr>
              <w:pStyle w:val="TAL"/>
            </w:pPr>
            <w:r w:rsidRPr="003B2883">
              <w:t>Request/Response</w:t>
            </w:r>
          </w:p>
        </w:tc>
        <w:tc>
          <w:tcPr>
            <w:tcW w:w="2160" w:type="dxa"/>
          </w:tcPr>
          <w:p w14:paraId="1CE2AA44" w14:textId="77777777" w:rsidR="000C1864" w:rsidRPr="003B2883" w:rsidRDefault="000C1864" w:rsidP="000C1864">
            <w:pPr>
              <w:pStyle w:val="TAL"/>
            </w:pPr>
            <w:r w:rsidRPr="003B2883">
              <w:t>UDM</w:t>
            </w:r>
          </w:p>
        </w:tc>
      </w:tr>
      <w:tr w:rsidR="000C1864" w:rsidRPr="003B2883" w14:paraId="4DCD46D3" w14:textId="77777777" w:rsidTr="0007580D">
        <w:tc>
          <w:tcPr>
            <w:tcW w:w="1996" w:type="dxa"/>
            <w:tcBorders>
              <w:bottom w:val="nil"/>
            </w:tcBorders>
          </w:tcPr>
          <w:p w14:paraId="34A499A6" w14:textId="77777777" w:rsidR="000C1864" w:rsidRPr="003B2883" w:rsidRDefault="000C1864" w:rsidP="000C1864">
            <w:pPr>
              <w:pStyle w:val="TAL"/>
            </w:pPr>
            <w:r w:rsidRPr="003B2883">
              <w:rPr>
                <w:rFonts w:eastAsia="SimSun"/>
                <w:lang w:eastAsia="zh-CN"/>
              </w:rPr>
              <w:t>Namf_Location</w:t>
            </w:r>
          </w:p>
        </w:tc>
        <w:tc>
          <w:tcPr>
            <w:tcW w:w="3332" w:type="dxa"/>
          </w:tcPr>
          <w:p w14:paraId="29A751EB" w14:textId="77777777" w:rsidR="000C1864" w:rsidRPr="003B2883" w:rsidRDefault="000C1864" w:rsidP="000C1864">
            <w:pPr>
              <w:pStyle w:val="TAL"/>
            </w:pPr>
            <w:r w:rsidRPr="003B2883">
              <w:rPr>
                <w:lang w:val="sv-SE"/>
              </w:rPr>
              <w:t>ProvidePositioningInfo</w:t>
            </w:r>
          </w:p>
        </w:tc>
        <w:tc>
          <w:tcPr>
            <w:tcW w:w="2790" w:type="dxa"/>
          </w:tcPr>
          <w:p w14:paraId="12FE6B55" w14:textId="77777777" w:rsidR="000C1864" w:rsidRPr="003B2883" w:rsidRDefault="000C1864" w:rsidP="000C1864">
            <w:pPr>
              <w:pStyle w:val="TAL"/>
            </w:pPr>
            <w:r w:rsidRPr="003B2883">
              <w:rPr>
                <w:rFonts w:eastAsia="SimSun"/>
                <w:lang w:eastAsia="zh-CN"/>
              </w:rPr>
              <w:t>Request/Response</w:t>
            </w:r>
          </w:p>
        </w:tc>
        <w:tc>
          <w:tcPr>
            <w:tcW w:w="2160" w:type="dxa"/>
          </w:tcPr>
          <w:p w14:paraId="45684FE1" w14:textId="77777777" w:rsidR="000C1864" w:rsidRPr="003B2883" w:rsidRDefault="000C1864" w:rsidP="000C1864">
            <w:pPr>
              <w:pStyle w:val="TAL"/>
            </w:pPr>
            <w:r w:rsidRPr="003B2883">
              <w:t>GMLC</w:t>
            </w:r>
          </w:p>
        </w:tc>
      </w:tr>
      <w:tr w:rsidR="000C1864" w:rsidRPr="003B2883" w14:paraId="4F5AB8F4" w14:textId="77777777" w:rsidTr="0007580D">
        <w:tc>
          <w:tcPr>
            <w:tcW w:w="1996" w:type="dxa"/>
            <w:tcBorders>
              <w:top w:val="nil"/>
              <w:bottom w:val="nil"/>
            </w:tcBorders>
          </w:tcPr>
          <w:p w14:paraId="5722EF8E" w14:textId="77777777" w:rsidR="000C1864" w:rsidRPr="003B2883"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Pr="003B2883" w:rsidRDefault="000C1864" w:rsidP="000C1864">
            <w:pPr>
              <w:pStyle w:val="TAL"/>
              <w:rPr>
                <w:lang w:val="sv-SE"/>
              </w:rPr>
            </w:pPr>
            <w:r w:rsidRPr="003B2883">
              <w:rPr>
                <w:lang w:val="sv-SE"/>
              </w:rPr>
              <w:t>EventNotify</w:t>
            </w:r>
          </w:p>
        </w:tc>
        <w:tc>
          <w:tcPr>
            <w:tcW w:w="2790" w:type="dxa"/>
            <w:tcBorders>
              <w:bottom w:val="single" w:sz="4" w:space="0" w:color="auto"/>
            </w:tcBorders>
          </w:tcPr>
          <w:p w14:paraId="11B09894" w14:textId="77777777" w:rsidR="000C1864" w:rsidRPr="003B2883" w:rsidRDefault="000C1864" w:rsidP="000C1864">
            <w:pPr>
              <w:pStyle w:val="TAL"/>
              <w:rPr>
                <w:rFonts w:eastAsia="SimSun"/>
                <w:lang w:eastAsia="zh-CN"/>
              </w:rPr>
            </w:pPr>
            <w:r w:rsidRPr="003B2883">
              <w:rPr>
                <w:rFonts w:eastAsia="SimSun"/>
                <w:lang w:eastAsia="zh-CN"/>
              </w:rPr>
              <w:t>Subscribe / Notify</w:t>
            </w:r>
          </w:p>
        </w:tc>
        <w:tc>
          <w:tcPr>
            <w:tcW w:w="2160" w:type="dxa"/>
            <w:tcBorders>
              <w:bottom w:val="single" w:sz="4" w:space="0" w:color="auto"/>
            </w:tcBorders>
          </w:tcPr>
          <w:p w14:paraId="3EDA14BF" w14:textId="77777777" w:rsidR="000C1864" w:rsidRPr="003B2883" w:rsidRDefault="000C1864" w:rsidP="000C1864">
            <w:pPr>
              <w:pStyle w:val="TAL"/>
            </w:pPr>
            <w:r w:rsidRPr="003B2883">
              <w:rPr>
                <w:lang w:eastAsia="zh-CN"/>
              </w:rPr>
              <w:t>GMLC</w:t>
            </w:r>
          </w:p>
        </w:tc>
      </w:tr>
      <w:tr w:rsidR="000C1864" w:rsidRPr="003B2883" w14:paraId="2FFAD609" w14:textId="77777777" w:rsidTr="0007580D">
        <w:tc>
          <w:tcPr>
            <w:tcW w:w="1996" w:type="dxa"/>
            <w:tcBorders>
              <w:top w:val="nil"/>
              <w:bottom w:val="single" w:sz="4" w:space="0" w:color="auto"/>
            </w:tcBorders>
          </w:tcPr>
          <w:p w14:paraId="6676531D" w14:textId="77777777" w:rsidR="000C1864" w:rsidRPr="003B2883"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Pr="003B2883" w:rsidRDefault="000C1864" w:rsidP="000C1864">
            <w:pPr>
              <w:pStyle w:val="TAL"/>
              <w:rPr>
                <w:lang w:val="sv-SE"/>
              </w:rPr>
            </w:pPr>
            <w:r w:rsidRPr="003B2883">
              <w:rPr>
                <w:lang w:val="sv-SE"/>
              </w:rPr>
              <w:t>ProvideLocationInfo</w:t>
            </w:r>
          </w:p>
        </w:tc>
        <w:tc>
          <w:tcPr>
            <w:tcW w:w="2790" w:type="dxa"/>
            <w:tcBorders>
              <w:bottom w:val="single" w:sz="4" w:space="0" w:color="auto"/>
            </w:tcBorders>
          </w:tcPr>
          <w:p w14:paraId="3998622D" w14:textId="77777777" w:rsidR="000C1864" w:rsidRPr="003B2883" w:rsidRDefault="000C1864" w:rsidP="000C1864">
            <w:pPr>
              <w:pStyle w:val="TAL"/>
              <w:rPr>
                <w:rFonts w:eastAsia="SimSun"/>
                <w:lang w:eastAsia="zh-CN"/>
              </w:rPr>
            </w:pPr>
            <w:r w:rsidRPr="003B2883">
              <w:rPr>
                <w:rFonts w:eastAsia="SimSun"/>
                <w:lang w:eastAsia="zh-CN"/>
              </w:rPr>
              <w:t>Request/Response</w:t>
            </w:r>
          </w:p>
        </w:tc>
        <w:tc>
          <w:tcPr>
            <w:tcW w:w="2160" w:type="dxa"/>
            <w:tcBorders>
              <w:bottom w:val="single" w:sz="4" w:space="0" w:color="auto"/>
            </w:tcBorders>
          </w:tcPr>
          <w:p w14:paraId="25FB2D05" w14:textId="77777777" w:rsidR="000C1864" w:rsidRPr="003B2883" w:rsidRDefault="000C1864" w:rsidP="000C1864">
            <w:pPr>
              <w:pStyle w:val="TAL"/>
              <w:rPr>
                <w:lang w:eastAsia="zh-CN"/>
              </w:rPr>
            </w:pPr>
            <w:r w:rsidRPr="003B2883">
              <w:rPr>
                <w:lang w:eastAsia="zh-CN"/>
              </w:rPr>
              <w:t>UDM</w:t>
            </w:r>
          </w:p>
        </w:tc>
      </w:tr>
      <w:tr w:rsidR="000C1864" w:rsidRPr="003B2883" w14:paraId="0D49188D" w14:textId="77777777" w:rsidTr="0007580D">
        <w:tc>
          <w:tcPr>
            <w:tcW w:w="10278" w:type="dxa"/>
            <w:gridSpan w:val="4"/>
            <w:tcBorders>
              <w:top w:val="single" w:sz="4" w:space="0" w:color="auto"/>
            </w:tcBorders>
          </w:tcPr>
          <w:p w14:paraId="44F1DA1B" w14:textId="77777777" w:rsidR="000C1864" w:rsidRPr="003B2883" w:rsidRDefault="000C1864" w:rsidP="000C1864">
            <w:pPr>
              <w:pStyle w:val="TAN"/>
              <w:rPr>
                <w:lang w:eastAsia="zh-CN"/>
              </w:rPr>
            </w:pPr>
            <w:r w:rsidRPr="003B2883">
              <w:t>NOTE:</w:t>
            </w:r>
            <w:r w:rsidRPr="003B2883">
              <w:tab/>
              <w:t>A subscription applies for one UE, group of UE(s) or any UE.</w:t>
            </w:r>
          </w:p>
        </w:tc>
      </w:tr>
    </w:tbl>
    <w:p w14:paraId="483F8B6D" w14:textId="77777777" w:rsidR="00322F82" w:rsidRPr="003B2883" w:rsidRDefault="00322F82" w:rsidP="00322F82"/>
    <w:p w14:paraId="48D4A2E6" w14:textId="360E016F" w:rsidR="00943FC1" w:rsidRPr="003B2883" w:rsidRDefault="00943FC1" w:rsidP="00943FC1">
      <w:pPr>
        <w:pStyle w:val="Heading2"/>
      </w:pPr>
      <w:bookmarkStart w:id="14" w:name="_Toc20137204"/>
      <w:r w:rsidRPr="003B2883">
        <w:t>5.2</w:t>
      </w:r>
      <w:r w:rsidRPr="003B2883">
        <w:tab/>
      </w:r>
      <w:r w:rsidR="00317982" w:rsidRPr="003B2883">
        <w:t>Namf_Communication</w:t>
      </w:r>
      <w:r w:rsidR="00AF47A0" w:rsidRPr="003B2883">
        <w:t xml:space="preserve"> Service</w:t>
      </w:r>
      <w:bookmarkEnd w:id="14"/>
    </w:p>
    <w:p w14:paraId="207A2447" w14:textId="7799EF7B" w:rsidR="00943FC1" w:rsidRPr="003B2883" w:rsidRDefault="00943FC1" w:rsidP="00943FC1">
      <w:pPr>
        <w:pStyle w:val="Heading3"/>
      </w:pPr>
      <w:bookmarkStart w:id="15" w:name="_Toc20137205"/>
      <w:r w:rsidRPr="003B2883">
        <w:t>5.2.1</w:t>
      </w:r>
      <w:r w:rsidRPr="003B2883">
        <w:tab/>
      </w:r>
      <w:r w:rsidR="007C608D" w:rsidRPr="003B2883">
        <w:t>Service Description</w:t>
      </w:r>
      <w:bookmarkEnd w:id="15"/>
    </w:p>
    <w:p w14:paraId="08CE7FA7" w14:textId="77777777" w:rsidR="008C1BDD" w:rsidRPr="003B2883" w:rsidRDefault="008C1BDD" w:rsidP="008C1BDD">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7503E48F" w14:textId="77777777" w:rsidR="008C1BDD" w:rsidRPr="003B2883" w:rsidRDefault="008C1BDD" w:rsidP="008C1BDD">
      <w:pPr>
        <w:pStyle w:val="B1"/>
      </w:pPr>
      <w:r w:rsidRPr="003B2883">
        <w:t>-</w:t>
      </w:r>
      <w:r w:rsidRPr="003B2883">
        <w:tab/>
        <w:t>Provide service operations for transporting N1 messages to the UE;</w:t>
      </w:r>
    </w:p>
    <w:p w14:paraId="31643950" w14:textId="77777777" w:rsidR="008C1BDD" w:rsidRPr="003B2883" w:rsidRDefault="008C1BDD" w:rsidP="008C1BDD">
      <w:pPr>
        <w:pStyle w:val="B1"/>
      </w:pPr>
      <w:r w:rsidRPr="003B2883">
        <w:t>-</w:t>
      </w:r>
      <w:r w:rsidRPr="003B2883">
        <w:tab/>
        <w:t>Allow NFs to subscribe and unsubscribe for notifications of specific N1 messages from the UE;</w:t>
      </w:r>
    </w:p>
    <w:p w14:paraId="6CF7732C" w14:textId="77777777" w:rsidR="008C1BDD" w:rsidRPr="003B2883" w:rsidRDefault="008C1BDD" w:rsidP="008C1BDD">
      <w:pPr>
        <w:pStyle w:val="B1"/>
      </w:pPr>
      <w:r w:rsidRPr="003B2883">
        <w:t>-</w:t>
      </w:r>
      <w:r w:rsidRPr="003B2883">
        <w:tab/>
        <w:t>Allow NFs to subscribe and unsubscribe for notifications about specific information from AN;</w:t>
      </w:r>
    </w:p>
    <w:p w14:paraId="6C0A5944" w14:textId="77777777" w:rsidR="008C1BDD" w:rsidRPr="003B2883" w:rsidRDefault="008C1BDD" w:rsidP="008C1BDD">
      <w:pPr>
        <w:pStyle w:val="B1"/>
      </w:pPr>
      <w:r w:rsidRPr="003B2883">
        <w:lastRenderedPageBreak/>
        <w:t>-</w:t>
      </w:r>
      <w:r w:rsidRPr="003B2883">
        <w:tab/>
        <w:t>Provide service operations for initiating N2 messages towards the AN;</w:t>
      </w:r>
    </w:p>
    <w:p w14:paraId="640F7053" w14:textId="77777777" w:rsidR="008C1BDD" w:rsidRPr="003B2883" w:rsidRDefault="008C1BDD" w:rsidP="008C1BDD">
      <w:pPr>
        <w:pStyle w:val="B1"/>
      </w:pPr>
      <w:r w:rsidRPr="003B2883">
        <w:t>-</w:t>
      </w:r>
      <w:r w:rsidRPr="003B2883">
        <w:tab/>
        <w:t>Security Context Management; and</w:t>
      </w:r>
    </w:p>
    <w:p w14:paraId="3F550C46" w14:textId="77777777" w:rsidR="008C1BDD" w:rsidRPr="003B2883" w:rsidRDefault="008C1BDD" w:rsidP="008C1BDD">
      <w:pPr>
        <w:pStyle w:val="B1"/>
      </w:pPr>
      <w:r w:rsidRPr="003B2883">
        <w:t>-</w:t>
      </w:r>
      <w:r w:rsidRPr="003B2883">
        <w:tab/>
        <w:t>UE information management and transfer (including its security context).</w:t>
      </w:r>
    </w:p>
    <w:p w14:paraId="3CC4B764" w14:textId="70C94B79" w:rsidR="00943FC1" w:rsidRPr="003B2883" w:rsidRDefault="00943FC1" w:rsidP="00943FC1">
      <w:pPr>
        <w:pStyle w:val="Heading3"/>
      </w:pPr>
      <w:bookmarkStart w:id="16" w:name="_Toc20137206"/>
      <w:r w:rsidRPr="003B2883">
        <w:t>5.2</w:t>
      </w:r>
      <w:r w:rsidR="004E0785" w:rsidRPr="003B2883">
        <w:t>.2</w:t>
      </w:r>
      <w:r w:rsidRPr="003B2883">
        <w:tab/>
      </w:r>
      <w:r w:rsidR="002A6F4A" w:rsidRPr="003B2883">
        <w:t>Service Operations</w:t>
      </w:r>
      <w:bookmarkEnd w:id="16"/>
    </w:p>
    <w:p w14:paraId="61BC48A0" w14:textId="6F8B22DD" w:rsidR="00AF47A0" w:rsidRPr="003B2883" w:rsidRDefault="00AF47A0" w:rsidP="00AF47A0">
      <w:pPr>
        <w:pStyle w:val="Heading4"/>
      </w:pPr>
      <w:bookmarkStart w:id="17" w:name="_Toc20137207"/>
      <w:r w:rsidRPr="003B2883">
        <w:t>5.2.2.1</w:t>
      </w:r>
      <w:r w:rsidRPr="003B2883">
        <w:tab/>
      </w:r>
      <w:r w:rsidR="00F07385" w:rsidRPr="003B2883">
        <w:t>Introduction</w:t>
      </w:r>
      <w:bookmarkEnd w:id="17"/>
    </w:p>
    <w:p w14:paraId="0F3AFF0A" w14:textId="77777777" w:rsidR="00F95DCB" w:rsidRPr="003B2883" w:rsidRDefault="00F95DCB" w:rsidP="00F95DCB">
      <w:r w:rsidRPr="003B2883">
        <w:t>The Namf</w:t>
      </w:r>
      <w:r w:rsidR="003D0F8F" w:rsidRPr="003B2883">
        <w:t>_</w:t>
      </w:r>
      <w:r w:rsidRPr="003B2883">
        <w:t>Communication service supports following service operations:</w:t>
      </w:r>
    </w:p>
    <w:p w14:paraId="6556DF19" w14:textId="77777777" w:rsidR="00F95DCB" w:rsidRPr="003B2883" w:rsidRDefault="001E4055" w:rsidP="001E4055">
      <w:pPr>
        <w:pStyle w:val="B1"/>
      </w:pPr>
      <w:r w:rsidRPr="003B2883">
        <w:t xml:space="preserve">- </w:t>
      </w:r>
      <w:r w:rsidR="00F95DCB" w:rsidRPr="003B2883">
        <w:t>UEContextTransfer</w:t>
      </w:r>
    </w:p>
    <w:p w14:paraId="50B9B253" w14:textId="77777777" w:rsidR="00F95DCB" w:rsidRPr="003B2883" w:rsidRDefault="001E4055" w:rsidP="001E4055">
      <w:pPr>
        <w:pStyle w:val="B1"/>
      </w:pPr>
      <w:r w:rsidRPr="003B2883">
        <w:t xml:space="preserve">- </w:t>
      </w:r>
      <w:r w:rsidR="007536D0" w:rsidRPr="003B2883">
        <w:t>RegistrationStatusUpdate</w:t>
      </w:r>
    </w:p>
    <w:p w14:paraId="7EFAF7BC" w14:textId="77777777" w:rsidR="00F95DCB" w:rsidRPr="003B2883" w:rsidRDefault="001E4055" w:rsidP="001E4055">
      <w:pPr>
        <w:pStyle w:val="B1"/>
      </w:pPr>
      <w:r w:rsidRPr="003B2883">
        <w:t xml:space="preserve">- </w:t>
      </w:r>
      <w:r w:rsidR="00F95DCB" w:rsidRPr="003B2883">
        <w:t>N1N2MessageTransfer (UE Specific)</w:t>
      </w:r>
    </w:p>
    <w:p w14:paraId="7CFEE27A" w14:textId="77777777" w:rsidR="00F606F2" w:rsidRPr="003B2883" w:rsidRDefault="00F606F2" w:rsidP="00F606F2">
      <w:pPr>
        <w:pStyle w:val="B1"/>
      </w:pPr>
      <w:r w:rsidRPr="003B2883">
        <w:t>- N1N2TransferFailureNotification (UE Specific)</w:t>
      </w:r>
    </w:p>
    <w:p w14:paraId="594353D6" w14:textId="77777777" w:rsidR="00F95DCB" w:rsidRPr="003B2883" w:rsidRDefault="001E4055" w:rsidP="001E4055">
      <w:pPr>
        <w:pStyle w:val="B1"/>
      </w:pPr>
      <w:r w:rsidRPr="003B2883">
        <w:t xml:space="preserve">- </w:t>
      </w:r>
      <w:r w:rsidR="00F95DCB" w:rsidRPr="003B2883">
        <w:t>N1N2MessageSubscribe (UE Specific)</w:t>
      </w:r>
    </w:p>
    <w:p w14:paraId="06F419C7" w14:textId="77777777" w:rsidR="00F95DCB" w:rsidRPr="003B2883" w:rsidRDefault="001E4055" w:rsidP="001E4055">
      <w:pPr>
        <w:pStyle w:val="B1"/>
      </w:pPr>
      <w:r w:rsidRPr="003B2883">
        <w:t xml:space="preserve">- </w:t>
      </w:r>
      <w:r w:rsidR="00F95DCB" w:rsidRPr="003B2883">
        <w:t>N1N2MessageUnsubscribe (UE Specific)</w:t>
      </w:r>
    </w:p>
    <w:p w14:paraId="5D8DA362" w14:textId="77777777" w:rsidR="001E4055" w:rsidRPr="003B2883" w:rsidRDefault="001E4055" w:rsidP="001E4055">
      <w:pPr>
        <w:pStyle w:val="B1"/>
      </w:pPr>
      <w:r w:rsidRPr="003B2883">
        <w:t>- N1MessageNotify (UE Specific)</w:t>
      </w:r>
    </w:p>
    <w:p w14:paraId="1DC1DA5E" w14:textId="77777777" w:rsidR="00F1515F" w:rsidRPr="003B2883" w:rsidRDefault="001E4055" w:rsidP="001E4055">
      <w:pPr>
        <w:pStyle w:val="B1"/>
      </w:pPr>
      <w:r w:rsidRPr="003B2883">
        <w:t xml:space="preserve">- </w:t>
      </w:r>
      <w:r w:rsidR="00F1515F" w:rsidRPr="003B2883">
        <w:t>N2InfoNotify (UE Specific)</w:t>
      </w:r>
    </w:p>
    <w:p w14:paraId="30E313FA" w14:textId="77777777" w:rsidR="0082522C" w:rsidRPr="003B2883" w:rsidRDefault="001E4055" w:rsidP="001E4055">
      <w:pPr>
        <w:pStyle w:val="B1"/>
      </w:pPr>
      <w:r w:rsidRPr="003B2883">
        <w:t xml:space="preserve">- </w:t>
      </w:r>
      <w:r w:rsidR="0082522C" w:rsidRPr="003B2883">
        <w:t>NonUeN2MessageTransfer</w:t>
      </w:r>
    </w:p>
    <w:p w14:paraId="128230C5" w14:textId="77777777" w:rsidR="00F95DCB" w:rsidRPr="003B2883" w:rsidRDefault="001E4055" w:rsidP="001E4055">
      <w:pPr>
        <w:pStyle w:val="B1"/>
      </w:pPr>
      <w:r w:rsidRPr="003B2883">
        <w:t xml:space="preserve">- </w:t>
      </w:r>
      <w:r w:rsidR="00F95DCB" w:rsidRPr="003B2883">
        <w:t>NonUeN2InfoSubscribe</w:t>
      </w:r>
    </w:p>
    <w:p w14:paraId="2795ABF7" w14:textId="77777777" w:rsidR="00F95DCB" w:rsidRPr="003B2883" w:rsidRDefault="001E4055" w:rsidP="001E4055">
      <w:pPr>
        <w:pStyle w:val="B1"/>
      </w:pPr>
      <w:r w:rsidRPr="003B2883">
        <w:t xml:space="preserve">- </w:t>
      </w:r>
      <w:r w:rsidR="00F95DCB" w:rsidRPr="003B2883">
        <w:t>NonUeN2INfoUnsubscribe</w:t>
      </w:r>
    </w:p>
    <w:p w14:paraId="33F2F7A0" w14:textId="77777777" w:rsidR="00F95DCB" w:rsidRPr="003B2883" w:rsidRDefault="001E4055" w:rsidP="001E4055">
      <w:pPr>
        <w:pStyle w:val="B1"/>
      </w:pPr>
      <w:r w:rsidRPr="003B2883">
        <w:t xml:space="preserve">- </w:t>
      </w:r>
      <w:r w:rsidR="00F95DCB" w:rsidRPr="003B2883">
        <w:t>N2I</w:t>
      </w:r>
      <w:r w:rsidR="00F1515F" w:rsidRPr="003B2883">
        <w:t>n</w:t>
      </w:r>
      <w:r w:rsidR="00F95DCB" w:rsidRPr="003B2883">
        <w:t>foNotify</w:t>
      </w:r>
    </w:p>
    <w:p w14:paraId="0B128740" w14:textId="77777777" w:rsidR="00F95DCB" w:rsidRPr="003B2883" w:rsidRDefault="001E4055" w:rsidP="001E4055">
      <w:pPr>
        <w:pStyle w:val="B1"/>
      </w:pPr>
      <w:r w:rsidRPr="003B2883">
        <w:t xml:space="preserve">- </w:t>
      </w:r>
      <w:r w:rsidR="00F95DCB" w:rsidRPr="003B2883">
        <w:t>EBIAssignment</w:t>
      </w:r>
    </w:p>
    <w:p w14:paraId="60DB58B9" w14:textId="77777777" w:rsidR="00F95DCB" w:rsidRPr="003B2883" w:rsidRDefault="001E4055" w:rsidP="001E4055">
      <w:pPr>
        <w:pStyle w:val="B1"/>
      </w:pPr>
      <w:r w:rsidRPr="003B2883">
        <w:t xml:space="preserve">- </w:t>
      </w:r>
      <w:r w:rsidR="00F95DCB" w:rsidRPr="003B2883">
        <w:t>CreateUEContext</w:t>
      </w:r>
    </w:p>
    <w:p w14:paraId="59E78D11" w14:textId="77777777" w:rsidR="00F95DCB" w:rsidRPr="003B2883" w:rsidRDefault="001E4055" w:rsidP="001E4055">
      <w:pPr>
        <w:pStyle w:val="B1"/>
      </w:pPr>
      <w:r w:rsidRPr="003B2883">
        <w:t xml:space="preserve">- </w:t>
      </w:r>
      <w:r w:rsidR="00F95DCB" w:rsidRPr="003B2883">
        <w:t>ReleaseUEContext</w:t>
      </w:r>
    </w:p>
    <w:p w14:paraId="231BB98B" w14:textId="77777777" w:rsidR="00F95DCB" w:rsidRPr="003B2883" w:rsidRDefault="001E4055" w:rsidP="001E4055">
      <w:pPr>
        <w:pStyle w:val="B1"/>
      </w:pPr>
      <w:r w:rsidRPr="003B2883">
        <w:t xml:space="preserve">- </w:t>
      </w:r>
      <w:r w:rsidR="00F95DCB" w:rsidRPr="003B2883">
        <w:t>AMFStatusChangeSubscribe</w:t>
      </w:r>
    </w:p>
    <w:p w14:paraId="79A9C057" w14:textId="77777777" w:rsidR="00F95DCB" w:rsidRPr="003B2883" w:rsidRDefault="001E4055" w:rsidP="001E4055">
      <w:pPr>
        <w:pStyle w:val="B1"/>
      </w:pPr>
      <w:r w:rsidRPr="003B2883">
        <w:t xml:space="preserve">- </w:t>
      </w:r>
      <w:r w:rsidR="00F95DCB" w:rsidRPr="003B2883">
        <w:t>AMFStatusChangeUnsubscribe</w:t>
      </w:r>
    </w:p>
    <w:p w14:paraId="0044C850" w14:textId="77777777" w:rsidR="0054087F" w:rsidRPr="003B2883" w:rsidRDefault="001E4055" w:rsidP="001E4055">
      <w:pPr>
        <w:pStyle w:val="B1"/>
      </w:pPr>
      <w:r w:rsidRPr="003B2883">
        <w:t xml:space="preserve">- </w:t>
      </w:r>
      <w:r w:rsidR="0054087F" w:rsidRPr="003B2883">
        <w:t>AMFStatusChangeNotify</w:t>
      </w:r>
    </w:p>
    <w:p w14:paraId="69C55E88" w14:textId="5E9924A6" w:rsidR="00E46B5F" w:rsidRPr="003B2883" w:rsidRDefault="00E46B5F" w:rsidP="00BA6BB9">
      <w:pPr>
        <w:pStyle w:val="Heading4"/>
      </w:pPr>
      <w:bookmarkStart w:id="18" w:name="_Toc20137208"/>
      <w:r w:rsidRPr="003B2883">
        <w:t>5.2.2.2</w:t>
      </w:r>
      <w:r w:rsidRPr="003B2883">
        <w:tab/>
        <w:t>UE Context Operations</w:t>
      </w:r>
      <w:bookmarkEnd w:id="18"/>
    </w:p>
    <w:p w14:paraId="53C86D76" w14:textId="673EDA31" w:rsidR="00F07385" w:rsidRPr="003B2883" w:rsidRDefault="00D86D4C" w:rsidP="00BA6BB9">
      <w:pPr>
        <w:pStyle w:val="Heading5"/>
      </w:pPr>
      <w:bookmarkStart w:id="19" w:name="_Toc20137209"/>
      <w:r w:rsidRPr="003B2883">
        <w:t>5.2.2.2.1</w:t>
      </w:r>
      <w:r w:rsidR="00F07385" w:rsidRPr="003B2883">
        <w:tab/>
        <w:t>UEContextTransfer</w:t>
      </w:r>
      <w:bookmarkEnd w:id="19"/>
    </w:p>
    <w:p w14:paraId="4B1C18DD" w14:textId="50455829" w:rsidR="00A3706B" w:rsidRPr="003B2883" w:rsidRDefault="00D86D4C" w:rsidP="00BA6BB9">
      <w:pPr>
        <w:pStyle w:val="Heading6"/>
      </w:pPr>
      <w:bookmarkStart w:id="20" w:name="_Toc20137210"/>
      <w:r w:rsidRPr="003B2883">
        <w:t>5.2.2.2.1</w:t>
      </w:r>
      <w:r w:rsidR="00A3706B" w:rsidRPr="003B2883">
        <w:t>.1</w:t>
      </w:r>
      <w:r w:rsidR="00A3706B" w:rsidRPr="003B2883">
        <w:tab/>
        <w:t>General</w:t>
      </w:r>
      <w:bookmarkEnd w:id="20"/>
    </w:p>
    <w:p w14:paraId="0FF2BDB1" w14:textId="77777777" w:rsidR="002C40EB" w:rsidRPr="003B2883" w:rsidRDefault="002C40EB" w:rsidP="002C40EB">
      <w:r w:rsidRPr="003B2883">
        <w:t>The UEContextTransfer service operation is used during the following procedure:</w:t>
      </w:r>
    </w:p>
    <w:p w14:paraId="6E63D5E3" w14:textId="57C34915" w:rsidR="002C40EB" w:rsidRPr="003B2883" w:rsidRDefault="00515E85" w:rsidP="00515E85">
      <w:pPr>
        <w:pStyle w:val="B1"/>
      </w:pPr>
      <w:r w:rsidRPr="003B2883">
        <w:t>-</w:t>
      </w:r>
      <w:r w:rsidRPr="003B2883">
        <w:tab/>
      </w:r>
      <w:r w:rsidR="002C40EB" w:rsidRPr="003B2883">
        <w:t>General Registration procedure (see</w:t>
      </w:r>
      <w:r w:rsidR="0090693A">
        <w:t xml:space="preserve"> 3GPP TS</w:t>
      </w:r>
      <w:r w:rsidR="00514461">
        <w:t> </w:t>
      </w:r>
      <w:r w:rsidR="00514461" w:rsidRPr="003B2883">
        <w:t>23.502</w:t>
      </w:r>
      <w:r w:rsidR="00514461">
        <w:t> </w:t>
      </w:r>
      <w:r w:rsidR="00514461" w:rsidRPr="003B2883">
        <w:t>[</w:t>
      </w:r>
      <w:r w:rsidR="002C40EB" w:rsidRPr="003B2883">
        <w:t xml:space="preserve">3], </w:t>
      </w:r>
      <w:r w:rsidR="003B2883">
        <w:t>clause</w:t>
      </w:r>
      <w:r w:rsidR="002C40EB" w:rsidRPr="003B2883">
        <w:t xml:space="preserve"> 4.2.2.2.2)</w:t>
      </w:r>
    </w:p>
    <w:p w14:paraId="07115436" w14:textId="75614270" w:rsidR="002C40EB" w:rsidRPr="003B2883" w:rsidRDefault="002C40EB" w:rsidP="002C40EB">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ED86113" w14:textId="6CA69C56" w:rsidR="00913DA4" w:rsidRPr="003B2883" w:rsidRDefault="00913DA4" w:rsidP="00913DA4">
      <w:r w:rsidRPr="003B2883">
        <w:lastRenderedPageBreak/>
        <w:t>The NF Service Consumer (e.g. the target AMF) shall retrieve the UE Context by invoking the "transfer" custom method on the URI of an "Individual ueContext" resource</w:t>
      </w:r>
      <w:r w:rsidR="00DF499F" w:rsidRPr="003B2883">
        <w:t xml:space="preserve"> identified by UE's 5G-GUTI</w:t>
      </w:r>
      <w:r w:rsidRPr="003B2883">
        <w:t xml:space="preserve">, see </w:t>
      </w:r>
      <w:r w:rsidR="003B2883">
        <w:t>clause</w:t>
      </w:r>
      <w:r w:rsidRPr="003B2883">
        <w:t xml:space="preserve"> 6.1.3.2.4. See also Figure </w:t>
      </w:r>
      <w:r w:rsidR="00D86D4C" w:rsidRPr="003B2883">
        <w:t>5.2.2.2.1</w:t>
      </w:r>
      <w:r w:rsidRPr="003B2883">
        <w:t>.1-1.</w:t>
      </w:r>
    </w:p>
    <w:p w14:paraId="0E10FE5B" w14:textId="77777777" w:rsidR="002C40EB" w:rsidRPr="003B2883" w:rsidRDefault="00CB1808" w:rsidP="003B451E">
      <w:pPr>
        <w:pStyle w:val="TH"/>
      </w:pPr>
      <w:r w:rsidRPr="003B2883">
        <w:object w:dxaOrig="8701" w:dyaOrig="2131" w14:anchorId="2A254688">
          <v:shape id="_x0000_i1026" type="#_x0000_t75" style="width:435.15pt;height:106.45pt" o:ole="">
            <v:imagedata r:id="rId14" o:title=""/>
          </v:shape>
          <o:OLEObject Type="Embed" ProgID="Visio.Drawing.11" ShapeID="_x0000_i1026" DrawAspect="Content" ObjectID="_1633330885" r:id="rId15"/>
        </w:object>
      </w:r>
    </w:p>
    <w:p w14:paraId="388C8233" w14:textId="77777777" w:rsidR="002C40EB" w:rsidRPr="003B2883" w:rsidRDefault="002C40EB" w:rsidP="00021E54">
      <w:pPr>
        <w:pStyle w:val="TF"/>
      </w:pPr>
      <w:r w:rsidRPr="003B2883">
        <w:t xml:space="preserve">Figure </w:t>
      </w:r>
      <w:r w:rsidR="00D86D4C" w:rsidRPr="003B2883">
        <w:t>5.2.2.2.1</w:t>
      </w:r>
      <w:r w:rsidRPr="003B2883">
        <w:t>.1-1 UE Context Transfer</w:t>
      </w:r>
    </w:p>
    <w:p w14:paraId="016BBCDE" w14:textId="77777777" w:rsidR="00B222DF" w:rsidRPr="003B2883" w:rsidRDefault="009C65DB" w:rsidP="009C65DB">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r w:rsidR="00B222DF" w:rsidRPr="003B2883">
        <w:t>.</w:t>
      </w:r>
    </w:p>
    <w:p w14:paraId="1D393810" w14:textId="77777777" w:rsidR="009C65DB" w:rsidRPr="003B2883" w:rsidRDefault="00B222DF" w:rsidP="009C65DB">
      <w:pPr>
        <w:pStyle w:val="B1"/>
      </w:pPr>
      <w:r w:rsidRPr="003B2883">
        <w:tab/>
        <w:t>If UE Context Transfer is triggered by UE initial registration or mobility registration, the NF Service Consumer, e.g. target AMF, shall set the reason attribute to "INIT_REG" or "MOBI_REG" and include</w:t>
      </w:r>
      <w:r w:rsidR="009C65DB" w:rsidRPr="003B2883">
        <w:t xml:space="preserve"> the integrity protected registration request message which triggers the UE context transfer</w:t>
      </w:r>
      <w:r w:rsidRPr="003B2883">
        <w:t xml:space="preserve"> in the payload</w:t>
      </w:r>
      <w:r w:rsidR="009C65DB" w:rsidRPr="003B2883">
        <w:t>.</w:t>
      </w:r>
    </w:p>
    <w:p w14:paraId="3728861F" w14:textId="77777777" w:rsidR="00B222DF" w:rsidRPr="003B2883" w:rsidRDefault="009C65DB" w:rsidP="009C65DB">
      <w:pPr>
        <w:pStyle w:val="B1"/>
      </w:pPr>
      <w:r w:rsidRPr="003B2883">
        <w:t>2</w:t>
      </w:r>
      <w:r w:rsidR="00B72660" w:rsidRPr="003B2883">
        <w:t>a</w:t>
      </w:r>
      <w:r w:rsidRPr="003B2883">
        <w:t>.</w:t>
      </w:r>
      <w:r w:rsidR="00B72660" w:rsidRPr="003B2883">
        <w:tab/>
        <w:t>On success</w:t>
      </w:r>
      <w:r w:rsidR="00B222DF" w:rsidRPr="003B2883">
        <w:t>:</w:t>
      </w:r>
    </w:p>
    <w:p w14:paraId="28AE1D1B" w14:textId="211B5DE0" w:rsidR="00345193" w:rsidRPr="003B2883" w:rsidRDefault="00B222DF" w:rsidP="003D5C4D">
      <w:pPr>
        <w:pStyle w:val="B2"/>
      </w:pPr>
      <w:r w:rsidRPr="003B2883">
        <w:t>-</w:t>
      </w:r>
      <w:r w:rsidRPr="003B2883">
        <w:tab/>
        <w:t>if the reason attribute is "INIT_REG" and integrity check is successful,</w:t>
      </w:r>
      <w:r w:rsidR="00B72660" w:rsidRPr="003B2883">
        <w:t xml:space="preserve"> t</w:t>
      </w:r>
      <w:r w:rsidR="009C65DB" w:rsidRPr="003B2883">
        <w:t xml:space="preserve">he (source) AMF shall respond with the status code </w:t>
      </w:r>
      <w:r w:rsidR="001E2A0C" w:rsidRPr="003B2883">
        <w:t>"</w:t>
      </w:r>
      <w:r w:rsidR="009C65DB" w:rsidRPr="003B2883">
        <w:t>200 OK</w:t>
      </w:r>
      <w:r w:rsidR="001E2A0C" w:rsidRPr="003B2883">
        <w:t>"</w:t>
      </w:r>
      <w:r w:rsidR="009C65DB" w:rsidRPr="003B2883">
        <w:t>. The payload of the response shall be an object of "UeContextTransferRspData" data type, containing</w:t>
      </w:r>
      <w:r w:rsidR="00345193" w:rsidRPr="003B2883">
        <w:t>:</w:t>
      </w:r>
    </w:p>
    <w:p w14:paraId="31ED0FA6" w14:textId="0DE10DFB" w:rsidR="00DC50E7" w:rsidRPr="003B2883" w:rsidRDefault="00DC50E7" w:rsidP="00DC50E7">
      <w:pPr>
        <w:pStyle w:val="B3"/>
      </w:pPr>
      <w:r w:rsidRPr="003B2883">
        <w:t>case a) the representation of the requested UE Context without PDU Session Contexts; or</w:t>
      </w:r>
    </w:p>
    <w:p w14:paraId="59DF2782" w14:textId="53D61816" w:rsidR="00DC50E7" w:rsidRPr="003B2883" w:rsidRDefault="00DC50E7" w:rsidP="00DC50E7">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61F654DF" w14:textId="2F3EA8AB" w:rsidR="00CA2470" w:rsidRPr="003B2883" w:rsidRDefault="00CA2470" w:rsidP="003D5C4D">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14:paraId="4222D18B" w14:textId="6029516A" w:rsidR="009C65DB" w:rsidRPr="003B2883" w:rsidRDefault="00CA2470" w:rsidP="009C65DB">
      <w:pPr>
        <w:pStyle w:val="B1"/>
      </w:pPr>
      <w:r w:rsidRPr="003B2883">
        <w:tab/>
      </w:r>
      <w:r w:rsidR="00CB1808" w:rsidRPr="003B2883">
        <w:t xml:space="preserve">The UE context shall contain trace control and configuration parameters, if </w:t>
      </w:r>
      <w:r w:rsidR="00CB1808" w:rsidRPr="003B2883">
        <w:rPr>
          <w:rFonts w:cs="Arial"/>
          <w:szCs w:val="18"/>
        </w:rPr>
        <w:t xml:space="preserve">signalling based </w:t>
      </w:r>
      <w:r w:rsidR="00CB1808" w:rsidRPr="003B2883">
        <w:rPr>
          <w:szCs w:val="18"/>
        </w:rPr>
        <w:t>trace has been activated</w:t>
      </w:r>
      <w:r w:rsidR="00CB1808" w:rsidRPr="003B2883">
        <w:t xml:space="preserve"> (</w:t>
      </w:r>
      <w:r w:rsidR="00CB1808" w:rsidRPr="003B2883">
        <w:rPr>
          <w:szCs w:val="18"/>
        </w:rPr>
        <w:t>see</w:t>
      </w:r>
      <w:r w:rsidR="0090693A">
        <w:rPr>
          <w:szCs w:val="18"/>
        </w:rPr>
        <w:t xml:space="preserve"> 3GPP TS</w:t>
      </w:r>
      <w:r w:rsidR="00514461">
        <w:rPr>
          <w:szCs w:val="18"/>
        </w:rPr>
        <w:t> </w:t>
      </w:r>
      <w:r w:rsidR="00514461" w:rsidRPr="003B2883">
        <w:rPr>
          <w:szCs w:val="18"/>
        </w:rPr>
        <w:t>32.422</w:t>
      </w:r>
      <w:r w:rsidR="00514461">
        <w:rPr>
          <w:szCs w:val="18"/>
        </w:rPr>
        <w:t> </w:t>
      </w:r>
      <w:r w:rsidR="00514461" w:rsidRPr="003B2883">
        <w:rPr>
          <w:szCs w:val="18"/>
        </w:rPr>
        <w:t>[</w:t>
      </w:r>
      <w:r w:rsidR="00CB1808" w:rsidRPr="003B2883">
        <w:rPr>
          <w:szCs w:val="18"/>
        </w:rPr>
        <w:t xml:space="preserve">30]). </w:t>
      </w:r>
      <w:r w:rsidR="00CB1808" w:rsidRPr="003B2883">
        <w:rPr>
          <w:szCs w:val="18"/>
        </w:rPr>
        <w:br/>
      </w:r>
      <w:r w:rsidR="00CB1808" w:rsidRPr="003B2883">
        <w:rPr>
          <w:szCs w:val="18"/>
        </w:rPr>
        <w:br/>
      </w:r>
      <w:r w:rsidR="00CB1808" w:rsidRPr="003B2883">
        <w:t xml:space="preserve">The </w:t>
      </w:r>
      <w:r w:rsidR="00CB1808" w:rsidRPr="003B2883">
        <w:rPr>
          <w:noProof/>
        </w:rPr>
        <w:t xml:space="preserve">NF Service Consumer, e.g. target AMF, starts tracing according to the received </w:t>
      </w:r>
      <w:r w:rsidR="00CB1808" w:rsidRPr="003B2883">
        <w:t>trace control and configuration parameters,</w:t>
      </w:r>
      <w:r w:rsidR="00CB1808" w:rsidRPr="003B2883">
        <w:rPr>
          <w:noProof/>
        </w:rPr>
        <w:t xml:space="preserve"> </w:t>
      </w:r>
      <w:r w:rsidR="00CB1808" w:rsidRPr="003B2883">
        <w:rPr>
          <w:rFonts w:cs="Arial"/>
          <w:szCs w:val="18"/>
        </w:rPr>
        <w:t xml:space="preserve">if trace data is received in the UE context indicating that signalling based </w:t>
      </w:r>
      <w:r w:rsidR="00CB1808" w:rsidRPr="003B2883">
        <w:rPr>
          <w:szCs w:val="18"/>
        </w:rPr>
        <w:t xml:space="preserve">trace has been activated. </w:t>
      </w:r>
      <w:r w:rsidR="00CB1808" w:rsidRPr="003B2883">
        <w:t>Once the NF Service Consumer receives subscription data, trace requirements received from the UDM supersedes the trace requirements received from the AMF.</w:t>
      </w:r>
    </w:p>
    <w:p w14:paraId="4CCD95DD" w14:textId="77777777" w:rsidR="005F0AE8" w:rsidRPr="003B2883" w:rsidRDefault="005F0AE8" w:rsidP="005F0AE8">
      <w:pPr>
        <w:pStyle w:val="B1"/>
      </w:pPr>
      <w:r w:rsidRPr="003B2883">
        <w:tab/>
        <w:t>The UE context shall contain event subscriptions information in the following cases:</w:t>
      </w:r>
    </w:p>
    <w:p w14:paraId="05FB2D5C" w14:textId="77777777" w:rsidR="005F0AE8" w:rsidRPr="003B2883" w:rsidRDefault="005F0AE8" w:rsidP="005F0AE8">
      <w:pPr>
        <w:pStyle w:val="B2"/>
        <w:ind w:hanging="283"/>
      </w:pPr>
      <w:r w:rsidRPr="003B2883">
        <w:t>a)</w:t>
      </w:r>
      <w:r w:rsidRPr="003B2883">
        <w:tab/>
        <w:t>Any NF Service Consumer has subscribed for UE specific event; and/or</w:t>
      </w:r>
    </w:p>
    <w:p w14:paraId="1007CF62"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Pr="003B2883" w:rsidRDefault="005F0AE8" w:rsidP="005F0AE8">
      <w:pPr>
        <w:pStyle w:val="B1"/>
      </w:pPr>
      <w:r w:rsidRPr="003B2883">
        <w:tab/>
        <w:t>The NF Service Consumer, e.g. target AMF, shall:</w:t>
      </w:r>
    </w:p>
    <w:p w14:paraId="4F924FF9" w14:textId="11D963D8" w:rsidR="005F0AE8" w:rsidRPr="003B2883" w:rsidRDefault="005F0AE8" w:rsidP="005F0AE8">
      <w:pPr>
        <w:pStyle w:val="B2"/>
      </w:pPr>
      <w:r w:rsidRPr="003B2883">
        <w:t>-</w:t>
      </w:r>
      <w:r w:rsidRPr="003B2883">
        <w:tab/>
        <w:t>in case a) create event subscriptions for the UE specific events;</w:t>
      </w:r>
    </w:p>
    <w:p w14:paraId="3B12D774"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w:t>
      </w:r>
      <w:r w:rsidRPr="003B2883">
        <w:rPr>
          <w:shd w:val="clear" w:color="auto" w:fill="FFFFFF"/>
        </w:rPr>
        <w:t xml:space="preserve">the subscription change notification </w:t>
      </w:r>
      <w:r w:rsidRPr="003B2883">
        <w:rPr>
          <w:shd w:val="clear" w:color="auto" w:fill="FFFFFF"/>
        </w:rPr>
        <w:lastRenderedPageBreak/>
        <w:t>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inidividual UE specific event details (e.g maxReports in options IE) within that group shall be taken into account.</w:t>
      </w:r>
    </w:p>
    <w:p w14:paraId="5CE0485E" w14:textId="2A147CF8"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6.5.2 of</w:t>
      </w:r>
      <w:r w:rsidR="0090693A">
        <w:t xml:space="preserve"> 3GPP TS</w:t>
      </w:r>
      <w:r w:rsidR="00514461">
        <w:t> </w:t>
      </w:r>
      <w:r w:rsidR="00514461" w:rsidRPr="003B2883">
        <w:t>29.500</w:t>
      </w:r>
      <w:r w:rsidR="00514461">
        <w:t> </w:t>
      </w:r>
      <w:r w:rsidR="00514461" w:rsidRPr="003B2883">
        <w:t>[</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23452613" w14:textId="77777777" w:rsidR="005F0AE8" w:rsidRPr="003B2883" w:rsidRDefault="005F0AE8" w:rsidP="005F0AE8">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2ED27E45" w14:textId="7205ACB3" w:rsidR="005F0AE8" w:rsidRPr="003B2883" w:rsidRDefault="005F0AE8" w:rsidP="005F0AE8">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B2883">
        <w:t>clause</w:t>
      </w:r>
      <w:r w:rsidRPr="003B2883">
        <w:t> 5.3.2.2.2).</w:t>
      </w:r>
    </w:p>
    <w:p w14:paraId="5C42EEF6" w14:textId="5BD80007" w:rsidR="009C65DB" w:rsidRPr="003B2883" w:rsidRDefault="00B72660" w:rsidP="003D5C4D">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14:paraId="0ED641AA" w14:textId="1BB60F60" w:rsidR="00DF499F" w:rsidRPr="003B2883" w:rsidRDefault="00DF499F" w:rsidP="00DF499F">
      <w:pPr>
        <w:pStyle w:val="Heading6"/>
      </w:pPr>
      <w:bookmarkStart w:id="21" w:name="_Toc20137211"/>
      <w:r w:rsidRPr="003B2883">
        <w:t>5.2.2.2.1.2</w:t>
      </w:r>
      <w:r w:rsidRPr="003B2883">
        <w:tab/>
        <w:t>Retrieve UE Context after successful UE authentication</w:t>
      </w:r>
      <w:bookmarkEnd w:id="21"/>
    </w:p>
    <w:p w14:paraId="4CA1D89F" w14:textId="6B01EB2E" w:rsidR="00DF499F" w:rsidRPr="003B2883" w:rsidRDefault="00DF499F" w:rsidP="00DF499F">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B2883">
        <w:t>clause</w:t>
      </w:r>
      <w:r w:rsidRPr="003B2883">
        <w:t xml:space="preserve"> 5.2.2.2.1.1 shall be applied with following modifications:</w:t>
      </w:r>
    </w:p>
    <w:p w14:paraId="780018A3" w14:textId="77777777" w:rsidR="00DF499F" w:rsidRPr="003B2883" w:rsidRDefault="00DF499F" w:rsidP="00DF499F">
      <w:pPr>
        <w:pStyle w:val="B1"/>
      </w:pPr>
      <w:r w:rsidRPr="003B2883">
        <w:t>1.</w:t>
      </w:r>
      <w:r w:rsidR="003F6B0D" w:rsidRPr="003B2883">
        <w:tab/>
      </w:r>
      <w:r w:rsidRPr="003B2883">
        <w:t>Same as step 1 of figure 5.2.2.2.1.1-1, with following differences:</w:t>
      </w:r>
    </w:p>
    <w:p w14:paraId="36BE0CFE" w14:textId="77777777" w:rsidR="00DF499F" w:rsidRPr="003B2883" w:rsidRDefault="00DF499F" w:rsidP="00DF499F">
      <w:pPr>
        <w:pStyle w:val="B2"/>
      </w:pPr>
      <w:r w:rsidRPr="003B2883">
        <w:t>-</w:t>
      </w:r>
      <w:r w:rsidRPr="003B2883">
        <w:tab/>
        <w:t>The {ueContextId} in the URI shall be composed using UE's SUPI, and</w:t>
      </w:r>
    </w:p>
    <w:p w14:paraId="340535C7" w14:textId="77777777" w:rsidR="00DF499F" w:rsidRPr="003B2883" w:rsidRDefault="00DF499F" w:rsidP="00DF499F">
      <w:pPr>
        <w:pStyle w:val="B2"/>
      </w:pPr>
      <w:r w:rsidRPr="003B2883">
        <w:t>-</w:t>
      </w:r>
      <w:r w:rsidR="003F6B0D" w:rsidRPr="003B2883">
        <w:tab/>
      </w:r>
      <w:r w:rsidRPr="003B2883">
        <w:t>The "reason" attribute in request body shall be set to "MOBI_REG_UE_VALIDATED", and</w:t>
      </w:r>
    </w:p>
    <w:p w14:paraId="46ECF466" w14:textId="77777777" w:rsidR="00DF499F" w:rsidRPr="003B2883" w:rsidRDefault="00DF499F" w:rsidP="00DF499F">
      <w:pPr>
        <w:pStyle w:val="B2"/>
      </w:pPr>
      <w:r w:rsidRPr="003B2883">
        <w:t>-</w:t>
      </w:r>
      <w:r w:rsidRPr="003B2883">
        <w:tab/>
        <w:t>The request body shall not include registration request message from UE.</w:t>
      </w:r>
    </w:p>
    <w:p w14:paraId="0B68D67B" w14:textId="77777777" w:rsidR="00DF499F" w:rsidRPr="003B2883" w:rsidRDefault="00DF499F" w:rsidP="00DF499F">
      <w:pPr>
        <w:pStyle w:val="B1"/>
      </w:pPr>
      <w:r w:rsidRPr="003B2883">
        <w:t>2.</w:t>
      </w:r>
      <w:r w:rsidRPr="003B2883">
        <w:tab/>
        <w:t>Same as step 2a of figure 5.2.2.2.1.1-1, with following differences:</w:t>
      </w:r>
    </w:p>
    <w:p w14:paraId="4FF8F5F6" w14:textId="77777777" w:rsidR="00DF499F" w:rsidRPr="003B2883" w:rsidRDefault="00DF499F" w:rsidP="00DF499F">
      <w:pPr>
        <w:pStyle w:val="B2"/>
      </w:pPr>
      <w:r w:rsidRPr="003B2883">
        <w:t>-</w:t>
      </w:r>
      <w:r w:rsidRPr="003B2883">
        <w:tab/>
        <w:t>The (source) AMF shall skip integrity check and shall respond with the status code "200 OK "with the complete UE Context including available PDU Session Contexts</w:t>
      </w:r>
    </w:p>
    <w:p w14:paraId="1D00D0EF" w14:textId="14EDA3C3" w:rsidR="00AF47A0" w:rsidRPr="003B2883" w:rsidRDefault="005E263F" w:rsidP="00BA6BB9">
      <w:pPr>
        <w:pStyle w:val="Heading5"/>
      </w:pPr>
      <w:bookmarkStart w:id="22" w:name="_Toc20137212"/>
      <w:r w:rsidRPr="003B2883">
        <w:t>5.2.2.2.2</w:t>
      </w:r>
      <w:r w:rsidR="00AF47A0" w:rsidRPr="003B2883">
        <w:tab/>
      </w:r>
      <w:r w:rsidR="007536D0" w:rsidRPr="003B2883">
        <w:t>RegistrationStatusUpdate</w:t>
      </w:r>
      <w:bookmarkEnd w:id="22"/>
    </w:p>
    <w:p w14:paraId="435C3040" w14:textId="6B60BDF3" w:rsidR="00A3706B" w:rsidRPr="003B2883" w:rsidRDefault="005E263F" w:rsidP="00BA6BB9">
      <w:pPr>
        <w:pStyle w:val="Heading6"/>
      </w:pPr>
      <w:bookmarkStart w:id="23" w:name="_Toc20137213"/>
      <w:r w:rsidRPr="003B2883">
        <w:t>5.2.2.2.2</w:t>
      </w:r>
      <w:r w:rsidR="00A3706B" w:rsidRPr="003B2883">
        <w:t>.1</w:t>
      </w:r>
      <w:r w:rsidR="00A3706B" w:rsidRPr="003B2883">
        <w:tab/>
        <w:t>General</w:t>
      </w:r>
      <w:bookmarkEnd w:id="23"/>
    </w:p>
    <w:p w14:paraId="42B3CF68" w14:textId="77777777" w:rsidR="002C40EB" w:rsidRPr="003B2883" w:rsidRDefault="002C40EB" w:rsidP="002C40EB">
      <w:r w:rsidRPr="003B2883">
        <w:t xml:space="preserve">The </w:t>
      </w:r>
      <w:bookmarkStart w:id="24" w:name="_Hlk496771742"/>
      <w:r w:rsidR="007536D0" w:rsidRPr="003B2883">
        <w:t xml:space="preserve">RegistrationStatusUpdate </w:t>
      </w:r>
      <w:bookmarkEnd w:id="24"/>
      <w:r w:rsidRPr="003B2883">
        <w:t>service operation is used during the following procedure:</w:t>
      </w:r>
    </w:p>
    <w:p w14:paraId="07289F8D" w14:textId="14866B7C" w:rsidR="002C40EB" w:rsidRPr="003B2883" w:rsidRDefault="00515E85" w:rsidP="00515E85">
      <w:pPr>
        <w:pStyle w:val="B1"/>
      </w:pPr>
      <w:r w:rsidRPr="003B2883">
        <w:t>-</w:t>
      </w:r>
      <w:r w:rsidRPr="003B2883">
        <w:tab/>
      </w:r>
      <w:r w:rsidR="002C40EB" w:rsidRPr="003B2883">
        <w:t>General Registration procedure (see</w:t>
      </w:r>
      <w:r w:rsidR="0090693A">
        <w:t xml:space="preserve"> 3GPP TS</w:t>
      </w:r>
      <w:r w:rsidR="00514461">
        <w:t> </w:t>
      </w:r>
      <w:r w:rsidR="00514461" w:rsidRPr="003B2883">
        <w:t>23.502</w:t>
      </w:r>
      <w:r w:rsidR="00514461">
        <w:t> </w:t>
      </w:r>
      <w:r w:rsidR="00514461" w:rsidRPr="003B2883">
        <w:t>[</w:t>
      </w:r>
      <w:r w:rsidR="002C40EB" w:rsidRPr="003B2883">
        <w:t xml:space="preserve">3], </w:t>
      </w:r>
      <w:r w:rsidR="003B2883">
        <w:t>clause</w:t>
      </w:r>
      <w:r w:rsidR="002C40EB" w:rsidRPr="003B2883">
        <w:t xml:space="preserve"> 4.2.2.2.2)</w:t>
      </w:r>
    </w:p>
    <w:p w14:paraId="3C7DA4BD" w14:textId="4B2700CC" w:rsidR="009A003E" w:rsidRPr="003B2883" w:rsidRDefault="009A003E" w:rsidP="009A003E">
      <w:pPr>
        <w:pStyle w:val="B1"/>
      </w:pPr>
      <w:r w:rsidRPr="003B2883">
        <w:t>-</w:t>
      </w:r>
      <w:r w:rsidRPr="003B2883">
        <w:tab/>
        <w:t>Registration with AMF re-allocation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4.2.2.2.3)</w:t>
      </w:r>
    </w:p>
    <w:p w14:paraId="3B25A932" w14:textId="3ED10D23" w:rsidR="007536D0" w:rsidRPr="003B2883" w:rsidRDefault="007536D0" w:rsidP="007536D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3B2883">
        <w:t>clause</w:t>
      </w:r>
      <w:r w:rsidRPr="003B2883">
        <w:t xml:space="preserve"> 5.2.2.2.1.1).</w:t>
      </w:r>
    </w:p>
    <w:p w14:paraId="2ED8C865" w14:textId="7B0131C4" w:rsidR="007536D0" w:rsidRPr="003B2883" w:rsidRDefault="007536D0" w:rsidP="007536D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rsidR="003B2883">
        <w:t>clause</w:t>
      </w:r>
      <w:r w:rsidRPr="003B2883">
        <w:t xml:space="preserve"> 6.1.3.2.4. See also Figure 5.2.2.2.2.1-1.</w:t>
      </w:r>
    </w:p>
    <w:p w14:paraId="4D8C8D61" w14:textId="08B9455B" w:rsidR="008E4E32" w:rsidRPr="003B2883" w:rsidRDefault="009540E1" w:rsidP="003B451E">
      <w:pPr>
        <w:pStyle w:val="TH"/>
      </w:pPr>
      <w:r w:rsidRPr="003B2883">
        <w:rPr>
          <w:lang w:val="fr-FR"/>
        </w:rPr>
        <w:object w:dxaOrig="8714" w:dyaOrig="2144" w14:anchorId="59DBCBF8">
          <v:shape id="_x0000_i1027" type="#_x0000_t75" style="width:434.5pt;height:106.45pt" o:ole="">
            <v:imagedata r:id="rId16" o:title=""/>
          </v:shape>
          <o:OLEObject Type="Embed" ProgID="Visio.Drawing.11" ShapeID="_x0000_i1027" DrawAspect="Content" ObjectID="_1633330886" r:id="rId17"/>
        </w:object>
      </w:r>
    </w:p>
    <w:p w14:paraId="338F1659" w14:textId="77777777" w:rsidR="00F55C84" w:rsidRPr="003B2883" w:rsidRDefault="00F55C84" w:rsidP="00021E54">
      <w:pPr>
        <w:pStyle w:val="TF"/>
      </w:pPr>
      <w:r w:rsidRPr="003B2883">
        <w:t xml:space="preserve">Figure </w:t>
      </w:r>
      <w:r w:rsidR="005E263F" w:rsidRPr="003B2883">
        <w:t>5.2.2.2.2</w:t>
      </w:r>
      <w:r w:rsidRPr="003B2883">
        <w:t xml:space="preserve">.1-1 Registration </w:t>
      </w:r>
      <w:r w:rsidR="007536D0" w:rsidRPr="003B2883">
        <w:t>Status Update</w:t>
      </w:r>
    </w:p>
    <w:p w14:paraId="13591346" w14:textId="77777777" w:rsidR="00F02E18" w:rsidRPr="003B2883" w:rsidRDefault="001B6814" w:rsidP="001B6814">
      <w:pPr>
        <w:pStyle w:val="B1"/>
        <w:ind w:left="284"/>
      </w:pPr>
      <w:r w:rsidRPr="003B2883">
        <w:t>1.</w:t>
      </w:r>
      <w:r w:rsidRPr="003B2883">
        <w:tab/>
        <w:t xml:space="preserve">The </w:t>
      </w:r>
      <w:r w:rsidR="007536D0" w:rsidRPr="003B2883">
        <w:t xml:space="preserve">NF service consumer (e.g. </w:t>
      </w:r>
      <w:r w:rsidRPr="003B2883">
        <w:t>target AMF</w:t>
      </w:r>
      <w:r w:rsidR="007536D0" w:rsidRPr="003B2883">
        <w:t>)</w:t>
      </w:r>
      <w:r w:rsidRPr="003B2883">
        <w:t xml:space="preserve">, shall send a POST request </w:t>
      </w:r>
      <w:r w:rsidR="007536D0" w:rsidRPr="003B2883">
        <w:t>to invoke the "transfer-update" custom operation on the URI of an "Individual ueContext" resource, to update the source AMF of the status of the UE registration at the target AMF. The UE's 5G-GUTI is included as the UE identity</w:t>
      </w:r>
      <w:r w:rsidRPr="003B2883">
        <w:t>.</w:t>
      </w:r>
    </w:p>
    <w:p w14:paraId="5B452E15" w14:textId="77777777" w:rsidR="00C56DD9" w:rsidRPr="003B2883" w:rsidRDefault="00C56DD9" w:rsidP="00C56DD9">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0805CAAD" w14:textId="77777777" w:rsidR="00145C85" w:rsidRPr="003B2883" w:rsidRDefault="00145C85" w:rsidP="00145C85">
      <w:pPr>
        <w:pStyle w:val="B1"/>
        <w:ind w:left="284" w:firstLine="0"/>
      </w:pPr>
      <w:r w:rsidRPr="003B2883">
        <w:t>If</w:t>
      </w:r>
      <w:r w:rsidRPr="003B2883">
        <w:rPr>
          <w:rFonts w:cs="Arial"/>
          <w:szCs w:val="18"/>
          <w:lang w:eastAsia="zh-CN"/>
        </w:rPr>
        <w:t xml:space="preserve"> the target AMF selects a new PCF for AM Policy other than the one which was included in the UeContext by the old AMF, the target AMF shall set pcfReselectionInd to true.</w:t>
      </w:r>
    </w:p>
    <w:p w14:paraId="613D09AA" w14:textId="0885ECFB" w:rsidR="001B6814" w:rsidRPr="003B2883" w:rsidRDefault="007536D0" w:rsidP="001B698C">
      <w:pPr>
        <w:pStyle w:val="B1"/>
        <w:ind w:left="284" w:firstLine="0"/>
      </w:pPr>
      <w:r w:rsidRPr="003B2883">
        <w:t>Once the update is received, the source AMF shall</w:t>
      </w:r>
      <w:r w:rsidR="001B6814" w:rsidRPr="003B2883">
        <w:t>:</w:t>
      </w:r>
    </w:p>
    <w:p w14:paraId="7DA8AF26" w14:textId="77777777" w:rsidR="001B6814" w:rsidRPr="003B2883" w:rsidRDefault="001B6814" w:rsidP="001B6814">
      <w:pPr>
        <w:pStyle w:val="B1"/>
        <w:ind w:left="644"/>
      </w:pPr>
      <w:r w:rsidRPr="003B2883">
        <w:t>-</w:t>
      </w:r>
      <w:r w:rsidRPr="003B2883">
        <w:tab/>
        <w:t>remove the individual ueContext resource</w:t>
      </w:r>
      <w:r w:rsidR="00C56DD9" w:rsidRPr="003B2883">
        <w:t xml:space="preserve"> and release any PDU session(s) in the toReleaseSessionList attribute,</w:t>
      </w:r>
      <w:r w:rsidRPr="003B2883">
        <w:t xml:space="preserve"> if the </w:t>
      </w:r>
      <w:r w:rsidR="00261DC5" w:rsidRPr="003B2883">
        <w:rPr>
          <w:lang w:eastAsia="zh-CN"/>
        </w:rPr>
        <w:t>t</w:t>
      </w:r>
      <w:r w:rsidRPr="003B2883">
        <w:rPr>
          <w:lang w:eastAsia="zh-CN"/>
        </w:rPr>
        <w:t>ransferStatus</w:t>
      </w:r>
      <w:r w:rsidRPr="003B2883">
        <w:t xml:space="preserve"> attribute included in the </w:t>
      </w:r>
      <w:r w:rsidR="00261DC5" w:rsidRPr="003B2883">
        <w:t xml:space="preserve">POST request body </w:t>
      </w:r>
      <w:r w:rsidRPr="003B2883">
        <w:t>is set to "TRANSFERRED". The source AMF may choose to start a timer to supervise the release of the UE context resource and may keep the individual ueContext resource until the timer expires.</w:t>
      </w:r>
      <w:r w:rsidR="00145C85" w:rsidRPr="003B2883">
        <w:t xml:space="preserve"> If the </w:t>
      </w:r>
      <w:r w:rsidR="00145C85" w:rsidRPr="003B2883">
        <w:rPr>
          <w:rFonts w:cs="Arial"/>
          <w:szCs w:val="18"/>
          <w:lang w:eastAsia="zh-CN"/>
        </w:rPr>
        <w:t>pcfReselectionInd is set to true, the source AMF shall terminate the AM Policy Association to the old PCF.</w:t>
      </w:r>
    </w:p>
    <w:p w14:paraId="4B543054" w14:textId="77777777" w:rsidR="001B6814" w:rsidRPr="003B2883" w:rsidRDefault="001B6814" w:rsidP="001B6814">
      <w:pPr>
        <w:pStyle w:val="B1"/>
        <w:ind w:left="644"/>
      </w:pPr>
      <w:r w:rsidRPr="003B2883">
        <w:t>-</w:t>
      </w:r>
      <w:r w:rsidRPr="003B2883">
        <w:tab/>
        <w:t xml:space="preserve">shall keep the UE Context as if the context transfer procedure had not happened if the </w:t>
      </w:r>
      <w:r w:rsidR="00261DC5" w:rsidRPr="003B2883">
        <w:rPr>
          <w:lang w:eastAsia="zh-CN"/>
        </w:rPr>
        <w:t>transferStatus</w:t>
      </w:r>
      <w:r w:rsidR="00261DC5" w:rsidRPr="003B2883">
        <w:t xml:space="preserve"> </w:t>
      </w:r>
      <w:r w:rsidRPr="003B2883">
        <w:t xml:space="preserve">attribute included in the </w:t>
      </w:r>
      <w:r w:rsidR="00AA1FA9" w:rsidRPr="003B2883">
        <w:t xml:space="preserve">POST request body </w:t>
      </w:r>
      <w:r w:rsidRPr="003B2883">
        <w:t>is set to "NOT_TRANSFERRED".</w:t>
      </w:r>
    </w:p>
    <w:p w14:paraId="77CED32A" w14:textId="77777777" w:rsidR="007536D0" w:rsidRPr="003B2883" w:rsidRDefault="007536D0" w:rsidP="007536D0">
      <w:r w:rsidRPr="003B2883">
        <w:t>2a.</w:t>
      </w:r>
      <w:r w:rsidRPr="003B2883">
        <w:tab/>
        <w:t>On Success: The source AMF shall respond with the status code "200 OK" if the request is accepted.</w:t>
      </w:r>
    </w:p>
    <w:p w14:paraId="5487EB7E" w14:textId="77777777" w:rsidR="007536D0" w:rsidRPr="003B2883" w:rsidRDefault="007536D0" w:rsidP="007536D0">
      <w:r w:rsidRPr="003B2883">
        <w:t>2b.</w:t>
      </w:r>
      <w:r w:rsidRPr="003B2883">
        <w:tab/>
        <w:t xml:space="preserve">On failure, one of the HTTP status code listed in Table </w:t>
      </w:r>
      <w:r w:rsidR="00AA1FA9" w:rsidRPr="003B2883">
        <w:t>6.1.3.2.4.5</w:t>
      </w:r>
      <w:r w:rsidRPr="003B2883">
        <w:t xml:space="preserve">.2-2 shall be returned. For a 4xx/5xx response, the message body shall contain a ProblemDetails structure with the "cause" attribute set to one of the application error listed in Table </w:t>
      </w:r>
      <w:r w:rsidR="00AA1FA9" w:rsidRPr="003B2883">
        <w:t>6.1.3.2.4.5</w:t>
      </w:r>
      <w:r w:rsidRPr="003B2883">
        <w:t>.2-2, where applicable.</w:t>
      </w:r>
    </w:p>
    <w:p w14:paraId="7D6216B6" w14:textId="77777777" w:rsidR="00F55C84" w:rsidRPr="003B2883" w:rsidRDefault="00F55C84" w:rsidP="00C2223F">
      <w:pPr>
        <w:pStyle w:val="B1"/>
      </w:pPr>
    </w:p>
    <w:p w14:paraId="370E516F" w14:textId="50AF81F8" w:rsidR="007A3958" w:rsidRPr="003B2883" w:rsidRDefault="007A3958" w:rsidP="007A3958">
      <w:pPr>
        <w:pStyle w:val="Heading5"/>
      </w:pPr>
      <w:bookmarkStart w:id="25" w:name="_Toc20137214"/>
      <w:r w:rsidRPr="003B2883">
        <w:t>5.2.2.2.3</w:t>
      </w:r>
      <w:r w:rsidRPr="003B2883">
        <w:tab/>
        <w:t>CreateUEContext</w:t>
      </w:r>
      <w:bookmarkEnd w:id="25"/>
    </w:p>
    <w:p w14:paraId="3B56D8FB" w14:textId="42779338" w:rsidR="007A3958" w:rsidRPr="003B2883" w:rsidRDefault="007A3958" w:rsidP="007A3958">
      <w:pPr>
        <w:pStyle w:val="Heading6"/>
      </w:pPr>
      <w:bookmarkStart w:id="26" w:name="_Toc20137215"/>
      <w:r w:rsidRPr="003B2883">
        <w:t>5.2.2.2.3.1</w:t>
      </w:r>
      <w:r w:rsidRPr="003B2883">
        <w:tab/>
        <w:t>General</w:t>
      </w:r>
      <w:bookmarkEnd w:id="26"/>
    </w:p>
    <w:p w14:paraId="0DCEDDDE" w14:textId="77777777" w:rsidR="007A3958" w:rsidRPr="003B2883" w:rsidRDefault="007A3958" w:rsidP="007A3958">
      <w:r w:rsidRPr="003B2883">
        <w:t>The CreateUEContext service operation is used during the following procedure:</w:t>
      </w:r>
    </w:p>
    <w:p w14:paraId="54224877" w14:textId="39D6CB2C"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4.9.1.3</w:t>
      </w:r>
      <w:r w:rsidR="00621D82">
        <w:t>, and clause 4.23.7</w:t>
      </w:r>
      <w:r w:rsidRPr="003B2883">
        <w:t>)</w:t>
      </w:r>
    </w:p>
    <w:p w14:paraId="278D84B7" w14:textId="45DA6815" w:rsidR="00AE439D" w:rsidRPr="003B2883" w:rsidRDefault="00AE439D" w:rsidP="007A3958">
      <w:pPr>
        <w:pStyle w:val="B1"/>
      </w:pPr>
      <w:r w:rsidRPr="003B2883">
        <w:t>-</w:t>
      </w:r>
      <w:r w:rsidRPr="003B2883">
        <w:tab/>
      </w:r>
      <w:r w:rsidR="00FD6EB2" w:rsidRPr="003B2883">
        <w:rPr>
          <w:rFonts w:hint="eastAsia"/>
          <w:lang w:eastAsia="zh-CN"/>
        </w:rPr>
        <w:t>EPS to 5GS handover procedure using N26 interface (see</w:t>
      </w:r>
      <w:r w:rsidR="0090693A">
        <w:rPr>
          <w:rFonts w:hint="eastAsia"/>
          <w:lang w:eastAsia="zh-CN"/>
        </w:rPr>
        <w:t xml:space="preserve"> 3GPP TS</w:t>
      </w:r>
      <w:r w:rsidR="00514461">
        <w:rPr>
          <w:lang w:eastAsia="zh-CN"/>
        </w:rPr>
        <w:t> </w:t>
      </w:r>
      <w:r w:rsidR="00514461" w:rsidRPr="003B2883">
        <w:rPr>
          <w:rFonts w:hint="eastAsia"/>
          <w:lang w:eastAsia="zh-CN"/>
        </w:rPr>
        <w:t>23.502</w:t>
      </w:r>
      <w:r w:rsidR="00514461">
        <w:rPr>
          <w:lang w:eastAsia="zh-CN"/>
        </w:rPr>
        <w:t> </w:t>
      </w:r>
      <w:r w:rsidR="00514461" w:rsidRPr="003B2883">
        <w:rPr>
          <w:rFonts w:hint="eastAsia"/>
          <w:lang w:val="en-US" w:eastAsia="zh-CN"/>
        </w:rPr>
        <w:t>[</w:t>
      </w:r>
      <w:r w:rsidR="00FD6EB2" w:rsidRPr="003B2883">
        <w:rPr>
          <w:rFonts w:hint="eastAsia"/>
          <w:lang w:val="en-US" w:eastAsia="zh-CN"/>
        </w:rPr>
        <w:t xml:space="preserve">3], </w:t>
      </w:r>
      <w:r w:rsidR="003B2883">
        <w:rPr>
          <w:rFonts w:hint="eastAsia"/>
          <w:lang w:val="en-US" w:eastAsia="zh-CN"/>
        </w:rPr>
        <w:t>clause</w:t>
      </w:r>
      <w:r w:rsidR="00FD6EB2" w:rsidRPr="003B2883">
        <w:rPr>
          <w:rFonts w:hint="eastAsia"/>
          <w:lang w:val="en-US" w:eastAsia="zh-CN"/>
        </w:rPr>
        <w:t xml:space="preserve"> 4.11.1.2.2</w:t>
      </w:r>
      <w:r w:rsidR="00FD6EB2" w:rsidRPr="003B2883">
        <w:rPr>
          <w:rFonts w:hint="eastAsia"/>
          <w:lang w:eastAsia="zh-CN"/>
        </w:rPr>
        <w:t>)</w:t>
      </w:r>
    </w:p>
    <w:p w14:paraId="78FE1E29" w14:textId="018A49F2" w:rsidR="00FA0BAE" w:rsidRDefault="00FA0BAE" w:rsidP="00FA0BAE">
      <w:pPr>
        <w:pStyle w:val="B1"/>
      </w:pPr>
      <w:r>
        <w:rPr>
          <w:lang w:eastAsia="zh-CN"/>
        </w:rPr>
        <w:t>-</w:t>
      </w:r>
      <w:r>
        <w:rPr>
          <w:lang w:eastAsia="zh-CN"/>
        </w:rPr>
        <w:tab/>
      </w:r>
      <w:r>
        <w:rPr>
          <w:szCs w:val="18"/>
          <w:lang w:eastAsia="zh-CN"/>
        </w:rPr>
        <w:t>5G-SRVCC procedure from NG-RAN to UTRAN (see</w:t>
      </w:r>
      <w:r w:rsidR="0090693A">
        <w:rPr>
          <w:szCs w:val="18"/>
          <w:lang w:eastAsia="zh-CN"/>
        </w:rPr>
        <w:t xml:space="preserve"> 3GPP TS</w:t>
      </w:r>
      <w:r w:rsidR="00514461">
        <w:rPr>
          <w:szCs w:val="18"/>
          <w:lang w:eastAsia="zh-CN"/>
        </w:rPr>
        <w:t> 23.</w:t>
      </w:r>
      <w:r w:rsidR="00514461">
        <w:rPr>
          <w:szCs w:val="18"/>
          <w:lang w:val="en-US" w:eastAsia="zh-CN"/>
        </w:rPr>
        <w:t>216</w:t>
      </w:r>
      <w:r w:rsidR="00514461">
        <w:rPr>
          <w:szCs w:val="18"/>
          <w:lang w:eastAsia="zh-CN"/>
        </w:rPr>
        <w:t> </w:t>
      </w:r>
      <w:r w:rsidR="00514461">
        <w:rPr>
          <w:szCs w:val="18"/>
          <w:lang w:val="en-US" w:eastAsia="zh-CN"/>
        </w:rPr>
        <w:t>[39]</w:t>
      </w:r>
      <w:r>
        <w:rPr>
          <w:szCs w:val="18"/>
          <w:lang w:eastAsia="zh-CN"/>
        </w:rPr>
        <w:t>, clause 6.5)</w:t>
      </w:r>
    </w:p>
    <w:p w14:paraId="4242EDA0" w14:textId="14E103E5" w:rsidR="007A3958" w:rsidRPr="003B2883" w:rsidRDefault="007A3958" w:rsidP="007A3958">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1CA2D849" w14:textId="50517C73" w:rsidR="007A3958" w:rsidRPr="003B2883" w:rsidRDefault="007A3958" w:rsidP="007A3958">
      <w:r w:rsidRPr="003B2883">
        <w:t>The NF Service Consumer (e.g. the source AMF) shall create the UE Context by using the HTTP PUT method with the URI</w:t>
      </w:r>
      <w:r w:rsidR="00E610AF" w:rsidRPr="003B2883">
        <w:t xml:space="preserve"> of the "Individual UeContext" resource (See </w:t>
      </w:r>
      <w:r w:rsidR="003B2883">
        <w:t>clause</w:t>
      </w:r>
      <w:r w:rsidR="00E610AF" w:rsidRPr="003B2883">
        <w:t xml:space="preserve"> 6.1.3.</w:t>
      </w:r>
      <w:r w:rsidR="00E610AF" w:rsidRPr="003B2883">
        <w:rPr>
          <w:rFonts w:hint="eastAsia"/>
          <w:lang w:eastAsia="zh-CN"/>
        </w:rPr>
        <w:t>2</w:t>
      </w:r>
      <w:r w:rsidR="00E610AF" w:rsidRPr="003B2883">
        <w:t>.3.1)</w:t>
      </w:r>
      <w:r w:rsidRPr="003B2883">
        <w:t>. See also Figure 5.2.2.2.3.1-1.</w:t>
      </w:r>
    </w:p>
    <w:bookmarkStart w:id="27" w:name="_Hlk523225529"/>
    <w:p w14:paraId="2E503519" w14:textId="77777777" w:rsidR="007A3958" w:rsidRPr="003B2883" w:rsidRDefault="00802BE5" w:rsidP="007A3958">
      <w:pPr>
        <w:pStyle w:val="TH"/>
      </w:pPr>
      <w:r w:rsidRPr="003B2883">
        <w:object w:dxaOrig="8220" w:dyaOrig="2100" w14:anchorId="1638B1BD">
          <v:shape id="_x0000_i1028" type="#_x0000_t75" style="width:411.35pt;height:105.2pt" o:ole="">
            <v:imagedata r:id="rId18" o:title=""/>
          </v:shape>
          <o:OLEObject Type="Embed" ProgID="Visio.Drawing.15" ShapeID="_x0000_i1028" DrawAspect="Content" ObjectID="_1633330887" r:id="rId19"/>
        </w:object>
      </w:r>
      <w:bookmarkEnd w:id="27"/>
    </w:p>
    <w:p w14:paraId="6F297390" w14:textId="77777777" w:rsidR="007A3958" w:rsidRPr="003B2883" w:rsidRDefault="007A3958" w:rsidP="007A3958">
      <w:pPr>
        <w:pStyle w:val="TF"/>
      </w:pPr>
      <w:r w:rsidRPr="003B2883">
        <w:t>Figure 5.2.2.2.3.1-1 Create UE Context</w:t>
      </w:r>
    </w:p>
    <w:p w14:paraId="24433E12" w14:textId="77777777" w:rsidR="007A3958" w:rsidRPr="003B2883" w:rsidRDefault="007A3958" w:rsidP="007A3958">
      <w:pPr>
        <w:pStyle w:val="B1"/>
      </w:pPr>
      <w:r w:rsidRPr="003B2883">
        <w:t>1.</w:t>
      </w:r>
      <w:r w:rsidRPr="003B2883">
        <w:tab/>
        <w:t>The NF Service Consumer, e.g. source AMF, shall send a PUT request, to create the ueContext in the target AMF. The payload body of the PUT request shall contain a</w:t>
      </w:r>
      <w:r w:rsidR="00802BE5" w:rsidRPr="003B2883">
        <w:t xml:space="preserve"> UeContextCreateData structure, including a N2 Information Notification</w:t>
      </w:r>
      <w:r w:rsidRPr="003B2883">
        <w:t xml:space="preserve"> callback URI.</w:t>
      </w:r>
    </w:p>
    <w:p w14:paraId="42B0FB9A" w14:textId="051ED8F8" w:rsidR="00CB1808" w:rsidRPr="003B2883" w:rsidRDefault="00CB1808" w:rsidP="001B698C">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sidR="0090693A">
        <w:rPr>
          <w:szCs w:val="18"/>
        </w:rPr>
        <w:t xml:space="preserve"> 3GPP TS</w:t>
      </w:r>
      <w:r w:rsidR="00514461">
        <w:rPr>
          <w:szCs w:val="18"/>
        </w:rPr>
        <w:t> </w:t>
      </w:r>
      <w:r w:rsidR="00514461" w:rsidRPr="003B2883">
        <w:rPr>
          <w:szCs w:val="18"/>
        </w:rPr>
        <w:t>32.422</w:t>
      </w:r>
      <w:r w:rsidR="00514461">
        <w:rPr>
          <w:szCs w:val="18"/>
        </w:rPr>
        <w:t> </w:t>
      </w:r>
      <w:r w:rsidR="00514461" w:rsidRPr="003B2883">
        <w:rPr>
          <w:szCs w:val="18"/>
        </w:rPr>
        <w:t>[</w:t>
      </w:r>
      <w:r w:rsidRPr="003B2883">
        <w:rPr>
          <w:szCs w:val="18"/>
        </w:rPr>
        <w:t>30]).</w:t>
      </w:r>
    </w:p>
    <w:p w14:paraId="328636CF" w14:textId="58348753" w:rsidR="00FD6EB2" w:rsidRPr="003B2883" w:rsidRDefault="00FD6EB2" w:rsidP="001B698C">
      <w:pPr>
        <w:pStyle w:val="B1"/>
        <w:ind w:firstLine="0"/>
      </w:pPr>
      <w:r w:rsidRPr="003B2883">
        <w:rPr>
          <w:rFonts w:hint="eastAsia"/>
          <w:szCs w:val="18"/>
          <w:lang w:eastAsia="zh-CN"/>
        </w:rPr>
        <w:t xml:space="preserve">For EPS to 5GS Mobility procedure, the NF Service Consumer, i.e. initial AMF,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sidR="0090693A">
        <w:rPr>
          <w:rFonts w:hint="eastAsia"/>
          <w:szCs w:val="18"/>
          <w:lang w:eastAsia="zh-CN"/>
        </w:rPr>
        <w:t xml:space="preserve"> 3GPP TS</w:t>
      </w:r>
      <w:r w:rsidR="00514461">
        <w:rPr>
          <w:szCs w:val="18"/>
          <w:lang w:eastAsia="zh-CN"/>
        </w:rPr>
        <w:t> </w:t>
      </w:r>
      <w:r w:rsidR="00514461" w:rsidRPr="003B2883">
        <w:rPr>
          <w:rFonts w:hint="eastAsia"/>
          <w:szCs w:val="18"/>
          <w:lang w:eastAsia="zh-CN"/>
        </w:rPr>
        <w:t>23.502</w:t>
      </w:r>
      <w:r w:rsidR="00514461">
        <w:rPr>
          <w:szCs w:val="18"/>
          <w:lang w:eastAsia="zh-CN"/>
        </w:rPr>
        <w:t> </w:t>
      </w:r>
      <w:r w:rsidR="00514461"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77384A09" w14:textId="759BBBFE" w:rsidR="00FA0BAE" w:rsidRPr="00FC564C" w:rsidRDefault="00FA0BAE" w:rsidP="00FA0BAE">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sidR="0090693A">
        <w:rPr>
          <w:szCs w:val="18"/>
          <w:lang w:eastAsia="zh-CN"/>
        </w:rPr>
        <w:t xml:space="preserve"> 3GPP TS</w:t>
      </w:r>
      <w:r w:rsidR="00514461">
        <w:rPr>
          <w:szCs w:val="18"/>
          <w:lang w:eastAsia="zh-CN"/>
        </w:rPr>
        <w:t> </w:t>
      </w:r>
      <w:r w:rsidR="00514461" w:rsidRPr="00FC564C">
        <w:rPr>
          <w:szCs w:val="18"/>
          <w:lang w:eastAsia="zh-CN"/>
        </w:rPr>
        <w:t>23.502</w:t>
      </w:r>
      <w:r w:rsidR="00514461">
        <w:rPr>
          <w:szCs w:val="18"/>
          <w:lang w:eastAsia="zh-CN"/>
        </w:rPr>
        <w:t> </w:t>
      </w:r>
      <w:r w:rsidR="00514461" w:rsidRPr="00FC564C">
        <w:rPr>
          <w:szCs w:val="18"/>
          <w:lang w:eastAsia="zh-CN"/>
        </w:rPr>
        <w:t>[</w:t>
      </w:r>
      <w:r w:rsidRPr="00FC564C">
        <w:rPr>
          <w:szCs w:val="18"/>
          <w:lang w:eastAsia="zh-CN"/>
        </w:rPr>
        <w:t>3]</w:t>
      </w:r>
      <w:r>
        <w:rPr>
          <w:szCs w:val="18"/>
          <w:lang w:eastAsia="zh-CN"/>
        </w:rPr>
        <w:t>.</w:t>
      </w:r>
    </w:p>
    <w:p w14:paraId="1AB10C3A" w14:textId="77777777" w:rsidR="007A3958" w:rsidRPr="003B2883" w:rsidRDefault="007A3958" w:rsidP="007A3958">
      <w:pPr>
        <w:pStyle w:val="B1"/>
      </w:pPr>
      <w:r w:rsidRPr="003B2883">
        <w:t>2</w:t>
      </w:r>
      <w:r w:rsidR="00B72660" w:rsidRPr="003B2883">
        <w:t>a</w:t>
      </w:r>
      <w:r w:rsidRPr="003B2883">
        <w:t>.</w:t>
      </w:r>
      <w:r w:rsidR="00B72660" w:rsidRPr="003B2883">
        <w:tab/>
        <w:t>On success, t</w:t>
      </w:r>
      <w:r w:rsidRPr="003B2883">
        <w:t xml:space="preserve">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w:t>
      </w:r>
      <w:r w:rsidR="00145C85" w:rsidRPr="003B2883">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3B2883" w:rsidRDefault="00CB1808" w:rsidP="001B698C">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415221DB" w14:textId="77777777" w:rsidR="005F0AE8" w:rsidRPr="003B2883" w:rsidRDefault="00B72660" w:rsidP="005F0AE8">
      <w:pPr>
        <w:pStyle w:val="B1"/>
      </w:pPr>
      <w:r w:rsidRPr="003B2883">
        <w:tab/>
      </w:r>
      <w:r w:rsidR="005F0AE8" w:rsidRPr="003B2883">
        <w:t>The UE context shall contain event subscriptions information in the following cases:</w:t>
      </w:r>
    </w:p>
    <w:p w14:paraId="06E996B8" w14:textId="77777777" w:rsidR="005F0AE8" w:rsidRPr="003B2883" w:rsidRDefault="005F0AE8" w:rsidP="005F0AE8">
      <w:pPr>
        <w:pStyle w:val="B2"/>
        <w:ind w:hanging="283"/>
      </w:pPr>
      <w:r w:rsidRPr="003B2883">
        <w:t>a)</w:t>
      </w:r>
      <w:r w:rsidRPr="003B2883">
        <w:tab/>
        <w:t>Any NF Service Consumer has subscribed for UE specific event; and/or</w:t>
      </w:r>
    </w:p>
    <w:p w14:paraId="4A47C13F"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Pr="003B2883" w:rsidRDefault="005F0AE8" w:rsidP="005F0AE8">
      <w:pPr>
        <w:pStyle w:val="B1"/>
      </w:pPr>
      <w:r w:rsidRPr="003B2883">
        <w:tab/>
        <w:t>The target AMF, shall:</w:t>
      </w:r>
    </w:p>
    <w:p w14:paraId="0E0545BE" w14:textId="175F3033" w:rsidR="005F0AE8" w:rsidRPr="003B2883" w:rsidRDefault="005F0AE8" w:rsidP="005F0AE8">
      <w:pPr>
        <w:pStyle w:val="B2"/>
      </w:pPr>
      <w:r w:rsidRPr="003B2883">
        <w:t>-</w:t>
      </w:r>
      <w:r w:rsidRPr="003B2883">
        <w:tab/>
        <w:t>in case a) create event subscriptions for the UE specific events;</w:t>
      </w:r>
    </w:p>
    <w:p w14:paraId="7B5148E3"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inidividual UE specific event details (e.g maxReports in options IE) within that group shall be taken into account.</w:t>
      </w:r>
    </w:p>
    <w:p w14:paraId="78661583" w14:textId="66D3B7E4"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6.5.2 of</w:t>
      </w:r>
      <w:r w:rsidR="0090693A">
        <w:t xml:space="preserve"> 3GPP TS</w:t>
      </w:r>
      <w:r w:rsidR="00514461">
        <w:t> </w:t>
      </w:r>
      <w:r w:rsidR="00514461" w:rsidRPr="003B2883">
        <w:t>29.500</w:t>
      </w:r>
      <w:r w:rsidR="00514461">
        <w:t> </w:t>
      </w:r>
      <w:r w:rsidR="00514461" w:rsidRPr="003B2883">
        <w:t>[</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7F5435E7" w14:textId="77777777" w:rsidR="005F0AE8" w:rsidRPr="003B2883" w:rsidRDefault="005F0AE8" w:rsidP="005F0AE8">
      <w:pPr>
        <w:pStyle w:val="NO"/>
      </w:pPr>
      <w:r w:rsidRPr="003B2883">
        <w:rPr>
          <w:rFonts w:hint="eastAsia"/>
        </w:rPr>
        <w:lastRenderedPageBreak/>
        <w:t>NOTE:</w:t>
      </w:r>
      <w:r w:rsidRPr="003B2883">
        <w:rPr>
          <w:rFonts w:hint="eastAsia"/>
        </w:rPr>
        <w:tab/>
        <w:t>Subscription Id can be reused if the mobility is between AMFs of same AMF Set</w:t>
      </w:r>
      <w:r w:rsidRPr="003B2883">
        <w:t>.</w:t>
      </w:r>
    </w:p>
    <w:p w14:paraId="5CA4CDBC" w14:textId="49807834" w:rsidR="005F0AE8" w:rsidRPr="003B2883" w:rsidRDefault="005F0AE8" w:rsidP="005F0AE8">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B2883">
        <w:t>clause</w:t>
      </w:r>
      <w:r w:rsidRPr="003B2883">
        <w:t> 5.3.2.2.2).</w:t>
      </w:r>
    </w:p>
    <w:p w14:paraId="39759803" w14:textId="77777777" w:rsidR="00B72660" w:rsidRPr="003B2883" w:rsidRDefault="00B72660" w:rsidP="00B72660">
      <w:pPr>
        <w:pStyle w:val="B1"/>
        <w:ind w:left="284"/>
      </w:pPr>
      <w:r w:rsidRPr="003B2883">
        <w:t>2b.</w:t>
      </w:r>
      <w:r w:rsidRPr="003B2883">
        <w:tab/>
      </w:r>
      <w:r w:rsidR="007A3958" w:rsidRPr="003B2883">
        <w:t>On failure</w:t>
      </w:r>
      <w:r w:rsidRPr="003B2883">
        <w:t xml:space="preserve"> or redirection, </w:t>
      </w:r>
      <w:bookmarkStart w:id="28"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6F558873" w14:textId="77777777" w:rsidR="00B72660" w:rsidRPr="003B2883" w:rsidRDefault="00B72660" w:rsidP="003D5C4D">
      <w:pPr>
        <w:pStyle w:val="B2"/>
      </w:pPr>
      <w:r w:rsidRPr="003B2883">
        <w:t>-</w:t>
      </w:r>
      <w:r w:rsidRPr="003B2883">
        <w:tab/>
        <w:t>a ProblemDetails structure with the "cause" attribute set to one of the application error listed in Table 6.1.3.2.3.1-3;</w:t>
      </w:r>
    </w:p>
    <w:bookmarkEnd w:id="28"/>
    <w:p w14:paraId="3F608A0E" w14:textId="77777777" w:rsidR="007A3958" w:rsidRPr="003B2883" w:rsidRDefault="00B72660" w:rsidP="00B72660">
      <w:pPr>
        <w:pStyle w:val="B1"/>
        <w:ind w:firstLine="0"/>
      </w:pPr>
      <w:r w:rsidRPr="003B2883">
        <w:t>-</w:t>
      </w:r>
      <w:r w:rsidRPr="003B2883">
        <w:tab/>
      </w:r>
      <w:r w:rsidRPr="003B2883">
        <w:rPr>
          <w:lang w:eastAsia="zh-CN"/>
        </w:rPr>
        <w:t>NgAPCause</w:t>
      </w:r>
      <w:r w:rsidRPr="003B2883">
        <w:t>, if available.</w:t>
      </w:r>
    </w:p>
    <w:p w14:paraId="759D12AD" w14:textId="5C183030" w:rsidR="007A3958" w:rsidRPr="003B2883" w:rsidRDefault="00B31727" w:rsidP="00BA6BB9">
      <w:pPr>
        <w:pStyle w:val="Heading5"/>
      </w:pPr>
      <w:bookmarkStart w:id="29" w:name="_Toc20137216"/>
      <w:r w:rsidRPr="003B2883">
        <w:t>5.2.2.2.4</w:t>
      </w:r>
      <w:r w:rsidR="007A3958" w:rsidRPr="003B2883">
        <w:tab/>
        <w:t>ReleaseUEContext</w:t>
      </w:r>
      <w:bookmarkEnd w:id="29"/>
    </w:p>
    <w:p w14:paraId="25E25DA7" w14:textId="0FFE72C1" w:rsidR="007A3958" w:rsidRPr="003B2883" w:rsidRDefault="00B31727" w:rsidP="00BA6BB9">
      <w:pPr>
        <w:pStyle w:val="Heading6"/>
      </w:pPr>
      <w:bookmarkStart w:id="30" w:name="_Toc20137217"/>
      <w:r w:rsidRPr="003B2883">
        <w:t>5.2.2.2.4</w:t>
      </w:r>
      <w:r w:rsidR="007A3958" w:rsidRPr="003B2883">
        <w:t>.1</w:t>
      </w:r>
      <w:r w:rsidR="007A3958" w:rsidRPr="003B2883">
        <w:tab/>
        <w:t>General</w:t>
      </w:r>
      <w:bookmarkEnd w:id="30"/>
    </w:p>
    <w:p w14:paraId="782F8B3C" w14:textId="77777777" w:rsidR="007A3958" w:rsidRPr="003B2883" w:rsidRDefault="007A3958" w:rsidP="007A3958">
      <w:r w:rsidRPr="003B2883">
        <w:t>The ReleaseUEContext service operation is used during the following procedure:</w:t>
      </w:r>
    </w:p>
    <w:p w14:paraId="52FD6625" w14:textId="0E305ADC"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4.9.1.4)</w:t>
      </w:r>
    </w:p>
    <w:p w14:paraId="5E448244" w14:textId="69E0DB2D" w:rsidR="007A3958" w:rsidRPr="003B2883" w:rsidRDefault="007A3958" w:rsidP="007A3958">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054648F8" w14:textId="49CEA473" w:rsidR="007A3958" w:rsidRPr="003B2883" w:rsidRDefault="007A3958" w:rsidP="007A3958">
      <w:r w:rsidRPr="003B2883">
        <w:t>The NF Service Consumer (e.g. the source AMF) shall release the UE Context by using the HTTP "release" custom operation with the URI</w:t>
      </w:r>
      <w:r w:rsidR="00E610AF" w:rsidRPr="003B2883">
        <w:t xml:space="preserve"> of the "Individual UeContext" resource (See </w:t>
      </w:r>
      <w:r w:rsidR="003B2883">
        <w:t>clause</w:t>
      </w:r>
      <w:r w:rsidR="00E610AF" w:rsidRPr="003B2883">
        <w:t xml:space="preserve"> 6.1.3.2.4.2)</w:t>
      </w:r>
      <w:r w:rsidRPr="003B2883">
        <w:t xml:space="preserve">. See also Figure </w:t>
      </w:r>
      <w:r w:rsidR="00B31727" w:rsidRPr="003B2883">
        <w:t>5.2.2.2.4</w:t>
      </w:r>
      <w:r w:rsidRPr="003B2883">
        <w:t>.1-1.</w:t>
      </w:r>
    </w:p>
    <w:p w14:paraId="7469F289" w14:textId="77777777" w:rsidR="002C526E" w:rsidRPr="003B2883" w:rsidRDefault="002C526E" w:rsidP="00BE19D9">
      <w:pPr>
        <w:pStyle w:val="TH"/>
      </w:pPr>
      <w:r w:rsidRPr="003B2883">
        <w:object w:dxaOrig="7950" w:dyaOrig="2100" w14:anchorId="055FF2F0">
          <v:shape id="_x0000_i1029" type="#_x0000_t75" style="width:398.2pt;height:105.2pt" o:ole="">
            <v:imagedata r:id="rId20" o:title=""/>
          </v:shape>
          <o:OLEObject Type="Embed" ProgID="Visio.Drawing.15" ShapeID="_x0000_i1029" DrawAspect="Content" ObjectID="_1633330888" r:id="rId21"/>
        </w:object>
      </w:r>
    </w:p>
    <w:p w14:paraId="4FCD1DEA" w14:textId="77777777" w:rsidR="007A3958" w:rsidRPr="003B2883" w:rsidRDefault="007A3958" w:rsidP="007A3958">
      <w:pPr>
        <w:pStyle w:val="TF"/>
      </w:pPr>
      <w:r w:rsidRPr="003B2883">
        <w:t xml:space="preserve">Figure </w:t>
      </w:r>
      <w:r w:rsidR="00B31727" w:rsidRPr="003B2883">
        <w:t>5.2.2.2.4</w:t>
      </w:r>
      <w:r w:rsidRPr="003B2883">
        <w:t>.1-1 Release UE Context</w:t>
      </w:r>
    </w:p>
    <w:p w14:paraId="0B01749A" w14:textId="77777777" w:rsidR="007A3958" w:rsidRPr="003B2883" w:rsidRDefault="007A3958" w:rsidP="007A3958">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51E2DC36" w14:textId="77777777" w:rsidR="002C526E" w:rsidRPr="003B2883" w:rsidRDefault="007A3958" w:rsidP="007A3958">
      <w:pPr>
        <w:pStyle w:val="B1"/>
      </w:pPr>
      <w:r w:rsidRPr="003B2883">
        <w:t>2</w:t>
      </w:r>
      <w:r w:rsidR="002C526E" w:rsidRPr="003B2883">
        <w:t>a</w:t>
      </w:r>
      <w:r w:rsidRPr="003B2883">
        <w:t>.</w:t>
      </w:r>
      <w:r w:rsidRPr="003B2883">
        <w:tab/>
        <w:t xml:space="preserve">On success, the </w:t>
      </w:r>
      <w:r w:rsidRPr="003B2883">
        <w:rPr>
          <w:rFonts w:hint="eastAsia"/>
          <w:lang w:eastAsia="zh-CN"/>
        </w:rPr>
        <w:t>target A</w:t>
      </w:r>
      <w:r w:rsidRPr="003B2883">
        <w:t>MF shall return "204 No Content" with an empty payload body in the POST response</w:t>
      </w:r>
      <w:r w:rsidR="002C526E" w:rsidRPr="003B2883">
        <w:t>.</w:t>
      </w:r>
    </w:p>
    <w:p w14:paraId="0726DA2A" w14:textId="7245357F" w:rsidR="007A3958" w:rsidRPr="003B2883" w:rsidRDefault="002C526E" w:rsidP="007A3958">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88C28DD" w14:textId="1CA4F165" w:rsidR="008D6434" w:rsidRPr="003B2883" w:rsidRDefault="008D6434" w:rsidP="00426443">
      <w:pPr>
        <w:pStyle w:val="Heading4"/>
      </w:pPr>
      <w:bookmarkStart w:id="31" w:name="_Toc20137218"/>
      <w:r w:rsidRPr="003B2883">
        <w:t>5.2.2.</w:t>
      </w:r>
      <w:r w:rsidR="006A3600" w:rsidRPr="003B2883">
        <w:t>3</w:t>
      </w:r>
      <w:r w:rsidR="006A3600" w:rsidRPr="003B2883">
        <w:tab/>
        <w:t>UE Specific N1N2 Message Operations</w:t>
      </w:r>
      <w:bookmarkEnd w:id="31"/>
    </w:p>
    <w:p w14:paraId="34089B8D" w14:textId="35FF7536" w:rsidR="00426443" w:rsidRPr="003B2883" w:rsidRDefault="005D7349" w:rsidP="00BA6BB9">
      <w:pPr>
        <w:pStyle w:val="Heading5"/>
      </w:pPr>
      <w:bookmarkStart w:id="32" w:name="_Toc20137219"/>
      <w:r w:rsidRPr="003B2883">
        <w:t>5.2.2.3.1</w:t>
      </w:r>
      <w:r w:rsidR="00426443" w:rsidRPr="003B2883">
        <w:tab/>
        <w:t>N1N2MessageTransfer</w:t>
      </w:r>
      <w:bookmarkEnd w:id="32"/>
    </w:p>
    <w:p w14:paraId="49442E0A" w14:textId="2E305FDA" w:rsidR="00426443" w:rsidRPr="003B2883" w:rsidRDefault="005D7349" w:rsidP="00BA6BB9">
      <w:pPr>
        <w:pStyle w:val="Heading6"/>
      </w:pPr>
      <w:bookmarkStart w:id="33" w:name="_Toc20137220"/>
      <w:r w:rsidRPr="003B2883">
        <w:t>5.2.2.3.1</w:t>
      </w:r>
      <w:r w:rsidR="00426443" w:rsidRPr="003B2883">
        <w:t>.1</w:t>
      </w:r>
      <w:r w:rsidR="00426443" w:rsidRPr="003B2883">
        <w:tab/>
        <w:t>General</w:t>
      </w:r>
      <w:bookmarkEnd w:id="33"/>
    </w:p>
    <w:p w14:paraId="57A709DA" w14:textId="77777777" w:rsidR="00426443" w:rsidRPr="003B2883" w:rsidRDefault="00426443" w:rsidP="00426443">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3E31D054" w14:textId="3DB4ACC8" w:rsidR="00426443" w:rsidRPr="003B2883" w:rsidRDefault="00426443" w:rsidP="00426443">
      <w:pPr>
        <w:pStyle w:val="B1"/>
      </w:pPr>
      <w:r w:rsidRPr="003B2883">
        <w:t>-</w:t>
      </w:r>
      <w:r w:rsidRPr="003B2883">
        <w:tab/>
        <w:t xml:space="preserve">Network triggered Service Request (see </w:t>
      </w:r>
      <w:r w:rsidR="003B2883">
        <w:t>clause</w:t>
      </w:r>
      <w:r w:rsidRPr="003B2883">
        <w:t xml:space="preserve"> 4.2.3.</w:t>
      </w:r>
      <w:r w:rsidR="00705E1B" w:rsidRPr="003B2883">
        <w:t xml:space="preserve">3 </w:t>
      </w:r>
      <w:r w:rsidR="00D667FF" w:rsidRPr="003B2883">
        <w:t>of</w:t>
      </w:r>
      <w:r w:rsidR="0090693A">
        <w:t xml:space="preserve"> 3GPP TS</w:t>
      </w:r>
      <w:r w:rsidR="00514461">
        <w:t> </w:t>
      </w:r>
      <w:r w:rsidR="00514461" w:rsidRPr="003B2883">
        <w:t>23.502</w:t>
      </w:r>
      <w:r w:rsidR="00514461">
        <w:t> </w:t>
      </w:r>
      <w:r w:rsidR="00514461" w:rsidRPr="003B2883">
        <w:t>[</w:t>
      </w:r>
      <w:r w:rsidRPr="003B2883">
        <w:t>3]</w:t>
      </w:r>
      <w:r w:rsidR="00DC2F74">
        <w:t>)</w:t>
      </w:r>
    </w:p>
    <w:p w14:paraId="18120215" w14:textId="7473A675" w:rsidR="00426443" w:rsidRPr="003B2883" w:rsidRDefault="00426443" w:rsidP="00426443">
      <w:pPr>
        <w:pStyle w:val="B1"/>
      </w:pPr>
      <w:r w:rsidRPr="003B2883">
        <w:t>-</w:t>
      </w:r>
      <w:r w:rsidRPr="003B2883">
        <w:tab/>
        <w:t>PDU Session establishment (</w:t>
      </w:r>
      <w:r w:rsidR="00D667FF" w:rsidRPr="003B2883">
        <w:t>see</w:t>
      </w:r>
      <w:r w:rsidRPr="003B2883">
        <w:t xml:space="preserve"> </w:t>
      </w:r>
      <w:r w:rsidR="003B2883">
        <w:t>clause</w:t>
      </w:r>
      <w:r w:rsidRPr="003B2883">
        <w:t xml:space="preserve"> 4.3.2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05E691C3" w14:textId="4BD65FCD" w:rsidR="00426443" w:rsidRPr="003B2883" w:rsidRDefault="00426443" w:rsidP="00426443">
      <w:pPr>
        <w:pStyle w:val="B1"/>
      </w:pPr>
      <w:r w:rsidRPr="003B2883">
        <w:lastRenderedPageBreak/>
        <w:t>-</w:t>
      </w:r>
      <w:r w:rsidRPr="003B2883">
        <w:tab/>
        <w:t>PDU Session modification (</w:t>
      </w:r>
      <w:r w:rsidR="00D667FF" w:rsidRPr="003B2883">
        <w:t>see</w:t>
      </w:r>
      <w:r w:rsidRPr="003B2883">
        <w:t xml:space="preserve"> </w:t>
      </w:r>
      <w:r w:rsidR="003B2883">
        <w:t>clause</w:t>
      </w:r>
      <w:r w:rsidRPr="003B2883">
        <w:t xml:space="preserve"> 4.3.3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797286CE" w14:textId="5E2CB92B" w:rsidR="00426443" w:rsidRPr="003B2883" w:rsidRDefault="00426443" w:rsidP="00426443">
      <w:pPr>
        <w:pStyle w:val="B1"/>
      </w:pPr>
      <w:r w:rsidRPr="003B2883">
        <w:t>-</w:t>
      </w:r>
      <w:r w:rsidRPr="003B2883">
        <w:tab/>
        <w:t>PDU Session release (</w:t>
      </w:r>
      <w:r w:rsidR="00D667FF" w:rsidRPr="003B2883">
        <w:t>see</w:t>
      </w:r>
      <w:r w:rsidRPr="003B2883">
        <w:t xml:space="preserve"> </w:t>
      </w:r>
      <w:r w:rsidR="003B2883">
        <w:t>clause</w:t>
      </w:r>
      <w:r w:rsidRPr="003B2883">
        <w:t xml:space="preserve"> 4.3.4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39AA8A0B" w14:textId="123FA4EF" w:rsidR="00426443" w:rsidRPr="003B2883" w:rsidRDefault="00426443" w:rsidP="00426443">
      <w:pPr>
        <w:pStyle w:val="B1"/>
      </w:pPr>
      <w:r w:rsidRPr="003B2883">
        <w:t>-</w:t>
      </w:r>
      <w:r w:rsidRPr="003B2883">
        <w:tab/>
        <w:t>Session continuity, service continuity and UP path management (</w:t>
      </w:r>
      <w:r w:rsidR="00D667FF" w:rsidRPr="003B2883">
        <w:t>see</w:t>
      </w:r>
      <w:r w:rsidRPr="003B2883">
        <w:t xml:space="preserve"> </w:t>
      </w:r>
      <w:r w:rsidR="003B2883">
        <w:t>clause</w:t>
      </w:r>
      <w:r w:rsidRPr="003B2883">
        <w:t xml:space="preserve"> 4.3.</w:t>
      </w:r>
      <w:r w:rsidR="00705E1B" w:rsidRPr="003B2883">
        <w:t xml:space="preserve">5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5E7E8F8D" w14:textId="58DAED0D" w:rsidR="0001741F" w:rsidRPr="003B2883" w:rsidRDefault="0001741F" w:rsidP="0001741F">
      <w:pPr>
        <w:pStyle w:val="B1"/>
      </w:pPr>
      <w:r w:rsidRPr="003B2883">
        <w:t>-</w:t>
      </w:r>
      <w:r w:rsidRPr="003B2883">
        <w:tab/>
        <w:t xml:space="preserve">Inter NG-RAN node N2 based handover (see </w:t>
      </w:r>
      <w:r w:rsidR="003B2883">
        <w:t>clause</w:t>
      </w:r>
      <w:r w:rsidRPr="003B2883">
        <w:t xml:space="preserve"> 4.9.1.3 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3855FFF8" w14:textId="2D9F1BC7" w:rsidR="00426443" w:rsidRPr="003B2883" w:rsidRDefault="00426443" w:rsidP="00426443">
      <w:pPr>
        <w:pStyle w:val="B1"/>
      </w:pPr>
      <w:r w:rsidRPr="003B2883">
        <w:t>-</w:t>
      </w:r>
      <w:r w:rsidRPr="003B2883">
        <w:tab/>
        <w:t>SMS over NAS procedures (</w:t>
      </w:r>
      <w:r w:rsidR="00D667FF" w:rsidRPr="003B2883">
        <w:t>see</w:t>
      </w:r>
      <w:r w:rsidRPr="003B2883">
        <w:t xml:space="preserve"> </w:t>
      </w:r>
      <w:r w:rsidR="003B2883">
        <w:t>clause</w:t>
      </w:r>
      <w:r w:rsidRPr="003B2883">
        <w:t xml:space="preserve"> 4.13.3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5649AE93" w14:textId="389ACF99" w:rsidR="00426443" w:rsidRPr="003B2883" w:rsidRDefault="00426443" w:rsidP="00426443">
      <w:pPr>
        <w:pStyle w:val="B1"/>
      </w:pPr>
      <w:r w:rsidRPr="003B2883">
        <w:t>-</w:t>
      </w:r>
      <w:r w:rsidRPr="003B2883">
        <w:tab/>
        <w:t>UE assisted and UE based positioning procedure (</w:t>
      </w:r>
      <w:r w:rsidR="00D667FF" w:rsidRPr="003B2883">
        <w:t>see</w:t>
      </w:r>
      <w:r w:rsidRPr="003B2883">
        <w:t xml:space="preserve"> </w:t>
      </w:r>
      <w:r w:rsidR="003B2883">
        <w:t>clause</w:t>
      </w:r>
      <w:r w:rsidRPr="003B2883">
        <w:t xml:space="preserve"> 4.13.5.4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63BB234E" w14:textId="54D1AF95" w:rsidR="00426443" w:rsidRPr="003B2883" w:rsidRDefault="00426443" w:rsidP="00426443">
      <w:pPr>
        <w:pStyle w:val="B1"/>
      </w:pPr>
      <w:r w:rsidRPr="003B2883">
        <w:t>-</w:t>
      </w:r>
      <w:r w:rsidRPr="003B2883">
        <w:tab/>
        <w:t>Network assisted positioning procedure (</w:t>
      </w:r>
      <w:r w:rsidR="00D667FF" w:rsidRPr="003B2883">
        <w:t>see</w:t>
      </w:r>
      <w:r w:rsidRPr="003B2883">
        <w:t xml:space="preserve"> </w:t>
      </w:r>
      <w:r w:rsidR="003B2883">
        <w:t>clause</w:t>
      </w:r>
      <w:r w:rsidRPr="003B2883">
        <w:t xml:space="preserve"> 4.13.5.5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1D464260" w14:textId="7BDCD065"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of</w:t>
      </w:r>
      <w:r w:rsidR="0090693A">
        <w:t xml:space="preserve"> 3GPP TS</w:t>
      </w:r>
      <w:r w:rsidR="00514461">
        <w:t> </w:t>
      </w:r>
      <w:r w:rsidR="00514461" w:rsidRPr="003B2883">
        <w:t>23.502</w:t>
      </w:r>
      <w:r w:rsidR="00514461">
        <w:t> </w:t>
      </w:r>
      <w:r w:rsidR="00514461" w:rsidRPr="003B2883">
        <w:t>[</w:t>
      </w:r>
      <w:r w:rsidRPr="003B2883">
        <w:t>3])</w:t>
      </w:r>
    </w:p>
    <w:p w14:paraId="16930FAE" w14:textId="17B90910" w:rsidR="00DC2F74" w:rsidRDefault="00DC2F74" w:rsidP="00DC2F74">
      <w:pPr>
        <w:pStyle w:val="B1"/>
      </w:pPr>
      <w:r>
        <w:t>-</w:t>
      </w:r>
      <w:r>
        <w:tab/>
        <w:t>UPF anchored Mobile Terminated Data Transport in Control Plane CIoT 5GS Optimisation (see clause </w:t>
      </w:r>
      <w:r w:rsidRPr="003B2883">
        <w:t>4.</w:t>
      </w:r>
      <w:r>
        <w:t>24.2</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p>
    <w:p w14:paraId="22CD3DA9" w14:textId="1FE9720C" w:rsidR="00DC2F74" w:rsidRPr="003B2883" w:rsidRDefault="00DC2F74" w:rsidP="00DC2F74">
      <w:pPr>
        <w:pStyle w:val="B1"/>
      </w:pPr>
      <w:r>
        <w:t>-</w:t>
      </w:r>
      <w:r>
        <w:tab/>
        <w:t>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p>
    <w:p w14:paraId="2B6D2AF4" w14:textId="2DCD890A" w:rsidR="00D667FF" w:rsidRPr="003B2883" w:rsidRDefault="00D667FF" w:rsidP="00D667FF">
      <w:pPr>
        <w:pStyle w:val="NO"/>
      </w:pPr>
      <w:r w:rsidRPr="003B2883">
        <w:rPr>
          <w:rFonts w:hint="eastAsia"/>
        </w:rPr>
        <w:t>N</w:t>
      </w:r>
      <w:r w:rsidRPr="003B2883">
        <w:t>OTE:</w:t>
      </w:r>
      <w:r w:rsidRPr="003B2883">
        <w:tab/>
        <w:t>Though in</w:t>
      </w:r>
      <w:r w:rsidR="0090693A">
        <w:t xml:space="preserve"> 3GPP TS</w:t>
      </w:r>
      <w:r w:rsidR="00514461">
        <w:t> </w:t>
      </w:r>
      <w:r w:rsidR="00514461" w:rsidRPr="003B2883">
        <w:t>23.502</w:t>
      </w:r>
      <w:r w:rsidR="00514461">
        <w:t> </w:t>
      </w:r>
      <w:r w:rsidR="00514461" w:rsidRPr="003B2883">
        <w:rPr>
          <w:lang w:eastAsia="zh-CN"/>
        </w:rPr>
        <w:t>[</w:t>
      </w:r>
      <w:r w:rsidRPr="003B2883">
        <w:rPr>
          <w:lang w:eastAsia="zh-CN"/>
        </w:rPr>
        <w:t>3] the procedure is called "UE configuration update procedure for transparent UE policy delivery", as per</w:t>
      </w:r>
      <w:r w:rsidR="0090693A">
        <w:rPr>
          <w:lang w:eastAsia="zh-CN"/>
        </w:rPr>
        <w:t xml:space="preserve"> 3GPP TS</w:t>
      </w:r>
      <w:r w:rsidR="00514461">
        <w:rPr>
          <w:lang w:eastAsia="zh-CN"/>
        </w:rPr>
        <w:t> </w:t>
      </w:r>
      <w:r w:rsidR="00514461" w:rsidRPr="003B2883">
        <w:rPr>
          <w:lang w:eastAsia="zh-CN"/>
        </w:rPr>
        <w:t>24.501</w:t>
      </w:r>
      <w:r w:rsidR="00514461">
        <w:rPr>
          <w:lang w:eastAsia="zh-CN"/>
        </w:rPr>
        <w:t> </w:t>
      </w:r>
      <w:r w:rsidR="00514461" w:rsidRPr="003B2883">
        <w:rPr>
          <w:lang w:eastAsia="zh-CN"/>
        </w:rPr>
        <w:t>[</w:t>
      </w:r>
      <w:r w:rsidRPr="003B2883">
        <w:rPr>
          <w:lang w:eastAsia="zh-CN"/>
        </w:rPr>
        <w:t xml:space="preserve">11] </w:t>
      </w:r>
      <w:r w:rsidR="003B2883">
        <w:rPr>
          <w:lang w:eastAsia="zh-CN"/>
        </w:rPr>
        <w:t>clause</w:t>
      </w:r>
      <w:r w:rsidRPr="003B2883">
        <w:rPr>
          <w:lang w:eastAsia="zh-CN"/>
        </w:rPr>
        <w:t> 5.4.5.3.1, the network initiated NAS transport procedure is used.</w:t>
      </w:r>
    </w:p>
    <w:p w14:paraId="16159076" w14:textId="7EB0CB99" w:rsidR="00426443" w:rsidRPr="003B2883" w:rsidRDefault="00426443" w:rsidP="00CE10A2">
      <w:r w:rsidRPr="003B2883">
        <w:t xml:space="preserve">The NF Service Consumer </w:t>
      </w:r>
      <w:r w:rsidR="00EE65EF" w:rsidRPr="003B2883">
        <w:t>shall</w:t>
      </w:r>
      <w:r w:rsidRPr="003B2883">
        <w:t xml:space="preserve"> invoke the service operation by using HTTP method POST, to request the AMF to transfer N1 and/or N2 information for a UE and/or 5G-AN, with the URI</w:t>
      </w:r>
      <w:r w:rsidR="00E610AF" w:rsidRPr="003B2883">
        <w:t xml:space="preserve"> of "N1 N2 Messages</w:t>
      </w:r>
      <w:r w:rsidR="00E610AF" w:rsidRPr="003B2883">
        <w:rPr>
          <w:rFonts w:hint="eastAsia"/>
          <w:lang w:eastAsia="zh-CN"/>
        </w:rPr>
        <w:t xml:space="preserve"> </w:t>
      </w:r>
      <w:r w:rsidR="00E610AF" w:rsidRPr="003B2883">
        <w:rPr>
          <w:lang w:eastAsia="zh-CN"/>
        </w:rPr>
        <w:t>C</w:t>
      </w:r>
      <w:r w:rsidR="00E610AF" w:rsidRPr="003B2883">
        <w:rPr>
          <w:rFonts w:hint="eastAsia"/>
          <w:lang w:eastAsia="zh-CN"/>
        </w:rPr>
        <w:t>ollection</w:t>
      </w:r>
      <w:r w:rsidR="00E610AF" w:rsidRPr="003B2883">
        <w:rPr>
          <w:lang w:eastAsia="zh-CN"/>
        </w:rPr>
        <w:t>" resource (</w:t>
      </w:r>
      <w:r w:rsidR="00D667FF" w:rsidRPr="003B2883">
        <w:rPr>
          <w:lang w:eastAsia="zh-CN"/>
        </w:rPr>
        <w:t>see</w:t>
      </w:r>
      <w:r w:rsidR="00E610AF" w:rsidRPr="003B2883">
        <w:rPr>
          <w:lang w:eastAsia="zh-CN"/>
        </w:rPr>
        <w:t xml:space="preserve"> </w:t>
      </w:r>
      <w:r w:rsidR="003B2883">
        <w:rPr>
          <w:lang w:eastAsia="zh-CN"/>
        </w:rPr>
        <w:t>clause</w:t>
      </w:r>
      <w:r w:rsidR="00E610AF" w:rsidRPr="003B2883">
        <w:rPr>
          <w:lang w:eastAsia="zh-CN"/>
        </w:rPr>
        <w:t xml:space="preserve"> </w:t>
      </w:r>
      <w:r w:rsidR="00E610AF" w:rsidRPr="003B2883">
        <w:t>6.1.3.</w:t>
      </w:r>
      <w:r w:rsidR="00705E1B" w:rsidRPr="003B2883">
        <w:t>5</w:t>
      </w:r>
      <w:r w:rsidR="00E610AF" w:rsidRPr="003B2883">
        <w:t>.3.1).</w:t>
      </w:r>
    </w:p>
    <w:p w14:paraId="5453ACB9" w14:textId="77777777" w:rsidR="00426443" w:rsidRPr="003B2883" w:rsidRDefault="00426443" w:rsidP="00426443">
      <w:r w:rsidRPr="003B2883">
        <w:t xml:space="preserve">The NF </w:t>
      </w:r>
      <w:r w:rsidR="00EE65EF" w:rsidRPr="003B2883">
        <w:t xml:space="preserve">Service Consumer </w:t>
      </w:r>
      <w:r w:rsidRPr="003B2883">
        <w:t>may include the following information in the HTTP Request message body:</w:t>
      </w:r>
    </w:p>
    <w:p w14:paraId="29161557" w14:textId="64223568" w:rsidR="00426443" w:rsidRPr="003B2883" w:rsidRDefault="00426443" w:rsidP="00426443">
      <w:pPr>
        <w:pStyle w:val="B1"/>
      </w:pPr>
      <w:r w:rsidRPr="003B2883">
        <w:t>-</w:t>
      </w:r>
      <w:r w:rsidRPr="003B2883">
        <w:tab/>
        <w:t>SUPI</w:t>
      </w:r>
    </w:p>
    <w:p w14:paraId="4F3D862B" w14:textId="77777777" w:rsidR="00426443" w:rsidRPr="003B2883" w:rsidRDefault="00426443" w:rsidP="00426443">
      <w:pPr>
        <w:pStyle w:val="B1"/>
      </w:pPr>
      <w:r w:rsidRPr="003B2883">
        <w:t>-</w:t>
      </w:r>
      <w:r w:rsidRPr="003B2883">
        <w:tab/>
      </w:r>
      <w:r w:rsidRPr="003B2883">
        <w:rPr>
          <w:rFonts w:hint="eastAsia"/>
        </w:rPr>
        <w:t xml:space="preserve">PDU Session ID </w:t>
      </w:r>
      <w:r w:rsidR="00D725E4" w:rsidRPr="003B2883">
        <w:t xml:space="preserve">or LCS </w:t>
      </w:r>
      <w:r w:rsidR="00E039F6" w:rsidRPr="003B2883">
        <w:t>Correlation</w:t>
      </w:r>
      <w:r w:rsidR="00D725E4" w:rsidRPr="003B2883">
        <w:t xml:space="preserve"> ID depending on the N1/N2 message class to be transferred</w:t>
      </w:r>
    </w:p>
    <w:p w14:paraId="0650F81E" w14:textId="77777777" w:rsidR="00426443" w:rsidRPr="003B2883" w:rsidRDefault="00426443" w:rsidP="00426443">
      <w:pPr>
        <w:pStyle w:val="B1"/>
      </w:pPr>
      <w:r w:rsidRPr="003B2883">
        <w:t>-</w:t>
      </w:r>
      <w:r w:rsidRPr="003B2883">
        <w:tab/>
        <w:t xml:space="preserve">N2 SM </w:t>
      </w:r>
      <w:r w:rsidR="00D725E4" w:rsidRPr="003B2883">
        <w:t>I</w:t>
      </w:r>
      <w:r w:rsidRPr="003B2883">
        <w:t>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6B4B37DD" w14:textId="77777777" w:rsidR="00426443" w:rsidRPr="003B2883" w:rsidRDefault="00426443" w:rsidP="00426443">
      <w:pPr>
        <w:pStyle w:val="B1"/>
      </w:pPr>
      <w:r w:rsidRPr="003B2883">
        <w:t>-</w:t>
      </w:r>
      <w:r w:rsidRPr="003B2883">
        <w:tab/>
        <w:t xml:space="preserve">N1 SM </w:t>
      </w:r>
      <w:r w:rsidR="00D725E4" w:rsidRPr="003B2883">
        <w:t>I</w:t>
      </w:r>
      <w:r w:rsidRPr="003B2883">
        <w:t>nformation</w:t>
      </w:r>
    </w:p>
    <w:p w14:paraId="3FAB167E" w14:textId="77777777" w:rsidR="00426443" w:rsidRPr="003B2883" w:rsidRDefault="00426443" w:rsidP="00426443">
      <w:pPr>
        <w:pStyle w:val="B1"/>
      </w:pPr>
      <w:r w:rsidRPr="003B2883">
        <w:t>-</w:t>
      </w:r>
      <w:r w:rsidRPr="003B2883">
        <w:tab/>
        <w:t>N1 Message Container (</w:t>
      </w:r>
      <w:r w:rsidR="00174A65" w:rsidRPr="003B2883">
        <w:t xml:space="preserve">e.g. </w:t>
      </w:r>
      <w:r w:rsidRPr="003B2883">
        <w:t>LPP message, SMS</w:t>
      </w:r>
      <w:r w:rsidR="00D667FF" w:rsidRPr="003B2883">
        <w:t>, UPDP message</w:t>
      </w:r>
      <w:r w:rsidRPr="003B2883">
        <w:t>)</w:t>
      </w:r>
    </w:p>
    <w:p w14:paraId="218AA755" w14:textId="77777777" w:rsidR="00426443" w:rsidRPr="003B2883" w:rsidRDefault="00426443" w:rsidP="00426443">
      <w:pPr>
        <w:pStyle w:val="B1"/>
      </w:pPr>
      <w:r w:rsidRPr="003B2883">
        <w:t>-</w:t>
      </w:r>
      <w:r w:rsidRPr="003B2883">
        <w:tab/>
        <w:t>N2 Information Container (</w:t>
      </w:r>
      <w:r w:rsidR="00174A65" w:rsidRPr="003B2883">
        <w:t xml:space="preserve">e.g. </w:t>
      </w:r>
      <w:r w:rsidRPr="003B2883">
        <w:t>NRPPa message)</w:t>
      </w:r>
    </w:p>
    <w:p w14:paraId="5F422D43" w14:textId="77777777" w:rsidR="00426443" w:rsidRPr="003B2883" w:rsidRDefault="00426443" w:rsidP="00426443">
      <w:pPr>
        <w:pStyle w:val="B1"/>
      </w:pPr>
      <w:r w:rsidRPr="003B2883">
        <w:t>-</w:t>
      </w:r>
      <w:r w:rsidRPr="003B2883">
        <w:tab/>
      </w:r>
      <w:r w:rsidR="00D725E4" w:rsidRPr="003B2883">
        <w:t>Allocation and Retention</w:t>
      </w:r>
      <w:r w:rsidR="00D725E4" w:rsidRPr="003B2883">
        <w:rPr>
          <w:rFonts w:hint="eastAsia"/>
        </w:rPr>
        <w:t xml:space="preserve"> </w:t>
      </w:r>
      <w:r w:rsidRPr="003B2883">
        <w:rPr>
          <w:rFonts w:hint="eastAsia"/>
        </w:rPr>
        <w:t>Priority</w:t>
      </w:r>
      <w:r w:rsidR="00D725E4" w:rsidRPr="003B2883">
        <w:t xml:space="preserve"> (ARP)</w:t>
      </w:r>
    </w:p>
    <w:p w14:paraId="08CF44D3" w14:textId="77777777" w:rsidR="00426443" w:rsidRPr="003B2883" w:rsidRDefault="00426443" w:rsidP="00426443">
      <w:pPr>
        <w:pStyle w:val="B1"/>
      </w:pPr>
      <w:r w:rsidRPr="003B2883">
        <w:t>-</w:t>
      </w:r>
      <w:r w:rsidRPr="003B2883">
        <w:tab/>
        <w:t>Paging Policy Indication</w:t>
      </w:r>
    </w:p>
    <w:p w14:paraId="12901232" w14:textId="77777777" w:rsidR="00885CB0" w:rsidRPr="003B2883" w:rsidRDefault="00D725E4" w:rsidP="00426443">
      <w:pPr>
        <w:pStyle w:val="B1"/>
      </w:pPr>
      <w:r w:rsidRPr="003B2883">
        <w:t>-</w:t>
      </w:r>
      <w:r w:rsidRPr="003B2883">
        <w:tab/>
        <w:t>5QI</w:t>
      </w:r>
    </w:p>
    <w:p w14:paraId="3C16BCD7" w14:textId="77777777" w:rsidR="00426443" w:rsidRPr="003B2883" w:rsidRDefault="00426443" w:rsidP="00426443">
      <w:pPr>
        <w:pStyle w:val="B1"/>
      </w:pPr>
      <w:r w:rsidRPr="003B2883">
        <w:t>-</w:t>
      </w:r>
      <w:r w:rsidRPr="003B2883">
        <w:tab/>
        <w:t>Notification URL (used for receiving Paging Failure Indication)</w:t>
      </w:r>
    </w:p>
    <w:p w14:paraId="4F57522E" w14:textId="77777777" w:rsidR="00426443" w:rsidRPr="003B2883" w:rsidRDefault="00D725E4" w:rsidP="00CE10A2">
      <w:pPr>
        <w:pStyle w:val="B1"/>
      </w:pPr>
      <w:r w:rsidRPr="003B2883">
        <w:t>-</w:t>
      </w:r>
      <w:r w:rsidRPr="003B2883">
        <w:tab/>
        <w:t>Last Message Indication</w:t>
      </w:r>
    </w:p>
    <w:p w14:paraId="63F892E3" w14:textId="7FE44AC0" w:rsidR="00885CB0" w:rsidRPr="003B2883" w:rsidRDefault="00885CB0" w:rsidP="00885CB0">
      <w:pPr>
        <w:pStyle w:val="B1"/>
      </w:pPr>
      <w:r w:rsidRPr="003B2883">
        <w:t>-</w:t>
      </w:r>
      <w:r w:rsidRPr="003B2883">
        <w:tab/>
        <w:t xml:space="preserve">NF Instance Identifier </w:t>
      </w:r>
      <w:r w:rsidR="00602399" w:rsidRPr="003B2883">
        <w:t xml:space="preserve">and optionally Service Instance Identifier </w:t>
      </w:r>
      <w:r w:rsidRPr="003B2883">
        <w:t>of the NF Service Consumer (e.g. an LMF)</w:t>
      </w:r>
    </w:p>
    <w:p w14:paraId="5228090C" w14:textId="77777777" w:rsidR="00660707" w:rsidRPr="003B2883" w:rsidRDefault="00660707" w:rsidP="00660707">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64EFF17E" w14:textId="77777777" w:rsidR="00660707" w:rsidRPr="003B2883" w:rsidRDefault="00660707" w:rsidP="00660707">
      <w:pPr>
        <w:pStyle w:val="B1"/>
        <w:rPr>
          <w:lang w:eastAsia="zh-CN"/>
        </w:rPr>
      </w:pPr>
      <w:r w:rsidRPr="003B2883">
        <w:t>-</w:t>
      </w:r>
      <w:r w:rsidRPr="003B2883">
        <w:tab/>
      </w:r>
      <w:r w:rsidRPr="003B2883">
        <w:rPr>
          <w:rFonts w:hint="eastAsia"/>
          <w:lang w:eastAsia="zh-CN"/>
        </w:rPr>
        <w:t>Area of Validity for N2 SM Information</w:t>
      </w:r>
    </w:p>
    <w:p w14:paraId="2E8656DB" w14:textId="1E6CDE5A" w:rsidR="00DC2F74" w:rsidRPr="003B2883" w:rsidRDefault="00DC2F74" w:rsidP="00DC2F74">
      <w:pPr>
        <w:pStyle w:val="B1"/>
        <w:rPr>
          <w:lang w:eastAsia="zh-CN"/>
        </w:rPr>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rsidR="0090693A">
        <w:t xml:space="preserve"> 3GPP TS</w:t>
      </w:r>
      <w:r w:rsidR="00514461">
        <w:t> </w:t>
      </w:r>
      <w:r w:rsidR="00514461" w:rsidRPr="003B2883">
        <w:t>23.502</w:t>
      </w:r>
      <w:r w:rsidR="00514461">
        <w:t> </w:t>
      </w:r>
      <w:r w:rsidR="00514461" w:rsidRPr="003B2883">
        <w:t>[</w:t>
      </w:r>
      <w:r w:rsidRPr="003B2883">
        <w:t>3]</w:t>
      </w:r>
      <w:r>
        <w:t>), UPF anchored Mobile Terminated Data Transport in Control Plane CIoT 5GS Optimisation procedure (see clause </w:t>
      </w:r>
      <w:r w:rsidRPr="003B2883">
        <w:t>4.</w:t>
      </w:r>
      <w:r>
        <w:t>24.2</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t xml:space="preserve"> or 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rPr>
          <w:lang w:eastAsia="zh-CN"/>
        </w:rPr>
        <w:t>.</w:t>
      </w:r>
    </w:p>
    <w:p w14:paraId="64104A55" w14:textId="77777777" w:rsidR="00885CB0" w:rsidRPr="003B2883" w:rsidRDefault="00885CB0" w:rsidP="00CE10A2">
      <w:pPr>
        <w:pStyle w:val="B1"/>
      </w:pPr>
    </w:p>
    <w:p w14:paraId="60009DBB" w14:textId="77777777" w:rsidR="00426443" w:rsidRPr="003B2883" w:rsidRDefault="00DD3205" w:rsidP="00426443">
      <w:pPr>
        <w:pStyle w:val="TH"/>
      </w:pPr>
      <w:r w:rsidRPr="003B2883">
        <w:object w:dxaOrig="8670" w:dyaOrig="2130" w14:anchorId="10D7F322">
          <v:shape id="_x0000_i1030" type="#_x0000_t75" style="width:434.5pt;height:106.45pt" o:ole="">
            <v:imagedata r:id="rId22" o:title=""/>
          </v:shape>
          <o:OLEObject Type="Embed" ProgID="Visio.Drawing.15" ShapeID="_x0000_i1030" DrawAspect="Content" ObjectID="_1633330889" r:id="rId23"/>
        </w:object>
      </w:r>
    </w:p>
    <w:p w14:paraId="0B7A8C84" w14:textId="77777777" w:rsidR="00426443" w:rsidRPr="003B2883" w:rsidRDefault="00426443" w:rsidP="00426443">
      <w:pPr>
        <w:pStyle w:val="TF"/>
      </w:pPr>
      <w:r w:rsidRPr="003B2883">
        <w:t xml:space="preserve">Figure </w:t>
      </w:r>
      <w:r w:rsidR="005D7349" w:rsidRPr="003B2883">
        <w:t>5.2.2.3.1</w:t>
      </w:r>
      <w:r w:rsidRPr="003B2883">
        <w:t>.</w:t>
      </w:r>
      <w:r w:rsidR="00610C58" w:rsidRPr="003B2883">
        <w:t>1</w:t>
      </w:r>
      <w:r w:rsidRPr="003B2883">
        <w:t>-1 N1N2MessageTransfer for UE related signalling</w:t>
      </w:r>
    </w:p>
    <w:p w14:paraId="776D6044" w14:textId="77777777" w:rsidR="00426443" w:rsidRPr="003B2883" w:rsidRDefault="00426443" w:rsidP="00426443">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3A13195F" w14:textId="0F67C2C2" w:rsidR="00426443" w:rsidRPr="003B2883" w:rsidRDefault="00426443" w:rsidP="00426443">
      <w:pPr>
        <w:pStyle w:val="B1"/>
      </w:pPr>
      <w:r w:rsidRPr="003B2883">
        <w:t>2</w:t>
      </w:r>
      <w:r w:rsidR="00600C6B" w:rsidRPr="003B2883">
        <w:t>a</w:t>
      </w:r>
      <w:r w:rsidRPr="003B2883">
        <w:t>.</w:t>
      </w:r>
      <w:r w:rsidR="00600C6B" w:rsidRPr="003B2883">
        <w:tab/>
        <w:t>On success, i.e. i</w:t>
      </w:r>
      <w:r w:rsidRPr="003B2883">
        <w:t xml:space="preserve">f the request is accepted and the AMF is able to transfer the N1/N2 message to the UE and/or the AN, the AMF shall respond with a </w:t>
      </w:r>
      <w:r w:rsidR="00D667FF" w:rsidRPr="003B2883">
        <w:t>"</w:t>
      </w:r>
      <w:r w:rsidRPr="003B2883">
        <w:t>200 OK</w:t>
      </w:r>
      <w:r w:rsidR="00D667FF" w:rsidRPr="003B2883">
        <w:t xml:space="preserve">" </w:t>
      </w:r>
      <w:r w:rsidRPr="003B2883">
        <w:t>status code. The AMF shall set the cause IE in the N1N2MessageTransferRspData as "N1_N2_TRANSFER_INITIATED" in this case.</w:t>
      </w:r>
    </w:p>
    <w:p w14:paraId="09C13758" w14:textId="77777777" w:rsidR="00600C6B" w:rsidRPr="003B2883" w:rsidRDefault="00600C6B" w:rsidP="00600C6B">
      <w:pPr>
        <w:pStyle w:val="B1"/>
      </w:pPr>
      <w:r w:rsidRPr="003B2883">
        <w:t>2b. On failure or redirection, one of the HTTP status code listed in Table 6.1.3.</w:t>
      </w:r>
      <w:r w:rsidR="000807EB" w:rsidRPr="003B2883">
        <w:t>5</w:t>
      </w:r>
      <w:r w:rsidRPr="003B2883">
        <w:t>.3.1-3 shall be returned. For a 4xx/5xx response, the message body shall contain a N1N2MessageTransferError structure, including:</w:t>
      </w:r>
    </w:p>
    <w:p w14:paraId="5474D8AD" w14:textId="77777777" w:rsidR="00600C6B" w:rsidRPr="003B2883" w:rsidRDefault="00600C6B" w:rsidP="003D5C4D">
      <w:pPr>
        <w:pStyle w:val="B1"/>
        <w:ind w:left="852"/>
      </w:pPr>
      <w:r w:rsidRPr="003B2883">
        <w:t>-</w:t>
      </w:r>
      <w:r w:rsidRPr="003B2883">
        <w:tab/>
        <w:t>a ProblemDetails structure with the "cause" attribute set to one of the application error listed in Table 6.1.3.</w:t>
      </w:r>
      <w:r w:rsidR="00D32F5F" w:rsidRPr="003B2883">
        <w:t>5</w:t>
      </w:r>
      <w:r w:rsidRPr="003B2883">
        <w:t>.3.1-3;</w:t>
      </w:r>
    </w:p>
    <w:p w14:paraId="21A9370C" w14:textId="60F7928F" w:rsidR="00426443" w:rsidRPr="003B2883" w:rsidRDefault="005D7349" w:rsidP="00BA6BB9">
      <w:pPr>
        <w:pStyle w:val="Heading6"/>
      </w:pPr>
      <w:bookmarkStart w:id="34" w:name="_Toc20137221"/>
      <w:r w:rsidRPr="003B2883">
        <w:t>5.2.2.3.1</w:t>
      </w:r>
      <w:r w:rsidR="00426443" w:rsidRPr="003B2883">
        <w:t>.</w:t>
      </w:r>
      <w:r w:rsidR="00EE65EF" w:rsidRPr="003B2883">
        <w:t>2</w:t>
      </w:r>
      <w:r w:rsidR="00426443" w:rsidRPr="003B2883">
        <w:tab/>
        <w:t>When the UE is in CM-IDLE</w:t>
      </w:r>
      <w:bookmarkEnd w:id="34"/>
    </w:p>
    <w:p w14:paraId="73B184CC" w14:textId="5FC4B0FE" w:rsidR="00426443" w:rsidRPr="003B2883" w:rsidRDefault="004969AB" w:rsidP="00426443">
      <w:r w:rsidRPr="003B2883">
        <w:rPr>
          <w:lang w:val="en-US"/>
        </w:rPr>
        <w:t>When an NF service consumer is requesting to send N1 and/or N2 information and the UE is in CM-IDLE state for the access type for which the N1 and/or N2 information is related</w:t>
      </w:r>
      <w:r w:rsidR="003908DB" w:rsidRPr="003B2883">
        <w:rPr>
          <w:lang w:val="en-US"/>
        </w:rPr>
        <w:t xml:space="preserve"> (called "associated access type" hereafter in this </w:t>
      </w:r>
      <w:r w:rsidR="003B2883">
        <w:rPr>
          <w:lang w:val="en-US"/>
        </w:rPr>
        <w:t>clause</w:t>
      </w:r>
      <w:r w:rsidR="003908DB" w:rsidRPr="003B2883">
        <w:rPr>
          <w:lang w:val="en-US"/>
        </w:rPr>
        <w:t>)</w:t>
      </w:r>
      <w:r w:rsidR="00426443" w:rsidRPr="003B2883">
        <w:t xml:space="preserve">, </w:t>
      </w:r>
      <w:r w:rsidR="00EE65EF" w:rsidRPr="003B2883">
        <w:t xml:space="preserve">the requirements specified in </w:t>
      </w:r>
      <w:r w:rsidR="003B2883">
        <w:t>clause</w:t>
      </w:r>
      <w:r w:rsidR="00EE65EF" w:rsidRPr="003B2883">
        <w:t xml:space="preserve"> 5.2.2.3.1.1 shall apply with the following modifications and definitions</w:t>
      </w:r>
      <w:r w:rsidR="00426443" w:rsidRPr="003B2883">
        <w:t>:</w:t>
      </w:r>
    </w:p>
    <w:p w14:paraId="7C408436" w14:textId="1AA73624" w:rsidR="004969AB" w:rsidRPr="003B2883" w:rsidRDefault="004969AB" w:rsidP="004969AB">
      <w:pPr>
        <w:pStyle w:val="NO"/>
        <w:rPr>
          <w:lang w:val="en-US"/>
        </w:rPr>
      </w:pPr>
      <w:r w:rsidRPr="003B2883">
        <w:rPr>
          <w:lang w:val="en-US"/>
        </w:rPr>
        <w:t>NOTE:</w:t>
      </w:r>
      <w:r w:rsidRPr="003B2883">
        <w:rPr>
          <w:lang w:val="en-US"/>
        </w:rPr>
        <w:tab/>
        <w:t>N1 and/or N2 Session Management information is related to the access type of the targeted PDU session; LCS related N1 (LPP) and/or N2 (NRPPa) information is related to 3GPP access in Rel-15.</w:t>
      </w:r>
    </w:p>
    <w:p w14:paraId="057C5142" w14:textId="77777777" w:rsidR="00E51873" w:rsidRPr="003B2883" w:rsidRDefault="00E51873" w:rsidP="00CB74B6">
      <w:pPr>
        <w:rPr>
          <w:b/>
          <w:lang w:val="en-US"/>
        </w:rPr>
      </w:pPr>
      <w:r w:rsidRPr="003B2883">
        <w:rPr>
          <w:b/>
          <w:lang w:val="en-US"/>
        </w:rPr>
        <w:t>2xx Response Cases:</w:t>
      </w:r>
    </w:p>
    <w:p w14:paraId="380B4E3A" w14:textId="78F3AAFE" w:rsidR="00110D17" w:rsidRPr="003B2883" w:rsidRDefault="00E51873" w:rsidP="00CB74B6">
      <w:pPr>
        <w:rPr>
          <w:b/>
          <w:lang w:val="en-US"/>
        </w:rPr>
      </w:pPr>
      <w:r w:rsidRPr="003B2883">
        <w:rPr>
          <w:b/>
          <w:lang w:val="en-US"/>
        </w:rPr>
        <w:t>Case A: When UE is CM-IDLE in 3GPP access and the associated access type is 3GPP access:</w:t>
      </w:r>
    </w:p>
    <w:p w14:paraId="521D006E" w14:textId="1BD4B642" w:rsidR="00DD3205" w:rsidRPr="003B2883" w:rsidRDefault="00E51873" w:rsidP="00DD3205">
      <w:pPr>
        <w:pStyle w:val="B1"/>
        <w:rPr>
          <w:rFonts w:eastAsia="Batang"/>
        </w:rPr>
      </w:pPr>
      <w:r w:rsidRPr="003B2883">
        <w:t>a)</w:t>
      </w:r>
      <w:r w:rsidR="00DD3205" w:rsidRPr="003B2883">
        <w:tab/>
        <w:t>Same as step 2a of Figure 5.2.2.3.1.1-1, the AMF should respond with the status code "200 OK", if "skipInd" attribute is set to "true" in the request body, with a response body that carries the cause "N1_MSG_NOT_TRANSFERRED".</w:t>
      </w:r>
    </w:p>
    <w:p w14:paraId="323EDF3F" w14:textId="549AA097" w:rsidR="00426443" w:rsidRPr="003B2883" w:rsidRDefault="00E51873" w:rsidP="00426443">
      <w:pPr>
        <w:pStyle w:val="B1"/>
        <w:rPr>
          <w:rFonts w:eastAsia="Batang"/>
        </w:rPr>
      </w:pPr>
      <w:r w:rsidRPr="003B2883">
        <w:t>b)</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the </w:t>
      </w:r>
      <w:r w:rsidR="00426443" w:rsidRPr="003B2883">
        <w:rPr>
          <w:rFonts w:hint="eastAsia"/>
          <w:lang w:eastAsia="zh-CN"/>
        </w:rPr>
        <w:t>a</w:t>
      </w:r>
      <w:r w:rsidR="00426443" w:rsidRPr="003B2883">
        <w:rPr>
          <w:rFonts w:eastAsia="Batang"/>
        </w:rPr>
        <w:t>synchronous</w:t>
      </w:r>
      <w:r w:rsidR="00426443" w:rsidRPr="003B2883">
        <w:rPr>
          <w:rFonts w:hint="eastAsia"/>
          <w:lang w:eastAsia="zh-CN"/>
        </w:rPr>
        <w:t xml:space="preserve"> type</w:t>
      </w:r>
      <w:r w:rsidR="00426443" w:rsidRPr="003B2883">
        <w:rPr>
          <w:rFonts w:eastAsia="Batang"/>
        </w:rPr>
        <w:t xml:space="preserve"> </w:t>
      </w:r>
      <w:r w:rsidR="00426443" w:rsidRPr="003B2883">
        <w:rPr>
          <w:rFonts w:hint="eastAsia"/>
          <w:lang w:eastAsia="zh-CN"/>
        </w:rPr>
        <w:t>c</w:t>
      </w:r>
      <w:r w:rsidR="00426443" w:rsidRPr="003B2883">
        <w:rPr>
          <w:rFonts w:eastAsia="Batang"/>
        </w:rPr>
        <w:t>ommunication is invoked and hence the UE is not paged,</w:t>
      </w:r>
      <w:r w:rsidR="00426443"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w:t>
      </w:r>
      <w:r w:rsidR="003057D8" w:rsidRPr="003B2883">
        <w:t xml:space="preserve">contains information regarding </w:t>
      </w:r>
      <w:r w:rsidR="00426443" w:rsidRPr="003B2883">
        <w:t>the stored N1/N2 message. The AMF shall also provide a response body containing the cause, "WAITING_FOR_ASYNCHRONOUS_TRANSFER" that represents the current status of the N1/N2 message transfer</w:t>
      </w:r>
      <w:r w:rsidR="00426443" w:rsidRPr="003B2883">
        <w:rPr>
          <w:rFonts w:eastAsia="Batang"/>
        </w:rPr>
        <w:t>;</w:t>
      </w:r>
    </w:p>
    <w:p w14:paraId="01BE12FB" w14:textId="402D7895" w:rsidR="00426443" w:rsidRPr="003B2883" w:rsidRDefault="00E51873" w:rsidP="00E51873">
      <w:pPr>
        <w:pStyle w:val="B1"/>
      </w:pPr>
      <w:r w:rsidRPr="003B2883">
        <w:t>c)</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w:t>
      </w:r>
      <w:r w:rsidR="004969AB" w:rsidRPr="003B2883">
        <w:t xml:space="preserve">paging is issued when </w:t>
      </w:r>
      <w:r w:rsidR="00426443" w:rsidRPr="003B2883">
        <w:t xml:space="preserve">the UE is in </w:t>
      </w:r>
      <w:r w:rsidR="004969AB" w:rsidRPr="003B2883">
        <w:t xml:space="preserve">CM-IDLE and reachable for </w:t>
      </w:r>
      <w:r w:rsidR="00426443" w:rsidRPr="003B2883">
        <w:t>3GPP access</w:t>
      </w:r>
      <w:r w:rsidR="004969AB" w:rsidRPr="003B2883">
        <w:t>,</w:t>
      </w:r>
      <w:r w:rsidR="00426443" w:rsidRPr="003B2883">
        <w:t xml:space="preserve"> with a response body that carries a cause </w:t>
      </w:r>
      <w:r w:rsidR="00DD3205" w:rsidRPr="003B2883">
        <w:t>"</w:t>
      </w:r>
      <w:r w:rsidR="00426443" w:rsidRPr="003B2883">
        <w:t>ATTEMPTING_TO_REACH_UE</w:t>
      </w:r>
      <w:r w:rsidR="00DD3205" w:rsidRPr="003B2883">
        <w:t>"</w:t>
      </w:r>
      <w:r w:rsidR="00426443" w:rsidRPr="003B2883">
        <w:t xml:space="preserve"> as specified in </w:t>
      </w:r>
      <w:r w:rsidR="003B2883">
        <w:t>clause</w:t>
      </w:r>
      <w:r w:rsidR="00426443" w:rsidRPr="003B2883">
        <w:t xml:space="preserve"> 4.2.3.3 and 5.2.2.2.7 of</w:t>
      </w:r>
      <w:r w:rsidR="0090693A">
        <w:t xml:space="preserve"> 3GPP TS</w:t>
      </w:r>
      <w:r w:rsidR="00514461">
        <w:t> </w:t>
      </w:r>
      <w:r w:rsidR="00514461" w:rsidRPr="003B2883">
        <w:t>23.502</w:t>
      </w:r>
      <w:r w:rsidR="00514461">
        <w:t> </w:t>
      </w:r>
      <w:r w:rsidR="00514461" w:rsidRPr="003B2883">
        <w:t>[</w:t>
      </w:r>
      <w:r w:rsidR="00426443" w:rsidRPr="003B2883">
        <w:t>3].</w:t>
      </w:r>
    </w:p>
    <w:p w14:paraId="0F787CC3" w14:textId="36219446" w:rsidR="00E51873" w:rsidRPr="003B2883" w:rsidRDefault="00E51873" w:rsidP="00E51873">
      <w:pPr>
        <w:rPr>
          <w:b/>
          <w:bCs/>
          <w:lang w:val="en-US"/>
        </w:rPr>
      </w:pPr>
      <w:r w:rsidRPr="003B2883">
        <w:rPr>
          <w:b/>
          <w:bCs/>
          <w:lang w:val="en-US"/>
        </w:rPr>
        <w:t>Case B: When UE is CM-IDLE in Non-3GPP access but CM-CONNECTED in 3GPP access and the associated access type is Non-3GPP access:</w:t>
      </w:r>
    </w:p>
    <w:p w14:paraId="129AB1D2" w14:textId="0ADAAB17" w:rsidR="00E51873" w:rsidRPr="003B2883" w:rsidRDefault="00E51873" w:rsidP="00E51873">
      <w:pPr>
        <w:pStyle w:val="B1"/>
      </w:pPr>
      <w:r w:rsidRPr="003B2883">
        <w:t>a)</w:t>
      </w:r>
      <w:r w:rsidRPr="003B2883">
        <w:tab/>
      </w:r>
      <w:r w:rsidR="00CB74B6" w:rsidRPr="003B2883">
        <w:t xml:space="preserve">Same as step 2a of Figure 5.2.2.3.1.1-1, the AMF shall respond with the status code "200 OK" with cause "N1_N2_TRANSFER_INITIATED" and initiate N1 NAS SM message transfer via 3GPP access, if the NF service consumer (i.e. SMF) requests to send only N1 NAS SM message </w:t>
      </w:r>
      <w:r w:rsidRPr="003B2883">
        <w:t xml:space="preserve">without any associated N2 SM information, </w:t>
      </w:r>
      <w:r w:rsidR="00CB74B6" w:rsidRPr="003B2883">
        <w:t xml:space="preserve">and the current access type related to the PDU session is </w:t>
      </w:r>
      <w:r w:rsidR="003057D8" w:rsidRPr="003B2883">
        <w:t>N</w:t>
      </w:r>
      <w:r w:rsidR="00CB74B6" w:rsidRPr="003B2883">
        <w:t>on-3GPP access and the UE is CM-CONNECTED in 3GPP access.</w:t>
      </w:r>
    </w:p>
    <w:p w14:paraId="53A4929D" w14:textId="2C4BD445" w:rsidR="00E51873" w:rsidRPr="003B2883" w:rsidRDefault="00E51873" w:rsidP="00E51873">
      <w:pPr>
        <w:pStyle w:val="B1"/>
      </w:pPr>
      <w:r w:rsidRPr="003B2883">
        <w:lastRenderedPageBreak/>
        <w:t>b)</w:t>
      </w:r>
      <w:r w:rsidRPr="003B2883">
        <w:tab/>
        <w:t>Same as step 2a of Figure 5.2.2.3.1.1-1, the AMF shall respond with the status code "202 Accepted",</w:t>
      </w:r>
      <w:r w:rsidR="003057D8" w:rsidRPr="003B2883">
        <w:t xml:space="preserve"> </w:t>
      </w:r>
      <w:r w:rsidRPr="003B2883">
        <w:t xml:space="preserve">if NAS Notification procedure is issued when the UE is in CM-CONNECTED in 3GPP access, with a response body that carries a cause "ATTEMPTING_TO_REACH_UE" as specified in step 4c of </w:t>
      </w:r>
      <w:r w:rsidR="003B2883">
        <w:t>clause</w:t>
      </w:r>
      <w:r w:rsidRPr="003B2883">
        <w:t xml:space="preserve"> 4.2.3.3 and 5.2.2.2.7 of</w:t>
      </w:r>
      <w:r w:rsidR="0090693A">
        <w:t xml:space="preserve"> 3GPP TS</w:t>
      </w:r>
      <w:r w:rsidR="00514461">
        <w:t> </w:t>
      </w:r>
      <w:r w:rsidR="00514461" w:rsidRPr="003B2883">
        <w:t>23.502</w:t>
      </w:r>
      <w:r w:rsidR="00514461">
        <w:t> </w:t>
      </w:r>
      <w:r w:rsidR="00514461" w:rsidRPr="003B2883">
        <w:t>[</w:t>
      </w:r>
      <w:r w:rsidRPr="003B2883">
        <w:t>3].</w:t>
      </w:r>
    </w:p>
    <w:p w14:paraId="7A40C70A" w14:textId="77777777" w:rsidR="00E51873" w:rsidRPr="003B2883" w:rsidRDefault="00E51873" w:rsidP="005A2613">
      <w:pPr>
        <w:rPr>
          <w:b/>
          <w:lang w:val="en-US"/>
        </w:rPr>
      </w:pPr>
      <w:r w:rsidRPr="003B2883">
        <w:rPr>
          <w:b/>
          <w:lang w:val="en-US"/>
        </w:rPr>
        <w:t>Case C: When UE is CM-IDLE in both Non-3GPP access and 3GPP access and the associated access ype is Non-3GPP access:</w:t>
      </w:r>
    </w:p>
    <w:p w14:paraId="5F79C0D5" w14:textId="4490138C" w:rsidR="00E51873" w:rsidRPr="003B2883" w:rsidRDefault="00E51873" w:rsidP="00FB4944">
      <w:pPr>
        <w:rPr>
          <w:lang w:val="en-US"/>
        </w:rPr>
      </w:pPr>
      <w:r w:rsidRPr="003B2883">
        <w:rPr>
          <w:lang w:val="en-US"/>
        </w:rPr>
        <w:t>All the bullets specified in Case A are applicable.</w:t>
      </w:r>
    </w:p>
    <w:p w14:paraId="3AAC12F9" w14:textId="3CABD76D" w:rsidR="00E51873" w:rsidRPr="003B2883" w:rsidRDefault="00EA3E74" w:rsidP="009C74D8">
      <w:r w:rsidRPr="003B2883">
        <w:t xml:space="preserve">The NF Service Consumer shall not send any further signalling for the UE if it receives a POST response body </w:t>
      </w:r>
      <w:r w:rsidR="00E51873" w:rsidRPr="003B2883">
        <w:t xml:space="preserve">with a cause </w:t>
      </w:r>
      <w:r w:rsidRPr="003B2883">
        <w:t xml:space="preserve">"ATTEMPTING_TO_REACH_UE" unless it has higher priority signalling. In such a case the response shall include the "Location" header containing the URI of the resource created in the AMF, which holds the status of the N1/N2 message transfer, e.g. ".../n1-n2-messages/{n1N2MessageId}". The AMF </w:t>
      </w:r>
      <w:r w:rsidR="00E51873" w:rsidRPr="003B2883">
        <w:t>shall:</w:t>
      </w:r>
    </w:p>
    <w:p w14:paraId="76609AE4" w14:textId="7A42C266" w:rsidR="00E51873" w:rsidRPr="003B2883" w:rsidRDefault="00E51873" w:rsidP="009C74D8">
      <w:pPr>
        <w:pStyle w:val="B1"/>
      </w:pPr>
      <w:r w:rsidRPr="003B2883">
        <w:t>-</w:t>
      </w:r>
      <w:r w:rsidRPr="003B2883">
        <w:tab/>
      </w:r>
      <w:r w:rsidR="00EA3E74" w:rsidRPr="003B2883">
        <w:t>store the N1 and/or N2 information related to 3GPP access and, when the UE responds with a Service Request, shall initiate communication with the UE and/or 5G-AN using the stored N1 and/or N2 information;</w:t>
      </w:r>
    </w:p>
    <w:p w14:paraId="7323251F" w14:textId="42B15B85" w:rsidR="00E51873" w:rsidRPr="003B2883" w:rsidRDefault="00E51873" w:rsidP="009C74D8">
      <w:pPr>
        <w:pStyle w:val="B1"/>
      </w:pPr>
      <w:r w:rsidRPr="003B2883">
        <w:t>-</w:t>
      </w:r>
      <w:r w:rsidRPr="003B2883">
        <w:tab/>
      </w:r>
      <w:r w:rsidR="00EA3E74" w:rsidRPr="003B2883">
        <w:t xml:space="preserve">store the N1 NAS SM information related to </w:t>
      </w:r>
      <w:r w:rsidR="003057D8" w:rsidRPr="003B2883">
        <w:t>N</w:t>
      </w:r>
      <w:r w:rsidR="00EA3E74" w:rsidRPr="003B2883">
        <w:t xml:space="preserve">on-3GPP access if no N2 information </w:t>
      </w:r>
      <w:r w:rsidRPr="003B2883">
        <w:t xml:space="preserve">was </w:t>
      </w:r>
      <w:r w:rsidR="00EA3E74" w:rsidRPr="003B2883">
        <w:t xml:space="preserve">received and </w:t>
      </w:r>
      <w:r w:rsidRPr="003B2883">
        <w:t xml:space="preserve">the AMF initiated paging towards the UE. Later </w:t>
      </w:r>
      <w:r w:rsidR="00EA3E74" w:rsidRPr="003B2883">
        <w:t>when the UE responds with a Service Request,</w:t>
      </w:r>
      <w:r w:rsidRPr="003B2883">
        <w:t xml:space="preserve">the AMF </w:t>
      </w:r>
      <w:r w:rsidR="00EA3E74" w:rsidRPr="003B2883">
        <w:t>shall initiate communication with the UE using the stored N1 information via 3GPP access;</w:t>
      </w:r>
    </w:p>
    <w:p w14:paraId="05DE440D" w14:textId="4E4BADAF" w:rsidR="00EA3E74" w:rsidRPr="003B2883" w:rsidRDefault="00E51873" w:rsidP="009C74D8">
      <w:pPr>
        <w:pStyle w:val="B1"/>
      </w:pPr>
      <w:r w:rsidRPr="003B2883">
        <w:t>-</w:t>
      </w:r>
      <w:r w:rsidRPr="003B2883">
        <w:tab/>
      </w:r>
      <w:r w:rsidR="00EA3E74" w:rsidRPr="003B2883">
        <w:t xml:space="preserve">inform the SMF which invoked the service operation, that the access type of the PDU Session can be changed from </w:t>
      </w:r>
      <w:r w:rsidR="003057D8" w:rsidRPr="003B2883">
        <w:t>N</w:t>
      </w:r>
      <w:r w:rsidR="00EA3E74" w:rsidRPr="003B2883">
        <w:t xml:space="preserve">on-3GPP access to 3GPP access as specified in </w:t>
      </w:r>
      <w:r w:rsidR="003B2883">
        <w:t>clause</w:t>
      </w:r>
      <w:r w:rsidR="00EA3E74" w:rsidRPr="003B2883">
        <w:t xml:space="preserve"> 5.2.2.3.2.1 of</w:t>
      </w:r>
      <w:r w:rsidR="0090693A">
        <w:t xml:space="preserve"> 3GPP TS</w:t>
      </w:r>
      <w:r w:rsidR="00514461">
        <w:t> </w:t>
      </w:r>
      <w:r w:rsidR="00514461" w:rsidRPr="003B2883">
        <w:t>29.502</w:t>
      </w:r>
      <w:r w:rsidR="00514461">
        <w:t> </w:t>
      </w:r>
      <w:r w:rsidR="00514461" w:rsidRPr="003B2883">
        <w:t>[</w:t>
      </w:r>
      <w:r w:rsidR="00EA3E74" w:rsidRPr="003B2883">
        <w:t>16], when the UE responds with a "List Of Allowed PDU Sessions" and the indicated non-3GPP PDU session of the N2 (and N1 if received) information is included in the list; or</w:t>
      </w:r>
    </w:p>
    <w:p w14:paraId="2653FFB0" w14:textId="12FF57DD" w:rsidR="00EA3E74" w:rsidRPr="003B2883" w:rsidRDefault="00EA3E74" w:rsidP="00EA3E74">
      <w:pPr>
        <w:pStyle w:val="B1"/>
      </w:pPr>
      <w:r w:rsidRPr="003B2883">
        <w:t>-</w:t>
      </w:r>
      <w:r w:rsidRPr="003B2883">
        <w:tab/>
        <w:t xml:space="preserve">notify the NF which invoked the service operation, as specified in </w:t>
      </w:r>
      <w:r w:rsidR="003B2883">
        <w:t>clause</w:t>
      </w:r>
      <w:r w:rsidRPr="003B2883">
        <w:t xml:space="preserve"> 5.2.2.3.2, if the Notification URI is provided, when the AMF determines that the paging or NAS Notification has failed or when the UE responds with a "List Of Allowed PDU Sessions" and the indicated </w:t>
      </w:r>
      <w:r w:rsidR="003057D8" w:rsidRPr="003B2883">
        <w:t>N</w:t>
      </w:r>
      <w:r w:rsidRPr="003B2883">
        <w:t>on-3GPP PDU session of the N2 (and N1 if received) information is not included in the list.</w:t>
      </w:r>
    </w:p>
    <w:p w14:paraId="41420983" w14:textId="17F9F0F8" w:rsidR="00E51873" w:rsidRPr="003B2883" w:rsidRDefault="00E51873" w:rsidP="00E51873">
      <w:pPr>
        <w:pStyle w:val="B1"/>
      </w:pPr>
    </w:p>
    <w:p w14:paraId="60C52BAD" w14:textId="52942E43" w:rsidR="00374FC7" w:rsidRPr="003B2883" w:rsidRDefault="00374FC7" w:rsidP="0032057E">
      <w:r w:rsidRPr="003B2883">
        <w:rPr>
          <w:b/>
        </w:rPr>
        <w:t>4xx Response Cases:</w:t>
      </w:r>
    </w:p>
    <w:p w14:paraId="73EADB68" w14:textId="77777777" w:rsidR="00DE1CA4" w:rsidRPr="003B2883" w:rsidRDefault="00426443" w:rsidP="00426443">
      <w:pPr>
        <w:pStyle w:val="B1"/>
      </w:pPr>
      <w:r w:rsidRPr="003B2883">
        <w:t>-</w:t>
      </w:r>
      <w:r w:rsidRPr="003B2883">
        <w:tab/>
      </w:r>
      <w:r w:rsidR="00EE65EF" w:rsidRPr="003B2883">
        <w:t>Same as step 2b of Figure 5.2.2.3.1.</w:t>
      </w:r>
      <w:r w:rsidR="00610C58" w:rsidRPr="003B2883">
        <w:t>1</w:t>
      </w:r>
      <w:r w:rsidR="00EE65EF" w:rsidRPr="003B2883">
        <w:t xml:space="preserve">-1, the AMF shall </w:t>
      </w:r>
      <w:r w:rsidRPr="003B2883">
        <w:t>respond with status code "409 Conflict"</w:t>
      </w:r>
      <w:r w:rsidR="00DE1CA4" w:rsidRPr="003B2883">
        <w:t xml:space="preserve"> in the following cases:</w:t>
      </w:r>
    </w:p>
    <w:p w14:paraId="13F015C7" w14:textId="71C0BEB0" w:rsidR="00426443" w:rsidRPr="003B2883" w:rsidRDefault="00DE1CA4" w:rsidP="001B698C">
      <w:pPr>
        <w:pStyle w:val="B2"/>
      </w:pPr>
      <w:r w:rsidRPr="003B2883">
        <w:t>-</w:t>
      </w:r>
      <w:r w:rsidRPr="003B2883">
        <w:tab/>
      </w:r>
      <w:r w:rsidR="00426443" w:rsidRPr="003B2883">
        <w:t>if the UE is in 3GPP access and there is already an ongoing paging procedure with higher or same priority</w:t>
      </w:r>
      <w:r w:rsidRPr="003B2883">
        <w:t>,</w:t>
      </w:r>
      <w:r w:rsidR="00426443" w:rsidRPr="003B2883">
        <w:t xml:space="preserve"> </w:t>
      </w:r>
      <w:r w:rsidRPr="003B2883">
        <w:t>t</w:t>
      </w:r>
      <w:r w:rsidR="00426443" w:rsidRPr="003B2883">
        <w:t>he AMF shall set the application error as "</w:t>
      </w:r>
      <w:r w:rsidR="00426443" w:rsidRPr="003B2883">
        <w:rPr>
          <w:rFonts w:hint="eastAsia"/>
        </w:rPr>
        <w:t>HIGHER_PRIORITY_RE</w:t>
      </w:r>
      <w:r w:rsidR="00426443" w:rsidRPr="003B2883">
        <w:t xml:space="preserve">QUEST_ONGOING" in the </w:t>
      </w:r>
      <w:r w:rsidRPr="003B2883">
        <w:t>"</w:t>
      </w:r>
      <w:r w:rsidR="00487369" w:rsidRPr="003B2883">
        <w:t>cause</w:t>
      </w:r>
      <w:r w:rsidRPr="003B2883">
        <w:t>"</w:t>
      </w:r>
      <w:r w:rsidR="00487369" w:rsidRPr="003B2883">
        <w:t xml:space="preserve"> </w:t>
      </w:r>
      <w:r w:rsidR="00426443" w:rsidRPr="003B2883">
        <w:t xml:space="preserve">attribute of the ProblemDetails structure of the POST response body. The AMF may provide a retry timer value to the NF Service Consumer in order for the NF Service Consumer to retry the request after the expiry of the timer. </w:t>
      </w:r>
      <w:r w:rsidR="00487369" w:rsidRPr="003B2883">
        <w:t>When the retry timer is provided, the NF Service Consumer shall not initiate the downlink messaging until the timer expires.</w:t>
      </w:r>
      <w:r w:rsidR="00487369" w:rsidRPr="003B2883" w:rsidDel="00CE634B">
        <w:t xml:space="preserve"> </w:t>
      </w:r>
      <w:r w:rsidR="00487369" w:rsidRPr="003B2883">
        <w:t>The AMF may also provide the ARP value of the QoS flow that has triggered the currently ongoing highest priority paging, so that the NF Service Consumer (e.g</w:t>
      </w:r>
      <w:r w:rsidR="00CF2AE6" w:rsidRPr="003B2883">
        <w:t>.</w:t>
      </w:r>
      <w:r w:rsidR="00487369" w:rsidRPr="003B2883">
        <w:t xml:space="preserve"> SMF) knows that if any subsequent trigger initiating downlink messaging for a QoS flow with the same or lower priority happens.</w:t>
      </w:r>
    </w:p>
    <w:p w14:paraId="7C803A8C" w14:textId="300AF2C4" w:rsidR="00F1057A" w:rsidRPr="003B2883" w:rsidRDefault="00DE1CA4" w:rsidP="00F1057A">
      <w:pPr>
        <w:pStyle w:val="B2"/>
      </w:pPr>
      <w:r w:rsidRPr="003B2883">
        <w:t>-</w:t>
      </w:r>
      <w:r w:rsidRPr="003B2883">
        <w:tab/>
        <w:t xml:space="preserve">if there is an ongoing registration procedure (see </w:t>
      </w:r>
      <w:r w:rsidR="003B2883">
        <w:t>clause</w:t>
      </w:r>
      <w:r w:rsidRPr="003B2883">
        <w:t xml:space="preserve"> 4.2.3.3 of</w:t>
      </w:r>
      <w:r w:rsidR="0090693A">
        <w:t xml:space="preserve"> 3GPP TS</w:t>
      </w:r>
      <w:r w:rsidR="00514461">
        <w:t> </w:t>
      </w:r>
      <w:r w:rsidR="00514461" w:rsidRPr="003B2883">
        <w:t>23.502</w:t>
      </w:r>
      <w:r w:rsidR="00514461">
        <w:t> </w:t>
      </w:r>
      <w:r w:rsidR="00514461" w:rsidRPr="003B2883">
        <w:t>[</w:t>
      </w:r>
      <w:r w:rsidRPr="003B2883">
        <w:t>3]) the AMF shall set the application error as "TEMPORARY_REJECT_REGISTRATION_ONGOING" in the "cause" attribute of the ProblemDetails structure in the POST response body</w:t>
      </w:r>
      <w:r w:rsidR="00F1057A" w:rsidRPr="003B2883">
        <w:t>;</w:t>
      </w:r>
    </w:p>
    <w:p w14:paraId="5E530318" w14:textId="19E6659E" w:rsidR="00DE1CA4" w:rsidRPr="003B2883" w:rsidRDefault="00F1057A" w:rsidP="00F1057A">
      <w:pPr>
        <w:pStyle w:val="B2"/>
      </w:pPr>
      <w:r w:rsidRPr="003B2883">
        <w:t>-</w:t>
      </w:r>
      <w:r w:rsidRPr="003B2883">
        <w:tab/>
        <w:t xml:space="preserve">if this is a request to transfer a 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3B2883">
        <w:t>clause</w:t>
      </w:r>
      <w:r w:rsidRPr="003B2883">
        <w:t xml:space="preserve"> 5.3.2.1 of</w:t>
      </w:r>
      <w:r w:rsidR="0090693A">
        <w:t xml:space="preserve"> 3GPP TS</w:t>
      </w:r>
      <w:r w:rsidR="00514461">
        <w:t> </w:t>
      </w:r>
      <w:r w:rsidR="00514461" w:rsidRPr="003B2883">
        <w:t>23.527</w:t>
      </w:r>
      <w:r w:rsidR="00514461">
        <w:t> </w:t>
      </w:r>
      <w:r w:rsidR="00514461" w:rsidRPr="003B2883">
        <w:t>[</w:t>
      </w:r>
      <w:r w:rsidR="003057D8" w:rsidRPr="003B2883">
        <w:t>33</w:t>
      </w:r>
      <w:r w:rsidRPr="003B2883">
        <w:t>]), the AMF shall set the application error "UE_IN_CM_IDLE_STATE" in the "cause" attribute of the ProblemDetails structure in the POST response body</w:t>
      </w:r>
      <w:r w:rsidR="00DE1CA4" w:rsidRPr="003B2883">
        <w:t>.</w:t>
      </w:r>
    </w:p>
    <w:p w14:paraId="31AAA1D6" w14:textId="29CD7103" w:rsidR="00DE1CA4" w:rsidRPr="003B2883" w:rsidRDefault="00DE1CA4" w:rsidP="00DE1CA4">
      <w:pPr>
        <w:pStyle w:val="B2"/>
      </w:pPr>
      <w:r w:rsidRPr="003B2883">
        <w:t>-</w:t>
      </w:r>
      <w:r w:rsidRPr="003B2883">
        <w:tab/>
        <w:t xml:space="preserve">if there is an ongoing Xn or N2 handover procedure (see </w:t>
      </w:r>
      <w:r w:rsidR="003B2883">
        <w:t>clause</w:t>
      </w:r>
      <w:r w:rsidRPr="003B2883">
        <w:t xml:space="preserve"> 4.9.1.2.1 and 4.9.1.3.1 of</w:t>
      </w:r>
      <w:r w:rsidR="0090693A">
        <w:t xml:space="preserve"> 3GPP TS</w:t>
      </w:r>
      <w:r w:rsidR="00514461">
        <w:t> </w:t>
      </w:r>
      <w:r w:rsidR="00514461" w:rsidRPr="003B2883">
        <w:t>23.502</w:t>
      </w:r>
      <w:r w:rsidR="00514461">
        <w:t> </w:t>
      </w:r>
      <w:r w:rsidR="00514461" w:rsidRPr="003B2883">
        <w:t>[</w:t>
      </w:r>
      <w:r w:rsidRPr="003B2883">
        <w:t>3]) the AMF shall set the application error as "TEMPORARY_REJECT_HANDOVER_ONGOING" in the "cause" attribute of the ProblemDetails structure in the POST response body.</w:t>
      </w:r>
    </w:p>
    <w:p w14:paraId="1EBCDE0F" w14:textId="3437414C" w:rsidR="00374FC7" w:rsidRPr="003B2883" w:rsidRDefault="00347C5A" w:rsidP="00347C5A">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78DDCFB" w14:textId="3178C5A4" w:rsidR="007E0F9C" w:rsidRPr="003B2883" w:rsidRDefault="007E0F9C" w:rsidP="007E0F9C">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3B2883">
        <w:rPr>
          <w:lang w:eastAsia="ko-KR"/>
        </w:rPr>
        <w:t>clause</w:t>
      </w:r>
      <w:r w:rsidRPr="003B2883">
        <w:rPr>
          <w:lang w:eastAsia="ko-KR"/>
        </w:rPr>
        <w:t xml:space="preserve"> 5.5.1.2.2 and 5.5.1.3.2 of</w:t>
      </w:r>
      <w:r w:rsidR="0090693A">
        <w:rPr>
          <w:lang w:eastAsia="ko-KR"/>
        </w:rPr>
        <w:t xml:space="preserve"> 3GPP TS</w:t>
      </w:r>
      <w:r w:rsidR="00514461">
        <w:rPr>
          <w:lang w:eastAsia="ko-KR"/>
        </w:rPr>
        <w:t> </w:t>
      </w:r>
      <w:r w:rsidR="00514461" w:rsidRPr="003B2883">
        <w:rPr>
          <w:lang w:eastAsia="ko-KR"/>
        </w:rPr>
        <w:t>24.501</w:t>
      </w:r>
      <w:r w:rsidR="00514461">
        <w:rPr>
          <w:lang w:eastAsia="ko-KR"/>
        </w:rPr>
        <w:t> </w:t>
      </w:r>
      <w:r w:rsidR="00514461" w:rsidRPr="003B2883">
        <w:rPr>
          <w:lang w:eastAsia="ko-KR"/>
        </w:rPr>
        <w:t>[</w:t>
      </w:r>
      <w:r w:rsidRPr="003B2883">
        <w:rPr>
          <w:lang w:eastAsia="ko-KR"/>
        </w:rPr>
        <w:t>11])</w:t>
      </w:r>
      <w:r w:rsidRPr="003B2883">
        <w:t>. The AMF shall set the application error to "UE_WITHOUT_N1_LPP_SUPPORT" in POST response body.</w:t>
      </w:r>
    </w:p>
    <w:p w14:paraId="46D0DBF2" w14:textId="77777777" w:rsidR="007E0F9C" w:rsidRPr="003B2883" w:rsidRDefault="007E0F9C" w:rsidP="00347C5A">
      <w:pPr>
        <w:pStyle w:val="B1"/>
      </w:pPr>
    </w:p>
    <w:p w14:paraId="7A0F5AB7" w14:textId="584432D7" w:rsidR="00347C5A" w:rsidRPr="003B2883" w:rsidRDefault="00374FC7" w:rsidP="0032057E">
      <w:r w:rsidRPr="003B2883">
        <w:rPr>
          <w:b/>
        </w:rPr>
        <w:t>5xx Response Cases:</w:t>
      </w:r>
    </w:p>
    <w:p w14:paraId="3A1825BA" w14:textId="14D18F0E" w:rsidR="00347C5A" w:rsidRPr="003B2883" w:rsidRDefault="00347C5A" w:rsidP="00347C5A">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sidR="00DC2F74">
        <w:rPr>
          <w:lang w:eastAsia="ko-KR"/>
        </w:rPr>
        <w:t>, the UE using extended idle mode DRX</w:t>
      </w:r>
      <w:r w:rsidRPr="003B2883">
        <w:rPr>
          <w:lang w:eastAsia="ko-KR"/>
        </w:rPr>
        <w:t xml:space="preserve"> or the UE is only registered over </w:t>
      </w:r>
      <w:r w:rsidR="00525CD4" w:rsidRPr="003B2883">
        <w:rPr>
          <w:lang w:eastAsia="ko-KR"/>
        </w:rPr>
        <w:t>N</w:t>
      </w:r>
      <w:r w:rsidRPr="003B2883">
        <w:rPr>
          <w:lang w:eastAsia="ko-KR"/>
        </w:rPr>
        <w:t>on-3GPP access and its state is CM-IDLE)</w:t>
      </w:r>
      <w:r w:rsidRPr="003B2883">
        <w:t xml:space="preserve">. The AMF shall set the application error as "UE_NOT_REACHABLE" in POST response body. </w:t>
      </w:r>
      <w:r w:rsidR="00DC2F74">
        <w:t xml:space="preserve">If Extended Buffering Support Indication is received in the request, the AMF shall include the Estimated Maximum Waiting time in the response body when the message is rejected due to the UE in </w:t>
      </w:r>
      <w:r w:rsidR="00DC2F74" w:rsidRPr="00050CA8">
        <w:rPr>
          <w:lang w:eastAsia="ko-KR"/>
        </w:rPr>
        <w:t>MICO mode</w:t>
      </w:r>
      <w:r w:rsidR="00DC2F74">
        <w:rPr>
          <w:lang w:eastAsia="ko-KR"/>
        </w:rPr>
        <w:t xml:space="preserve"> or the UE using extended idle mode DRX</w:t>
      </w:r>
      <w:r w:rsidR="00DC2F74">
        <w:t>.</w:t>
      </w:r>
    </w:p>
    <w:p w14:paraId="4B6C252A" w14:textId="76DC66FA" w:rsidR="00426443" w:rsidRPr="003B2883" w:rsidRDefault="00C32818" w:rsidP="00BA6BB9">
      <w:pPr>
        <w:pStyle w:val="Heading5"/>
      </w:pPr>
      <w:bookmarkStart w:id="35" w:name="_Toc20137222"/>
      <w:r w:rsidRPr="003B2883">
        <w:t>5.2.2.3.2</w:t>
      </w:r>
      <w:r w:rsidR="00426443" w:rsidRPr="003B2883">
        <w:tab/>
        <w:t>N1N2Transfer Failure Notification</w:t>
      </w:r>
      <w:bookmarkEnd w:id="35"/>
    </w:p>
    <w:p w14:paraId="0EDA98DF" w14:textId="4BC6A5B6" w:rsidR="00426443" w:rsidRPr="003B2883" w:rsidRDefault="00426443" w:rsidP="00426443">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rsidR="003B2883">
        <w:t>clause</w:t>
      </w:r>
      <w:r w:rsidRPr="003B2883">
        <w:t xml:space="preserve"> </w:t>
      </w:r>
      <w:r w:rsidR="005D7349" w:rsidRPr="003B2883">
        <w:t>5.2.2.3.1</w:t>
      </w:r>
      <w:r w:rsidRPr="003B2883">
        <w:t>.2.</w:t>
      </w:r>
    </w:p>
    <w:p w14:paraId="732769F7" w14:textId="77777777" w:rsidR="00426443" w:rsidRPr="003B2883" w:rsidRDefault="00426443" w:rsidP="00CC6DC7">
      <w:pPr>
        <w:pStyle w:val="TH"/>
      </w:pPr>
      <w:r w:rsidRPr="003B2883">
        <w:object w:dxaOrig="8676" w:dyaOrig="2124" w14:anchorId="70B566CE">
          <v:shape id="_x0000_i1031" type="#_x0000_t75" style="width:433.9pt;height:105.2pt" o:ole="">
            <v:imagedata r:id="rId24" o:title=""/>
          </v:shape>
          <o:OLEObject Type="Embed" ProgID="Visio.Drawing.15" ShapeID="_x0000_i1031" DrawAspect="Content" ObjectID="_1633330890" r:id="rId25"/>
        </w:object>
      </w:r>
    </w:p>
    <w:p w14:paraId="0012FE8F" w14:textId="77777777" w:rsidR="00426443" w:rsidRPr="003B2883" w:rsidRDefault="00426443" w:rsidP="00426443">
      <w:pPr>
        <w:pStyle w:val="TF"/>
      </w:pPr>
      <w:r w:rsidRPr="003B2883">
        <w:t xml:space="preserve">Figure </w:t>
      </w:r>
      <w:r w:rsidR="00C32818" w:rsidRPr="003B2883">
        <w:t>5.2.2.3.2</w:t>
      </w:r>
      <w:r w:rsidRPr="003B2883">
        <w:t>-1 N1N2Transfer Failure Notification for UE related signalling</w:t>
      </w:r>
    </w:p>
    <w:p w14:paraId="73BC64BA" w14:textId="7FDCBAEC" w:rsidR="0020506D" w:rsidRPr="003B2883" w:rsidRDefault="00CC6DC7" w:rsidP="00CC6DC7">
      <w:pPr>
        <w:pStyle w:val="B1"/>
      </w:pPr>
      <w:r w:rsidRPr="003B2883">
        <w:t>1.</w:t>
      </w:r>
      <w:r w:rsidRPr="003B2883">
        <w:tab/>
      </w:r>
      <w:r w:rsidR="00426443" w:rsidRPr="003B2883">
        <w:t xml:space="preserve">When the AMF determines that the paging </w:t>
      </w:r>
      <w:r w:rsidR="00A67EA5" w:rsidRPr="003B2883">
        <w:t xml:space="preserve">or NAS Notification </w:t>
      </w:r>
      <w:r w:rsidR="00426443" w:rsidRPr="003B2883">
        <w:t>has failed</w:t>
      </w:r>
      <w:r w:rsidR="00843C4E">
        <w:t>,</w:t>
      </w:r>
      <w:r w:rsidR="00426443" w:rsidRPr="003B2883">
        <w:t xml:space="preserve"> </w:t>
      </w:r>
      <w:r w:rsidR="00A67EA5" w:rsidRPr="003B2883">
        <w:t xml:space="preserve">or </w:t>
      </w:r>
      <w:r w:rsidR="00843C4E">
        <w:t xml:space="preserve">that </w:t>
      </w:r>
      <w:r w:rsidR="00A67EA5" w:rsidRPr="003B2883">
        <w:t xml:space="preserve">the indicated non-3GPP PDU session is not allowed to move to 3GPP access, </w:t>
      </w:r>
      <w:r w:rsidR="00AD4C2F">
        <w:t xml:space="preserve">or that the </w:t>
      </w:r>
      <w:r w:rsidR="00AD4C2F" w:rsidRPr="00050CA8">
        <w:t xml:space="preserve">delivery of the </w:t>
      </w:r>
      <w:r w:rsidR="00AD4C2F">
        <w:t>N1 message</w:t>
      </w:r>
      <w:r w:rsidR="00AD4C2F" w:rsidRPr="00050CA8">
        <w:t xml:space="preserve"> containing </w:t>
      </w:r>
      <w:r w:rsidR="00AD4C2F">
        <w:t>an</w:t>
      </w:r>
      <w:r w:rsidR="00AD4C2F" w:rsidRPr="00050CA8">
        <w:t xml:space="preserve"> SMS fails</w:t>
      </w:r>
      <w:r w:rsidR="00AD4C2F">
        <w:t xml:space="preserve"> e.g.  in case </w:t>
      </w:r>
      <w:r w:rsidR="00AD4C2F" w:rsidRPr="00050CA8">
        <w:t xml:space="preserve">the UE is in RRC Inactive and </w:t>
      </w:r>
      <w:r w:rsidR="00AD4C2F">
        <w:t>NG-</w:t>
      </w:r>
      <w:r w:rsidR="00AD4C2F" w:rsidRPr="00050CA8">
        <w:t>RAN paging was not successful</w:t>
      </w:r>
      <w:r w:rsidR="00AD4C2F">
        <w:t xml:space="preserve"> (see clause 4.13.3.7 of</w:t>
      </w:r>
      <w:r w:rsidR="0090693A">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00AD4C2F" w:rsidRPr="003B2883">
        <w:rPr>
          <w:lang w:val="en-US"/>
        </w:rPr>
        <w:t>3]</w:t>
      </w:r>
      <w:r w:rsidR="00AD4C2F">
        <w:t>),</w:t>
      </w:r>
      <w:r w:rsidR="00AD4C2F" w:rsidRPr="003B2883">
        <w:t xml:space="preserve"> </w:t>
      </w:r>
      <w:r w:rsidR="00426443" w:rsidRPr="003B2883">
        <w:t xml:space="preserve">and if the NF service consumer had provided a notification URI (see </w:t>
      </w:r>
      <w:r w:rsidR="003B2883">
        <w:t>clause</w:t>
      </w:r>
      <w:r w:rsidR="00426443" w:rsidRPr="003B2883">
        <w:t xml:space="preserve"> </w:t>
      </w:r>
      <w:r w:rsidR="005D7349" w:rsidRPr="003B2883">
        <w:t>5.2.2.3.1</w:t>
      </w:r>
      <w:r w:rsidR="00426443" w:rsidRPr="003B2883">
        <w:t xml:space="preserve">.2), the AMF shall send a POST request to the NF Service Consumer on that Notification URI. The AMF shall include the N1N2MessageTransfer request resource URI returned earlier (see </w:t>
      </w:r>
      <w:r w:rsidR="003B2883">
        <w:t>clause</w:t>
      </w:r>
      <w:r w:rsidR="006F1998" w:rsidRPr="003B2883">
        <w:t xml:space="preserve"> </w:t>
      </w:r>
      <w:r w:rsidR="005D7349" w:rsidRPr="003B2883">
        <w:t>5.2.2.3.1</w:t>
      </w:r>
      <w:r w:rsidR="00426443" w:rsidRPr="003B2883">
        <w:t>.</w:t>
      </w:r>
      <w:r w:rsidR="006F1998" w:rsidRPr="003B2883">
        <w:t>2</w:t>
      </w:r>
      <w:r w:rsidR="00426443" w:rsidRPr="003B2883">
        <w:t>) in the POST request body. The AMF shall also include a N1/N2 message transfer cause information in the POST request body</w:t>
      </w:r>
      <w:r w:rsidR="00FF3DAC" w:rsidRPr="003B2883">
        <w:t xml:space="preserve"> and set the value as specified in </w:t>
      </w:r>
      <w:r w:rsidR="003B2883">
        <w:t>clause</w:t>
      </w:r>
      <w:r w:rsidR="00FF3DAC" w:rsidRPr="003B2883">
        <w:t xml:space="preserve"> 6.1.5.6.3.1</w:t>
      </w:r>
      <w:r w:rsidR="00426443" w:rsidRPr="003B2883">
        <w:t>.</w:t>
      </w:r>
    </w:p>
    <w:p w14:paraId="1D7116EE" w14:textId="77777777" w:rsidR="00426443" w:rsidRPr="003B2883" w:rsidRDefault="00426443" w:rsidP="001B698C">
      <w:pPr>
        <w:pStyle w:val="B1"/>
        <w:ind w:firstLine="0"/>
      </w:pPr>
      <w:r w:rsidRPr="003B2883">
        <w:t>The NF Service Consumer shall delete any stored representation of the N1N2MessageTransfer request resource URI upon receiving this notification.</w:t>
      </w:r>
    </w:p>
    <w:p w14:paraId="1689642F" w14:textId="77777777" w:rsidR="00426443" w:rsidRPr="003B2883" w:rsidRDefault="00CC6DC7" w:rsidP="00CC6DC7">
      <w:pPr>
        <w:pStyle w:val="B1"/>
      </w:pPr>
      <w:r w:rsidRPr="003B2883">
        <w:t>2.</w:t>
      </w:r>
      <w:r w:rsidRPr="003B2883">
        <w:tab/>
      </w:r>
      <w:r w:rsidR="00426443" w:rsidRPr="003B2883">
        <w:rPr>
          <w:rFonts w:hint="eastAsia"/>
        </w:rPr>
        <w:t xml:space="preserve">The NF Service </w:t>
      </w:r>
      <w:r w:rsidR="00426443" w:rsidRPr="003B2883">
        <w:t xml:space="preserve">Consumer shall send a response with </w:t>
      </w:r>
      <w:r w:rsidR="003F6B0D" w:rsidRPr="003B2883">
        <w:t>"</w:t>
      </w:r>
      <w:r w:rsidR="00426443" w:rsidRPr="003B2883">
        <w:t>204 No Content</w:t>
      </w:r>
      <w:r w:rsidR="003F6B0D" w:rsidRPr="003B2883">
        <w:t>"</w:t>
      </w:r>
      <w:r w:rsidR="00426443" w:rsidRPr="003B2883">
        <w:t xml:space="preserve"> status code.</w:t>
      </w:r>
    </w:p>
    <w:p w14:paraId="2FD509A3" w14:textId="7ACCCC54" w:rsidR="00D320F7" w:rsidRPr="003B2883" w:rsidRDefault="00C32818" w:rsidP="00BA6BB9">
      <w:pPr>
        <w:pStyle w:val="Heading5"/>
      </w:pPr>
      <w:bookmarkStart w:id="36" w:name="_Toc20137223"/>
      <w:r w:rsidRPr="003B2883">
        <w:t>5.2.2.3.3</w:t>
      </w:r>
      <w:r w:rsidR="00D320F7" w:rsidRPr="003B2883">
        <w:tab/>
        <w:t>N1N2MessageSubscribe</w:t>
      </w:r>
      <w:bookmarkEnd w:id="36"/>
    </w:p>
    <w:p w14:paraId="1ADF6C49" w14:textId="627F1A5A" w:rsidR="00D320F7" w:rsidRPr="003B2883" w:rsidRDefault="00C32818" w:rsidP="00BA6BB9">
      <w:pPr>
        <w:pStyle w:val="Heading6"/>
      </w:pPr>
      <w:bookmarkStart w:id="37" w:name="_Toc20137224"/>
      <w:r w:rsidRPr="003B2883">
        <w:t>5.2.2.3.3</w:t>
      </w:r>
      <w:r w:rsidR="00D320F7" w:rsidRPr="003B2883">
        <w:t>.1</w:t>
      </w:r>
      <w:r w:rsidR="00D320F7" w:rsidRPr="003B2883">
        <w:tab/>
        <w:t>General</w:t>
      </w:r>
      <w:bookmarkEnd w:id="37"/>
    </w:p>
    <w:p w14:paraId="0849FD98" w14:textId="48A0EDF0" w:rsidR="00D667FF" w:rsidRPr="003B2883" w:rsidRDefault="00D320F7" w:rsidP="00D667FF">
      <w:pPr>
        <w:rPr>
          <w:lang w:val="en-US"/>
        </w:rPr>
      </w:pPr>
      <w:r w:rsidRPr="003B2883">
        <w:rPr>
          <w:lang w:val="en-US"/>
        </w:rPr>
        <w:t>The N1N2MessageSubscribe service operation is used by a NF Service Consumer (</w:t>
      </w:r>
      <w:r w:rsidR="00174A65" w:rsidRPr="003B2883">
        <w:rPr>
          <w:lang w:val="en-US"/>
        </w:rPr>
        <w:t xml:space="preserve">e.g. </w:t>
      </w:r>
      <w:r w:rsidR="00D667FF" w:rsidRPr="003B2883">
        <w:rPr>
          <w:lang w:val="en-US"/>
        </w:rPr>
        <w:t>PCF</w:t>
      </w:r>
      <w:r w:rsidRPr="003B2883">
        <w:rPr>
          <w:lang w:val="en-US"/>
        </w:rPr>
        <w:t>) to subscribe to the AMF for notifying N1 messages of a specific type (</w:t>
      </w:r>
      <w:r w:rsidR="00174A65" w:rsidRPr="003B2883">
        <w:rPr>
          <w:lang w:val="en-US"/>
        </w:rPr>
        <w:t xml:space="preserve">e.g. </w:t>
      </w:r>
      <w:r w:rsidRPr="003B2883">
        <w:rPr>
          <w:lang w:val="en-US"/>
        </w:rPr>
        <w:t xml:space="preserve">LPP) or N2 information of a specific type. </w:t>
      </w:r>
      <w:r w:rsidR="00D667FF" w:rsidRPr="003B2883">
        <w:rPr>
          <w:lang w:val="en-US"/>
        </w:rPr>
        <w:t xml:space="preserve">For the N1 message class is UPDP, a PCF shall subscribe for the N1 message notification with the AMF, after the AM policy association establishment procedure between the AMF and the PCF (see </w:t>
      </w:r>
      <w:r w:rsidR="003B2883">
        <w:rPr>
          <w:lang w:val="en-US"/>
        </w:rPr>
        <w:t>clause</w:t>
      </w:r>
      <w:r w:rsidR="00D667FF" w:rsidRPr="003B2883">
        <w:rPr>
          <w:lang w:val="en-US"/>
        </w:rPr>
        <w:t> 4.16.1 of</w:t>
      </w:r>
      <w:r w:rsidR="0090693A">
        <w:rPr>
          <w:lang w:val="en-US"/>
        </w:rPr>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00D667FF" w:rsidRPr="003B2883">
        <w:rPr>
          <w:lang w:val="en-US"/>
        </w:rPr>
        <w:t>3]).</w:t>
      </w:r>
    </w:p>
    <w:p w14:paraId="1992783A" w14:textId="6616DE33" w:rsidR="00D320F7" w:rsidRPr="003B2883" w:rsidRDefault="00D667FF" w:rsidP="00D667FF">
      <w:pPr>
        <w:pStyle w:val="NO"/>
        <w:rPr>
          <w:lang w:val="en-US"/>
        </w:rPr>
      </w:pPr>
      <w:r w:rsidRPr="003B2883">
        <w:rPr>
          <w:rFonts w:hint="eastAsia"/>
          <w:lang w:val="en-US"/>
        </w:rPr>
        <w:lastRenderedPageBreak/>
        <w:t>N</w:t>
      </w:r>
      <w:r w:rsidRPr="003B2883">
        <w:rPr>
          <w:lang w:val="en-US"/>
        </w:rPr>
        <w:t>OTE:</w:t>
      </w:r>
      <w:r w:rsidRPr="003B2883">
        <w:rPr>
          <w:lang w:val="en-US"/>
        </w:rPr>
        <w:tab/>
        <w:t xml:space="preserve">Step </w:t>
      </w:r>
      <w:r w:rsidR="00F5509D" w:rsidRPr="003B2883">
        <w:rPr>
          <w:lang w:val="en-US"/>
        </w:rPr>
        <w:t>0</w:t>
      </w:r>
      <w:r w:rsidRPr="003B2883">
        <w:rPr>
          <w:lang w:val="en-US"/>
        </w:rPr>
        <w:t xml:space="preserve"> of clause 4.2.4.3 of</w:t>
      </w:r>
      <w:r w:rsidR="0090693A">
        <w:rPr>
          <w:lang w:val="en-US"/>
        </w:rPr>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Pr="003B2883">
        <w:rPr>
          <w:lang w:val="en-US"/>
        </w:rPr>
        <w:t xml:space="preserve">3] specifies that </w:t>
      </w:r>
      <w:r w:rsidR="00F5509D" w:rsidRPr="003B2883">
        <w:rPr>
          <w:lang w:val="en-US"/>
        </w:rPr>
        <w:t xml:space="preserve">the </w:t>
      </w:r>
      <w:r w:rsidRPr="003B2883">
        <w:rPr>
          <w:lang w:val="en-US"/>
        </w:rPr>
        <w:t xml:space="preserve">PCF can split the UPDP transfer towards UE into multiple units. one UE specific callback URI </w:t>
      </w:r>
      <w:r w:rsidR="00F5509D" w:rsidRPr="003B2883">
        <w:rPr>
          <w:lang w:val="en-US"/>
        </w:rPr>
        <w:t xml:space="preserve">is </w:t>
      </w:r>
      <w:r w:rsidRPr="003B2883">
        <w:rPr>
          <w:lang w:val="en-US"/>
        </w:rPr>
        <w:t xml:space="preserve">registered with the AMF by the PCF for the AMF to notify all UPDP message responses from the UE to the same callback URI. As a result, an explicit subscription per </w:t>
      </w:r>
      <w:r w:rsidR="00F5509D" w:rsidRPr="003B2883">
        <w:rPr>
          <w:lang w:val="en-US"/>
        </w:rPr>
        <w:t>UE</w:t>
      </w:r>
      <w:r w:rsidRPr="003B2883">
        <w:rPr>
          <w:lang w:val="en-US"/>
        </w:rPr>
        <w:t xml:space="preserve"> policy association is defined in stage 3 for this purpose.</w:t>
      </w:r>
    </w:p>
    <w:p w14:paraId="231B11E7" w14:textId="7024193C" w:rsidR="00D320F7" w:rsidRPr="003B2883" w:rsidRDefault="00D320F7" w:rsidP="00D320F7">
      <w:r w:rsidRPr="003B2883">
        <w:t>An NF Service Consumer (</w:t>
      </w:r>
      <w:r w:rsidR="00174A65" w:rsidRPr="003B2883">
        <w:t xml:space="preserve">e.g. </w:t>
      </w:r>
      <w:r w:rsidR="00D667FF" w:rsidRPr="003B2883">
        <w:t>PCF</w:t>
      </w:r>
      <w:r w:rsidRPr="003B2883">
        <w:t>) may subscribe to notifications of specific N1 message type (e</w:t>
      </w:r>
      <w:r w:rsidR="00D667FF" w:rsidRPr="003B2883">
        <w:t>.</w:t>
      </w:r>
      <w:r w:rsidRPr="003B2883">
        <w:t>g</w:t>
      </w:r>
      <w:r w:rsidR="00D667FF" w:rsidRPr="003B2883">
        <w:t>.</w:t>
      </w:r>
      <w:r w:rsidRPr="003B2883">
        <w:t xml:space="preserve"> LPP</w:t>
      </w:r>
      <w:r w:rsidR="00D667FF" w:rsidRPr="003B2883">
        <w:t xml:space="preserve"> or UPDP</w:t>
      </w:r>
      <w:r w:rsidRPr="003B2883">
        <w:t>) or N2 information type. In this case the NF Service Consumer shall subscribe by using the HTTP POST method with the URI</w:t>
      </w:r>
      <w:r w:rsidR="00937572" w:rsidRPr="003B2883">
        <w:t xml:space="preserve"> of the "N1N2 Subscriptions Collection for Individual UE Contexts" resource (See </w:t>
      </w:r>
      <w:r w:rsidR="003B2883">
        <w:t>clause</w:t>
      </w:r>
      <w:r w:rsidR="00937572" w:rsidRPr="003B2883">
        <w:t xml:space="preserve"> 6.1.3.</w:t>
      </w:r>
      <w:r w:rsidR="00D32F5F" w:rsidRPr="003B2883">
        <w:t>6</w:t>
      </w:r>
      <w:r w:rsidR="00937572" w:rsidRPr="003B2883">
        <w:t>.3.1)</w:t>
      </w:r>
      <w:r w:rsidRPr="003B2883">
        <w:t xml:space="preserve">. See also Figure </w:t>
      </w:r>
      <w:r w:rsidR="00C32818" w:rsidRPr="003B2883">
        <w:t>5.2.2.3.3</w:t>
      </w:r>
      <w:r w:rsidRPr="003B2883">
        <w:t>.</w:t>
      </w:r>
      <w:r w:rsidR="00EE65EF" w:rsidRPr="003B2883">
        <w:t>1</w:t>
      </w:r>
      <w:r w:rsidRPr="003B2883">
        <w:t>-1.</w:t>
      </w:r>
    </w:p>
    <w:p w14:paraId="608A93AC" w14:textId="77777777" w:rsidR="00D320F7" w:rsidRPr="003B2883" w:rsidRDefault="00D320F7" w:rsidP="0025198C">
      <w:pPr>
        <w:pStyle w:val="TH"/>
      </w:pPr>
      <w:r w:rsidRPr="003B2883">
        <w:rPr>
          <w:lang w:val="fr-FR"/>
        </w:rPr>
        <w:object w:dxaOrig="8700" w:dyaOrig="2532" w14:anchorId="517D5E03">
          <v:shape id="_x0000_i1032" type="#_x0000_t75" style="width:433.9pt;height:126.45pt" o:ole="">
            <v:imagedata r:id="rId26" o:title=""/>
          </v:shape>
          <o:OLEObject Type="Embed" ProgID="Visio.Drawing.11" ShapeID="_x0000_i1032" DrawAspect="Content" ObjectID="_1633330891" r:id="rId27"/>
        </w:object>
      </w:r>
    </w:p>
    <w:p w14:paraId="157AD69E" w14:textId="77777777" w:rsidR="00D320F7" w:rsidRPr="003B2883" w:rsidRDefault="00D320F7" w:rsidP="00D320F7">
      <w:pPr>
        <w:pStyle w:val="TF"/>
      </w:pPr>
      <w:r w:rsidRPr="003B2883">
        <w:t xml:space="preserve">Figure </w:t>
      </w:r>
      <w:r w:rsidR="00C32818" w:rsidRPr="003B2883">
        <w:t>5.2.2.3.3</w:t>
      </w:r>
      <w:r w:rsidRPr="003B2883">
        <w:t>.</w:t>
      </w:r>
      <w:r w:rsidR="00EE65EF" w:rsidRPr="003B2883">
        <w:t>1</w:t>
      </w:r>
      <w:r w:rsidRPr="003B2883">
        <w:t xml:space="preserve">-1 N1N2 Message </w:t>
      </w:r>
      <w:r w:rsidR="00F95DCB" w:rsidRPr="003B2883">
        <w:t>Subscribe</w:t>
      </w:r>
    </w:p>
    <w:p w14:paraId="2488229F" w14:textId="77777777" w:rsidR="00D320F7" w:rsidRPr="003B2883" w:rsidRDefault="00D320F7" w:rsidP="00D320F7">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15A50295" w14:textId="77777777" w:rsidR="00D320F7" w:rsidRPr="003B2883" w:rsidRDefault="00D320F7" w:rsidP="00D320F7">
      <w:pPr>
        <w:pStyle w:val="B1"/>
        <w:ind w:left="852"/>
      </w:pPr>
      <w:r w:rsidRPr="003B2883">
        <w:t>-</w:t>
      </w:r>
      <w:r w:rsidRPr="003B2883">
        <w:tab/>
        <w:t>N1 and/or N2 Message Type, identifying the type of N1 and/or N2 message to be notified</w:t>
      </w:r>
    </w:p>
    <w:p w14:paraId="7660D947" w14:textId="77777777" w:rsidR="00D320F7" w:rsidRPr="003B2883" w:rsidRDefault="00D320F7" w:rsidP="00D320F7">
      <w:pPr>
        <w:pStyle w:val="B1"/>
        <w:ind w:left="852"/>
        <w:rPr>
          <w:lang w:eastAsia="zh-CN"/>
        </w:rPr>
      </w:pPr>
      <w:r w:rsidRPr="003B2883">
        <w:t>-</w:t>
      </w:r>
      <w:r w:rsidRPr="003B2883">
        <w:tab/>
        <w:t>A callback URI for the notification</w:t>
      </w:r>
    </w:p>
    <w:p w14:paraId="7C7C801C" w14:textId="4B5F3B7F" w:rsidR="00D320F7" w:rsidRPr="003B2883" w:rsidRDefault="00D320F7" w:rsidP="00D320F7">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4F4BB42C" w14:textId="0453956B" w:rsidR="00433E7B" w:rsidRPr="003B2883" w:rsidRDefault="00C32818" w:rsidP="00BA6BB9">
      <w:pPr>
        <w:pStyle w:val="Heading5"/>
      </w:pPr>
      <w:bookmarkStart w:id="38" w:name="_Toc20137225"/>
      <w:r w:rsidRPr="003B2883">
        <w:t>5.2.2.3.4</w:t>
      </w:r>
      <w:r w:rsidR="00433E7B" w:rsidRPr="003B2883">
        <w:tab/>
        <w:t>N1N2MessageUnSubscribe</w:t>
      </w:r>
      <w:bookmarkEnd w:id="38"/>
    </w:p>
    <w:p w14:paraId="264BDB85" w14:textId="79B35E64" w:rsidR="00433E7B" w:rsidRPr="003B2883" w:rsidRDefault="00C32818" w:rsidP="00BA6BB9">
      <w:pPr>
        <w:pStyle w:val="Heading6"/>
      </w:pPr>
      <w:bookmarkStart w:id="39" w:name="_Toc20137226"/>
      <w:r w:rsidRPr="003B2883">
        <w:t>5.2.2.3.4</w:t>
      </w:r>
      <w:r w:rsidR="00433E7B" w:rsidRPr="003B2883">
        <w:t>.1</w:t>
      </w:r>
      <w:r w:rsidR="00433E7B" w:rsidRPr="003B2883">
        <w:tab/>
        <w:t>General</w:t>
      </w:r>
      <w:bookmarkEnd w:id="39"/>
    </w:p>
    <w:p w14:paraId="4731477F" w14:textId="1F7A455D" w:rsidR="00433E7B" w:rsidRPr="003B2883" w:rsidRDefault="00433E7B" w:rsidP="00433E7B">
      <w:r w:rsidRPr="003B2883">
        <w:rPr>
          <w:lang w:val="en-US"/>
        </w:rPr>
        <w:t>The N1N2MessageUnSubscribe service operation is used by a NF Service Consumer (</w:t>
      </w:r>
      <w:r w:rsidR="00174A65" w:rsidRPr="003B2883">
        <w:rPr>
          <w:lang w:val="en-US"/>
        </w:rPr>
        <w:t xml:space="preserve">e.g. </w:t>
      </w:r>
      <w:r w:rsidR="00D667FF" w:rsidRPr="003B2883">
        <w:rPr>
          <w:lang w:val="en-US"/>
        </w:rPr>
        <w:t>PCF</w:t>
      </w:r>
      <w:r w:rsidRPr="003B2883">
        <w:rPr>
          <w:lang w:val="en-US"/>
        </w:rPr>
        <w:t>) to unsubscribe to the AMF to stop notifying N1 messages of a specific type (</w:t>
      </w:r>
      <w:r w:rsidR="00174A65" w:rsidRPr="003B2883">
        <w:rPr>
          <w:lang w:val="en-US"/>
        </w:rPr>
        <w:t xml:space="preserve">e.g. </w:t>
      </w:r>
      <w:r w:rsidRPr="003B2883">
        <w:rPr>
          <w:lang w:val="en-US"/>
        </w:rPr>
        <w:t>LPP</w:t>
      </w:r>
      <w:r w:rsidR="00D667FF" w:rsidRPr="003B2883">
        <w:rPr>
          <w:lang w:val="en-US"/>
        </w:rPr>
        <w:t xml:space="preserve"> or UPDP</w:t>
      </w:r>
      <w:r w:rsidRPr="003B2883">
        <w:rPr>
          <w:lang w:val="en-US"/>
        </w:rPr>
        <w:t>).</w:t>
      </w:r>
    </w:p>
    <w:p w14:paraId="4890A63B" w14:textId="1F6FB368" w:rsidR="00433E7B" w:rsidRPr="003B2883" w:rsidRDefault="00433E7B" w:rsidP="00433E7B">
      <w:r w:rsidRPr="003B2883">
        <w:t xml:space="preserve">The NF Service Consumer shall use the HTTP method DELETE with the URI </w:t>
      </w:r>
      <w:r w:rsidR="00937572" w:rsidRPr="003B2883">
        <w:t xml:space="preserve">of the "N1N2 Individual Subscription" resource (See </w:t>
      </w:r>
      <w:r w:rsidR="003B2883">
        <w:t>clause</w:t>
      </w:r>
      <w:r w:rsidR="00937572" w:rsidRPr="003B2883">
        <w:t xml:space="preserve"> 6.1.3.</w:t>
      </w:r>
      <w:r w:rsidR="00D32F5F" w:rsidRPr="003B2883">
        <w:t>7</w:t>
      </w:r>
      <w:r w:rsidR="00937572" w:rsidRPr="003B2883">
        <w:t xml:space="preserve">.3.1), </w:t>
      </w:r>
      <w:r w:rsidRPr="003B2883">
        <w:t xml:space="preserve">to request the deletion of the subscription for the N1 / N2 message towards the AMF. See also Figure </w:t>
      </w:r>
      <w:r w:rsidR="00C32818" w:rsidRPr="003B2883">
        <w:t>5.2.2.3.4</w:t>
      </w:r>
      <w:r w:rsidRPr="003B2883">
        <w:t>.1-1.</w:t>
      </w:r>
    </w:p>
    <w:p w14:paraId="70461021" w14:textId="77777777" w:rsidR="00433E7B" w:rsidRPr="003B2883" w:rsidRDefault="00433E7B" w:rsidP="0025198C">
      <w:pPr>
        <w:pStyle w:val="TH"/>
      </w:pPr>
      <w:r w:rsidRPr="003B2883">
        <w:rPr>
          <w:lang w:val="fr-FR"/>
        </w:rPr>
        <w:object w:dxaOrig="8700" w:dyaOrig="2124" w14:anchorId="2261CEF7">
          <v:shape id="_x0000_i1033" type="#_x0000_t75" style="width:433.9pt;height:105.2pt" o:ole="">
            <v:imagedata r:id="rId28" o:title=""/>
          </v:shape>
          <o:OLEObject Type="Embed" ProgID="Visio.Drawing.11" ShapeID="_x0000_i1033" DrawAspect="Content" ObjectID="_1633330892" r:id="rId29"/>
        </w:object>
      </w:r>
    </w:p>
    <w:p w14:paraId="43A1F6C1" w14:textId="77777777" w:rsidR="00433E7B" w:rsidRPr="003B2883" w:rsidRDefault="00433E7B" w:rsidP="00433E7B">
      <w:pPr>
        <w:pStyle w:val="TF"/>
      </w:pPr>
      <w:r w:rsidRPr="003B2883">
        <w:t xml:space="preserve">Figure </w:t>
      </w:r>
      <w:r w:rsidR="00C32818" w:rsidRPr="003B2883">
        <w:t>5.2.2.3.4</w:t>
      </w:r>
      <w:r w:rsidRPr="003B2883">
        <w:t>.1-1 N1</w:t>
      </w:r>
      <w:r w:rsidR="00F95DCB" w:rsidRPr="003B2883">
        <w:t>N2</w:t>
      </w:r>
      <w:r w:rsidRPr="003B2883">
        <w:t xml:space="preserve"> Message UnSubscribe</w:t>
      </w:r>
    </w:p>
    <w:p w14:paraId="3784181D" w14:textId="77777777" w:rsidR="00433E7B" w:rsidRPr="003B2883" w:rsidRDefault="00433E7B" w:rsidP="00433E7B">
      <w:pPr>
        <w:pStyle w:val="B1"/>
      </w:pPr>
      <w:r w:rsidRPr="003B2883">
        <w:t>1.</w:t>
      </w:r>
      <w:r w:rsidRPr="003B2883">
        <w:tab/>
        <w:t>The NF Service Consumer shall send a DELETE request to delete an existing subscription resource in the AMF.</w:t>
      </w:r>
    </w:p>
    <w:p w14:paraId="619DEDBF" w14:textId="77777777" w:rsidR="00433E7B" w:rsidRPr="003B2883" w:rsidRDefault="00433E7B" w:rsidP="00433E7B">
      <w:pPr>
        <w:pStyle w:val="B1"/>
      </w:pPr>
      <w:r w:rsidRPr="003B2883">
        <w:t>2.</w:t>
      </w:r>
      <w:r w:rsidRPr="003B2883">
        <w:tab/>
        <w:t>If the request is accepted, the AMF shall reply with the status code 204 indicating the resource identified by subscription ID is successfully deleted, in the response message.</w:t>
      </w:r>
    </w:p>
    <w:p w14:paraId="02B690BB" w14:textId="18B954D2" w:rsidR="00405653" w:rsidRPr="003B2883" w:rsidRDefault="00C32818" w:rsidP="00BA6BB9">
      <w:pPr>
        <w:pStyle w:val="Heading5"/>
      </w:pPr>
      <w:bookmarkStart w:id="40" w:name="_Toc20137227"/>
      <w:r w:rsidRPr="003B2883">
        <w:lastRenderedPageBreak/>
        <w:t>5.2.2.3.5</w:t>
      </w:r>
      <w:r w:rsidR="00405653" w:rsidRPr="003B2883">
        <w:tab/>
        <w:t>N1MessageNotify</w:t>
      </w:r>
      <w:bookmarkEnd w:id="40"/>
    </w:p>
    <w:p w14:paraId="30DB0F54" w14:textId="5BF1B8C5" w:rsidR="00405653" w:rsidRPr="003B2883" w:rsidRDefault="00C32818" w:rsidP="00BA6BB9">
      <w:pPr>
        <w:pStyle w:val="Heading6"/>
      </w:pPr>
      <w:bookmarkStart w:id="41" w:name="_Toc20137228"/>
      <w:r w:rsidRPr="003B2883">
        <w:t>5.2.2.3.5</w:t>
      </w:r>
      <w:r w:rsidR="00405653" w:rsidRPr="003B2883">
        <w:t>.1</w:t>
      </w:r>
      <w:r w:rsidR="00405653" w:rsidRPr="003B2883">
        <w:tab/>
        <w:t>General</w:t>
      </w:r>
      <w:bookmarkEnd w:id="41"/>
    </w:p>
    <w:p w14:paraId="5EE7E89A" w14:textId="77777777" w:rsidR="00405653" w:rsidRPr="003B2883" w:rsidRDefault="00405653" w:rsidP="00405653">
      <w:r w:rsidRPr="003B2883">
        <w:t>The N1MessageNotify service operation is used by a</w:t>
      </w:r>
      <w:r w:rsidR="00D667FF" w:rsidRPr="003B2883">
        <w:t>n</w:t>
      </w:r>
      <w:r w:rsidRPr="003B2883">
        <w:t xml:space="preserve">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01D339AF" w14:textId="2C56AB11" w:rsidR="00405653" w:rsidRPr="003B2883" w:rsidRDefault="00405653" w:rsidP="00405653">
      <w:pPr>
        <w:pStyle w:val="B1"/>
      </w:pPr>
      <w:r w:rsidRPr="003B2883">
        <w:t>-</w:t>
      </w:r>
      <w:r w:rsidRPr="003B2883">
        <w:tab/>
        <w:t>Registration with AMF re-allocation (</w:t>
      </w:r>
      <w:r w:rsidR="00D667FF" w:rsidRPr="003B2883">
        <w:t xml:space="preserve">see </w:t>
      </w:r>
      <w:r w:rsidR="003B2883">
        <w:t>clause</w:t>
      </w:r>
      <w:r w:rsidR="00D667FF" w:rsidRPr="003B2883">
        <w:t> </w:t>
      </w:r>
      <w:r w:rsidRPr="003B2883">
        <w:t xml:space="preserve">4.2.2.2.3 </w:t>
      </w:r>
      <w:r w:rsidR="00D667FF" w:rsidRPr="003B2883">
        <w:t>of</w:t>
      </w:r>
      <w:r w:rsidR="0090693A">
        <w:t xml:space="preserve"> 3GPP TS</w:t>
      </w:r>
      <w:r w:rsidR="00514461">
        <w:t> </w:t>
      </w:r>
      <w:r w:rsidR="00514461" w:rsidRPr="003B2883">
        <w:t>23.502</w:t>
      </w:r>
      <w:r w:rsidR="00514461">
        <w:t> </w:t>
      </w:r>
      <w:r w:rsidR="00514461" w:rsidRPr="003B2883">
        <w:t>[</w:t>
      </w:r>
      <w:r w:rsidRPr="003B2883">
        <w:t>3])</w:t>
      </w:r>
    </w:p>
    <w:p w14:paraId="1F58AAF8" w14:textId="17267DE2" w:rsidR="00405653" w:rsidRPr="003B2883" w:rsidRDefault="00405653" w:rsidP="00405653">
      <w:pPr>
        <w:pStyle w:val="B1"/>
      </w:pPr>
      <w:r w:rsidRPr="003B2883">
        <w:t>-</w:t>
      </w:r>
      <w:r w:rsidRPr="003B2883">
        <w:tab/>
        <w:t>UE assisted and UE based positioning procedure (</w:t>
      </w:r>
      <w:r w:rsidR="00D667FF" w:rsidRPr="003B2883">
        <w:t xml:space="preserve">see </w:t>
      </w:r>
      <w:r w:rsidR="003B2883">
        <w:t>clause</w:t>
      </w:r>
      <w:r w:rsidR="00D667FF" w:rsidRPr="003B2883">
        <w:t> </w:t>
      </w:r>
      <w:r w:rsidRPr="003B2883">
        <w:t xml:space="preserve">4.13.5.4 </w:t>
      </w:r>
      <w:r w:rsidR="00D667FF" w:rsidRPr="003B2883">
        <w:t>of</w:t>
      </w:r>
      <w:r w:rsidR="0090693A">
        <w:t xml:space="preserve"> 3GPP TS</w:t>
      </w:r>
      <w:r w:rsidR="00514461">
        <w:t> </w:t>
      </w:r>
      <w:r w:rsidR="00514461" w:rsidRPr="003B2883">
        <w:t>23.502</w:t>
      </w:r>
      <w:r w:rsidR="00514461">
        <w:t> </w:t>
      </w:r>
      <w:r w:rsidR="00514461" w:rsidRPr="003B2883">
        <w:t>[</w:t>
      </w:r>
      <w:r w:rsidRPr="003B2883">
        <w:t>3])</w:t>
      </w:r>
    </w:p>
    <w:p w14:paraId="27A3AF02" w14:textId="3F3A2FC2"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in</w:t>
      </w:r>
      <w:r w:rsidR="0090693A">
        <w:t xml:space="preserve"> 3GPP TS</w:t>
      </w:r>
      <w:r w:rsidR="00514461">
        <w:t> </w:t>
      </w:r>
      <w:r w:rsidR="00514461" w:rsidRPr="003B2883">
        <w:t>23.502</w:t>
      </w:r>
      <w:r w:rsidR="00514461">
        <w:t> </w:t>
      </w:r>
      <w:r w:rsidR="00514461" w:rsidRPr="003B2883">
        <w:t>[</w:t>
      </w:r>
      <w:r w:rsidRPr="003B2883">
        <w:t>3])</w:t>
      </w:r>
    </w:p>
    <w:p w14:paraId="4D7DB212" w14:textId="677D05CD" w:rsidR="00D667FF" w:rsidRPr="003B2883" w:rsidRDefault="00D667FF" w:rsidP="00D667FF">
      <w:pPr>
        <w:pStyle w:val="NO"/>
      </w:pPr>
      <w:r w:rsidRPr="003B2883">
        <w:rPr>
          <w:rFonts w:hint="eastAsia"/>
        </w:rPr>
        <w:t>N</w:t>
      </w:r>
      <w:r w:rsidRPr="003B2883">
        <w:t>OTE:</w:t>
      </w:r>
      <w:r w:rsidRPr="003B2883">
        <w:tab/>
        <w:t>Though in</w:t>
      </w:r>
      <w:r w:rsidR="0090693A">
        <w:t xml:space="preserve"> 3GPP TS</w:t>
      </w:r>
      <w:r w:rsidR="00514461">
        <w:t> </w:t>
      </w:r>
      <w:r w:rsidR="00514461" w:rsidRPr="003B2883">
        <w:t>23.502</w:t>
      </w:r>
      <w:r w:rsidR="00514461">
        <w:t> </w:t>
      </w:r>
      <w:r w:rsidR="00514461" w:rsidRPr="003B2883">
        <w:rPr>
          <w:lang w:eastAsia="zh-CN"/>
        </w:rPr>
        <w:t>[</w:t>
      </w:r>
      <w:r w:rsidRPr="003B2883">
        <w:rPr>
          <w:lang w:eastAsia="zh-CN"/>
        </w:rPr>
        <w:t>3] the procedure is called "UE configuration update procedure for transparent UE policy delivery", as per</w:t>
      </w:r>
      <w:r w:rsidR="0090693A">
        <w:rPr>
          <w:lang w:eastAsia="zh-CN"/>
        </w:rPr>
        <w:t xml:space="preserve"> 3GPP TS</w:t>
      </w:r>
      <w:r w:rsidR="00514461">
        <w:rPr>
          <w:lang w:eastAsia="zh-CN"/>
        </w:rPr>
        <w:t> </w:t>
      </w:r>
      <w:r w:rsidR="00514461" w:rsidRPr="003B2883">
        <w:rPr>
          <w:lang w:eastAsia="zh-CN"/>
        </w:rPr>
        <w:t>24.501</w:t>
      </w:r>
      <w:r w:rsidR="00514461">
        <w:rPr>
          <w:lang w:eastAsia="zh-CN"/>
        </w:rPr>
        <w:t> </w:t>
      </w:r>
      <w:r w:rsidR="00514461" w:rsidRPr="003B2883">
        <w:rPr>
          <w:lang w:eastAsia="zh-CN"/>
        </w:rPr>
        <w:t>[</w:t>
      </w:r>
      <w:r w:rsidRPr="003B2883">
        <w:rPr>
          <w:lang w:eastAsia="zh-CN"/>
        </w:rPr>
        <w:t xml:space="preserve">11] </w:t>
      </w:r>
      <w:r w:rsidR="003B2883">
        <w:rPr>
          <w:lang w:eastAsia="zh-CN"/>
        </w:rPr>
        <w:t>clause</w:t>
      </w:r>
      <w:r w:rsidRPr="003B2883">
        <w:rPr>
          <w:lang w:eastAsia="zh-CN"/>
        </w:rPr>
        <w:t> 5.4.5.2.1, the UE initiated NAS transport procedure is used.</w:t>
      </w:r>
    </w:p>
    <w:p w14:paraId="6A254E47" w14:textId="02A3CC05" w:rsidR="0095220C" w:rsidRPr="003B2883" w:rsidRDefault="0095220C" w:rsidP="0095220C">
      <w:r w:rsidRPr="003B2883">
        <w:t xml:space="preserve">The AMF shall use HTTP POST method to the N1 Notification URI provided by the NF Service Consumer via N1N2MessageSubscribe service operation (See </w:t>
      </w:r>
      <w:r w:rsidR="003B2883">
        <w:t>clause</w:t>
      </w:r>
      <w:r w:rsidR="00D667FF" w:rsidRPr="003B2883">
        <w:t> </w:t>
      </w:r>
      <w:r w:rsidRPr="003B2883">
        <w:t>5.2.2.3.3). See also figure 5.2.2.3.5.1-1.</w:t>
      </w:r>
    </w:p>
    <w:p w14:paraId="3438EFA8" w14:textId="77777777" w:rsidR="0095220C" w:rsidRPr="003B2883" w:rsidRDefault="0095220C" w:rsidP="0095220C">
      <w:pPr>
        <w:pStyle w:val="TH"/>
      </w:pPr>
      <w:r w:rsidRPr="003B2883">
        <w:rPr>
          <w:lang w:val="fr-FR"/>
        </w:rPr>
        <w:object w:dxaOrig="8685" w:dyaOrig="2535" w14:anchorId="30EA58BC">
          <v:shape id="_x0000_i1034" type="#_x0000_t75" style="width:434.5pt;height:126.45pt" o:ole="">
            <v:imagedata r:id="rId30" o:title=""/>
          </v:shape>
          <o:OLEObject Type="Embed" ProgID="Visio.Drawing.11" ShapeID="_x0000_i1034" DrawAspect="Content" ObjectID="_1633330893" r:id="rId31"/>
        </w:object>
      </w:r>
    </w:p>
    <w:p w14:paraId="1E67C958" w14:textId="77777777" w:rsidR="0095220C" w:rsidRPr="003B2883" w:rsidRDefault="0095220C" w:rsidP="0095220C">
      <w:pPr>
        <w:pStyle w:val="TF"/>
      </w:pPr>
      <w:r w:rsidRPr="003B2883">
        <w:t>Figure 5.2.2.3.5.1-1 N1 Message Notify</w:t>
      </w:r>
    </w:p>
    <w:p w14:paraId="0EA3F470" w14:textId="77777777" w:rsidR="0095220C" w:rsidRPr="003B2883" w:rsidRDefault="0095220C" w:rsidP="0095220C">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42E51A65" w14:textId="77777777" w:rsidR="0095220C" w:rsidRPr="003B2883" w:rsidRDefault="0095220C" w:rsidP="0095220C">
      <w:pPr>
        <w:pStyle w:val="B1"/>
      </w:pPr>
      <w:r w:rsidRPr="003B2883">
        <w:t>2a.</w:t>
      </w:r>
      <w:r w:rsidRPr="003B2883">
        <w:tab/>
        <w:t>On success, "204 No Content" shall be returned and the payload body of the POST response shall be empty.</w:t>
      </w:r>
    </w:p>
    <w:p w14:paraId="6A3266E3" w14:textId="03D5116E" w:rsidR="0095220C" w:rsidRPr="003B2883" w:rsidRDefault="0095220C" w:rsidP="0095220C">
      <w:pPr>
        <w:pStyle w:val="B1"/>
      </w:pPr>
      <w:r w:rsidRPr="003B2883">
        <w:t>2b.</w:t>
      </w:r>
      <w:r w:rsidRPr="003B2883">
        <w:tab/>
        <w:t>On failure, one of the HTTP status code listed in Table 6.1.5.6.</w:t>
      </w:r>
      <w:r w:rsidR="00705E1B" w:rsidRPr="003B2883">
        <w:t>4</w:t>
      </w:r>
      <w:r w:rsidRPr="003B2883">
        <w:t>.1-2 shall be returned. The message body shall contain a ProblemDetails object with "cause" set to one of the corresponding application errors listed in Table 6.1.5.6.</w:t>
      </w:r>
      <w:r w:rsidR="00705E1B" w:rsidRPr="003B2883">
        <w:t>4</w:t>
      </w:r>
      <w:r w:rsidRPr="003B2883">
        <w:t>.1-2.</w:t>
      </w:r>
    </w:p>
    <w:p w14:paraId="2AA1F645" w14:textId="4FC2A82C" w:rsidR="00405653" w:rsidRPr="003B2883" w:rsidRDefault="00C32818" w:rsidP="00BA6BB9">
      <w:pPr>
        <w:pStyle w:val="Heading6"/>
      </w:pPr>
      <w:bookmarkStart w:id="42" w:name="_Toc20137229"/>
      <w:r w:rsidRPr="003B2883">
        <w:t>5.2.2.3.5</w:t>
      </w:r>
      <w:r w:rsidR="00405653" w:rsidRPr="003B2883">
        <w:t>.2</w:t>
      </w:r>
      <w:r w:rsidR="00405653" w:rsidRPr="003B2883">
        <w:tab/>
        <w:t>Using N1MessageNotify in the Registration with AMF Re-allocation Procedure</w:t>
      </w:r>
      <w:bookmarkEnd w:id="42"/>
    </w:p>
    <w:p w14:paraId="22718CCF" w14:textId="77777777" w:rsidR="00405653" w:rsidRPr="003B2883" w:rsidRDefault="00405653" w:rsidP="00405653">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7933AF92" w14:textId="24D36470" w:rsidR="0095220C" w:rsidRPr="003B2883" w:rsidRDefault="0095220C" w:rsidP="00405653">
      <w:pPr>
        <w:rPr>
          <w:lang w:eastAsia="ko-KR"/>
        </w:rPr>
      </w:pPr>
      <w:r w:rsidRPr="003B2883">
        <w:t xml:space="preserve">The requirements specified in </w:t>
      </w:r>
      <w:r w:rsidR="003B2883">
        <w:t>clause</w:t>
      </w:r>
      <w:r w:rsidRPr="003B2883">
        <w:t xml:space="preserve"> 5.2.2.3.5.1 shall apply with the following modifications:</w:t>
      </w:r>
    </w:p>
    <w:p w14:paraId="4EE37417" w14:textId="3F272F8C" w:rsidR="00405653" w:rsidRPr="003B2883" w:rsidRDefault="0095220C" w:rsidP="003D5C4D">
      <w:pPr>
        <w:pStyle w:val="B1"/>
        <w:rPr>
          <w:lang w:eastAsia="ko-KR"/>
        </w:rPr>
      </w:pPr>
      <w:r w:rsidRPr="003B2883">
        <w:t>1.</w:t>
      </w:r>
      <w:r w:rsidRPr="003B2883">
        <w:tab/>
        <w:t>T</w:t>
      </w:r>
      <w:r w:rsidR="00405653" w:rsidRPr="003B2883">
        <w:t xml:space="preserve">he initial AMF </w:t>
      </w:r>
      <w:r w:rsidR="00CC5084" w:rsidRPr="003B2883">
        <w:t xml:space="preserve">discovers </w:t>
      </w:r>
      <w:r w:rsidR="00405653" w:rsidRPr="003B2883">
        <w:t>the NF Service Consumer (e.g. the target AMF) from the NRF</w:t>
      </w:r>
      <w:r w:rsidR="00850E6F" w:rsidRPr="003B2883">
        <w:t xml:space="preserve">, and fetch N1 Notification URI from the default </w:t>
      </w:r>
      <w:r w:rsidR="00850E6F" w:rsidRPr="003B2883">
        <w:rPr>
          <w:rFonts w:hint="eastAsia"/>
          <w:lang w:eastAsia="zh-CN"/>
        </w:rPr>
        <w:t xml:space="preserve">notification </w:t>
      </w:r>
      <w:r w:rsidR="00850E6F" w:rsidRPr="003B2883">
        <w:t>subscription registered with "N1_MESSAGE" notification type and "</w:t>
      </w:r>
      <w:r w:rsidR="00850E6F" w:rsidRPr="003B2883">
        <w:rPr>
          <w:rFonts w:hint="eastAsia"/>
          <w:lang w:eastAsia="zh-CN"/>
        </w:rPr>
        <w:t>5GMM</w:t>
      </w:r>
      <w:r w:rsidR="00850E6F" w:rsidRPr="003B2883">
        <w:t xml:space="preserve">" </w:t>
      </w:r>
      <w:r w:rsidR="00850E6F" w:rsidRPr="003B2883">
        <w:rPr>
          <w:rFonts w:hint="eastAsia"/>
          <w:lang w:eastAsia="zh-CN"/>
        </w:rPr>
        <w:t xml:space="preserve">N1 </w:t>
      </w:r>
      <w:r w:rsidR="00850E6F" w:rsidRPr="003B2883">
        <w:t>message class</w:t>
      </w:r>
      <w:r w:rsidR="00850E6F" w:rsidRPr="003B2883">
        <w:rPr>
          <w:rFonts w:hint="eastAsia"/>
          <w:lang w:eastAsia="zh-CN"/>
        </w:rPr>
        <w:t xml:space="preserve"> </w:t>
      </w:r>
      <w:r w:rsidR="00850E6F" w:rsidRPr="003B2883">
        <w:t>(See</w:t>
      </w:r>
      <w:r w:rsidR="00E761A9" w:rsidRPr="003B2883">
        <w:t xml:space="preserve"> </w:t>
      </w:r>
      <w:r w:rsidR="0092319E" w:rsidRPr="003B2883">
        <w:t>Table 6.2.6.2.3-1 and Table 6.2.6.2.4-1</w:t>
      </w:r>
      <w:r w:rsidR="00870D34" w:rsidRPr="003B2883">
        <w:t xml:space="preserve"> </w:t>
      </w:r>
      <w:r w:rsidR="00850E6F" w:rsidRPr="003B2883">
        <w:t>of</w:t>
      </w:r>
      <w:r w:rsidR="0090693A">
        <w:t xml:space="preserve"> 3GPP TS</w:t>
      </w:r>
      <w:r w:rsidR="00514461">
        <w:t> </w:t>
      </w:r>
      <w:r w:rsidR="00514461" w:rsidRPr="003B2883">
        <w:t>29.510</w:t>
      </w:r>
      <w:r w:rsidR="00514461">
        <w:t> </w:t>
      </w:r>
      <w:r w:rsidR="00514461" w:rsidRPr="003B2883">
        <w:t>[</w:t>
      </w:r>
      <w:r w:rsidR="00850E6F" w:rsidRPr="003B2883">
        <w:t>29]</w:t>
      </w:r>
      <w:r w:rsidR="00850E6F" w:rsidRPr="003B2883">
        <w:rPr>
          <w:lang w:eastAsia="ko-KR"/>
        </w:rPr>
        <w:t>.</w:t>
      </w:r>
    </w:p>
    <w:p w14:paraId="06E98088" w14:textId="77777777" w:rsidR="00405653" w:rsidRPr="003B2883" w:rsidRDefault="00405653" w:rsidP="003D5C4D">
      <w:pPr>
        <w:pStyle w:val="NO"/>
        <w:rPr>
          <w:rFonts w:eastAsia="Malgun Gothic"/>
        </w:rPr>
      </w:pPr>
      <w:r w:rsidRPr="003B2883">
        <w:rPr>
          <w:rFonts w:eastAsia="Malgun Gothic" w:hint="eastAsia"/>
        </w:rPr>
        <w:t>NOTE: The alternate AMF is expected to have registered a callback URI with the NRF.</w:t>
      </w:r>
    </w:p>
    <w:p w14:paraId="46F4A3A5" w14:textId="30C3CC8A" w:rsidR="00405653" w:rsidRPr="003B2883" w:rsidRDefault="00CC5084" w:rsidP="003D5C4D">
      <w:pPr>
        <w:pStyle w:val="B1"/>
      </w:pPr>
      <w:r w:rsidRPr="003B2883">
        <w:t>2.</w:t>
      </w:r>
      <w:r w:rsidRPr="003B2883">
        <w:tab/>
        <w:t xml:space="preserve">Same as step 1 of Figure 5.2.2.3.5.1-1, the request payload shall </w:t>
      </w:r>
      <w:r w:rsidR="00405653" w:rsidRPr="003B2883">
        <w:t>include the following information in the HTTP POST Request message body:</w:t>
      </w:r>
    </w:p>
    <w:p w14:paraId="3236BA4C" w14:textId="28AFFBEA" w:rsidR="00405653" w:rsidRPr="003B2883" w:rsidRDefault="00405653" w:rsidP="003D5C4D">
      <w:pPr>
        <w:pStyle w:val="B2"/>
      </w:pPr>
      <w:r w:rsidRPr="003B2883">
        <w:t>-</w:t>
      </w:r>
      <w:r w:rsidRPr="003B2883">
        <w:tab/>
        <w:t>RAN NGAP ID and</w:t>
      </w:r>
      <w:r w:rsidR="001F196F" w:rsidRPr="003B2883">
        <w:t xml:space="preserve"> initial AMF name</w:t>
      </w:r>
      <w:r w:rsidRPr="003B2883">
        <w:t xml:space="preserve"> (the information enabling (R)AN to identify the N2 terminating point)</w:t>
      </w:r>
      <w:r w:rsidR="001F196F" w:rsidRPr="003B2883">
        <w:t>;</w:t>
      </w:r>
    </w:p>
    <w:p w14:paraId="7895C8C7" w14:textId="77777777" w:rsidR="001F196F" w:rsidRPr="003B2883" w:rsidRDefault="001F196F" w:rsidP="001F196F">
      <w:pPr>
        <w:pStyle w:val="B2"/>
      </w:pPr>
      <w:r w:rsidRPr="003B2883">
        <w:lastRenderedPageBreak/>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5446BF6" w14:textId="77777777" w:rsidR="001F196F" w:rsidRPr="003B2883" w:rsidRDefault="001F196F" w:rsidP="001F196F">
      <w:pPr>
        <w:pStyle w:val="B2"/>
      </w:pPr>
      <w:r w:rsidRPr="003B2883">
        <w:t>-</w:t>
      </w:r>
      <w:r w:rsidRPr="003B2883">
        <w:tab/>
        <w:t xml:space="preserve">Information from RAN, e.g. User Location, </w:t>
      </w:r>
      <w:r w:rsidRPr="003B2883">
        <w:rPr>
          <w:rFonts w:cs="Arial"/>
          <w:lang w:eastAsia="ja-JP"/>
        </w:rPr>
        <w:t>RRC Establishment Cause and UE Context Request;</w:t>
      </w:r>
    </w:p>
    <w:p w14:paraId="4CEE84F9" w14:textId="77777777" w:rsidR="00405653" w:rsidRPr="003B2883" w:rsidRDefault="00405653" w:rsidP="003D5C4D">
      <w:pPr>
        <w:pStyle w:val="B2"/>
      </w:pPr>
      <w:r w:rsidRPr="003B2883">
        <w:t>-</w:t>
      </w:r>
      <w:r w:rsidRPr="003B2883">
        <w:tab/>
        <w:t>the N1 message;</w:t>
      </w:r>
    </w:p>
    <w:p w14:paraId="75701EAB" w14:textId="77777777" w:rsidR="00405653" w:rsidRPr="003B2883" w:rsidRDefault="00405653" w:rsidP="003D5C4D">
      <w:pPr>
        <w:pStyle w:val="B2"/>
      </w:pPr>
      <w:r w:rsidRPr="003B2883">
        <w:t>-</w:t>
      </w:r>
      <w:r w:rsidRPr="003B2883">
        <w:tab/>
        <w:t>the UE's SUPI and MM Context;</w:t>
      </w:r>
    </w:p>
    <w:p w14:paraId="69557AA2" w14:textId="77777777" w:rsidR="00405653" w:rsidRPr="003B2883" w:rsidRDefault="00405653" w:rsidP="00CE10A2">
      <w:pPr>
        <w:pStyle w:val="B2"/>
      </w:pPr>
      <w:r w:rsidRPr="003B2883">
        <w:t>-</w:t>
      </w:r>
      <w:r w:rsidRPr="003B2883">
        <w:tab/>
        <w:t>the Allowed NSSAI together with the corresponding NSI IDs (if network slicing is used and the initial AMF has obtained).</w:t>
      </w:r>
    </w:p>
    <w:p w14:paraId="0F4E8414" w14:textId="726298E3" w:rsidR="00405653" w:rsidRPr="003B2883" w:rsidRDefault="00C32818" w:rsidP="00BA6BB9">
      <w:pPr>
        <w:pStyle w:val="Heading6"/>
      </w:pPr>
      <w:bookmarkStart w:id="43" w:name="_Toc20137230"/>
      <w:r w:rsidRPr="003B2883">
        <w:t>5.2.2.3.5</w:t>
      </w:r>
      <w:r w:rsidR="00405653" w:rsidRPr="003B2883">
        <w:t>.3</w:t>
      </w:r>
      <w:r w:rsidR="00405653" w:rsidRPr="003B2883">
        <w:tab/>
        <w:t>Using N1MessageNotify in the UE Assisted and UE Based Positioning Procedure</w:t>
      </w:r>
      <w:bookmarkEnd w:id="43"/>
    </w:p>
    <w:p w14:paraId="522DA3F8" w14:textId="77777777" w:rsidR="00405653" w:rsidRPr="003B2883" w:rsidRDefault="00405653" w:rsidP="00405653">
      <w:pPr>
        <w:rPr>
          <w:lang w:eastAsia="ko-KR"/>
        </w:rPr>
      </w:pPr>
      <w:r w:rsidRPr="003B2883">
        <w:t xml:space="preserve">In the UE assisted and UE based positioning procedure, the N1MessageNotify service operation is invoked by </w:t>
      </w:r>
      <w:r w:rsidR="00CC5084" w:rsidRPr="003B2883">
        <w:t>the</w:t>
      </w:r>
      <w:r w:rsidRPr="003B2883">
        <w:t xml:space="preserve"> AMF, towards the LMF, </w:t>
      </w:r>
      <w:r w:rsidR="00885CB0" w:rsidRPr="003B2883">
        <w:t>to notify the N1 UE positioning messages received from the UE</w:t>
      </w:r>
      <w:r w:rsidRPr="003B2883">
        <w:rPr>
          <w:lang w:eastAsia="ko-KR"/>
        </w:rPr>
        <w:t>.</w:t>
      </w:r>
    </w:p>
    <w:p w14:paraId="3BF83D7B" w14:textId="6C8B8697" w:rsidR="00CC5084" w:rsidRPr="003B2883" w:rsidRDefault="00CC5084" w:rsidP="00CC5084">
      <w:r w:rsidRPr="003B2883">
        <w:t xml:space="preserve">The requirements specified in </w:t>
      </w:r>
      <w:r w:rsidR="003B2883">
        <w:t>clause</w:t>
      </w:r>
      <w:r w:rsidRPr="003B2883">
        <w:t xml:space="preserve"> 5.2.2.3.5.1 shall apply with the following modifications:</w:t>
      </w:r>
    </w:p>
    <w:p w14:paraId="3D5B7019" w14:textId="1040F120" w:rsidR="00885CB0" w:rsidRPr="003B2883" w:rsidRDefault="00885CB0" w:rsidP="00885CB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N1 Notification URI from the default </w:t>
      </w:r>
      <w:r w:rsidR="00870D34" w:rsidRPr="003B2883">
        <w:t xml:space="preserve">notification </w:t>
      </w:r>
      <w:r w:rsidRPr="003B2883">
        <w:t xml:space="preserve">subscription registered with "N1_MESSAGE" notification type and "LPP" </w:t>
      </w:r>
      <w:r w:rsidR="00A8458B" w:rsidRPr="003B2883">
        <w:t>N1</w:t>
      </w:r>
      <w:r w:rsidR="00E56A64" w:rsidRPr="003B2883">
        <w:t xml:space="preserve"> </w:t>
      </w:r>
      <w:r w:rsidRPr="003B2883">
        <w:t xml:space="preserve">message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77E855CE" w14:textId="77777777" w:rsidR="00CC5084" w:rsidRPr="003B2883" w:rsidRDefault="00885CB0" w:rsidP="003D5C4D">
      <w:pPr>
        <w:pStyle w:val="B1"/>
        <w:rPr>
          <w:lang w:eastAsia="ko-KR"/>
        </w:rPr>
      </w:pPr>
      <w:r w:rsidRPr="003B2883">
        <w:t>2</w:t>
      </w:r>
      <w:r w:rsidR="00CC5084" w:rsidRPr="003B2883">
        <w:t>.</w:t>
      </w:r>
      <w:r w:rsidR="00CC5084" w:rsidRPr="003B2883">
        <w:tab/>
        <w:t>Same as step 1 of Figure 5.2.2.3.5.1-1, the request payload shall include the following information:</w:t>
      </w:r>
    </w:p>
    <w:p w14:paraId="2730C12A" w14:textId="77777777" w:rsidR="00405653" w:rsidRPr="003B2883" w:rsidRDefault="00405653" w:rsidP="003D5C4D">
      <w:pPr>
        <w:pStyle w:val="B2"/>
      </w:pPr>
      <w:r w:rsidRPr="003B2883">
        <w:t>-</w:t>
      </w:r>
      <w:r w:rsidRPr="003B2883">
        <w:tab/>
        <w:t>the N1 Uplink Positioning Message</w:t>
      </w:r>
      <w:r w:rsidR="00CC5084" w:rsidRPr="003B2883">
        <w:t>;</w:t>
      </w:r>
    </w:p>
    <w:p w14:paraId="146F2F85" w14:textId="77777777" w:rsidR="00405653" w:rsidRPr="003B2883" w:rsidRDefault="00405653" w:rsidP="003D5C4D">
      <w:pPr>
        <w:pStyle w:val="B2"/>
      </w:pPr>
      <w:r w:rsidRPr="003B2883">
        <w:t>-</w:t>
      </w:r>
      <w:r w:rsidRPr="003B2883">
        <w:tab/>
        <w:t xml:space="preserve">LCS </w:t>
      </w:r>
      <w:r w:rsidR="00E039F6" w:rsidRPr="003B2883">
        <w:t>correlation</w:t>
      </w:r>
      <w:r w:rsidRPr="003B2883">
        <w:t xml:space="preserve"> identifier</w:t>
      </w:r>
      <w:r w:rsidR="00CC5084" w:rsidRPr="003B2883">
        <w:t>.</w:t>
      </w:r>
    </w:p>
    <w:p w14:paraId="087EAAD5" w14:textId="6460FDAE" w:rsidR="00D667FF" w:rsidRPr="003B2883" w:rsidRDefault="00D667FF" w:rsidP="00D667FF">
      <w:pPr>
        <w:pStyle w:val="Heading6"/>
      </w:pPr>
      <w:bookmarkStart w:id="44" w:name="_Toc20137231"/>
      <w:r w:rsidRPr="003B2883">
        <w:t>5.2.2.3.5.4</w:t>
      </w:r>
      <w:r w:rsidRPr="003B2883">
        <w:tab/>
        <w:t>Using N1MessageNotify in the UE Configuration Update for transparent UE Policy delivery</w:t>
      </w:r>
      <w:bookmarkEnd w:id="44"/>
    </w:p>
    <w:p w14:paraId="7E6C529D" w14:textId="77777777" w:rsidR="00D667FF" w:rsidRPr="003B2883" w:rsidRDefault="00D667FF" w:rsidP="00D667FF">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1CAA5BCE" w14:textId="3367263C" w:rsidR="00D667FF" w:rsidRPr="003B2883" w:rsidRDefault="00D667FF" w:rsidP="00D667FF">
      <w:r w:rsidRPr="003B2883">
        <w:t xml:space="preserve">The requirements specified in </w:t>
      </w:r>
      <w:r w:rsidR="003B2883">
        <w:t>clause</w:t>
      </w:r>
      <w:r w:rsidRPr="003B2883">
        <w:t xml:space="preserve"> 5.2.2.3.5.1 shall apply with the following modifications:</w:t>
      </w:r>
    </w:p>
    <w:p w14:paraId="4E90B099" w14:textId="77777777" w:rsidR="00D667FF" w:rsidRPr="003B2883" w:rsidRDefault="00D667FF" w:rsidP="00D667FF">
      <w:pPr>
        <w:pStyle w:val="B1"/>
        <w:rPr>
          <w:lang w:eastAsia="ko-KR"/>
        </w:rPr>
      </w:pPr>
      <w:r w:rsidRPr="003B2883">
        <w:t>1.</w:t>
      </w:r>
      <w:r w:rsidRPr="003B2883">
        <w:tab/>
        <w:t>Same as step 1 of Figure 5.2.2.3.5.1-1. The request payload shall include the following information:</w:t>
      </w:r>
    </w:p>
    <w:p w14:paraId="1FD3B15B" w14:textId="77777777" w:rsidR="00D667FF" w:rsidRPr="003B2883" w:rsidRDefault="00D667FF" w:rsidP="00D667FF">
      <w:pPr>
        <w:pStyle w:val="B1"/>
      </w:pPr>
      <w:r w:rsidRPr="003B2883">
        <w:t>-</w:t>
      </w:r>
      <w:r w:rsidRPr="003B2883">
        <w:tab/>
        <w:t>the UPDP message.</w:t>
      </w:r>
    </w:p>
    <w:p w14:paraId="1747A662" w14:textId="77777777" w:rsidR="00D667FF" w:rsidRPr="003B2883" w:rsidRDefault="00D667FF" w:rsidP="00D667FF">
      <w:pPr>
        <w:pStyle w:val="B1"/>
      </w:pPr>
    </w:p>
    <w:p w14:paraId="32C6CB87" w14:textId="4D57E0C9" w:rsidR="00405653" w:rsidRPr="003B2883" w:rsidRDefault="00C32818" w:rsidP="00BA6BB9">
      <w:pPr>
        <w:pStyle w:val="Heading5"/>
      </w:pPr>
      <w:bookmarkStart w:id="45" w:name="_Toc20137232"/>
      <w:r w:rsidRPr="003B2883">
        <w:t>5.2.2.3.6</w:t>
      </w:r>
      <w:r w:rsidR="00405653" w:rsidRPr="003B2883">
        <w:tab/>
        <w:t>N2InfoNotify</w:t>
      </w:r>
      <w:bookmarkEnd w:id="45"/>
    </w:p>
    <w:p w14:paraId="0F7AD04A" w14:textId="75F87921" w:rsidR="00405653" w:rsidRPr="003B2883" w:rsidRDefault="00C32818" w:rsidP="00BA6BB9">
      <w:pPr>
        <w:pStyle w:val="Heading6"/>
      </w:pPr>
      <w:bookmarkStart w:id="46" w:name="_Toc20137233"/>
      <w:r w:rsidRPr="003B2883">
        <w:t>5.2.2.3.6</w:t>
      </w:r>
      <w:r w:rsidR="00405653" w:rsidRPr="003B2883">
        <w:t>.1</w:t>
      </w:r>
      <w:r w:rsidR="00405653" w:rsidRPr="003B2883">
        <w:tab/>
        <w:t>General</w:t>
      </w:r>
      <w:bookmarkEnd w:id="46"/>
    </w:p>
    <w:p w14:paraId="75955CFA" w14:textId="77777777" w:rsidR="00405653" w:rsidRPr="003B2883" w:rsidRDefault="00405653" w:rsidP="00405653">
      <w:r w:rsidRPr="003B2883">
        <w:t>The N2InfoNotify service operation is used during the following procedure:</w:t>
      </w:r>
    </w:p>
    <w:p w14:paraId="7E1CE890" w14:textId="0E2A27DF" w:rsidR="00405653" w:rsidRPr="003B2883" w:rsidRDefault="00405653" w:rsidP="00405653">
      <w:pPr>
        <w:pStyle w:val="B1"/>
      </w:pPr>
      <w:r w:rsidRPr="003B2883">
        <w:t>-</w:t>
      </w:r>
      <w:r w:rsidRPr="003B2883">
        <w:tab/>
        <w:t>Inter NG-RAN node N2 based handover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4.9.1.3.3</w:t>
      </w:r>
      <w:r w:rsidR="00CA04E7">
        <w:rPr>
          <w:rFonts w:hint="eastAsia"/>
          <w:lang w:eastAsia="zh-CN"/>
        </w:rPr>
        <w:t>, clause 4.23.7.3</w:t>
      </w:r>
      <w:r w:rsidRPr="003B2883">
        <w:t>)</w:t>
      </w:r>
      <w:r w:rsidR="00574D2A">
        <w:t>;</w:t>
      </w:r>
    </w:p>
    <w:p w14:paraId="3612E55B" w14:textId="282A09C0" w:rsidR="00405653" w:rsidRPr="003B2883" w:rsidRDefault="00405653" w:rsidP="00405653">
      <w:pPr>
        <w:pStyle w:val="B1"/>
      </w:pPr>
      <w:r w:rsidRPr="003B2883">
        <w:t>-</w:t>
      </w:r>
      <w:r w:rsidRPr="003B2883">
        <w:tab/>
        <w:t xml:space="preserve">Network assisted positioning procedure (See </w:t>
      </w:r>
      <w:r w:rsidR="003B2883">
        <w:t>clause</w:t>
      </w:r>
      <w:r w:rsidRPr="003B2883">
        <w:t xml:space="preserve"> 4.13.5.5 in</w:t>
      </w:r>
      <w:r w:rsidR="0090693A">
        <w:t xml:space="preserve"> 3GPP TS</w:t>
      </w:r>
      <w:r w:rsidR="00514461">
        <w:t> </w:t>
      </w:r>
      <w:r w:rsidR="00514461" w:rsidRPr="003B2883">
        <w:t>23.502</w:t>
      </w:r>
      <w:r w:rsidR="00514461">
        <w:t> </w:t>
      </w:r>
      <w:r w:rsidR="00514461" w:rsidRPr="003B2883">
        <w:t>[</w:t>
      </w:r>
      <w:r w:rsidRPr="003B2883">
        <w:t>3])</w:t>
      </w:r>
    </w:p>
    <w:p w14:paraId="0A2A241E" w14:textId="6D7A14F0" w:rsidR="00574D2A" w:rsidRPr="003B2883" w:rsidRDefault="00574D2A" w:rsidP="00574D2A">
      <w:pPr>
        <w:pStyle w:val="B1"/>
      </w:pPr>
      <w:r>
        <w:t>-</w:t>
      </w:r>
      <w:r>
        <w:tab/>
        <w:t>AMF planned removal procedure with UDSF deployed (see clause 5.21.2.2.1</w:t>
      </w:r>
      <w:r w:rsidRPr="00927B0B">
        <w:t xml:space="preserve"> </w:t>
      </w:r>
      <w:r>
        <w:t>of</w:t>
      </w:r>
      <w:r w:rsidR="0090693A">
        <w:t xml:space="preserve"> 3GPP TS</w:t>
      </w:r>
      <w:r w:rsidR="00514461">
        <w:t> </w:t>
      </w:r>
      <w:r w:rsidR="00514461" w:rsidRPr="003B2883">
        <w:t>23.502</w:t>
      </w:r>
      <w:r w:rsidR="00514461">
        <w:t> </w:t>
      </w:r>
      <w:r w:rsidR="00514461" w:rsidRPr="003B2883">
        <w:t>[</w:t>
      </w:r>
      <w:r w:rsidRPr="003B2883">
        <w:t>3]</w:t>
      </w:r>
      <w:r>
        <w:t>), to forward uplink N2 signalling to a different AMF.</w:t>
      </w:r>
    </w:p>
    <w:p w14:paraId="0DF5B671" w14:textId="77777777" w:rsidR="00A415B2" w:rsidRPr="003B2883" w:rsidRDefault="00A415B2" w:rsidP="00A415B2">
      <w:r w:rsidRPr="003B2883">
        <w:t>The N2InfoNotify service operation is invoked by AMF, to notify a NF Service Consumer that subscribed N2 information has been received from access network.</w:t>
      </w:r>
    </w:p>
    <w:p w14:paraId="2664D37C" w14:textId="104983E0" w:rsidR="00165230" w:rsidRPr="003B2883" w:rsidRDefault="00A415B2" w:rsidP="00165230">
      <w:r w:rsidRPr="003B2883">
        <w:t>The AMF shall use HTTP POST method to</w:t>
      </w:r>
      <w:r w:rsidR="00165230" w:rsidRPr="003B2883">
        <w:t xml:space="preserve"> the N2Info Notification URI provided by the NF Service Consumer via N1N2MessageSubscribe service operation (See </w:t>
      </w:r>
      <w:r w:rsidR="003B2883">
        <w:t>clause</w:t>
      </w:r>
      <w:r w:rsidR="00165230" w:rsidRPr="003B2883">
        <w:t xml:space="preserve"> 5.2.2.3.3). See also figure 5.2.2.3.6.1-1.</w:t>
      </w:r>
    </w:p>
    <w:p w14:paraId="05120C00" w14:textId="77777777" w:rsidR="00165230" w:rsidRPr="003B2883" w:rsidRDefault="00165230" w:rsidP="00BE19D9">
      <w:pPr>
        <w:pStyle w:val="TH"/>
      </w:pPr>
      <w:r w:rsidRPr="003B2883">
        <w:rPr>
          <w:lang w:val="fr-FR"/>
        </w:rPr>
        <w:object w:dxaOrig="8685" w:dyaOrig="2115" w14:anchorId="05BC6C83">
          <v:shape id="_x0000_i1035" type="#_x0000_t75" style="width:434.5pt;height:105.8pt" o:ole="">
            <v:imagedata r:id="rId32" o:title=""/>
          </v:shape>
          <o:OLEObject Type="Embed" ProgID="Visio.Drawing.11" ShapeID="_x0000_i1035" DrawAspect="Content" ObjectID="_1633330894" r:id="rId33"/>
        </w:object>
      </w:r>
    </w:p>
    <w:p w14:paraId="7197DC2D" w14:textId="79AD910D" w:rsidR="00165230" w:rsidRPr="003B2883" w:rsidRDefault="00165230" w:rsidP="00165230">
      <w:pPr>
        <w:pStyle w:val="TF"/>
      </w:pPr>
      <w:r w:rsidRPr="003B2883">
        <w:t>Figure 5.2.2.3.6.1-1 N2 Information Notify</w:t>
      </w:r>
    </w:p>
    <w:p w14:paraId="69E692DF" w14:textId="12A29A9C" w:rsidR="00165230" w:rsidRPr="003B2883" w:rsidRDefault="00165230" w:rsidP="00165230">
      <w:pPr>
        <w:pStyle w:val="B1"/>
      </w:pPr>
      <w:r w:rsidRPr="003B2883">
        <w:t>1.</w:t>
      </w:r>
      <w:r w:rsidRPr="003B2883">
        <w:tab/>
        <w:t>The AMF shall send a HTTP POST request to the n2InfoNotifyUrl, and the payload body of the POST request shall contain a N2InformationNotification data structure, containing the N2 information that was subscribed by the NF Service Consumer.</w:t>
      </w:r>
    </w:p>
    <w:p w14:paraId="4D9D5DD6" w14:textId="77777777" w:rsidR="00165230" w:rsidRPr="003B2883" w:rsidRDefault="00165230" w:rsidP="00165230">
      <w:pPr>
        <w:pStyle w:val="B1"/>
      </w:pPr>
      <w:r w:rsidRPr="003B2883">
        <w:t>2a.</w:t>
      </w:r>
      <w:r w:rsidRPr="003B2883">
        <w:tab/>
        <w:t>On success, "204 No Content" shall be returned and the payload body of the POST response shall be empty.</w:t>
      </w:r>
    </w:p>
    <w:p w14:paraId="2925B901" w14:textId="51DD57C0" w:rsidR="00A415B2" w:rsidRPr="003B2883" w:rsidRDefault="00165230" w:rsidP="003D5C4D">
      <w:pPr>
        <w:pStyle w:val="B1"/>
      </w:pPr>
      <w:r w:rsidRPr="003B2883">
        <w:t>2b.</w:t>
      </w:r>
      <w:r w:rsidRPr="003B2883">
        <w:tab/>
        <w:t>On failure, one of the HTTP status code listed in Table 6.1.5.</w:t>
      </w:r>
      <w:r w:rsidR="00705E1B" w:rsidRPr="003B2883">
        <w:t>5</w:t>
      </w:r>
      <w:r w:rsidRPr="003B2883">
        <w:t>.3.1-2 shall be returned. The message body shall contain a ProblemDetails object with "cause" set to one of the corresponding application errors listed in Table 6.1.5.</w:t>
      </w:r>
      <w:r w:rsidR="00705E1B" w:rsidRPr="003B2883">
        <w:t>5</w:t>
      </w:r>
      <w:r w:rsidRPr="003B2883">
        <w:t>.3.1-2.</w:t>
      </w:r>
    </w:p>
    <w:p w14:paraId="2737222C" w14:textId="16BAC612" w:rsidR="00405653" w:rsidRPr="003B2883" w:rsidRDefault="00C32818" w:rsidP="00BA6BB9">
      <w:pPr>
        <w:pStyle w:val="Heading6"/>
      </w:pPr>
      <w:bookmarkStart w:id="47" w:name="_Toc20137234"/>
      <w:r w:rsidRPr="003B2883">
        <w:t>5.2.2.3.6</w:t>
      </w:r>
      <w:r w:rsidR="00405653" w:rsidRPr="003B2883">
        <w:t>.2</w:t>
      </w:r>
      <w:r w:rsidR="00405653" w:rsidRPr="003B2883">
        <w:tab/>
        <w:t>Using N2InfoNotify during Inter NG-RAN node N2 based handover procedure</w:t>
      </w:r>
      <w:bookmarkEnd w:id="47"/>
    </w:p>
    <w:p w14:paraId="0926BE6A" w14:textId="4C81F074" w:rsidR="00405653" w:rsidRPr="003B2883" w:rsidRDefault="00405653" w:rsidP="00405653">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2FF25EF2" w14:textId="7AD683B8" w:rsidR="00251C4F" w:rsidRPr="003B2883" w:rsidRDefault="00251C4F" w:rsidP="003B2883">
      <w:pPr>
        <w:pStyle w:val="TH"/>
        <w:rPr>
          <w:lang w:val="fr-FR"/>
        </w:rPr>
      </w:pPr>
      <w:r w:rsidRPr="003B2883">
        <w:rPr>
          <w:lang w:val="fr-FR"/>
        </w:rPr>
        <w:object w:dxaOrig="9401" w:dyaOrig="3070" w14:anchorId="3C47BD50">
          <v:shape id="_x0000_i1036" type="#_x0000_t75" style="width:468.3pt;height:154pt" o:ole="">
            <v:imagedata r:id="rId34" o:title=""/>
          </v:shape>
          <o:OLEObject Type="Embed" ProgID="Visio.Drawing.11" ShapeID="_x0000_i1036" DrawAspect="Content" ObjectID="_1633330895" r:id="rId35"/>
        </w:object>
      </w:r>
    </w:p>
    <w:p w14:paraId="12881BD0" w14:textId="3C782E31" w:rsidR="00251C4F" w:rsidRPr="003B2883" w:rsidRDefault="00251C4F" w:rsidP="0032057E">
      <w:pPr>
        <w:pStyle w:val="TF"/>
      </w:pPr>
      <w:r w:rsidRPr="003B2883">
        <w:t>Figure 5.2.2.3.6.2-1 N2 Information Notify during N2 Handover execution</w:t>
      </w:r>
    </w:p>
    <w:p w14:paraId="2E63A67A" w14:textId="266BE165" w:rsidR="00165230" w:rsidRPr="003B2883" w:rsidRDefault="00165230" w:rsidP="00405653">
      <w:r w:rsidRPr="003B2883">
        <w:t xml:space="preserve">The requirements specified in </w:t>
      </w:r>
      <w:r w:rsidR="003B2883">
        <w:t>clause</w:t>
      </w:r>
      <w:r w:rsidRPr="003B2883">
        <w:t xml:space="preserve"> 5.2.2.3.6.1 shall apply with the following modifications:</w:t>
      </w:r>
    </w:p>
    <w:p w14:paraId="3FF6521D" w14:textId="466E1727" w:rsidR="00405653" w:rsidRPr="003B2883" w:rsidRDefault="00C709C3" w:rsidP="003D5C4D">
      <w:pPr>
        <w:pStyle w:val="B1"/>
      </w:pPr>
      <w:r w:rsidRPr="003B2883">
        <w:t>0</w:t>
      </w:r>
      <w:r w:rsidR="00165230" w:rsidRPr="003B2883">
        <w:t>.</w:t>
      </w:r>
      <w:r w:rsidR="003F6B0D" w:rsidRPr="003B2883">
        <w:tab/>
      </w:r>
      <w:r w:rsidR="00405653" w:rsidRPr="003B2883">
        <w:t xml:space="preserve">During </w:t>
      </w:r>
      <w:r w:rsidRPr="003B2883">
        <w:t xml:space="preserve">an </w:t>
      </w:r>
      <w:r w:rsidR="00405653" w:rsidRPr="003B2883">
        <w:rPr>
          <w:lang w:val="en-US"/>
        </w:rPr>
        <w:t xml:space="preserve">inter AMF handover procedure, the source AMF, </w:t>
      </w:r>
      <w:r w:rsidRPr="003B2883">
        <w:rPr>
          <w:lang w:val="en-US"/>
        </w:rPr>
        <w:t>acting</w:t>
      </w:r>
      <w:r w:rsidR="00405653" w:rsidRPr="003B2883">
        <w:rPr>
          <w:lang w:val="en-US"/>
        </w:rPr>
        <w:t xml:space="preserve"> as a NF Service Consumer, when </w:t>
      </w:r>
      <w:r w:rsidRPr="003B2883">
        <w:rPr>
          <w:lang w:val="en-US"/>
        </w:rPr>
        <w:t>invoking</w:t>
      </w:r>
      <w:r w:rsidR="00405653" w:rsidRPr="003B2883">
        <w:rPr>
          <w:lang w:val="en-US"/>
        </w:rPr>
        <w:t xml:space="preserve"> the </w:t>
      </w:r>
      <w:r w:rsidR="00405653" w:rsidRPr="003B2883">
        <w:t>CreateUEContext service operation</w:t>
      </w:r>
      <w:r w:rsidR="00165230" w:rsidRPr="003B2883">
        <w:t xml:space="preserve"> (</w:t>
      </w:r>
      <w:r w:rsidRPr="003B2883">
        <w:t>s</w:t>
      </w:r>
      <w:r w:rsidR="00165230" w:rsidRPr="003B2883">
        <w:t xml:space="preserve">ee </w:t>
      </w:r>
      <w:r w:rsidR="003B2883">
        <w:t>clause</w:t>
      </w:r>
      <w:r w:rsidR="00165230" w:rsidRPr="003B2883">
        <w:t xml:space="preserve"> 5.2.2.2.3)</w:t>
      </w:r>
      <w:r w:rsidR="00405653" w:rsidRPr="003B2883">
        <w:t>, shall include a N2Info Notification URI to the target AMF in the HTTP request message.</w:t>
      </w:r>
    </w:p>
    <w:p w14:paraId="51A00DC1" w14:textId="70349B8B" w:rsidR="00C709C3" w:rsidRPr="003B2883" w:rsidRDefault="00C709C3" w:rsidP="003D5C4D">
      <w:pPr>
        <w:pStyle w:val="B1"/>
      </w:pPr>
      <w:r w:rsidRPr="003B2883">
        <w:t>1</w:t>
      </w:r>
      <w:r w:rsidR="00CC6DC7" w:rsidRPr="003B2883">
        <w:t>.</w:t>
      </w:r>
      <w:r w:rsidR="00CC6DC7" w:rsidRPr="003B2883">
        <w:tab/>
      </w:r>
      <w:r w:rsidR="00165230" w:rsidRPr="003B2883">
        <w:t>Same as step 1 of Figure 5.2.2.3.6.1-1, the request payload shall contain</w:t>
      </w:r>
      <w:r w:rsidR="00405653" w:rsidRPr="003B2883">
        <w:t xml:space="preserve"> the </w:t>
      </w:r>
      <w:r w:rsidRPr="003B2883">
        <w:t>following information:</w:t>
      </w:r>
    </w:p>
    <w:p w14:paraId="6EFBB097" w14:textId="74331172" w:rsidR="00C709C3" w:rsidRPr="003B2883" w:rsidRDefault="00C709C3" w:rsidP="0032057E">
      <w:pPr>
        <w:pStyle w:val="B2"/>
      </w:pPr>
      <w:r w:rsidRPr="003B2883">
        <w:t>-</w:t>
      </w:r>
      <w:r w:rsidRPr="003B2883">
        <w:tab/>
      </w:r>
      <w:r w:rsidR="00405653" w:rsidRPr="003B2883">
        <w:t xml:space="preserve">notification payload (see </w:t>
      </w:r>
      <w:r w:rsidR="003B2883">
        <w:t>clause</w:t>
      </w:r>
      <w:r w:rsidR="00405653" w:rsidRPr="003B2883">
        <w:t xml:space="preserve"> 6.1.5.5)</w:t>
      </w:r>
      <w:r w:rsidRPr="003B2883">
        <w:t xml:space="preserve"> </w:t>
      </w:r>
      <w:r w:rsidR="00473A8A" w:rsidRPr="003B2883">
        <w:t>without the "n2InfoContainer" attribute</w:t>
      </w:r>
      <w:r w:rsidRPr="003B2883">
        <w:t>;</w:t>
      </w:r>
    </w:p>
    <w:p w14:paraId="5BD862CA" w14:textId="77777777" w:rsidR="00BF2457" w:rsidRPr="003B2883" w:rsidRDefault="00C709C3" w:rsidP="0032057E">
      <w:pPr>
        <w:pStyle w:val="B2"/>
      </w:pPr>
      <w:r w:rsidRPr="003B2883">
        <w:t>-</w:t>
      </w:r>
      <w:r w:rsidRPr="003B2883">
        <w:tab/>
      </w:r>
      <w:r w:rsidR="00473A8A" w:rsidRPr="003B2883">
        <w:t>the "notifyReason" attribute set to "HANDOVER_COMPLETED"</w:t>
      </w:r>
      <w:r w:rsidR="00405653" w:rsidRPr="003B2883">
        <w:t>.</w:t>
      </w:r>
    </w:p>
    <w:p w14:paraId="3062EF41" w14:textId="031201F5" w:rsidR="00C709C3" w:rsidRPr="003B2883" w:rsidRDefault="00FE6B62" w:rsidP="0032057E">
      <w:pPr>
        <w:pStyle w:val="B2"/>
      </w:pPr>
      <w:r w:rsidRPr="003B2883">
        <w:t>-</w:t>
      </w:r>
      <w:r w:rsidRPr="003B2883">
        <w:tab/>
        <w:t>the "smfChangeIndication" attribute set to "CHANGED" or "REMOVED", if I-SMF is changed or removed respectively</w:t>
      </w:r>
      <w:r w:rsidR="00CA04E7">
        <w:t xml:space="preserve">, or set to </w:t>
      </w:r>
      <w:r w:rsidR="00CA04E7" w:rsidRPr="003B2883">
        <w:t>"CHANGED"</w:t>
      </w:r>
      <w:r w:rsidR="00CA04E7">
        <w:t xml:space="preserve"> if V-SMF is changed</w:t>
      </w:r>
      <w:r w:rsidRPr="003B2883">
        <w:t>.</w:t>
      </w:r>
    </w:p>
    <w:p w14:paraId="67B8FA6D" w14:textId="2E947B53" w:rsidR="00405653" w:rsidRPr="003B2883" w:rsidRDefault="00C709C3" w:rsidP="00051E14">
      <w:pPr>
        <w:pStyle w:val="B1"/>
      </w:pPr>
      <w:r w:rsidRPr="003B2883">
        <w:tab/>
      </w:r>
      <w:r w:rsidR="00C56DD9" w:rsidRPr="003B2883">
        <w:t xml:space="preserve">If any network slice(s) become no longer available and there are PDU Session(s) associated with them, the target AMF shall include these PDU session(s) in the toReleaseSessionList attribute in the payload. </w:t>
      </w:r>
      <w:r w:rsidR="00405653" w:rsidRPr="003B2883">
        <w:t>The n2NotifySubscriptionId included in the notification payload shall be the UE context Id.</w:t>
      </w:r>
    </w:p>
    <w:p w14:paraId="64DF9304" w14:textId="2D420A2C" w:rsidR="00C709C3" w:rsidRPr="003B2883" w:rsidRDefault="00C709C3" w:rsidP="00C56DD9">
      <w:pPr>
        <w:pStyle w:val="B1"/>
      </w:pPr>
      <w:r w:rsidRPr="003B2883">
        <w:rPr>
          <w:lang w:eastAsia="zh-CN"/>
        </w:rPr>
        <w:lastRenderedPageBreak/>
        <w:t>2</w:t>
      </w:r>
      <w:r w:rsidR="00C56DD9" w:rsidRPr="003B2883">
        <w:rPr>
          <w:lang w:eastAsia="zh-CN"/>
        </w:rPr>
        <w:t>.</w:t>
      </w:r>
      <w:r w:rsidR="00C56DD9" w:rsidRPr="003B2883">
        <w:rPr>
          <w:lang w:eastAsia="zh-CN"/>
        </w:rPr>
        <w:tab/>
        <w:t xml:space="preserve">Same as Step 2a of Figure </w:t>
      </w:r>
      <w:r w:rsidR="00C56DD9" w:rsidRPr="003B2883">
        <w:t xml:space="preserve">5.2.2.3.6.1-1, </w:t>
      </w:r>
      <w:r w:rsidRPr="003B2883">
        <w:t>with the following additions/modifications:</w:t>
      </w:r>
    </w:p>
    <w:p w14:paraId="3E6C03E9" w14:textId="598CF374" w:rsidR="00C56DD9" w:rsidRPr="003B2883" w:rsidRDefault="00C709C3" w:rsidP="0032057E">
      <w:pPr>
        <w:pStyle w:val="B2"/>
      </w:pPr>
      <w:r w:rsidRPr="003B2883">
        <w:t>-</w:t>
      </w:r>
      <w:r w:rsidRPr="003B2883">
        <w:tab/>
      </w:r>
      <w:r w:rsidR="00C56DD9" w:rsidRPr="003B2883">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rsidRPr="003B2883">
        <w:t>;</w:t>
      </w:r>
    </w:p>
    <w:p w14:paraId="5DC3524C" w14:textId="3D8CF25C" w:rsidR="00C709C3" w:rsidRPr="003B2883" w:rsidRDefault="00C709C3" w:rsidP="0032057E">
      <w:pPr>
        <w:pStyle w:val="B2"/>
        <w:rPr>
          <w:lang w:eastAsia="zh-CN"/>
        </w:rPr>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rsidR="003B2883">
        <w:t>clause</w:t>
      </w:r>
      <w:r w:rsidRPr="003B2883">
        <w:t xml:space="preserve"> 4.9.1.3.3 of</w:t>
      </w:r>
      <w:r w:rsidR="0090693A">
        <w:t xml:space="preserve"> 3GPP TS</w:t>
      </w:r>
      <w:r w:rsidR="00514461">
        <w:t> </w:t>
      </w:r>
      <w:r w:rsidR="00514461" w:rsidRPr="003B2883">
        <w:t>23.502</w:t>
      </w:r>
      <w:r w:rsidR="00514461">
        <w:t> </w:t>
      </w:r>
      <w:r w:rsidR="00514461" w:rsidRPr="003B2883">
        <w:t>[</w:t>
      </w:r>
      <w:r w:rsidRPr="003B2883">
        <w:t>3], the source AMF shall send a 200 OK response with the Secondary RAT usage data included in the response payload.</w:t>
      </w:r>
    </w:p>
    <w:p w14:paraId="50DED317" w14:textId="64E1B8B8" w:rsidR="00405653" w:rsidRPr="003B2883" w:rsidRDefault="00405653" w:rsidP="00405653">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w:t>
      </w:r>
      <w:r w:rsidR="00802BE5" w:rsidRPr="003B2883">
        <w:t xml:space="preserve">creation </w:t>
      </w:r>
      <w:r w:rsidRPr="003B2883">
        <w:t>during a handover procedure.</w:t>
      </w:r>
    </w:p>
    <w:p w14:paraId="0F550435" w14:textId="00F02DDC" w:rsidR="00405653" w:rsidRPr="003B2883" w:rsidRDefault="00C32818" w:rsidP="00BA6BB9">
      <w:pPr>
        <w:pStyle w:val="Heading6"/>
      </w:pPr>
      <w:bookmarkStart w:id="48" w:name="_Toc20137235"/>
      <w:r w:rsidRPr="003B2883">
        <w:t>5.2.2.3.6</w:t>
      </w:r>
      <w:r w:rsidR="00405653" w:rsidRPr="003B2883">
        <w:t>.3</w:t>
      </w:r>
      <w:r w:rsidR="00405653" w:rsidRPr="003B2883">
        <w:tab/>
        <w:t>Using N2InfoNotify during Location Services procedures</w:t>
      </w:r>
      <w:bookmarkEnd w:id="48"/>
    </w:p>
    <w:p w14:paraId="4B8F197B" w14:textId="77777777" w:rsidR="00405653" w:rsidRPr="003B2883" w:rsidRDefault="00405653" w:rsidP="00405653">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4BD14E50" w14:textId="5ED6E771" w:rsidR="00405653" w:rsidRPr="003B2883" w:rsidRDefault="00165230" w:rsidP="003D5C4D">
      <w:r w:rsidRPr="003B2883">
        <w:t xml:space="preserve"> The requirements specified in </w:t>
      </w:r>
      <w:r w:rsidR="003B2883">
        <w:t>clause</w:t>
      </w:r>
      <w:r w:rsidRPr="003B2883">
        <w:t xml:space="preserve"> 5.2.2.3.6.1 shall apply with the following modifications:</w:t>
      </w:r>
    </w:p>
    <w:p w14:paraId="37B6299B" w14:textId="5502BAC6" w:rsidR="00885CB0" w:rsidRPr="003B2883" w:rsidRDefault="00885CB0" w:rsidP="00885CB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w:t>
      </w:r>
      <w:r w:rsidR="00A8458B" w:rsidRPr="003B2883">
        <w:t xml:space="preserve">N2 </w:t>
      </w:r>
      <w:r w:rsidRPr="003B2883">
        <w:t xml:space="preserve">information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6266F147" w14:textId="77777777" w:rsidR="00405653" w:rsidRPr="003B2883" w:rsidRDefault="00885CB0" w:rsidP="003D5C4D">
      <w:pPr>
        <w:pStyle w:val="B1"/>
      </w:pPr>
      <w:r w:rsidRPr="003B2883">
        <w:t>2</w:t>
      </w:r>
      <w:r w:rsidR="00405653" w:rsidRPr="003B2883">
        <w:t>.</w:t>
      </w:r>
      <w:r w:rsidR="00405653" w:rsidRPr="003B2883">
        <w:tab/>
      </w:r>
      <w:r w:rsidR="00165230" w:rsidRPr="003B2883">
        <w:t xml:space="preserve">Same as step 1 of Figure 5.2.2.3.6.1-1, the request payload shall </w:t>
      </w:r>
      <w:r w:rsidR="00405653" w:rsidRPr="003B2883">
        <w:t xml:space="preserve">contain </w:t>
      </w:r>
      <w:r w:rsidR="00165230" w:rsidRPr="003B2883">
        <w:t>N2 information of type NRPPa</w:t>
      </w:r>
      <w:r w:rsidR="00351490" w:rsidRPr="003B2883">
        <w:t xml:space="preserve"> and LCS correlation identifier</w:t>
      </w:r>
      <w:r w:rsidR="00405653" w:rsidRPr="003B2883">
        <w:t>.</w:t>
      </w:r>
    </w:p>
    <w:p w14:paraId="119243F5" w14:textId="435E2BBF" w:rsidR="00574D2A" w:rsidRPr="003B2883" w:rsidRDefault="00574D2A" w:rsidP="00574D2A">
      <w:pPr>
        <w:pStyle w:val="Heading6"/>
      </w:pPr>
      <w:bookmarkStart w:id="49" w:name="_Toc20137236"/>
      <w:r w:rsidRPr="003B2883">
        <w:t>5.2.2.3.6.</w:t>
      </w:r>
      <w:r>
        <w:t>4</w:t>
      </w:r>
      <w:r w:rsidRPr="003B2883">
        <w:tab/>
        <w:t xml:space="preserve">Using N2InfoNotify during </w:t>
      </w:r>
      <w:r>
        <w:t>AMF planned removal procedure with UDSF deployed procedure</w:t>
      </w:r>
      <w:bookmarkEnd w:id="49"/>
    </w:p>
    <w:p w14:paraId="3345CFB8" w14:textId="53DBDAB3" w:rsidR="00574D2A" w:rsidRDefault="00574D2A" w:rsidP="00574D2A">
      <w:r>
        <w:t>In the AMF planned removal procedure with UDSF deployed (see clause 5.21.2.2.1</w:t>
      </w:r>
      <w:r w:rsidRPr="00927B0B">
        <w:t xml:space="preserve"> </w:t>
      </w:r>
      <w:r>
        <w:t>of</w:t>
      </w:r>
      <w:r w:rsidR="0090693A">
        <w:t xml:space="preserve"> 3GPP TS</w:t>
      </w:r>
      <w:r w:rsidR="00514461">
        <w:t> </w:t>
      </w:r>
      <w:r w:rsidR="00514461" w:rsidRPr="003B2883">
        <w:t>23.502</w:t>
      </w:r>
      <w:r w:rsidR="00514461">
        <w:t> </w:t>
      </w:r>
      <w:r w:rsidR="00514461" w:rsidRPr="003B2883">
        <w:t>[</w:t>
      </w:r>
      <w:r w:rsidRPr="003B2883">
        <w:t>3</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183E84C9" w14:textId="77777777" w:rsidR="00574D2A" w:rsidRPr="003B2883" w:rsidRDefault="00574D2A" w:rsidP="00574D2A">
      <w:r w:rsidRPr="003B2883">
        <w:t xml:space="preserve">The requirements specified in </w:t>
      </w:r>
      <w:r>
        <w:t>clause</w:t>
      </w:r>
      <w:r w:rsidRPr="003B2883">
        <w:t xml:space="preserve"> 5.2.2.3.6.1 shall apply with the following modifications:</w:t>
      </w:r>
    </w:p>
    <w:p w14:paraId="3178DCAD" w14:textId="2C339F5A" w:rsidR="00574D2A" w:rsidRDefault="00574D2A" w:rsidP="00574D2A">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rsidR="0090693A">
        <w:t xml:space="preserve"> 3GPP TS</w:t>
      </w:r>
      <w:r w:rsidR="00514461">
        <w:t> </w:t>
      </w:r>
      <w:r w:rsidR="00514461" w:rsidRPr="003B2883">
        <w:t>29.510</w:t>
      </w:r>
      <w:r w:rsidR="00514461">
        <w:t> </w:t>
      </w:r>
      <w:r w:rsidR="00514461" w:rsidRPr="003B2883">
        <w:t>[</w:t>
      </w:r>
      <w:r w:rsidRPr="003B2883">
        <w:t>29]</w:t>
      </w:r>
      <w:r w:rsidRPr="003B2883">
        <w:rPr>
          <w:lang w:eastAsia="ko-KR"/>
        </w:rPr>
        <w:t>.</w:t>
      </w:r>
    </w:p>
    <w:p w14:paraId="04B6A188" w14:textId="77777777" w:rsidR="00574D2A" w:rsidRPr="003B2883" w:rsidRDefault="00574D2A" w:rsidP="00574D2A">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6D5F9939" w14:textId="1AF595FE" w:rsidR="00574D2A" w:rsidRDefault="00574D2A" w:rsidP="00574D2A">
      <w:pPr>
        <w:pStyle w:val="B1"/>
      </w:pPr>
      <w:r w:rsidRPr="003B2883">
        <w:t>2.</w:t>
      </w:r>
      <w:r w:rsidRPr="003B2883">
        <w:tab/>
        <w:t>Same as step 1 of Figure 5.2.2.3.6.1-1, the request payload shall contain the following information in the HTTP POST Request message body</w:t>
      </w:r>
      <w:r>
        <w:t>:</w:t>
      </w:r>
    </w:p>
    <w:p w14:paraId="0786101A" w14:textId="5A87F95A" w:rsidR="00574D2A" w:rsidRDefault="00574D2A" w:rsidP="00574D2A">
      <w:pPr>
        <w:pStyle w:val="B2"/>
      </w:pPr>
      <w:r>
        <w:t>-</w:t>
      </w:r>
      <w:r>
        <w:tab/>
      </w:r>
      <w:r w:rsidRPr="003B2883">
        <w:t xml:space="preserve">N2 information of type </w:t>
      </w:r>
      <w:r>
        <w:t>"RAN";</w:t>
      </w:r>
    </w:p>
    <w:p w14:paraId="3D247A9B" w14:textId="5DFDC782" w:rsidR="00574D2A" w:rsidRDefault="00574D2A" w:rsidP="00574D2A">
      <w:pPr>
        <w:pStyle w:val="B2"/>
      </w:pPr>
      <w:r>
        <w:t>-</w:t>
      </w:r>
      <w:r>
        <w:tab/>
        <w:t>N2 message;</w:t>
      </w:r>
    </w:p>
    <w:p w14:paraId="3B8058E3" w14:textId="77777777" w:rsidR="00574D2A" w:rsidRPr="003B2883" w:rsidRDefault="00574D2A" w:rsidP="00574D2A">
      <w:pPr>
        <w:pStyle w:val="B2"/>
      </w:pPr>
      <w:r w:rsidRPr="003B2883">
        <w:t>-</w:t>
      </w:r>
      <w:r w:rsidRPr="003B2883">
        <w:tab/>
        <w:t>initial AMF name;</w:t>
      </w:r>
    </w:p>
    <w:p w14:paraId="45DEC85E" w14:textId="77777777" w:rsidR="00574D2A" w:rsidRPr="003B2883" w:rsidRDefault="00574D2A" w:rsidP="00574D2A">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2243260F" w14:textId="0F61758A" w:rsidR="0067422E" w:rsidRPr="003B2883" w:rsidRDefault="0067422E" w:rsidP="0067422E">
      <w:pPr>
        <w:pStyle w:val="Heading4"/>
      </w:pPr>
      <w:bookmarkStart w:id="50" w:name="_Toc20137237"/>
      <w:r w:rsidRPr="003B2883">
        <w:lastRenderedPageBreak/>
        <w:t>5.2.2.4</w:t>
      </w:r>
      <w:r w:rsidRPr="003B2883">
        <w:tab/>
        <w:t>Non-UE N2 Message Operations</w:t>
      </w:r>
      <w:bookmarkEnd w:id="50"/>
    </w:p>
    <w:p w14:paraId="0517CB32" w14:textId="45A29A87" w:rsidR="00535594" w:rsidRPr="003B2883" w:rsidRDefault="008F5AE5" w:rsidP="00BA6BB9">
      <w:pPr>
        <w:pStyle w:val="Heading5"/>
      </w:pPr>
      <w:bookmarkStart w:id="51" w:name="_Toc20137238"/>
      <w:r w:rsidRPr="003B2883">
        <w:t>5.2.2.4.1</w:t>
      </w:r>
      <w:r w:rsidR="00535594" w:rsidRPr="003B2883">
        <w:tab/>
        <w:t>NonUeN2MessageTransfer</w:t>
      </w:r>
      <w:bookmarkEnd w:id="51"/>
    </w:p>
    <w:p w14:paraId="7CDAE40C" w14:textId="6677B3C4" w:rsidR="00535594" w:rsidRPr="003B2883" w:rsidRDefault="008F5AE5" w:rsidP="00BA6BB9">
      <w:pPr>
        <w:pStyle w:val="Heading6"/>
      </w:pPr>
      <w:bookmarkStart w:id="52" w:name="_Toc20137239"/>
      <w:r w:rsidRPr="003B2883">
        <w:t>5.2.2.4.1</w:t>
      </w:r>
      <w:r w:rsidR="00535594" w:rsidRPr="003B2883">
        <w:t>.1</w:t>
      </w:r>
      <w:r w:rsidR="00535594" w:rsidRPr="003B2883">
        <w:tab/>
        <w:t>General</w:t>
      </w:r>
      <w:bookmarkEnd w:id="52"/>
    </w:p>
    <w:p w14:paraId="746BAAF9" w14:textId="77777777" w:rsidR="00535594" w:rsidRPr="003B2883" w:rsidRDefault="00535594" w:rsidP="00535594">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618B1428" w14:textId="4DF4335B" w:rsidR="00535594" w:rsidRPr="003B2883" w:rsidRDefault="00535594" w:rsidP="00535594">
      <w:pPr>
        <w:pStyle w:val="B1"/>
      </w:pPr>
      <w:r w:rsidRPr="003B2883">
        <w:t>-</w:t>
      </w:r>
      <w:r w:rsidRPr="003B2883">
        <w:tab/>
        <w:t xml:space="preserve">Obtaining non-UE associated network assistance data (See </w:t>
      </w:r>
      <w:r w:rsidR="003B2883">
        <w:t>clause</w:t>
      </w:r>
      <w:r w:rsidRPr="003B2883">
        <w:t xml:space="preserve"> 4.13.5.6 in</w:t>
      </w:r>
      <w:r w:rsidR="0090693A">
        <w:t xml:space="preserve"> 3GPP TS</w:t>
      </w:r>
      <w:r w:rsidR="00514461">
        <w:t> </w:t>
      </w:r>
      <w:r w:rsidR="00514461" w:rsidRPr="003B2883">
        <w:t>23.502</w:t>
      </w:r>
      <w:r w:rsidR="00514461">
        <w:t> </w:t>
      </w:r>
      <w:r w:rsidR="00514461" w:rsidRPr="003B2883">
        <w:t>[</w:t>
      </w:r>
      <w:r w:rsidRPr="003B2883">
        <w:t>3])</w:t>
      </w:r>
      <w:r w:rsidR="0071258C" w:rsidRPr="003B2883">
        <w:t>;</w:t>
      </w:r>
    </w:p>
    <w:p w14:paraId="2F912C8E" w14:textId="6E00DB91" w:rsidR="0071258C" w:rsidRPr="003B2883" w:rsidRDefault="00535594" w:rsidP="0071258C">
      <w:pPr>
        <w:pStyle w:val="B1"/>
      </w:pPr>
      <w:r w:rsidRPr="003B2883">
        <w:t>-</w:t>
      </w:r>
      <w:r w:rsidRPr="003B2883">
        <w:tab/>
        <w:t xml:space="preserve">Warning Request Transfer procedures (See </w:t>
      </w:r>
      <w:r w:rsidR="003B2883">
        <w:t>clause</w:t>
      </w:r>
      <w:r w:rsidRPr="003B2883">
        <w:t xml:space="preserve"> 9A in</w:t>
      </w:r>
      <w:r w:rsidR="0090693A">
        <w:t xml:space="preserve"> 3GPP TS</w:t>
      </w:r>
      <w:r w:rsidR="00514461">
        <w:t> </w:t>
      </w:r>
      <w:r w:rsidR="00514461" w:rsidRPr="003B2883">
        <w:t>23.041</w:t>
      </w:r>
      <w:r w:rsidR="00514461">
        <w:t> </w:t>
      </w:r>
      <w:r w:rsidR="00514461" w:rsidRPr="003B2883">
        <w:t>[</w:t>
      </w:r>
      <w:r w:rsidR="00F412EC" w:rsidRPr="003B2883">
        <w:t>20</w:t>
      </w:r>
      <w:r w:rsidRPr="003B2883">
        <w:t>])</w:t>
      </w:r>
      <w:r w:rsidR="0071258C" w:rsidRPr="003B2883">
        <w:t>;</w:t>
      </w:r>
    </w:p>
    <w:p w14:paraId="6F671E3F" w14:textId="04754679" w:rsidR="00535594" w:rsidRPr="003B2883" w:rsidRDefault="0071258C" w:rsidP="0071258C">
      <w:pPr>
        <w:pStyle w:val="B1"/>
      </w:pPr>
      <w:r w:rsidRPr="003B2883">
        <w:t>-</w:t>
      </w:r>
      <w:r w:rsidRPr="003B2883">
        <w:tab/>
        <w:t xml:space="preserve">Configuration Transfer procedure (see </w:t>
      </w:r>
      <w:r w:rsidR="003B2883">
        <w:t>clause</w:t>
      </w:r>
      <w:r w:rsidRPr="003B2883">
        <w:t xml:space="preserve"> 5.26 of</w:t>
      </w:r>
      <w:r w:rsidR="0090693A">
        <w:t xml:space="preserve"> 3GPP TS</w:t>
      </w:r>
      <w:r w:rsidR="00514461">
        <w:t> </w:t>
      </w:r>
      <w:r w:rsidR="00514461" w:rsidRPr="003B2883">
        <w:t>23.501</w:t>
      </w:r>
      <w:r w:rsidR="00514461">
        <w:t> </w:t>
      </w:r>
      <w:r w:rsidR="00514461" w:rsidRPr="003B2883">
        <w:t>[</w:t>
      </w:r>
      <w:r w:rsidRPr="003B2883">
        <w:t>2]).</w:t>
      </w:r>
    </w:p>
    <w:p w14:paraId="62004ED8" w14:textId="7947352D" w:rsidR="007F409A" w:rsidRPr="003B2883" w:rsidRDefault="007F409A" w:rsidP="007F409A">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3B2883">
        <w:rPr>
          <w:lang w:val="en-US"/>
        </w:rPr>
        <w:t>clause</w:t>
      </w:r>
      <w:r w:rsidRPr="003B2883">
        <w:rPr>
          <w:lang w:val="en-US"/>
        </w:rPr>
        <w:t xml:space="preserve"> </w:t>
      </w:r>
      <w:r w:rsidRPr="003B2883">
        <w:t>6.1.3.</w:t>
      </w:r>
      <w:r w:rsidR="00D32F5F" w:rsidRPr="003B2883">
        <w:t>8</w:t>
      </w:r>
      <w:r w:rsidRPr="003B2883">
        <w:t>.4.2</w:t>
      </w:r>
      <w:r w:rsidRPr="003B2883">
        <w:rPr>
          <w:lang w:val="en-US"/>
        </w:rPr>
        <w:t xml:space="preserve">) on the AMF. See also figure </w:t>
      </w:r>
      <w:r w:rsidRPr="003B2883">
        <w:t>5.2.2.4.1.1-1.</w:t>
      </w:r>
    </w:p>
    <w:p w14:paraId="40DDAD54" w14:textId="77777777" w:rsidR="007F409A" w:rsidRPr="003B2883" w:rsidRDefault="007F409A" w:rsidP="007F409A">
      <w:pPr>
        <w:pStyle w:val="TH"/>
      </w:pPr>
      <w:r w:rsidRPr="003B2883">
        <w:rPr>
          <w:lang w:val="fr-FR"/>
        </w:rPr>
        <w:object w:dxaOrig="8685" w:dyaOrig="2115" w14:anchorId="7D0CEB68">
          <v:shape id="_x0000_i1037" type="#_x0000_t75" style="width:434.5pt;height:105.8pt" o:ole="">
            <v:imagedata r:id="rId36" o:title=""/>
          </v:shape>
          <o:OLEObject Type="Embed" ProgID="Visio.Drawing.11" ShapeID="_x0000_i1037" DrawAspect="Content" ObjectID="_1633330896" r:id="rId37"/>
        </w:object>
      </w:r>
    </w:p>
    <w:p w14:paraId="3CE0E120" w14:textId="77777777" w:rsidR="007F409A" w:rsidRPr="003B2883" w:rsidRDefault="007F409A" w:rsidP="007F409A">
      <w:pPr>
        <w:pStyle w:val="TF"/>
      </w:pPr>
      <w:r w:rsidRPr="003B2883">
        <w:t>Figure 5.2.2.4.1.1-1 Non-UE N2 Message Transfer</w:t>
      </w:r>
    </w:p>
    <w:p w14:paraId="1A296C5B" w14:textId="77777777" w:rsidR="007F409A" w:rsidRPr="003B2883" w:rsidRDefault="007F409A" w:rsidP="007F409A">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422EAFD5" w14:textId="77777777" w:rsidR="007F409A" w:rsidRPr="003B2883" w:rsidRDefault="007F409A" w:rsidP="007F409A">
      <w:pPr>
        <w:pStyle w:val="B1"/>
      </w:pPr>
      <w:r w:rsidRPr="003B2883">
        <w:t>2a.</w:t>
      </w:r>
      <w:r w:rsidRPr="003B2883">
        <w:tab/>
        <w:t>On success, AMF shall respond a "200 OK" status code with N2InformationTransferRspData data structure.</w:t>
      </w:r>
    </w:p>
    <w:p w14:paraId="141C50E1" w14:textId="75872D94" w:rsidR="00522968" w:rsidRPr="003B2883" w:rsidRDefault="007F409A" w:rsidP="003D5C4D">
      <w:pPr>
        <w:pStyle w:val="B1"/>
      </w:pPr>
      <w:r w:rsidRPr="003B2883">
        <w:t>2b.</w:t>
      </w:r>
      <w:r w:rsidRPr="003B2883">
        <w:tab/>
        <w:t xml:space="preserve">On failure, one of the HTTP status code listed in Table </w:t>
      </w:r>
      <w:r w:rsidR="00D32F5F" w:rsidRPr="003B2883">
        <w:t>6.1.3.8.4.2.2-2</w:t>
      </w:r>
      <w:r w:rsidRPr="003B2883">
        <w:t xml:space="preserve">shall be returned with the message body containing a N2InformationTransferError structure, including a ProblemDetails attribute with the "cause" attribute set to one of the application errors listed in Table </w:t>
      </w:r>
      <w:r w:rsidR="00D32F5F" w:rsidRPr="003B2883">
        <w:t>6.1.3.8.4.2.2-2</w:t>
      </w:r>
      <w:r w:rsidRPr="003B2883">
        <w:t>.</w:t>
      </w:r>
    </w:p>
    <w:p w14:paraId="1D577AB1" w14:textId="32EF8D5D" w:rsidR="00535594" w:rsidRPr="003B2883" w:rsidRDefault="008F5AE5" w:rsidP="00BA6BB9">
      <w:pPr>
        <w:pStyle w:val="Heading6"/>
      </w:pPr>
      <w:bookmarkStart w:id="53" w:name="_Toc20137240"/>
      <w:r w:rsidRPr="003B2883">
        <w:t>5.2.2.4.1</w:t>
      </w:r>
      <w:r w:rsidR="00535594" w:rsidRPr="003B2883">
        <w:t>.2</w:t>
      </w:r>
      <w:r w:rsidR="00535594" w:rsidRPr="003B2883">
        <w:tab/>
        <w:t>Obtaining Non UE Associated Network Assistance Data Procedure</w:t>
      </w:r>
      <w:bookmarkEnd w:id="53"/>
    </w:p>
    <w:p w14:paraId="400A9F8F" w14:textId="77777777" w:rsidR="00535594" w:rsidRPr="003B2883" w:rsidRDefault="007F409A" w:rsidP="00535594">
      <w:r w:rsidRPr="003B2883">
        <w:t>T</w:t>
      </w:r>
      <w:r w:rsidR="00535594" w:rsidRPr="003B2883">
        <w:t xml:space="preserve">he NonUeN2MessageTransfer service operation </w:t>
      </w:r>
      <w:r w:rsidRPr="003B2883">
        <w:t>shall be</w:t>
      </w:r>
      <w:r w:rsidR="00535594" w:rsidRPr="003B2883">
        <w:t xml:space="preserve"> invoked by a NF Service Consumer</w:t>
      </w:r>
      <w:r w:rsidR="00CD4B79" w:rsidRPr="003B2883">
        <w:t>, e.g. LMF to</w:t>
      </w:r>
      <w:r w:rsidR="00535594" w:rsidRPr="003B2883">
        <w:t xml:space="preserve"> transfer non UE associated N2 information of N2 information class </w:t>
      </w:r>
      <w:r w:rsidR="00885CB0" w:rsidRPr="003B2883">
        <w:t xml:space="preserve">NRPPa </w:t>
      </w:r>
      <w:r w:rsidR="00CD4B79" w:rsidRPr="003B2883">
        <w:t xml:space="preserve">to NG-RAN </w:t>
      </w:r>
      <w:r w:rsidR="00535594" w:rsidRPr="003B2883">
        <w:t>for obtaining the network assistance data.</w:t>
      </w:r>
    </w:p>
    <w:p w14:paraId="729800D2" w14:textId="31EDFF9D" w:rsidR="00CD4B79" w:rsidRPr="003B2883" w:rsidRDefault="00CD4B79" w:rsidP="003D5C4D">
      <w:r w:rsidRPr="003B2883">
        <w:t xml:space="preserve">The requirements specified in </w:t>
      </w:r>
      <w:r w:rsidR="003B2883">
        <w:t>clause</w:t>
      </w:r>
      <w:r w:rsidRPr="003B2883">
        <w:t xml:space="preserve"> 5.2.2.4.1.1 shall apply with the following modifications:</w:t>
      </w:r>
    </w:p>
    <w:p w14:paraId="4C646A41" w14:textId="77777777" w:rsidR="00535594" w:rsidRPr="003B2883" w:rsidRDefault="00535594" w:rsidP="003D5C4D">
      <w:pPr>
        <w:pStyle w:val="B1"/>
      </w:pPr>
      <w:r w:rsidRPr="003B2883">
        <w:t>1.</w:t>
      </w:r>
      <w:r w:rsidR="00CD4B79" w:rsidRPr="003B2883">
        <w:tab/>
        <w:t>Same as step 1 of Figure 5.2.2.4.1.1-1, t</w:t>
      </w:r>
      <w:r w:rsidRPr="003B2883">
        <w:t>he POST request body shall carry the N2 information to be transferred together with the NG RAN node identifier(s) to which the transfer needs to be initiated</w:t>
      </w:r>
      <w:r w:rsidR="00885CB0" w:rsidRPr="003B2883">
        <w:t>. The POST request body shall also include the NF Instance Identifier of the NF Service Consumer (e.g. LMF) in "nfId" attribute.</w:t>
      </w:r>
    </w:p>
    <w:p w14:paraId="434D2418" w14:textId="0820901A" w:rsidR="00535594" w:rsidRPr="003B2883" w:rsidRDefault="008F5AE5" w:rsidP="00BA6BB9">
      <w:pPr>
        <w:pStyle w:val="Heading6"/>
      </w:pPr>
      <w:bookmarkStart w:id="54" w:name="_Toc20137241"/>
      <w:r w:rsidRPr="003B2883">
        <w:t>5.2.2.4.1</w:t>
      </w:r>
      <w:r w:rsidR="00535594" w:rsidRPr="003B2883">
        <w:t>.3</w:t>
      </w:r>
      <w:r w:rsidR="00535594" w:rsidRPr="003B2883">
        <w:tab/>
        <w:t>Warning Request Transfer Procedure</w:t>
      </w:r>
      <w:bookmarkEnd w:id="54"/>
    </w:p>
    <w:p w14:paraId="016E7674" w14:textId="1F4CA78F" w:rsidR="0035395E" w:rsidRPr="003B2883" w:rsidRDefault="00535594" w:rsidP="0035395E">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w:t>
      </w:r>
      <w:r w:rsidR="0035395E" w:rsidRPr="003B2883">
        <w:rPr>
          <w:lang w:eastAsia="zh-CN"/>
        </w:rPr>
        <w:t>, e.g. CBCF/PWS-</w:t>
      </w:r>
      <w:r w:rsidR="00081E7C" w:rsidRPr="003B2883">
        <w:rPr>
          <w:lang w:eastAsia="zh-CN"/>
        </w:rPr>
        <w:t>IWF, to</w:t>
      </w:r>
      <w:r w:rsidRPr="003B2883">
        <w:rPr>
          <w:lang w:eastAsia="zh-CN"/>
        </w:rPr>
        <w:t xml:space="preserve"> send non-UE specific messages of N2 information class PWS to the </w:t>
      </w:r>
      <w:r w:rsidR="0035395E" w:rsidRPr="003B2883">
        <w:rPr>
          <w:lang w:eastAsia="zh-CN"/>
        </w:rPr>
        <w:t>N</w:t>
      </w:r>
      <w:r w:rsidRPr="003B2883">
        <w:rPr>
          <w:lang w:eastAsia="zh-CN"/>
        </w:rPr>
        <w:t>G-RAN.</w:t>
      </w:r>
    </w:p>
    <w:p w14:paraId="05C2E96E" w14:textId="0663E9F5" w:rsidR="00535594" w:rsidRPr="003B2883" w:rsidRDefault="0035395E" w:rsidP="0035395E">
      <w:pPr>
        <w:rPr>
          <w:lang w:eastAsia="zh-CN"/>
        </w:rPr>
      </w:pPr>
      <w:r w:rsidRPr="003B2883">
        <w:t xml:space="preserve">The requirements specified in </w:t>
      </w:r>
      <w:r w:rsidR="003B2883">
        <w:t>clause</w:t>
      </w:r>
      <w:r w:rsidRPr="003B2883">
        <w:t xml:space="preserve"> 5.2.2.4.1.1 shall apply with the following modifications:</w:t>
      </w:r>
    </w:p>
    <w:p w14:paraId="2181D7A9" w14:textId="77777777" w:rsidR="007A43CA" w:rsidRPr="003B2883" w:rsidRDefault="007A43CA" w:rsidP="007A43CA">
      <w:pPr>
        <w:pStyle w:val="B1"/>
        <w:rPr>
          <w:lang w:eastAsia="zh-CN"/>
        </w:rPr>
      </w:pPr>
      <w:r w:rsidRPr="003B2883">
        <w:t>1.</w:t>
      </w:r>
      <w:r w:rsidRPr="003B2883">
        <w:tab/>
        <w:t>Same as step 1 of Figure 5.2.2.4.1.1-1, the request body shall include the N2 Message Container,</w:t>
      </w:r>
      <w:r w:rsidRPr="003B2883">
        <w:rPr>
          <w:lang w:eastAsia="zh-CN"/>
        </w:rPr>
        <w:t xml:space="preserve"> the </w:t>
      </w:r>
      <w:r w:rsidRPr="003B2883">
        <w:rPr>
          <w:i/>
          <w:lang w:eastAsia="zh-CN"/>
        </w:rPr>
        <w:t>ratSelector</w:t>
      </w:r>
      <w:r w:rsidRPr="003B2883">
        <w:rPr>
          <w:lang w:eastAsia="zh-CN"/>
        </w:rPr>
        <w:t xml:space="preserve"> IE</w:t>
      </w:r>
      <w:r w:rsidRPr="003B2883">
        <w:rPr>
          <w:rFonts w:hint="eastAsia"/>
          <w:lang w:eastAsia="zh-CN"/>
        </w:rPr>
        <w:t xml:space="preserve"> and </w:t>
      </w:r>
      <w:r w:rsidRPr="003B2883">
        <w:rPr>
          <w:lang w:eastAsia="zh-CN"/>
        </w:rPr>
        <w:t xml:space="preserve">optionally the </w:t>
      </w:r>
      <w:r w:rsidRPr="003B2883">
        <w:rPr>
          <w:i/>
          <w:lang w:eastAsia="zh-CN"/>
        </w:rPr>
        <w:t>taiList</w:t>
      </w:r>
      <w:r w:rsidRPr="003B2883">
        <w:rPr>
          <w:lang w:eastAsia="zh-CN"/>
        </w:rPr>
        <w:t xml:space="preserve"> IE, </w:t>
      </w:r>
      <w:r w:rsidRPr="003B2883">
        <w:rPr>
          <w:i/>
          <w:lang w:eastAsia="zh-CN"/>
        </w:rPr>
        <w:t>globalRanNodeList</w:t>
      </w:r>
      <w:r w:rsidRPr="003B2883">
        <w:t xml:space="preserve"> IE, </w:t>
      </w:r>
      <w:r w:rsidRPr="003B2883">
        <w:rPr>
          <w:i/>
          <w:lang w:eastAsia="zh-CN"/>
        </w:rPr>
        <w:t>omcId</w:t>
      </w:r>
      <w:r w:rsidRPr="003B2883">
        <w:rPr>
          <w:lang w:eastAsia="zh-CN"/>
        </w:rPr>
        <w:t xml:space="preserve"> IE,  or  </w:t>
      </w:r>
      <w:r w:rsidRPr="003B2883">
        <w:rPr>
          <w:i/>
          <w:lang w:eastAsia="zh-CN"/>
        </w:rPr>
        <w:t>sendRanResponse</w:t>
      </w:r>
      <w:r w:rsidRPr="003B2883">
        <w:t xml:space="preserve"> </w:t>
      </w:r>
      <w:r w:rsidRPr="003B2883">
        <w:rPr>
          <w:lang w:eastAsia="zh-CN"/>
        </w:rPr>
        <w:t>IE.</w:t>
      </w:r>
    </w:p>
    <w:p w14:paraId="0D3B444C" w14:textId="77777777" w:rsidR="007A43CA" w:rsidRPr="003B2883" w:rsidRDefault="007A43CA" w:rsidP="007A43CA">
      <w:pPr>
        <w:pStyle w:val="B1"/>
        <w:rPr>
          <w:lang w:eastAsia="zh-CN"/>
        </w:rPr>
      </w:pPr>
      <w:r w:rsidRPr="003B2883">
        <w:rPr>
          <w:lang w:eastAsia="zh-CN"/>
        </w:rPr>
        <w:tab/>
        <w:t xml:space="preserve">The AMF shall forward the N2 Message Container to ng-eNBs or to gNBs, subject to the value of the </w:t>
      </w:r>
      <w:r w:rsidRPr="003B2883">
        <w:rPr>
          <w:i/>
          <w:lang w:eastAsia="zh-CN"/>
        </w:rPr>
        <w:t>ratSelector</w:t>
      </w:r>
      <w:r w:rsidRPr="003B2883">
        <w:rPr>
          <w:lang w:eastAsia="zh-CN"/>
        </w:rPr>
        <w:t xml:space="preserve"> IE, that serve Tracking Areas as listed in the </w:t>
      </w:r>
      <w:r w:rsidRPr="003B2883">
        <w:rPr>
          <w:i/>
          <w:lang w:eastAsia="zh-CN"/>
        </w:rPr>
        <w:t>taiList</w:t>
      </w:r>
      <w:r w:rsidRPr="003B2883">
        <w:rPr>
          <w:lang w:eastAsia="zh-CN"/>
        </w:rPr>
        <w:t xml:space="preserve"> IE if present, restricted to the ng-eNBs or gNBs </w:t>
      </w:r>
      <w:r w:rsidRPr="003B2883">
        <w:rPr>
          <w:lang w:eastAsia="zh-CN"/>
        </w:rPr>
        <w:lastRenderedPageBreak/>
        <w:t xml:space="preserve">indicated in the </w:t>
      </w:r>
      <w:r w:rsidRPr="003B2883">
        <w:rPr>
          <w:i/>
          <w:lang w:eastAsia="zh-CN"/>
        </w:rPr>
        <w:t>globalRanNodeList</w:t>
      </w:r>
      <w:r w:rsidRPr="003B2883">
        <w:t xml:space="preserve"> IE if present</w:t>
      </w:r>
      <w:r w:rsidRPr="003B2883">
        <w:rPr>
          <w:lang w:eastAsia="zh-CN"/>
        </w:rPr>
        <w:t>.</w:t>
      </w:r>
      <w:r w:rsidRPr="003B2883">
        <w:rPr>
          <w:rFonts w:hint="eastAsia"/>
          <w:lang w:eastAsia="zh-CN"/>
        </w:rPr>
        <w:t xml:space="preserve"> </w:t>
      </w:r>
      <w:r w:rsidRPr="003B2883">
        <w:rPr>
          <w:lang w:eastAsia="zh-CN"/>
        </w:rPr>
        <w:t xml:space="preserve">If the </w:t>
      </w:r>
      <w:r w:rsidRPr="003B2883">
        <w:rPr>
          <w:i/>
          <w:lang w:eastAsia="zh-CN"/>
        </w:rPr>
        <w:t>taiList</w:t>
      </w:r>
      <w:r w:rsidRPr="003B2883">
        <w:rPr>
          <w:lang w:eastAsia="zh-CN"/>
        </w:rPr>
        <w:t xml:space="preserve"> IE and the </w:t>
      </w:r>
      <w:r w:rsidRPr="003B2883">
        <w:rPr>
          <w:i/>
          <w:lang w:eastAsia="zh-CN"/>
        </w:rPr>
        <w:t>globalRanNodeList</w:t>
      </w:r>
      <w:r w:rsidRPr="003B2883">
        <w:t xml:space="preserve"> IE </w:t>
      </w:r>
      <w:r w:rsidRPr="003B2883">
        <w:rPr>
          <w:lang w:eastAsia="zh-CN"/>
        </w:rPr>
        <w:t xml:space="preserve">are not present, the AMF shall forward the N2 Message Container to all attached ng-eNBs or all attached gNBs, subject to the value of the </w:t>
      </w:r>
      <w:r w:rsidRPr="003B2883">
        <w:rPr>
          <w:i/>
          <w:lang w:eastAsia="zh-CN"/>
        </w:rPr>
        <w:t>ratSelector</w:t>
      </w:r>
      <w:r w:rsidRPr="003B2883">
        <w:rPr>
          <w:lang w:eastAsia="zh-CN"/>
        </w:rPr>
        <w:t xml:space="preserve"> IE.</w:t>
      </w:r>
    </w:p>
    <w:p w14:paraId="35B7E041" w14:textId="172E9620" w:rsidR="007A43CA" w:rsidRPr="003B2883" w:rsidRDefault="007A43CA" w:rsidP="007A43CA">
      <w:pPr>
        <w:pStyle w:val="B1"/>
      </w:pPr>
      <w:r w:rsidRPr="003B2883">
        <w:t>2a.</w:t>
      </w:r>
      <w:r w:rsidRPr="003B2883">
        <w:tab/>
        <w:t xml:space="preserve">Same as step 2a of Figure 5.2.2.4.1.1-1, and the POST response body shall contain the mandatory elements from the Write-Replace-Warning Confirm response (see </w:t>
      </w:r>
      <w:r w:rsidR="003B2883">
        <w:t>clause</w:t>
      </w:r>
      <w:r w:rsidRPr="003B2883">
        <w:t xml:space="preserve"> 9.2.17 in </w:t>
      </w:r>
      <w:r w:rsidR="00514461" w:rsidRPr="003B2883">
        <w:t>TS</w:t>
      </w:r>
      <w:r w:rsidR="00514461">
        <w:t> </w:t>
      </w:r>
      <w:r w:rsidR="00514461" w:rsidRPr="003B2883">
        <w:t>23.041</w:t>
      </w:r>
      <w:r w:rsidR="00514461">
        <w:t> </w:t>
      </w:r>
      <w:r w:rsidR="00514461" w:rsidRPr="003B2883">
        <w:t>[</w:t>
      </w:r>
      <w:r w:rsidRPr="003B2883">
        <w:t xml:space="preserve">20]) or the mandatory elements and optionally the </w:t>
      </w:r>
      <w:r w:rsidRPr="003B2883">
        <w:rPr>
          <w:i/>
        </w:rPr>
        <w:t>unknown TAI List</w:t>
      </w:r>
      <w:r w:rsidRPr="003B2883">
        <w:t xml:space="preserve"> IE from the Stop-Warning Confirm response (see </w:t>
      </w:r>
      <w:r w:rsidR="003B2883">
        <w:t>clause</w:t>
      </w:r>
      <w:r w:rsidRPr="003B2883">
        <w:t xml:space="preserve"> 9.2.19 in </w:t>
      </w:r>
      <w:r w:rsidR="00514461" w:rsidRPr="003B2883">
        <w:t>TS</w:t>
      </w:r>
      <w:r w:rsidR="00514461">
        <w:t> </w:t>
      </w:r>
      <w:r w:rsidR="00514461" w:rsidRPr="003B2883">
        <w:t>23.041</w:t>
      </w:r>
      <w:r w:rsidR="00514461">
        <w:t> </w:t>
      </w:r>
      <w:r w:rsidR="00514461" w:rsidRPr="003B2883">
        <w:t>[</w:t>
      </w:r>
      <w:r w:rsidRPr="003B2883">
        <w:t>20]).</w:t>
      </w:r>
    </w:p>
    <w:p w14:paraId="7377D458" w14:textId="77777777" w:rsidR="0035395E" w:rsidRPr="003B2883" w:rsidRDefault="0035395E" w:rsidP="003D5C4D">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571A1D8B" w14:textId="77777777" w:rsidR="00535594" w:rsidRPr="003B2883" w:rsidRDefault="0035395E" w:rsidP="003D5C4D">
      <w:pPr>
        <w:pStyle w:val="B2"/>
        <w:rPr>
          <w:lang w:val="en-US"/>
        </w:rPr>
      </w:pPr>
      <w:r w:rsidRPr="003B2883">
        <w:rPr>
          <w:lang w:val="en-US"/>
        </w:rPr>
        <w:t>-</w:t>
      </w:r>
      <w:r w:rsidRPr="003B2883">
        <w:rPr>
          <w:lang w:val="en-US"/>
        </w:rPr>
        <w:tab/>
        <w:t>PWS specific information, if any, e.g. PWS Cause information</w:t>
      </w:r>
      <w:r w:rsidR="008B7CE1" w:rsidRPr="003B2883">
        <w:rPr>
          <w:lang w:val="en-US"/>
        </w:rPr>
        <w:t>.</w:t>
      </w:r>
    </w:p>
    <w:p w14:paraId="1FEC34CA" w14:textId="08CFED23" w:rsidR="0071258C" w:rsidRPr="003B2883" w:rsidRDefault="0071258C" w:rsidP="0071258C">
      <w:pPr>
        <w:pStyle w:val="Heading6"/>
      </w:pPr>
      <w:bookmarkStart w:id="55" w:name="_Toc20137242"/>
      <w:r w:rsidRPr="003B2883">
        <w:t>5.2.2.4.1.4</w:t>
      </w:r>
      <w:r w:rsidRPr="003B2883">
        <w:tab/>
        <w:t>Configuration Transfer Procedure</w:t>
      </w:r>
      <w:bookmarkEnd w:id="55"/>
    </w:p>
    <w:p w14:paraId="43B1F450" w14:textId="77777777" w:rsidR="0071258C" w:rsidRPr="003B2883" w:rsidRDefault="0071258C" w:rsidP="0071258C">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1CF66D1E" w14:textId="6A1E893D" w:rsidR="0071258C" w:rsidRPr="003B2883" w:rsidRDefault="0071258C" w:rsidP="0071258C">
      <w:r w:rsidRPr="003B2883">
        <w:t xml:space="preserve">The requirements specified in </w:t>
      </w:r>
      <w:r w:rsidR="003B2883">
        <w:t>clause</w:t>
      </w:r>
      <w:r w:rsidRPr="003B2883">
        <w:t xml:space="preserve"> 5.2.2.4.1.1 shall apply with the following modifications:</w:t>
      </w:r>
    </w:p>
    <w:p w14:paraId="34C4D963" w14:textId="77777777" w:rsidR="0071258C" w:rsidRPr="003B2883" w:rsidRDefault="0071258C" w:rsidP="0071258C">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7ED47B5C" w14:textId="77777777" w:rsidR="0071258C" w:rsidRPr="003B2883" w:rsidRDefault="0071258C" w:rsidP="004B5570">
      <w:pPr>
        <w:pStyle w:val="B1"/>
        <w:ind w:firstLine="0"/>
      </w:pPr>
      <w:r w:rsidRPr="003B2883">
        <w:rPr>
          <w:lang w:eastAsia="zh-CN"/>
        </w:rPr>
        <w:t>The target AMF shall forward the SON Configuration Transfer IE in a NGAP Downlink RAN Configuration Transfer message to the target NG-RAN.</w:t>
      </w:r>
    </w:p>
    <w:p w14:paraId="388D74CE" w14:textId="207369B3" w:rsidR="004602A0" w:rsidRPr="003B2883" w:rsidRDefault="004A4EE5" w:rsidP="00BA6BB9">
      <w:pPr>
        <w:pStyle w:val="Heading5"/>
      </w:pPr>
      <w:bookmarkStart w:id="56" w:name="_Toc20137243"/>
      <w:r w:rsidRPr="003B2883">
        <w:t>5.2.2.4.2</w:t>
      </w:r>
      <w:r w:rsidR="004602A0" w:rsidRPr="003B2883">
        <w:tab/>
      </w:r>
      <w:r w:rsidR="00260D1E" w:rsidRPr="003B2883">
        <w:t>NonUe</w:t>
      </w:r>
      <w:r w:rsidR="004602A0" w:rsidRPr="003B2883">
        <w:t>N2InfoSubscribe</w:t>
      </w:r>
      <w:bookmarkEnd w:id="56"/>
    </w:p>
    <w:p w14:paraId="25C6CA65" w14:textId="349965B4" w:rsidR="004602A0" w:rsidRPr="003B2883" w:rsidRDefault="004A4EE5" w:rsidP="00BA6BB9">
      <w:pPr>
        <w:pStyle w:val="Heading6"/>
      </w:pPr>
      <w:bookmarkStart w:id="57" w:name="_Toc20137244"/>
      <w:r w:rsidRPr="003B2883">
        <w:t>5.2.2.4.2</w:t>
      </w:r>
      <w:r w:rsidR="004602A0" w:rsidRPr="003B2883">
        <w:t>.1</w:t>
      </w:r>
      <w:r w:rsidR="004602A0" w:rsidRPr="003B2883">
        <w:tab/>
        <w:t>General</w:t>
      </w:r>
      <w:bookmarkEnd w:id="57"/>
    </w:p>
    <w:p w14:paraId="564F4A13" w14:textId="4D16A9EC" w:rsidR="004602A0" w:rsidRPr="003B2883" w:rsidRDefault="004602A0" w:rsidP="004602A0">
      <w:r w:rsidRPr="003B2883">
        <w:rPr>
          <w:lang w:val="en-US"/>
        </w:rPr>
        <w:t xml:space="preserve">The </w:t>
      </w:r>
      <w:r w:rsidR="00260D1E" w:rsidRPr="003B2883">
        <w:t>NonUe</w:t>
      </w:r>
      <w:r w:rsidRPr="003B2883">
        <w:rPr>
          <w:lang w:val="en-US"/>
        </w:rPr>
        <w:t>N2InfoSubscribe service operation is used by a NF Service Consumer (</w:t>
      </w:r>
      <w:r w:rsidR="00174A65" w:rsidRPr="003B2883">
        <w:rPr>
          <w:lang w:val="en-US"/>
        </w:rPr>
        <w:t xml:space="preserve">e.g. </w:t>
      </w:r>
      <w:r w:rsidR="000847A6" w:rsidRPr="003B2883">
        <w:rPr>
          <w:lang w:val="en-US"/>
        </w:rPr>
        <w:t>CBCF or PWS-IWF</w:t>
      </w:r>
      <w:r w:rsidRPr="003B2883">
        <w:rPr>
          <w:lang w:val="en-US"/>
        </w:rPr>
        <w:t>) to subscribe to the AMF for notifying non UE specific N2 information of a specific type (</w:t>
      </w:r>
      <w:r w:rsidR="00174A65" w:rsidRPr="003B2883">
        <w:rPr>
          <w:lang w:val="en-US"/>
        </w:rPr>
        <w:t xml:space="preserve">e.g. </w:t>
      </w:r>
      <w:r w:rsidR="000847A6" w:rsidRPr="003B2883">
        <w:rPr>
          <w:lang w:val="en-US"/>
        </w:rPr>
        <w:t>PWS Indications</w:t>
      </w:r>
      <w:r w:rsidRPr="003B2883">
        <w:rPr>
          <w:lang w:val="en-US"/>
        </w:rPr>
        <w:t>).</w:t>
      </w:r>
    </w:p>
    <w:p w14:paraId="3AD99C62" w14:textId="0CFECCC8" w:rsidR="004602A0" w:rsidRPr="003B2883" w:rsidRDefault="004602A0" w:rsidP="004602A0">
      <w:r w:rsidRPr="003B2883">
        <w:t>An NF Service Consumer (</w:t>
      </w:r>
      <w:r w:rsidR="00174A65" w:rsidRPr="003B2883">
        <w:t xml:space="preserve">e.g. </w:t>
      </w:r>
      <w:r w:rsidR="000847A6" w:rsidRPr="003B2883">
        <w:t>CBCF or PWS-IWF</w:t>
      </w:r>
      <w:r w:rsidRPr="003B2883">
        <w:t xml:space="preserve">) </w:t>
      </w:r>
      <w:r w:rsidR="00EE65EF" w:rsidRPr="003B2883">
        <w:t xml:space="preserve">may </w:t>
      </w:r>
      <w:r w:rsidRPr="003B2883">
        <w:t xml:space="preserve">subscribe to notifications of specific N2 information type (e,g </w:t>
      </w:r>
      <w:r w:rsidR="000847A6" w:rsidRPr="003B2883">
        <w:rPr>
          <w:lang w:val="en-US"/>
        </w:rPr>
        <w:t>PWS Indications</w:t>
      </w:r>
      <w:r w:rsidRPr="003B2883">
        <w:t>) that are not associated with any UE. In this case</w:t>
      </w:r>
      <w:r w:rsidR="00EE65EF" w:rsidRPr="003B2883">
        <w:t>,</w:t>
      </w:r>
      <w:r w:rsidRPr="003B2883">
        <w:t xml:space="preserve"> the NF Service Consumer shall subscribe by using the HTTP POST method with the URI</w:t>
      </w:r>
      <w:r w:rsidR="00937572" w:rsidRPr="003B2883">
        <w:t xml:space="preserve"> of the "Non UE N2Messages Subscriptions Collection" resource (See </w:t>
      </w:r>
      <w:r w:rsidR="003B2883">
        <w:t>clause</w:t>
      </w:r>
      <w:r w:rsidR="00937572" w:rsidRPr="003B2883">
        <w:t xml:space="preserve"> 6.1.3.</w:t>
      </w:r>
      <w:r w:rsidR="00D32F5F" w:rsidRPr="003B2883">
        <w:t>9</w:t>
      </w:r>
      <w:r w:rsidR="00937572" w:rsidRPr="003B2883">
        <w:t>.3.1)</w:t>
      </w:r>
      <w:r w:rsidRPr="003B2883">
        <w:t xml:space="preserve">. See also Figure </w:t>
      </w:r>
      <w:r w:rsidR="004A4EE5" w:rsidRPr="003B2883">
        <w:t>5.2.2.4.2</w:t>
      </w:r>
      <w:r w:rsidRPr="003B2883">
        <w:t>.</w:t>
      </w:r>
      <w:r w:rsidR="00EE65EF" w:rsidRPr="003B2883">
        <w:t>1</w:t>
      </w:r>
      <w:r w:rsidRPr="003B2883">
        <w:t>-1.</w:t>
      </w:r>
    </w:p>
    <w:p w14:paraId="49514181" w14:textId="77777777" w:rsidR="004602A0" w:rsidRPr="003B2883" w:rsidRDefault="00657048" w:rsidP="0025198C">
      <w:pPr>
        <w:pStyle w:val="TH"/>
      </w:pPr>
      <w:r w:rsidRPr="003B2883">
        <w:rPr>
          <w:lang w:val="fr-FR"/>
        </w:rPr>
        <w:object w:dxaOrig="8700" w:dyaOrig="2532" w14:anchorId="6CE77E8D">
          <v:shape id="_x0000_i1038" type="#_x0000_t75" style="width:435.15pt;height:117.7pt" o:ole="">
            <v:imagedata r:id="rId38" o:title=""/>
          </v:shape>
          <o:OLEObject Type="Embed" ProgID="Visio.Drawing.11" ShapeID="_x0000_i1038" DrawAspect="Content" ObjectID="_1633330897" r:id="rId39"/>
        </w:object>
      </w:r>
    </w:p>
    <w:p w14:paraId="73732F71" w14:textId="77777777" w:rsidR="004602A0" w:rsidRPr="003B2883" w:rsidRDefault="004602A0" w:rsidP="004602A0">
      <w:pPr>
        <w:pStyle w:val="TF"/>
      </w:pPr>
      <w:r w:rsidRPr="003B2883">
        <w:t xml:space="preserve">Figure </w:t>
      </w:r>
      <w:r w:rsidR="004A4EE5" w:rsidRPr="003B2883">
        <w:t>5.2.2.4.2</w:t>
      </w:r>
      <w:r w:rsidRPr="003B2883">
        <w:t>.</w:t>
      </w:r>
      <w:r w:rsidR="00610C58" w:rsidRPr="003B2883">
        <w:t>1</w:t>
      </w:r>
      <w:r w:rsidRPr="003B2883">
        <w:t>-1 N2 Information Subscription for Non UE Information</w:t>
      </w:r>
    </w:p>
    <w:p w14:paraId="24EFFDAF" w14:textId="77777777" w:rsidR="004602A0" w:rsidRPr="003B2883" w:rsidRDefault="004602A0" w:rsidP="004602A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5E3F153" w14:textId="77777777" w:rsidR="004602A0" w:rsidRPr="003B2883" w:rsidRDefault="004602A0" w:rsidP="004602A0">
      <w:pPr>
        <w:pStyle w:val="B1"/>
        <w:ind w:left="852"/>
      </w:pPr>
      <w:r w:rsidRPr="003B2883">
        <w:t>-</w:t>
      </w:r>
      <w:r w:rsidRPr="003B2883">
        <w:tab/>
        <w:t>N2 Information Type, identifying the type of N2 information to be notified</w:t>
      </w:r>
    </w:p>
    <w:p w14:paraId="34ADD352" w14:textId="77777777" w:rsidR="004602A0" w:rsidRPr="003B2883" w:rsidRDefault="004602A0" w:rsidP="004602A0">
      <w:pPr>
        <w:pStyle w:val="B1"/>
        <w:ind w:left="852"/>
        <w:rPr>
          <w:lang w:eastAsia="zh-CN"/>
        </w:rPr>
      </w:pPr>
      <w:r w:rsidRPr="003B2883">
        <w:t>-</w:t>
      </w:r>
      <w:r w:rsidRPr="003B2883">
        <w:tab/>
        <w:t>A callback URI for the notification</w:t>
      </w:r>
    </w:p>
    <w:p w14:paraId="0B90C649" w14:textId="79819A06" w:rsidR="004602A0" w:rsidRPr="003B2883" w:rsidRDefault="004602A0" w:rsidP="004602A0">
      <w:pPr>
        <w:pStyle w:val="B1"/>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4C139BA9" w14:textId="021B679D" w:rsidR="00BC33FF" w:rsidRPr="003B2883" w:rsidRDefault="0044425B" w:rsidP="00BA6BB9">
      <w:pPr>
        <w:pStyle w:val="Heading5"/>
      </w:pPr>
      <w:bookmarkStart w:id="58" w:name="_Toc20137245"/>
      <w:r w:rsidRPr="003B2883">
        <w:t>5.2.2.4.3</w:t>
      </w:r>
      <w:r w:rsidR="00BC33FF" w:rsidRPr="003B2883">
        <w:tab/>
      </w:r>
      <w:r w:rsidR="00C87FE4" w:rsidRPr="003B2883">
        <w:t>NonUe</w:t>
      </w:r>
      <w:r w:rsidR="00BC33FF" w:rsidRPr="003B2883">
        <w:t>N2InfoUnSubscribe</w:t>
      </w:r>
      <w:bookmarkEnd w:id="58"/>
    </w:p>
    <w:p w14:paraId="274784A1" w14:textId="4E3DF1D5" w:rsidR="00BC33FF" w:rsidRPr="003B2883" w:rsidRDefault="0044425B" w:rsidP="00BA6BB9">
      <w:pPr>
        <w:pStyle w:val="Heading6"/>
      </w:pPr>
      <w:bookmarkStart w:id="59" w:name="_Toc20137246"/>
      <w:r w:rsidRPr="003B2883">
        <w:t>5.2.2.4.3</w:t>
      </w:r>
      <w:r w:rsidR="00BC33FF" w:rsidRPr="003B2883">
        <w:t>.1</w:t>
      </w:r>
      <w:r w:rsidR="00BC33FF" w:rsidRPr="003B2883">
        <w:tab/>
        <w:t>General</w:t>
      </w:r>
      <w:bookmarkEnd w:id="59"/>
    </w:p>
    <w:p w14:paraId="7DB7CCFB" w14:textId="61F34BD4" w:rsidR="00BC33FF" w:rsidRPr="003B2883" w:rsidRDefault="00BC33FF" w:rsidP="00BC33FF">
      <w:r w:rsidRPr="003B2883">
        <w:rPr>
          <w:lang w:val="en-US"/>
        </w:rPr>
        <w:t xml:space="preserve">The </w:t>
      </w:r>
      <w:r w:rsidR="00C87FE4" w:rsidRPr="003B2883">
        <w:t>NonUe</w:t>
      </w:r>
      <w:r w:rsidRPr="003B2883">
        <w:rPr>
          <w:lang w:val="en-US"/>
        </w:rPr>
        <w:t>N2InfoUnSubscribe service operation is used by a NF Service Consumer (</w:t>
      </w:r>
      <w:r w:rsidR="00174A65" w:rsidRPr="003B2883">
        <w:rPr>
          <w:lang w:val="en-US"/>
        </w:rPr>
        <w:t xml:space="preserve">e.g. </w:t>
      </w:r>
      <w:r w:rsidR="00A3039E" w:rsidRPr="003B2883">
        <w:rPr>
          <w:lang w:val="en-US"/>
        </w:rPr>
        <w:t>CBCF or PWS-IWF</w:t>
      </w:r>
      <w:r w:rsidRPr="003B2883">
        <w:rPr>
          <w:lang w:val="en-US"/>
        </w:rPr>
        <w:t>) to unsubscribe to the AMF to stop notifying N2 information of a specific type (</w:t>
      </w:r>
      <w:r w:rsidR="00174A65" w:rsidRPr="003B2883">
        <w:rPr>
          <w:lang w:val="en-US"/>
        </w:rPr>
        <w:t xml:space="preserve">e.g. </w:t>
      </w:r>
      <w:r w:rsidR="00A3039E" w:rsidRPr="003B2883">
        <w:rPr>
          <w:lang w:val="en-US"/>
        </w:rPr>
        <w:t>PWS Indications</w:t>
      </w:r>
      <w:r w:rsidRPr="003B2883">
        <w:rPr>
          <w:lang w:val="en-US"/>
        </w:rPr>
        <w:t>).</w:t>
      </w:r>
    </w:p>
    <w:p w14:paraId="0F3FB7BE" w14:textId="599630B3" w:rsidR="00BC33FF" w:rsidRPr="003B2883" w:rsidRDefault="00BC33FF" w:rsidP="00BC33FF">
      <w:r w:rsidRPr="003B2883">
        <w:t xml:space="preserve">The NF Service Consumer shall use the HTTP method DELETE with the URI </w:t>
      </w:r>
      <w:r w:rsidR="00937572" w:rsidRPr="003B2883">
        <w:t xml:space="preserve">of the "Non UE N2 Message Notification Individual Subscription" resource (See </w:t>
      </w:r>
      <w:r w:rsidR="003B2883">
        <w:t>clause</w:t>
      </w:r>
      <w:r w:rsidR="00937572" w:rsidRPr="003B2883">
        <w:t xml:space="preserve"> 6.1.3.</w:t>
      </w:r>
      <w:r w:rsidR="00D32F5F" w:rsidRPr="003B2883">
        <w:t>10</w:t>
      </w:r>
      <w:r w:rsidR="00937572" w:rsidRPr="003B2883">
        <w:t xml:space="preserve">.3.1), </w:t>
      </w:r>
      <w:r w:rsidRPr="003B2883">
        <w:t xml:space="preserve">to request the deletion of the subscription for non UE specific N2 information notification, towards the AMF. See also Figure </w:t>
      </w:r>
      <w:r w:rsidR="0044425B" w:rsidRPr="003B2883">
        <w:t>5.2.2.4.3</w:t>
      </w:r>
      <w:r w:rsidRPr="003B2883">
        <w:t>.</w:t>
      </w:r>
      <w:r w:rsidR="00610C58" w:rsidRPr="003B2883">
        <w:t>1</w:t>
      </w:r>
      <w:r w:rsidRPr="003B2883">
        <w:t>-1.</w:t>
      </w:r>
    </w:p>
    <w:p w14:paraId="1A789F8F" w14:textId="77777777" w:rsidR="00BC33FF" w:rsidRPr="003B2883" w:rsidRDefault="00BC33FF" w:rsidP="0025198C">
      <w:pPr>
        <w:pStyle w:val="TH"/>
      </w:pPr>
      <w:r w:rsidRPr="003B2883">
        <w:rPr>
          <w:lang w:val="fr-FR"/>
        </w:rPr>
        <w:object w:dxaOrig="8700" w:dyaOrig="2124" w14:anchorId="58B95DE2">
          <v:shape id="_x0000_i1039" type="#_x0000_t75" style="width:433.9pt;height:105.2pt" o:ole="">
            <v:imagedata r:id="rId40" o:title=""/>
          </v:shape>
          <o:OLEObject Type="Embed" ProgID="Visio.Drawing.11" ShapeID="_x0000_i1039" DrawAspect="Content" ObjectID="_1633330898" r:id="rId41"/>
        </w:object>
      </w:r>
    </w:p>
    <w:p w14:paraId="551E1A54" w14:textId="77777777" w:rsidR="00BC33FF" w:rsidRPr="003B2883" w:rsidRDefault="00BC33FF" w:rsidP="00BC33FF">
      <w:pPr>
        <w:pStyle w:val="TF"/>
      </w:pPr>
      <w:r w:rsidRPr="003B2883">
        <w:t xml:space="preserve">Figure </w:t>
      </w:r>
      <w:r w:rsidR="0044425B" w:rsidRPr="003B2883">
        <w:t>5.2.2.4.3</w:t>
      </w:r>
      <w:r w:rsidRPr="003B2883">
        <w:t>.</w:t>
      </w:r>
      <w:r w:rsidR="00610C58" w:rsidRPr="003B2883">
        <w:t>1</w:t>
      </w:r>
      <w:r w:rsidRPr="003B2883">
        <w:t xml:space="preserve">-1 </w:t>
      </w:r>
      <w:r w:rsidR="00C87FE4" w:rsidRPr="003B2883">
        <w:t>NonUe</w:t>
      </w:r>
      <w:r w:rsidRPr="003B2883">
        <w:t>N2InfoUnSubscribe for Non UE Specific Information</w:t>
      </w:r>
    </w:p>
    <w:p w14:paraId="7EE4E460" w14:textId="77777777" w:rsidR="00BC33FF" w:rsidRPr="003B2883" w:rsidRDefault="00BC33FF" w:rsidP="00BC33FF">
      <w:pPr>
        <w:pStyle w:val="B1"/>
      </w:pPr>
      <w:r w:rsidRPr="003B2883">
        <w:t>1.</w:t>
      </w:r>
      <w:r w:rsidRPr="003B2883">
        <w:tab/>
        <w:t>The NF Service Consumer shall send a DELETE request to delete an existing subscription resource in the AMF.</w:t>
      </w:r>
    </w:p>
    <w:p w14:paraId="2E1A2B3D" w14:textId="77777777" w:rsidR="00BC33FF" w:rsidRPr="003B2883" w:rsidRDefault="00BC33FF" w:rsidP="00BC33FF">
      <w:pPr>
        <w:pStyle w:val="B1"/>
      </w:pPr>
      <w:r w:rsidRPr="003B2883">
        <w:t>2.</w:t>
      </w:r>
      <w:r w:rsidRPr="003B2883">
        <w:tab/>
        <w:t>If the request is accepted, the AMF shall reply with the status code 204 indicating the resource identified by subscription ID is successfully deleted, in the response message.</w:t>
      </w:r>
    </w:p>
    <w:p w14:paraId="3CF9A072" w14:textId="4626137D" w:rsidR="00DD1461" w:rsidRPr="003B2883" w:rsidRDefault="00395F42" w:rsidP="00BA6BB9">
      <w:pPr>
        <w:pStyle w:val="Heading5"/>
      </w:pPr>
      <w:bookmarkStart w:id="60" w:name="_Toc20137247"/>
      <w:r w:rsidRPr="003B2883">
        <w:t>5.2.2.4.4</w:t>
      </w:r>
      <w:r w:rsidR="00DD1461" w:rsidRPr="003B2883">
        <w:tab/>
        <w:t>NonUeN2InfoNotify</w:t>
      </w:r>
      <w:bookmarkEnd w:id="60"/>
    </w:p>
    <w:p w14:paraId="4F8D14B9" w14:textId="5D771F15" w:rsidR="00DD1461" w:rsidRPr="003B2883" w:rsidRDefault="00395F42" w:rsidP="00BA6BB9">
      <w:pPr>
        <w:pStyle w:val="Heading6"/>
      </w:pPr>
      <w:bookmarkStart w:id="61" w:name="_Toc20137248"/>
      <w:r w:rsidRPr="003B2883">
        <w:t>5.2.2.4.4</w:t>
      </w:r>
      <w:r w:rsidR="00DD1461" w:rsidRPr="003B2883">
        <w:t>.1</w:t>
      </w:r>
      <w:r w:rsidR="00DD1461" w:rsidRPr="003B2883">
        <w:tab/>
        <w:t>General</w:t>
      </w:r>
      <w:bookmarkEnd w:id="61"/>
    </w:p>
    <w:p w14:paraId="7260D8D7" w14:textId="77777777" w:rsidR="00DD1461" w:rsidRPr="003B2883" w:rsidRDefault="00DD1461" w:rsidP="00DD1461">
      <w:r w:rsidRPr="003B2883">
        <w:t>The NonUeN2InfoNotify service operation is used during the following procedures:</w:t>
      </w:r>
    </w:p>
    <w:p w14:paraId="086BB5EE" w14:textId="54DF4B75" w:rsidR="00DD1461" w:rsidRPr="003B2883" w:rsidRDefault="00DD1461" w:rsidP="00DD1461">
      <w:pPr>
        <w:pStyle w:val="B1"/>
      </w:pPr>
      <w:r w:rsidRPr="003B2883">
        <w:t>-</w:t>
      </w:r>
      <w:r w:rsidRPr="003B2883">
        <w:tab/>
        <w:t xml:space="preserve">Obtaining non-UE associated network assistance data (See </w:t>
      </w:r>
      <w:r w:rsidR="003B2883">
        <w:t>clause</w:t>
      </w:r>
      <w:r w:rsidRPr="003B2883">
        <w:t xml:space="preserve"> 4.13.5.6 in</w:t>
      </w:r>
      <w:r w:rsidR="0090693A">
        <w:t xml:space="preserve"> 3GPP TS</w:t>
      </w:r>
      <w:r w:rsidR="00514461">
        <w:t> </w:t>
      </w:r>
      <w:r w:rsidR="00514461" w:rsidRPr="003B2883">
        <w:t>23.502</w:t>
      </w:r>
      <w:r w:rsidR="00514461">
        <w:t> </w:t>
      </w:r>
      <w:r w:rsidR="00514461" w:rsidRPr="003B2883">
        <w:t>[</w:t>
      </w:r>
      <w:r w:rsidRPr="003B2883">
        <w:t>3])</w:t>
      </w:r>
    </w:p>
    <w:p w14:paraId="272F2ED3" w14:textId="77777777" w:rsidR="00DD1461" w:rsidRPr="003B2883" w:rsidRDefault="00DD1461" w:rsidP="00DD1461">
      <w:pPr>
        <w:pStyle w:val="B1"/>
      </w:pPr>
      <w:r w:rsidRPr="003B2883">
        <w:t>-</w:t>
      </w:r>
      <w:r w:rsidRPr="003B2883">
        <w:tab/>
        <w:t>Receiving PWS related events from the NG-RAN</w:t>
      </w:r>
    </w:p>
    <w:p w14:paraId="58241371" w14:textId="77777777" w:rsidR="004843D5" w:rsidRPr="003B2883" w:rsidRDefault="004843D5" w:rsidP="004843D5">
      <w:r w:rsidRPr="003B2883">
        <w:t>The NonUeN2InfoNotify service operation is invoked by the AMF to notify a NF Service Consumer that subscribed Non-UE N2 information has been received from the 5G-AN.</w:t>
      </w:r>
    </w:p>
    <w:p w14:paraId="7B0AB821" w14:textId="7BFEC978" w:rsidR="004843D5" w:rsidRPr="003B2883" w:rsidRDefault="004843D5" w:rsidP="004843D5">
      <w:r w:rsidRPr="003B2883">
        <w:t xml:space="preserve">The AMF shall use HTTP POST method to the N2Info Notification URI provided by the NF Service Consumer via NonUeN2InfoSubscribe service operation (See </w:t>
      </w:r>
      <w:r w:rsidR="003B2883">
        <w:t>clause</w:t>
      </w:r>
      <w:r w:rsidRPr="003B2883">
        <w:t xml:space="preserve"> 5.2.2.4.2). See also Figure 5.2.2.4.4.1-1.</w:t>
      </w:r>
    </w:p>
    <w:p w14:paraId="6546C146" w14:textId="77777777" w:rsidR="004843D5" w:rsidRPr="003B2883" w:rsidRDefault="004843D5" w:rsidP="004843D5">
      <w:pPr>
        <w:pStyle w:val="TH"/>
      </w:pPr>
      <w:r w:rsidRPr="003B2883">
        <w:rPr>
          <w:lang w:val="fr-FR"/>
        </w:rPr>
        <w:object w:dxaOrig="8685" w:dyaOrig="2115" w14:anchorId="53260680">
          <v:shape id="_x0000_i1040" type="#_x0000_t75" style="width:434.5pt;height:105.8pt" o:ole="">
            <v:imagedata r:id="rId42" o:title=""/>
          </v:shape>
          <o:OLEObject Type="Embed" ProgID="Visio.Drawing.11" ShapeID="_x0000_i1040" DrawAspect="Content" ObjectID="_1633330899" r:id="rId43"/>
        </w:object>
      </w:r>
    </w:p>
    <w:p w14:paraId="0E5A8094" w14:textId="7883F302" w:rsidR="004843D5" w:rsidRPr="003B2883" w:rsidRDefault="004843D5" w:rsidP="004843D5">
      <w:pPr>
        <w:pStyle w:val="TF"/>
      </w:pPr>
      <w:r w:rsidRPr="003B2883">
        <w:t>Figure 5.2.2.4.4.1-1 Non-UE N2 Information Notify</w:t>
      </w:r>
    </w:p>
    <w:p w14:paraId="41037360" w14:textId="790E7BA6" w:rsidR="004843D5" w:rsidRPr="003B2883" w:rsidRDefault="004843D5" w:rsidP="004843D5">
      <w:pPr>
        <w:pStyle w:val="B1"/>
      </w:pPr>
      <w:r w:rsidRPr="003B2883">
        <w:lastRenderedPageBreak/>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3C6DF9E6" w14:textId="77777777" w:rsidR="004843D5" w:rsidRPr="003B2883" w:rsidRDefault="004843D5" w:rsidP="004843D5">
      <w:pPr>
        <w:pStyle w:val="B1"/>
      </w:pPr>
      <w:r w:rsidRPr="003B2883">
        <w:t>2a.</w:t>
      </w:r>
      <w:r w:rsidRPr="003B2883">
        <w:tab/>
        <w:t>On success, "204 No Content" shall be returned and the payload body of the POST response shall be empty.</w:t>
      </w:r>
    </w:p>
    <w:p w14:paraId="6218C618" w14:textId="77777777" w:rsidR="004843D5" w:rsidRPr="003B2883" w:rsidRDefault="004843D5" w:rsidP="004843D5">
      <w:pPr>
        <w:pStyle w:val="B1"/>
      </w:pPr>
      <w:r w:rsidRPr="003B2883">
        <w:t>2b.</w:t>
      </w:r>
      <w:r w:rsidRPr="003B2883">
        <w:tab/>
        <w:t>On failure, one of the HTTP status code listed in Table 6.1.5.3.3.1-2 shall be returned. The message body shall contain a ProblemDetails object with "cause" set to one of the corresponding application errors listed in Table 6.1.5.</w:t>
      </w:r>
      <w:r w:rsidRPr="003B2883">
        <w:rPr>
          <w:lang w:eastAsia="zh-CN"/>
        </w:rPr>
        <w:t>3</w:t>
      </w:r>
      <w:r w:rsidRPr="003B2883">
        <w:t>.3.1-2.</w:t>
      </w:r>
    </w:p>
    <w:p w14:paraId="6B7462E1" w14:textId="18EDA5DA" w:rsidR="00DD1461" w:rsidRPr="003B2883" w:rsidRDefault="00395F42" w:rsidP="00BA6BB9">
      <w:pPr>
        <w:pStyle w:val="Heading6"/>
      </w:pPr>
      <w:bookmarkStart w:id="62" w:name="_Toc20137249"/>
      <w:r w:rsidRPr="003B2883">
        <w:t>5.2.2.4.4</w:t>
      </w:r>
      <w:r w:rsidR="00DD1461" w:rsidRPr="003B2883">
        <w:t>.2</w:t>
      </w:r>
      <w:r w:rsidR="00DD1461" w:rsidRPr="003B2883">
        <w:tab/>
        <w:t>Using NonUeN2InfoNotify during Location Services procedures</w:t>
      </w:r>
      <w:bookmarkEnd w:id="62"/>
    </w:p>
    <w:p w14:paraId="6B023B9C" w14:textId="77777777" w:rsidR="00DD1461" w:rsidRPr="003B2883" w:rsidRDefault="00DD1461" w:rsidP="00DD1461">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4FB5C2D6" w14:textId="031EEBC7" w:rsidR="004843D5" w:rsidRPr="003B2883" w:rsidRDefault="004843D5" w:rsidP="00DD1461">
      <w:r w:rsidRPr="003B2883">
        <w:t xml:space="preserve">The requirements specified in </w:t>
      </w:r>
      <w:r w:rsidR="003B2883">
        <w:t>clause</w:t>
      </w:r>
      <w:r w:rsidRPr="003B2883">
        <w:t xml:space="preserve"> 5.2.2.4.4.1 shall apply with the following modifications:</w:t>
      </w:r>
    </w:p>
    <w:p w14:paraId="0B006CA1" w14:textId="6A18A1DF" w:rsidR="002C4BF4" w:rsidRPr="003B2883" w:rsidRDefault="002C4BF4" w:rsidP="002C4BF4">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(see </w:t>
      </w:r>
      <w:r w:rsidR="003B2883">
        <w:t>clause</w:t>
      </w:r>
      <w:r w:rsidRPr="003B2883">
        <w:t xml:space="preserve"> 5.2.2.4.1.2)</w:t>
      </w:r>
      <w:r w:rsidR="00D0587C"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information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2A540AA5" w14:textId="77777777" w:rsidR="00DD1461" w:rsidRPr="003B2883" w:rsidRDefault="002C4BF4" w:rsidP="00DD1461">
      <w:pPr>
        <w:pStyle w:val="B1"/>
      </w:pPr>
      <w:r w:rsidRPr="003B2883">
        <w:rPr>
          <w:rStyle w:val="B1Char"/>
        </w:rPr>
        <w:t>2</w:t>
      </w:r>
      <w:r w:rsidR="00746B1F" w:rsidRPr="003B2883">
        <w:rPr>
          <w:rStyle w:val="B1Char"/>
        </w:rPr>
        <w:t>.</w:t>
      </w:r>
      <w:r w:rsidR="00746B1F" w:rsidRPr="003B2883">
        <w:rPr>
          <w:rStyle w:val="B1Char"/>
        </w:rPr>
        <w:tab/>
        <w:t>Same as step 1 of Figure 5.2.2.4.4.1-1, the payload shall contain network assistance data.</w:t>
      </w:r>
    </w:p>
    <w:p w14:paraId="75293195" w14:textId="629A6F28" w:rsidR="00DD1461" w:rsidRPr="003B2883" w:rsidRDefault="00395F42" w:rsidP="00BA6BB9">
      <w:pPr>
        <w:pStyle w:val="Heading6"/>
      </w:pPr>
      <w:bookmarkStart w:id="63" w:name="_Toc20137250"/>
      <w:r w:rsidRPr="003B2883">
        <w:t>5.2.2.4.4</w:t>
      </w:r>
      <w:r w:rsidR="00DD1461" w:rsidRPr="003B2883">
        <w:t>.3</w:t>
      </w:r>
      <w:r w:rsidR="00DD1461" w:rsidRPr="003B2883">
        <w:tab/>
        <w:t>Use of NonUeN2InfoNotify for PWS related events</w:t>
      </w:r>
      <w:bookmarkEnd w:id="63"/>
    </w:p>
    <w:p w14:paraId="48601292" w14:textId="77777777" w:rsidR="00DD1461" w:rsidRPr="003B2883" w:rsidRDefault="00DD1461" w:rsidP="00DD1461">
      <w:r w:rsidRPr="003B2883">
        <w:t xml:space="preserve">The NonUeN2InfoNotify service operation </w:t>
      </w:r>
      <w:r w:rsidR="00746B1F" w:rsidRPr="003B2883">
        <w:t>shall be</w:t>
      </w:r>
      <w:r w:rsidRPr="003B2883">
        <w:t xml:space="preserve"> used during the following PWS related events:</w:t>
      </w:r>
    </w:p>
    <w:p w14:paraId="28B5452E" w14:textId="77777777" w:rsidR="00DD1461" w:rsidRPr="003B2883" w:rsidRDefault="00DD1461" w:rsidP="00DD1461">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4D2BBCE4" w14:textId="18F4441D"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21FA6619" w14:textId="77777777"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 has responded without including the </w:t>
      </w:r>
      <w:r w:rsidRPr="003B2883">
        <w:rPr>
          <w:i/>
          <w:lang w:eastAsia="zh-CN"/>
        </w:rPr>
        <w:t>Broadcast Cancelled Area List</w:t>
      </w:r>
      <w:r w:rsidRPr="003B2883">
        <w:rPr>
          <w:lang w:eastAsia="zh-CN"/>
        </w:rPr>
        <w:t xml:space="preserve"> IE then the AMF shall populate the </w:t>
      </w:r>
      <w:r w:rsidRPr="003B2883">
        <w:rPr>
          <w:i/>
          <w:lang w:eastAsia="zh-CN"/>
        </w:rPr>
        <w:t>Broadcast Empty Area List</w:t>
      </w:r>
      <w:r w:rsidRPr="003B2883">
        <w:rPr>
          <w:lang w:eastAsia="zh-CN"/>
        </w:rPr>
        <w:t xml:space="preserve"> IE with the NG-RAN node ID and send the (aggregated) Broadcast Empty Area List to the NF Service Consumer.</w:t>
      </w:r>
    </w:p>
    <w:p w14:paraId="1E2B9CCF" w14:textId="77777777" w:rsidR="00DD1461" w:rsidRPr="003B2883" w:rsidRDefault="00DD1461" w:rsidP="00DD1461">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0A2B6EDE" w14:textId="1B139E46" w:rsidR="00746B1F" w:rsidRPr="003B2883" w:rsidRDefault="00746B1F" w:rsidP="003D5C4D">
      <w:pPr>
        <w:pStyle w:val="B1"/>
      </w:pPr>
      <w:r w:rsidRPr="003B2883">
        <w:t xml:space="preserve">The requirements specified in </w:t>
      </w:r>
      <w:r w:rsidR="003B2883">
        <w:t>clause</w:t>
      </w:r>
      <w:r w:rsidRPr="003B2883">
        <w:t xml:space="preserve"> 5.2.2.4.4.1 shall apply with the following modifications:</w:t>
      </w:r>
    </w:p>
    <w:p w14:paraId="3F4900EE" w14:textId="77777777" w:rsidR="00746B1F" w:rsidRPr="003B2883" w:rsidRDefault="00746B1F" w:rsidP="003D5C4D">
      <w:pPr>
        <w:pStyle w:val="B1"/>
      </w:pPr>
      <w:r w:rsidRPr="003B2883">
        <w:t>1.</w:t>
      </w:r>
      <w:r w:rsidRPr="003B2883">
        <w:tab/>
        <w:t>Same as step 1 of Figure 5.2.2.4.4.1-1, the request body shall include the PWS related N2 information</w:t>
      </w:r>
      <w:r w:rsidRPr="003B2883">
        <w:rPr>
          <w:color w:val="000000"/>
          <w:lang w:eastAsia="zh-CN"/>
        </w:rPr>
        <w:t>.</w:t>
      </w:r>
    </w:p>
    <w:p w14:paraId="6EB592D5" w14:textId="6A0DB445" w:rsidR="00EB6671" w:rsidRPr="003B2883" w:rsidRDefault="00EB6671" w:rsidP="00EB6671">
      <w:pPr>
        <w:pStyle w:val="Heading4"/>
      </w:pPr>
      <w:bookmarkStart w:id="64" w:name="_Toc20137251"/>
      <w:r w:rsidRPr="003B2883">
        <w:t>5.2.2.5</w:t>
      </w:r>
      <w:r w:rsidRPr="003B2883">
        <w:tab/>
      </w:r>
      <w:r w:rsidRPr="003B2883">
        <w:rPr>
          <w:rFonts w:hint="eastAsia"/>
          <w:lang w:eastAsia="zh-CN"/>
        </w:rPr>
        <w:t>AMF</w:t>
      </w:r>
      <w:r w:rsidRPr="003B2883">
        <w:rPr>
          <w:lang w:eastAsia="zh-CN"/>
        </w:rPr>
        <w:t xml:space="preserve"> Status Change Operations</w:t>
      </w:r>
      <w:bookmarkEnd w:id="64"/>
    </w:p>
    <w:p w14:paraId="46CEF68E" w14:textId="302A497F" w:rsidR="00B82802" w:rsidRPr="003B2883" w:rsidRDefault="00264370" w:rsidP="00BA6BB9">
      <w:pPr>
        <w:pStyle w:val="Heading5"/>
      </w:pPr>
      <w:bookmarkStart w:id="65" w:name="_Toc20137252"/>
      <w:r w:rsidRPr="003B2883">
        <w:t>5.2.2.5.1</w:t>
      </w:r>
      <w:r w:rsidR="00B82802" w:rsidRPr="003B2883">
        <w:tab/>
      </w:r>
      <w:r w:rsidR="00B82802" w:rsidRPr="003B2883">
        <w:rPr>
          <w:rFonts w:hint="eastAsia"/>
          <w:lang w:eastAsia="zh-CN"/>
        </w:rPr>
        <w:t>AMF</w:t>
      </w:r>
      <w:r w:rsidR="00B82802" w:rsidRPr="003B2883">
        <w:rPr>
          <w:lang w:eastAsia="zh-CN"/>
        </w:rPr>
        <w:t>StatusChange</w:t>
      </w:r>
      <w:r w:rsidR="00B82802" w:rsidRPr="003B2883">
        <w:rPr>
          <w:rFonts w:hint="eastAsia"/>
          <w:lang w:eastAsia="zh-CN"/>
        </w:rPr>
        <w:t>Subscribe</w:t>
      </w:r>
      <w:bookmarkEnd w:id="65"/>
    </w:p>
    <w:p w14:paraId="0CD5851F" w14:textId="1E345D11" w:rsidR="00B82802" w:rsidRPr="003B2883" w:rsidRDefault="00264370" w:rsidP="00BA6BB9">
      <w:pPr>
        <w:pStyle w:val="Heading6"/>
      </w:pPr>
      <w:bookmarkStart w:id="66" w:name="_Toc20137253"/>
      <w:r w:rsidRPr="003B2883">
        <w:t>5.2.2.5.1</w:t>
      </w:r>
      <w:r w:rsidR="00B82802" w:rsidRPr="003B2883">
        <w:t>.1</w:t>
      </w:r>
      <w:r w:rsidR="00B82802" w:rsidRPr="003B2883">
        <w:tab/>
        <w:t>General</w:t>
      </w:r>
      <w:bookmarkEnd w:id="66"/>
    </w:p>
    <w:p w14:paraId="7660C070" w14:textId="77777777" w:rsidR="00B3564A" w:rsidRPr="003B2883" w:rsidRDefault="00B3564A" w:rsidP="00B3564A">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78C38225" w14:textId="77777777" w:rsidR="00B82802" w:rsidRPr="003B2883" w:rsidRDefault="00B82802" w:rsidP="00B82802">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7F64B036" w14:textId="78274D3F" w:rsidR="00B82802" w:rsidRPr="003B2883" w:rsidRDefault="00B82802" w:rsidP="00B82802">
      <w:pPr>
        <w:pStyle w:val="B1"/>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54C901AD" w14:textId="3D0C0B9A" w:rsidR="00B3564A" w:rsidRPr="003B2883" w:rsidRDefault="00264370" w:rsidP="00BA6BB9">
      <w:pPr>
        <w:pStyle w:val="Heading6"/>
      </w:pPr>
      <w:bookmarkStart w:id="67" w:name="_Toc20137254"/>
      <w:r w:rsidRPr="003B2883">
        <w:lastRenderedPageBreak/>
        <w:t>5.2.2.5.1</w:t>
      </w:r>
      <w:r w:rsidR="00B3564A" w:rsidRPr="003B2883">
        <w:t>.2</w:t>
      </w:r>
      <w:r w:rsidR="00B3564A" w:rsidRPr="003B2883">
        <w:tab/>
        <w:t>Creation of a subscription</w:t>
      </w:r>
      <w:bookmarkEnd w:id="67"/>
    </w:p>
    <w:p w14:paraId="3E521FA4" w14:textId="77777777" w:rsidR="00B3564A" w:rsidRPr="003B2883" w:rsidRDefault="00B3564A" w:rsidP="00B3564A">
      <w:r w:rsidRPr="003B2883">
        <w:t>This service operation creates a subscription so a NF Service Consumer can request to be notified when the status of the AMF is changed.</w:t>
      </w:r>
    </w:p>
    <w:p w14:paraId="6F94AF97" w14:textId="4AE9BBEB" w:rsidR="00B82802" w:rsidRPr="003B2883" w:rsidRDefault="00B82802" w:rsidP="00B82802">
      <w:pPr>
        <w:rPr>
          <w:lang w:eastAsia="zh-CN"/>
        </w:rPr>
      </w:pPr>
      <w:r w:rsidRPr="003B2883">
        <w:t xml:space="preserve">It is executed </w:t>
      </w:r>
      <w:r w:rsidR="00937572" w:rsidRPr="003B2883">
        <w:t xml:space="preserve">by </w:t>
      </w:r>
      <w:r w:rsidRPr="003B2883">
        <w:t xml:space="preserve">creating a new individual resource under the collection resource "subscriptions". The operation </w:t>
      </w:r>
      <w:r w:rsidR="00937572" w:rsidRPr="003B2883">
        <w:t>shall be</w:t>
      </w:r>
      <w:r w:rsidRPr="003B2883">
        <w:t xml:space="preserve"> invoked by issuing a POST request on the URI </w:t>
      </w:r>
      <w:r w:rsidR="00937572" w:rsidRPr="003B2883">
        <w:t xml:space="preserve">of </w:t>
      </w:r>
      <w:r w:rsidRPr="003B2883">
        <w:t>the "subscriptions</w:t>
      </w:r>
      <w:r w:rsidR="00937572" w:rsidRPr="003B2883">
        <w:t xml:space="preserve"> collection</w:t>
      </w:r>
      <w:r w:rsidRPr="003B2883">
        <w:t>" resource</w:t>
      </w:r>
      <w:r w:rsidR="00937572" w:rsidRPr="003B2883">
        <w:t xml:space="preserve"> (See </w:t>
      </w:r>
      <w:r w:rsidR="003B2883">
        <w:t>clause</w:t>
      </w:r>
      <w:r w:rsidR="00937572" w:rsidRPr="003B2883">
        <w:t xml:space="preserve"> 6.1.3.</w:t>
      </w:r>
      <w:r w:rsidR="00D32F5F" w:rsidRPr="003B2883">
        <w:t>6</w:t>
      </w:r>
      <w:r w:rsidR="00937572" w:rsidRPr="003B2883">
        <w:t>.3.1)</w:t>
      </w:r>
      <w:r w:rsidRPr="003B2883">
        <w:t>.</w:t>
      </w:r>
    </w:p>
    <w:p w14:paraId="36212BF7" w14:textId="77777777" w:rsidR="00B82802" w:rsidRPr="003B2883" w:rsidRDefault="006E2EEE" w:rsidP="00B82802">
      <w:pPr>
        <w:pStyle w:val="TH"/>
      </w:pPr>
      <w:r w:rsidRPr="003B2883">
        <w:object w:dxaOrig="8220" w:dyaOrig="2100" w14:anchorId="0905A850">
          <v:shape id="_x0000_i1041" type="#_x0000_t75" style="width:411.35pt;height:105.2pt" o:ole="">
            <v:imagedata r:id="rId44" o:title=""/>
          </v:shape>
          <o:OLEObject Type="Embed" ProgID="Visio.Drawing.15" ShapeID="_x0000_i1041" DrawAspect="Content" ObjectID="_1633330900" r:id="rId45"/>
        </w:object>
      </w:r>
    </w:p>
    <w:p w14:paraId="3A449A31" w14:textId="77777777" w:rsidR="00B82802" w:rsidRPr="003B2883" w:rsidRDefault="00B82802" w:rsidP="008A2057">
      <w:pPr>
        <w:pStyle w:val="TF"/>
        <w:rPr>
          <w:lang w:eastAsia="zh-CN"/>
        </w:rPr>
      </w:pPr>
      <w:r w:rsidRPr="003B2883">
        <w:t xml:space="preserve">Figure </w:t>
      </w:r>
      <w:r w:rsidR="00264370" w:rsidRPr="003B2883">
        <w:t>5.2.2.5.1</w:t>
      </w:r>
      <w:r w:rsidRPr="003B2883">
        <w:t>.1-1 NF Service Consumer</w:t>
      </w:r>
      <w:r w:rsidRPr="003B2883">
        <w:rPr>
          <w:rFonts w:hint="eastAsia"/>
          <w:lang w:eastAsia="zh-CN"/>
        </w:rPr>
        <w:t xml:space="preserve"> Subscription to Notifications</w:t>
      </w:r>
    </w:p>
    <w:p w14:paraId="74DC0C2F" w14:textId="05E2CF6D" w:rsidR="00B82802" w:rsidRPr="003B2883" w:rsidRDefault="00B82802" w:rsidP="00B82802">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3B2883">
        <w:rPr>
          <w:rStyle w:val="B1Char"/>
        </w:rPr>
        <w:t>clause</w:t>
      </w:r>
      <w:r w:rsidRPr="003B2883">
        <w:rPr>
          <w:rStyle w:val="B1Char"/>
        </w:rPr>
        <w:t xml:space="preserve"> </w:t>
      </w:r>
      <w:r w:rsidR="00647FD5" w:rsidRPr="003B2883">
        <w:rPr>
          <w:rStyle w:val="B1Char"/>
        </w:rPr>
        <w:t>5.2.2.5.3</w:t>
      </w:r>
      <w:r w:rsidRPr="003B2883">
        <w:rPr>
          <w:rStyle w:val="B1Char"/>
        </w:rPr>
        <w:t>)</w:t>
      </w:r>
      <w:r w:rsidRPr="003B2883">
        <w:t>.</w:t>
      </w:r>
    </w:p>
    <w:p w14:paraId="38CC64BB" w14:textId="77777777" w:rsidR="006E2EEE" w:rsidRPr="003B2883" w:rsidRDefault="00B82802" w:rsidP="00B82802">
      <w:pPr>
        <w:pStyle w:val="B1"/>
        <w:rPr>
          <w:lang w:eastAsia="zh-CN"/>
        </w:rPr>
      </w:pPr>
      <w:r w:rsidRPr="003B2883">
        <w:t>2</w:t>
      </w:r>
      <w:r w:rsidR="006E2EEE" w:rsidRPr="003B2883">
        <w:t>a</w:t>
      </w:r>
      <w:r w:rsidRPr="003B2883">
        <w:t>.</w:t>
      </w:r>
      <w:r w:rsidRPr="003B2883">
        <w:tab/>
        <w:t>On success,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Pr="003B2883" w:rsidRDefault="006E2EEE" w:rsidP="003D5C4D">
      <w:pPr>
        <w:pStyle w:val="B1"/>
      </w:pPr>
      <w:r w:rsidRPr="003B2883">
        <w:t>2b.</w:t>
      </w:r>
      <w:r w:rsidRPr="003B2883">
        <w:tab/>
        <w:t>On failure or redirection, one of the HTTP status code listed in Table 6.1.3.</w:t>
      </w:r>
      <w:r w:rsidR="00D32F5F" w:rsidRPr="003B2883">
        <w:t>6</w:t>
      </w:r>
      <w:r w:rsidRPr="003B2883">
        <w:t>.3.1-3 shall be returned. For a 4xx/5xx response, the message body containing a ProblemDetails structure with the "cause" attribute set to one of the application error listed in Table 6.1.3.</w:t>
      </w:r>
      <w:r w:rsidR="00D32F5F" w:rsidRPr="003B2883">
        <w:t>6</w:t>
      </w:r>
      <w:r w:rsidRPr="003B2883">
        <w:t>.3.1-3.</w:t>
      </w:r>
    </w:p>
    <w:p w14:paraId="2232DE36" w14:textId="43EBA934" w:rsidR="001F56B9" w:rsidRPr="003B2883" w:rsidRDefault="00264370" w:rsidP="00BA6BB9">
      <w:pPr>
        <w:pStyle w:val="Heading6"/>
      </w:pPr>
      <w:bookmarkStart w:id="68" w:name="_Toc20137255"/>
      <w:r w:rsidRPr="003B2883">
        <w:t>5.2.2.5.1</w:t>
      </w:r>
      <w:r w:rsidR="001F56B9" w:rsidRPr="003B2883">
        <w:t>.3</w:t>
      </w:r>
      <w:r w:rsidR="001F56B9" w:rsidRPr="003B2883">
        <w:tab/>
        <w:t>Modification of a subscription</w:t>
      </w:r>
      <w:bookmarkEnd w:id="68"/>
    </w:p>
    <w:p w14:paraId="14837AFD" w14:textId="77777777" w:rsidR="001F56B9" w:rsidRPr="003B2883" w:rsidRDefault="001F56B9" w:rsidP="001F56B9">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1311E653" w14:textId="49BF1535" w:rsidR="001F56B9" w:rsidRPr="003B2883" w:rsidRDefault="001F56B9" w:rsidP="001F56B9">
      <w:pPr>
        <w:rPr>
          <w:color w:val="000000"/>
          <w:lang w:eastAsia="zh-CN"/>
        </w:rPr>
      </w:pPr>
      <w:r w:rsidRPr="003B2883">
        <w:rPr>
          <w:color w:val="000000"/>
          <w:lang w:eastAsia="zh-CN"/>
        </w:rPr>
        <w:t>The</w:t>
      </w:r>
      <w:r w:rsidRPr="003B2883">
        <w:t xml:space="preserve"> NF Service Consumer shall issue an HTTP PUT request, </w:t>
      </w:r>
      <w:r w:rsidR="00937572" w:rsidRPr="003B2883">
        <w:t>towards the URI of the "</w:t>
      </w:r>
      <w:r w:rsidR="00937572" w:rsidRPr="003B2883">
        <w:rPr>
          <w:rFonts w:hint="eastAsia"/>
          <w:lang w:eastAsia="zh-CN"/>
        </w:rPr>
        <w:t>individual subscription</w:t>
      </w:r>
      <w:r w:rsidR="00937572" w:rsidRPr="003B2883">
        <w:rPr>
          <w:lang w:eastAsia="zh-CN"/>
        </w:rPr>
        <w:t xml:space="preserve">" resource (See </w:t>
      </w:r>
      <w:r w:rsidR="003B2883">
        <w:rPr>
          <w:lang w:eastAsia="zh-CN"/>
        </w:rPr>
        <w:t>clause</w:t>
      </w:r>
      <w:r w:rsidR="00937572" w:rsidRPr="003B2883">
        <w:rPr>
          <w:lang w:eastAsia="zh-CN"/>
        </w:rPr>
        <w:t xml:space="preserve"> </w:t>
      </w:r>
      <w:r w:rsidR="00937572" w:rsidRPr="003B2883">
        <w:t>6.1.3.</w:t>
      </w:r>
      <w:r w:rsidR="00D32F5F" w:rsidRPr="003B2883">
        <w:t>7</w:t>
      </w:r>
      <w:r w:rsidR="00937572" w:rsidRPr="003B2883">
        <w:t xml:space="preserve">.3.2), </w:t>
      </w:r>
      <w:r w:rsidRPr="003B2883">
        <w:t>as shown in Figure </w:t>
      </w:r>
      <w:r w:rsidR="00264370" w:rsidRPr="003B2883">
        <w:t>5.2.2.5.1</w:t>
      </w:r>
      <w:r w:rsidRPr="003B2883">
        <w:t>.3-1:</w:t>
      </w:r>
    </w:p>
    <w:p w14:paraId="30BDAA49" w14:textId="77777777" w:rsidR="001F56B9" w:rsidRPr="003B2883" w:rsidRDefault="00ED5AFA" w:rsidP="001F56B9">
      <w:pPr>
        <w:pStyle w:val="TH"/>
      </w:pPr>
      <w:r w:rsidRPr="003B2883">
        <w:object w:dxaOrig="7950" w:dyaOrig="2100" w14:anchorId="1EFA701E">
          <v:shape id="_x0000_i1042" type="#_x0000_t75" style="width:398.2pt;height:105.2pt" o:ole="">
            <v:imagedata r:id="rId46" o:title=""/>
          </v:shape>
          <o:OLEObject Type="Embed" ProgID="Visio.Drawing.15" ShapeID="_x0000_i1042" DrawAspect="Content" ObjectID="_1633330901" r:id="rId47"/>
        </w:object>
      </w:r>
    </w:p>
    <w:p w14:paraId="47711385" w14:textId="77777777" w:rsidR="001F56B9" w:rsidRPr="003B2883" w:rsidRDefault="001F56B9" w:rsidP="001F56B9">
      <w:pPr>
        <w:pStyle w:val="TF"/>
        <w:rPr>
          <w:lang w:eastAsia="zh-CN"/>
        </w:rPr>
      </w:pPr>
      <w:r w:rsidRPr="003B2883">
        <w:t xml:space="preserve">Figure </w:t>
      </w:r>
      <w:r w:rsidR="00264370" w:rsidRPr="003B2883">
        <w:t>5.2.2.5.1</w:t>
      </w:r>
      <w:r w:rsidRPr="003B2883">
        <w:t>.3-1 Subscription Data Complete Replacement</w:t>
      </w:r>
    </w:p>
    <w:p w14:paraId="58069D65" w14:textId="77777777" w:rsidR="001F56B9" w:rsidRPr="003B2883" w:rsidRDefault="001F56B9" w:rsidP="001F56B9">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10D121DB" w14:textId="77777777" w:rsidR="00ED5AFA" w:rsidRPr="003B2883" w:rsidRDefault="001F56B9" w:rsidP="001F56B9">
      <w:pPr>
        <w:pStyle w:val="B1"/>
      </w:pPr>
      <w:r w:rsidRPr="003B2883">
        <w:t>2</w:t>
      </w:r>
      <w:r w:rsidR="00ED5AFA" w:rsidRPr="003B2883">
        <w:t>a</w:t>
      </w:r>
      <w:r w:rsidRPr="003B2883">
        <w:t>.</w:t>
      </w:r>
      <w:r w:rsidRPr="003B2883">
        <w:tab/>
        <w:t>On success, "200 OK" shall be returned, the payload body of the PUT response shall contain the representation of the replaced resource.</w:t>
      </w:r>
    </w:p>
    <w:p w14:paraId="420C9331" w14:textId="77777777" w:rsidR="001F56B9" w:rsidRPr="003B2883" w:rsidRDefault="00ED5AFA" w:rsidP="003D5C4D">
      <w:pPr>
        <w:pStyle w:val="B1"/>
      </w:pPr>
      <w:r w:rsidRPr="003B2883">
        <w:lastRenderedPageBreak/>
        <w:t>2b.</w:t>
      </w:r>
      <w:r w:rsidRPr="003B2883">
        <w:tab/>
        <w:t>On failure or redirection, one of the HTTP status code listed in Table 6.1.3.</w:t>
      </w:r>
      <w:r w:rsidR="00D32F5F" w:rsidRPr="003B2883">
        <w:t>7</w:t>
      </w:r>
      <w:r w:rsidRPr="003B2883">
        <w:t>.3.2-3 shall be returned. For a 4xx/5xx response, the message body shall contain a ProblemDetails structure with the "cause" attribute set to one of the application error listed in Table 6.1.3.</w:t>
      </w:r>
      <w:r w:rsidR="00D32F5F" w:rsidRPr="003B2883">
        <w:t>7</w:t>
      </w:r>
      <w:r w:rsidRPr="003B2883">
        <w:t>.3.2-3.</w:t>
      </w:r>
    </w:p>
    <w:p w14:paraId="7777A753" w14:textId="56558ABD" w:rsidR="00A819E4" w:rsidRPr="003B2883" w:rsidRDefault="00647FD5" w:rsidP="00BA6BB9">
      <w:pPr>
        <w:pStyle w:val="Heading5"/>
        <w:rPr>
          <w:lang w:eastAsia="zh-CN"/>
        </w:rPr>
      </w:pPr>
      <w:bookmarkStart w:id="69" w:name="_Toc20137256"/>
      <w:r w:rsidRPr="003B2883">
        <w:t>5.2.2.5.2</w:t>
      </w:r>
      <w:r w:rsidR="00A819E4" w:rsidRPr="003B2883">
        <w:tab/>
      </w:r>
      <w:r w:rsidR="00A819E4" w:rsidRPr="003B2883">
        <w:rPr>
          <w:rFonts w:hint="eastAsia"/>
          <w:lang w:eastAsia="zh-CN"/>
        </w:rPr>
        <w:t>AMF</w:t>
      </w:r>
      <w:r w:rsidR="00A819E4" w:rsidRPr="003B2883">
        <w:rPr>
          <w:lang w:eastAsia="zh-CN"/>
        </w:rPr>
        <w:t>StatusChangeUn</w:t>
      </w:r>
      <w:r w:rsidR="00A819E4" w:rsidRPr="003B2883">
        <w:rPr>
          <w:rFonts w:hint="eastAsia"/>
          <w:lang w:eastAsia="zh-CN"/>
        </w:rPr>
        <w:t>Subscribe</w:t>
      </w:r>
      <w:bookmarkEnd w:id="69"/>
    </w:p>
    <w:p w14:paraId="445B03E7" w14:textId="72BA4C5B" w:rsidR="00A819E4" w:rsidRPr="003B2883" w:rsidRDefault="00647FD5" w:rsidP="00BA6BB9">
      <w:pPr>
        <w:pStyle w:val="Heading6"/>
      </w:pPr>
      <w:bookmarkStart w:id="70" w:name="_Toc20137257"/>
      <w:r w:rsidRPr="003B2883">
        <w:t>5.2.2.5.2</w:t>
      </w:r>
      <w:r w:rsidR="00A819E4" w:rsidRPr="003B2883">
        <w:t>.1</w:t>
      </w:r>
      <w:r w:rsidR="00A819E4" w:rsidRPr="003B2883">
        <w:tab/>
        <w:t>General</w:t>
      </w:r>
      <w:bookmarkEnd w:id="70"/>
    </w:p>
    <w:p w14:paraId="72B18C5B" w14:textId="77777777" w:rsidR="00A819E4" w:rsidRPr="003B2883" w:rsidRDefault="00A819E4" w:rsidP="00A819E4">
      <w:pPr>
        <w:rPr>
          <w:lang w:eastAsia="zh-CN"/>
        </w:rPr>
      </w:pPr>
      <w:r w:rsidRPr="003B2883">
        <w:t>This service operation removes an existing subscription to notifications.</w:t>
      </w:r>
    </w:p>
    <w:p w14:paraId="20627E4A" w14:textId="77777777" w:rsidR="00A819E4" w:rsidRPr="003B2883" w:rsidRDefault="00A819E4" w:rsidP="00A819E4">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D93A0D7" w14:textId="14476AF7" w:rsidR="00A819E4" w:rsidRPr="003B2883" w:rsidRDefault="00A819E4" w:rsidP="00A819E4">
      <w:pPr>
        <w:pStyle w:val="B1"/>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238E4EA5" w14:textId="2536F475" w:rsidR="00A819E4" w:rsidRPr="003B2883" w:rsidRDefault="00A819E4" w:rsidP="00A819E4">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w:t>
      </w:r>
      <w:r w:rsidR="00937572" w:rsidRPr="003B2883">
        <w:t xml:space="preserve">of </w:t>
      </w:r>
      <w:r w:rsidRPr="003B2883">
        <w:t xml:space="preserve">the specific </w:t>
      </w:r>
      <w:r w:rsidR="00937572" w:rsidRPr="003B2883">
        <w:t xml:space="preserve">" individual </w:t>
      </w:r>
      <w:r w:rsidRPr="003B2883">
        <w:t>subscription</w:t>
      </w:r>
      <w:r w:rsidR="00937572" w:rsidRPr="003B2883">
        <w:t xml:space="preserve">" resource (See </w:t>
      </w:r>
      <w:r w:rsidR="003B2883">
        <w:t>clause</w:t>
      </w:r>
      <w:r w:rsidR="00937572" w:rsidRPr="003B2883">
        <w:t xml:space="preserve"> 6.1.3.</w:t>
      </w:r>
      <w:r w:rsidR="00963D63" w:rsidRPr="003B2883">
        <w:t>7</w:t>
      </w:r>
      <w:r w:rsidR="00937572" w:rsidRPr="003B2883">
        <w:t>.3.1)</w:t>
      </w:r>
      <w:r w:rsidRPr="003B2883">
        <w:t>.</w:t>
      </w:r>
    </w:p>
    <w:p w14:paraId="256BD135" w14:textId="77777777" w:rsidR="00A819E4" w:rsidRPr="003B2883" w:rsidRDefault="007955F2" w:rsidP="00A819E4">
      <w:pPr>
        <w:pStyle w:val="TH"/>
      </w:pPr>
      <w:r w:rsidRPr="003B2883">
        <w:object w:dxaOrig="8685" w:dyaOrig="2115" w14:anchorId="2CDC89DA">
          <v:shape id="_x0000_i1043" type="#_x0000_t75" style="width:434.5pt;height:105.8pt" o:ole="">
            <v:imagedata r:id="rId48" o:title=""/>
          </v:shape>
          <o:OLEObject Type="Embed" ProgID="Visio.Drawing.11" ShapeID="_x0000_i1043" DrawAspect="Content" ObjectID="_1633330902" r:id="rId49"/>
        </w:object>
      </w:r>
    </w:p>
    <w:p w14:paraId="78DF43C6" w14:textId="77777777" w:rsidR="00A819E4" w:rsidRPr="003B2883" w:rsidRDefault="00A819E4" w:rsidP="00A819E4">
      <w:pPr>
        <w:pStyle w:val="TF"/>
      </w:pPr>
      <w:r w:rsidRPr="003B2883">
        <w:t xml:space="preserve">Figure </w:t>
      </w:r>
      <w:r w:rsidR="00647FD5" w:rsidRPr="003B2883">
        <w:t>5.2.2.5.2</w:t>
      </w:r>
      <w:r w:rsidRPr="003B2883">
        <w:t>.1-1: NF Service Consumer Unsubscription to Notifications</w:t>
      </w:r>
    </w:p>
    <w:p w14:paraId="2837F14D" w14:textId="77777777" w:rsidR="00A819E4" w:rsidRPr="003B2883" w:rsidRDefault="00A819E4" w:rsidP="00A819E4">
      <w:pPr>
        <w:pStyle w:val="B1"/>
      </w:pPr>
      <w:r w:rsidRPr="003B2883">
        <w:t>1.</w:t>
      </w:r>
      <w:r w:rsidRPr="003B2883">
        <w:tab/>
        <w:t>The NF Service Consumer shall send a DELETE request to the resource URI representing the individual subscription. The request body shall be empty.</w:t>
      </w:r>
    </w:p>
    <w:p w14:paraId="0530DFE2" w14:textId="77777777" w:rsidR="007955F2" w:rsidRPr="003B2883" w:rsidRDefault="00A819E4" w:rsidP="00A819E4">
      <w:pPr>
        <w:pStyle w:val="B1"/>
      </w:pPr>
      <w:r w:rsidRPr="003B2883">
        <w:t>2</w:t>
      </w:r>
      <w:r w:rsidR="007955F2" w:rsidRPr="003B2883">
        <w:t>a</w:t>
      </w:r>
      <w:r w:rsidRPr="003B2883">
        <w:t>.</w:t>
      </w:r>
      <w:r w:rsidRPr="003B2883">
        <w:tab/>
        <w:t>On success, "204 No Content" shall be returned. The response body shall be empty.</w:t>
      </w:r>
    </w:p>
    <w:p w14:paraId="3F098A76" w14:textId="77777777" w:rsidR="001B52C5" w:rsidRPr="003B2883" w:rsidRDefault="007955F2" w:rsidP="003D5C4D">
      <w:pPr>
        <w:pStyle w:val="B1"/>
      </w:pPr>
      <w:r w:rsidRPr="003B2883">
        <w:t>2b. On failure or redirection, one of the HTTP status code listed in Table 6.1.3.</w:t>
      </w:r>
      <w:r w:rsidR="00963D63" w:rsidRPr="003B2883">
        <w:t>7</w:t>
      </w:r>
      <w:r w:rsidRPr="003B2883">
        <w:t>.3.1-3</w:t>
      </w:r>
      <w:r w:rsidR="00963D63" w:rsidRPr="003B2883">
        <w:t xml:space="preserve"> </w:t>
      </w:r>
      <w:r w:rsidRPr="003B2883">
        <w:t>shall be returned. For a 4xx/5xx response, the message body shall contain a ProblemDetails structure with the "cause" attribute set to one of the application error listed in Table 6.1.3.</w:t>
      </w:r>
      <w:r w:rsidR="00963D63" w:rsidRPr="003B2883">
        <w:t>7</w:t>
      </w:r>
      <w:r w:rsidRPr="003B2883">
        <w:t>.3.1-3.</w:t>
      </w:r>
    </w:p>
    <w:p w14:paraId="6C11B4E5" w14:textId="63B84DC5" w:rsidR="00652E4B" w:rsidRPr="003B2883" w:rsidRDefault="00647FD5" w:rsidP="00BA6BB9">
      <w:pPr>
        <w:pStyle w:val="Heading5"/>
        <w:rPr>
          <w:lang w:eastAsia="zh-CN"/>
        </w:rPr>
      </w:pPr>
      <w:bookmarkStart w:id="71" w:name="_Toc20137258"/>
      <w:r w:rsidRPr="003B2883">
        <w:t>5.2.2.5.3</w:t>
      </w:r>
      <w:r w:rsidR="00652E4B" w:rsidRPr="003B2883">
        <w:tab/>
      </w:r>
      <w:r w:rsidR="00652E4B" w:rsidRPr="003B2883">
        <w:rPr>
          <w:rFonts w:hint="eastAsia"/>
          <w:lang w:eastAsia="zh-CN"/>
        </w:rPr>
        <w:t>AMF</w:t>
      </w:r>
      <w:r w:rsidR="00652E4B" w:rsidRPr="003B2883">
        <w:rPr>
          <w:lang w:eastAsia="zh-CN"/>
        </w:rPr>
        <w:t>StatusChange</w:t>
      </w:r>
      <w:r w:rsidR="00652E4B" w:rsidRPr="003B2883">
        <w:rPr>
          <w:rFonts w:hint="eastAsia"/>
          <w:lang w:eastAsia="zh-CN"/>
        </w:rPr>
        <w:t>Notify</w:t>
      </w:r>
      <w:bookmarkEnd w:id="71"/>
    </w:p>
    <w:p w14:paraId="7E55A1D5" w14:textId="6EEAE980" w:rsidR="00652E4B" w:rsidRPr="003B2883" w:rsidRDefault="00647FD5" w:rsidP="00BA6BB9">
      <w:pPr>
        <w:pStyle w:val="Heading6"/>
      </w:pPr>
      <w:bookmarkStart w:id="72" w:name="_Toc20137259"/>
      <w:r w:rsidRPr="003B2883">
        <w:t>5.2.2.5.3</w:t>
      </w:r>
      <w:r w:rsidR="00652E4B" w:rsidRPr="003B2883">
        <w:t>.1</w:t>
      </w:r>
      <w:r w:rsidR="00652E4B" w:rsidRPr="003B2883">
        <w:tab/>
        <w:t>General</w:t>
      </w:r>
      <w:bookmarkEnd w:id="72"/>
    </w:p>
    <w:p w14:paraId="362E7745" w14:textId="77777777" w:rsidR="00652E4B" w:rsidRPr="003B2883" w:rsidRDefault="00652E4B" w:rsidP="00652E4B">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w:t>
      </w:r>
      <w:r w:rsidR="00264370" w:rsidRPr="003B2883">
        <w:t>5.2.2.5.1</w:t>
      </w:r>
      <w:r w:rsidRPr="003B2883">
        <w:t>).</w:t>
      </w:r>
    </w:p>
    <w:p w14:paraId="2FA25487" w14:textId="77777777" w:rsidR="00652E4B" w:rsidRPr="003B2883" w:rsidRDefault="00652E4B" w:rsidP="00652E4B">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01919D4F" w14:textId="1A828255" w:rsidR="00652E4B" w:rsidRPr="003B2883" w:rsidRDefault="00652E4B" w:rsidP="00652E4B">
      <w:pPr>
        <w:pStyle w:val="B1"/>
        <w:rPr>
          <w:lang w:eastAsia="zh-CN"/>
        </w:rPr>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A4C8025" w14:textId="77777777" w:rsidR="00652E4B" w:rsidRPr="003B2883" w:rsidRDefault="00652E4B" w:rsidP="00652E4B">
      <w:r w:rsidRPr="003B2883">
        <w:t>The operation is invoked by issuing a POST request to each callback URI of the different NF Service Consumer.</w:t>
      </w:r>
    </w:p>
    <w:p w14:paraId="73DCD7DE" w14:textId="77777777" w:rsidR="00652E4B" w:rsidRPr="003B2883" w:rsidRDefault="007955F2" w:rsidP="00652E4B">
      <w:pPr>
        <w:pStyle w:val="TH"/>
      </w:pPr>
      <w:r w:rsidRPr="003B2883">
        <w:object w:dxaOrig="8685" w:dyaOrig="2115" w14:anchorId="3D1371C1">
          <v:shape id="_x0000_i1044" type="#_x0000_t75" style="width:434.5pt;height:105.8pt" o:ole="">
            <v:imagedata r:id="rId50" o:title=""/>
          </v:shape>
          <o:OLEObject Type="Embed" ProgID="Visio.Drawing.11" ShapeID="_x0000_i1044" DrawAspect="Content" ObjectID="_1633330903" r:id="rId51"/>
        </w:object>
      </w:r>
    </w:p>
    <w:p w14:paraId="4BE4D9F3" w14:textId="77777777" w:rsidR="00652E4B" w:rsidRPr="003B2883" w:rsidRDefault="00652E4B" w:rsidP="00652E4B">
      <w:pPr>
        <w:pStyle w:val="TF"/>
      </w:pPr>
      <w:r w:rsidRPr="003B2883">
        <w:t xml:space="preserve">Figure </w:t>
      </w:r>
      <w:r w:rsidR="00647FD5" w:rsidRPr="003B2883">
        <w:t>5.2.2.5.3</w:t>
      </w:r>
      <w:r w:rsidRPr="003B2883">
        <w:t xml:space="preserve">.1-1: </w:t>
      </w:r>
      <w:r w:rsidRPr="003B2883">
        <w:rPr>
          <w:rFonts w:hint="eastAsia"/>
          <w:lang w:eastAsia="zh-CN"/>
        </w:rPr>
        <w:t>AMF</w:t>
      </w:r>
      <w:r w:rsidRPr="003B2883">
        <w:t xml:space="preserve"> Notifications</w:t>
      </w:r>
    </w:p>
    <w:p w14:paraId="258A0EEE" w14:textId="61DDA297" w:rsidR="00652E4B" w:rsidRPr="003B2883" w:rsidRDefault="00652E4B" w:rsidP="00652E4B">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3C6B7729" w14:textId="77777777" w:rsidR="007955F2" w:rsidRPr="003B2883" w:rsidRDefault="00652E4B" w:rsidP="00652E4B">
      <w:pPr>
        <w:pStyle w:val="B1"/>
      </w:pPr>
      <w:r w:rsidRPr="003B2883">
        <w:t>2</w:t>
      </w:r>
      <w:r w:rsidR="007955F2" w:rsidRPr="003B2883">
        <w:t>a</w:t>
      </w:r>
      <w:r w:rsidRPr="003B2883">
        <w:t>.</w:t>
      </w:r>
      <w:r w:rsidRPr="003B2883">
        <w:tab/>
        <w:t>On success, "204 No content" shall be returned by the NF Service Consumer.</w:t>
      </w:r>
    </w:p>
    <w:p w14:paraId="01C72A4D" w14:textId="597DACE2" w:rsidR="001B52C5" w:rsidRPr="003B2883" w:rsidRDefault="007955F2" w:rsidP="003D5C4D">
      <w:pPr>
        <w:pStyle w:val="B1"/>
      </w:pPr>
      <w:r w:rsidRPr="003B2883">
        <w:t>2b.</w:t>
      </w:r>
      <w:r w:rsidRPr="003B2883">
        <w:tab/>
      </w:r>
      <w:r w:rsidR="001B52C5" w:rsidRPr="003B2883">
        <w:t xml:space="preserve">On failure, </w:t>
      </w:r>
      <w:r w:rsidRPr="003B2883">
        <w:t>one of the HTTP status code listed in Table 6.1.5.</w:t>
      </w:r>
      <w:r w:rsidRPr="003B2883">
        <w:rPr>
          <w:lang w:eastAsia="zh-CN"/>
        </w:rPr>
        <w:t>2</w:t>
      </w:r>
      <w:r w:rsidRPr="003B2883">
        <w:t>.3.1-2</w:t>
      </w:r>
      <w:r w:rsidR="00705E1B" w:rsidRPr="003B2883">
        <w:t xml:space="preserve"> </w:t>
      </w:r>
      <w:r w:rsidRPr="003B2883">
        <w:t>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50AE8D9C" w14:textId="2B02224B" w:rsidR="00C703DD" w:rsidRPr="003B2883" w:rsidRDefault="00C703DD" w:rsidP="00C703DD">
      <w:pPr>
        <w:pStyle w:val="Heading4"/>
      </w:pPr>
      <w:bookmarkStart w:id="73" w:name="_Toc20137260"/>
      <w:r w:rsidRPr="003B2883">
        <w:t>5.2.2.6</w:t>
      </w:r>
      <w:r w:rsidRPr="003B2883">
        <w:tab/>
        <w:t>EBIAssignment</w:t>
      </w:r>
      <w:bookmarkEnd w:id="73"/>
    </w:p>
    <w:p w14:paraId="537B7802" w14:textId="190333A2" w:rsidR="00C703DD" w:rsidRPr="003B2883" w:rsidRDefault="00C703DD" w:rsidP="00C703DD">
      <w:pPr>
        <w:pStyle w:val="Heading5"/>
      </w:pPr>
      <w:bookmarkStart w:id="74" w:name="_Toc20137261"/>
      <w:r w:rsidRPr="003B2883">
        <w:t>5.2.2.6.1</w:t>
      </w:r>
      <w:r w:rsidRPr="003B2883">
        <w:tab/>
        <w:t>General</w:t>
      </w:r>
      <w:bookmarkEnd w:id="74"/>
    </w:p>
    <w:p w14:paraId="42B7C981" w14:textId="62B2137F" w:rsidR="00C703DD" w:rsidRPr="003B2883" w:rsidRDefault="00C703DD" w:rsidP="00C703DD">
      <w:r w:rsidRPr="003B2883">
        <w:t>The EBIAssignment service operation is used during the following procedures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rPr>
          <w:lang w:eastAsia="ja-JP"/>
        </w:rPr>
        <w:t> 4.11.1.4)</w:t>
      </w:r>
      <w:r w:rsidRPr="003B2883">
        <w:t>:</w:t>
      </w:r>
    </w:p>
    <w:p w14:paraId="1FBA3F78" w14:textId="55C27C72" w:rsidR="00C703DD" w:rsidRPr="003B2883" w:rsidRDefault="00C703DD" w:rsidP="00C703DD">
      <w:pPr>
        <w:pStyle w:val="B1"/>
      </w:pPr>
      <w:r w:rsidRPr="003B2883">
        <w:t>-</w:t>
      </w:r>
      <w:r w:rsidRPr="003B2883">
        <w:tab/>
        <w:t xml:space="preserve">UE requested PDU Session Establishment </w:t>
      </w:r>
      <w:r w:rsidR="004344AD" w:rsidRPr="003B2883">
        <w:rPr>
          <w:lang w:val="en-US"/>
        </w:rPr>
        <w:t>including Request Types "Initial Request" and "Existing PDU Session"</w:t>
      </w:r>
      <w:r w:rsidR="004344AD" w:rsidRPr="003B2883">
        <w:t xml:space="preserve"> </w:t>
      </w:r>
      <w:r w:rsidRPr="003B2883">
        <w:t>(Non-roaming and Roaming with Local Breakout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4.3.2.2.1).</w:t>
      </w:r>
    </w:p>
    <w:p w14:paraId="47219DC2" w14:textId="57A107E9" w:rsidR="00C703DD" w:rsidRPr="003B2883" w:rsidRDefault="00C703DD" w:rsidP="00C703DD">
      <w:pPr>
        <w:pStyle w:val="B1"/>
      </w:pPr>
      <w:r w:rsidRPr="003B2883">
        <w:t>-</w:t>
      </w:r>
      <w:r w:rsidRPr="003B2883">
        <w:tab/>
        <w:t xml:space="preserve">UE requested PDU Session Establishment </w:t>
      </w:r>
      <w:r w:rsidR="00FF6561" w:rsidRPr="003B2883">
        <w:rPr>
          <w:lang w:val="en-US"/>
        </w:rPr>
        <w:t>including Request Types "Initial Request" and "Existing PDU Session"</w:t>
      </w:r>
      <w:r w:rsidR="00FF6561" w:rsidRPr="003B2883">
        <w:t xml:space="preserve"> </w:t>
      </w:r>
      <w:r w:rsidRPr="003B2883">
        <w:t>(Home-routed Roaming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4.3.2.2.2).</w:t>
      </w:r>
    </w:p>
    <w:p w14:paraId="6FADFA09" w14:textId="7D7E1EF2" w:rsidR="00C703DD" w:rsidRPr="003B2883" w:rsidRDefault="00C703DD" w:rsidP="00C703DD">
      <w:pPr>
        <w:pStyle w:val="B1"/>
      </w:pPr>
      <w:r w:rsidRPr="003B2883">
        <w:t>-</w:t>
      </w:r>
      <w:r w:rsidRPr="003B2883">
        <w:tab/>
        <w:t>UE or network requested PDU Session Modification (non-roaming and roaming with local breakout)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4.3.3.2).</w:t>
      </w:r>
    </w:p>
    <w:p w14:paraId="005E0DF4" w14:textId="50CD82FE" w:rsidR="00C703DD" w:rsidRPr="003B2883" w:rsidRDefault="00C703DD" w:rsidP="00C703DD">
      <w:pPr>
        <w:pStyle w:val="B1"/>
      </w:pPr>
      <w:r w:rsidRPr="003B2883">
        <w:t>-</w:t>
      </w:r>
      <w:r w:rsidRPr="003B2883">
        <w:tab/>
        <w:t>UE or network requested PDU Session Modification (home-routed roaming)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4.3.3.3).</w:t>
      </w:r>
    </w:p>
    <w:p w14:paraId="3DAD16C8" w14:textId="3741B470" w:rsidR="004344AD" w:rsidRPr="003B2883" w:rsidRDefault="004344AD" w:rsidP="00C703DD">
      <w:pPr>
        <w:pStyle w:val="B1"/>
      </w:pPr>
      <w:r w:rsidRPr="003B2883">
        <w:t>-</w:t>
      </w:r>
      <w:r w:rsidRPr="003B2883">
        <w:tab/>
      </w:r>
      <w:r w:rsidRPr="003B2883">
        <w:rPr>
          <w:lang w:val="en-US"/>
        </w:rPr>
        <w:t>UE Triggered Service Request (</w:t>
      </w:r>
      <w:r w:rsidRPr="003B2883">
        <w:t>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rPr>
          <w:lang w:val="en-US"/>
        </w:rPr>
        <w:t xml:space="preserve"> 4.2.3.2) </w:t>
      </w:r>
      <w:r w:rsidRPr="003B2883">
        <w:t>to move PDU Session(s) from untrusted non-3GPP access to 3GPP access.</w:t>
      </w:r>
    </w:p>
    <w:p w14:paraId="334A05A9" w14:textId="075AA989" w:rsidR="00C703DD" w:rsidRPr="003B2883" w:rsidRDefault="00C703DD" w:rsidP="00C703DD">
      <w:pPr>
        <w:pStyle w:val="B1"/>
      </w:pPr>
      <w:r w:rsidRPr="003B2883">
        <w:t>-</w:t>
      </w:r>
      <w:r w:rsidRPr="003B2883">
        <w:tab/>
        <w:t xml:space="preserve">Network requested PDU Session Modification, when the </w:t>
      </w:r>
      <w:r w:rsidRPr="003B2883">
        <w:rPr>
          <w:lang w:eastAsia="zh-CN"/>
        </w:rPr>
        <w:t>SMF needs to release the assigned EBI from a QoS flow (see</w:t>
      </w:r>
      <w:r w:rsidR="0090693A">
        <w:rPr>
          <w:lang w:eastAsia="zh-CN"/>
        </w:rPr>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4.11.1.4.</w:t>
      </w:r>
      <w:r w:rsidR="00A862D7" w:rsidRPr="003B2883">
        <w:t>3</w:t>
      </w:r>
      <w:r w:rsidRPr="003B2883">
        <w:t>).</w:t>
      </w:r>
    </w:p>
    <w:p w14:paraId="39C7EAD4" w14:textId="3C1640C6" w:rsidR="00C703DD" w:rsidRPr="003B2883" w:rsidRDefault="00C703DD" w:rsidP="00C703DD">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r w:rsidR="004344AD" w:rsidRPr="003B2883">
        <w:t xml:space="preserve"> EBI allocation </w:t>
      </w:r>
      <w:r w:rsidR="004344AD" w:rsidRPr="003B2883">
        <w:rPr>
          <w:lang w:val="en-US"/>
        </w:rPr>
        <w:t>shall</w:t>
      </w:r>
      <w:r w:rsidR="004344AD" w:rsidRPr="003B2883">
        <w:t xml:space="preserve"> </w:t>
      </w:r>
      <w:r w:rsidR="004344AD" w:rsidRPr="003B2883">
        <w:rPr>
          <w:lang w:val="en-US"/>
        </w:rPr>
        <w:t xml:space="preserve">apply </w:t>
      </w:r>
      <w:r w:rsidR="004344AD" w:rsidRPr="003B2883">
        <w:t>only to PDU Session</w:t>
      </w:r>
      <w:r w:rsidR="004344AD" w:rsidRPr="003B2883">
        <w:rPr>
          <w:lang w:val="en-US"/>
        </w:rPr>
        <w:t>(s)</w:t>
      </w:r>
      <w:r w:rsidR="004344AD" w:rsidRPr="003B2883">
        <w:t xml:space="preserve"> via 3GPP access supporting EPS interworking with N26</w:t>
      </w:r>
      <w:r w:rsidR="004344AD" w:rsidRPr="003B2883">
        <w:rPr>
          <w:lang w:val="en-US"/>
        </w:rPr>
        <w:t>.</w:t>
      </w:r>
      <w:r w:rsidR="004344AD" w:rsidRPr="003B2883">
        <w:t xml:space="preserve"> EBI allocation </w:t>
      </w:r>
      <w:r w:rsidR="004344AD" w:rsidRPr="003B2883">
        <w:rPr>
          <w:lang w:val="en-US"/>
        </w:rPr>
        <w:t>shall</w:t>
      </w:r>
      <w:r w:rsidR="004344AD" w:rsidRPr="003B2883">
        <w:t xml:space="preserve"> not apply to PDU Session</w:t>
      </w:r>
      <w:r w:rsidR="004344AD" w:rsidRPr="003B2883">
        <w:rPr>
          <w:lang w:val="en-US"/>
        </w:rPr>
        <w:t>(s)</w:t>
      </w:r>
      <w:r w:rsidR="004344AD" w:rsidRPr="003B2883">
        <w:t xml:space="preserve"> via 3GPP access supporting EPS interworking without N26 or PDU Session</w:t>
      </w:r>
      <w:r w:rsidR="004344AD" w:rsidRPr="003B2883">
        <w:rPr>
          <w:lang w:val="en-US"/>
        </w:rPr>
        <w:t>(s)</w:t>
      </w:r>
      <w:r w:rsidR="004344AD" w:rsidRPr="003B2883">
        <w:t xml:space="preserve"> via non-3GPP access supporting EPS interworking.</w:t>
      </w:r>
    </w:p>
    <w:p w14:paraId="4588A55A" w14:textId="7E65CB29" w:rsidR="00C703DD" w:rsidRPr="003B2883" w:rsidRDefault="00C703DD" w:rsidP="00C703DD">
      <w:r w:rsidRPr="003B2883">
        <w:t xml:space="preserve">The NF Service Consumer (e.g. the SMF) shall perform EBIAssignment service operation by invoking </w:t>
      </w:r>
      <w:r w:rsidR="00694BB5" w:rsidRPr="003B2883">
        <w:t>"</w:t>
      </w:r>
      <w:r w:rsidR="005C2A40" w:rsidRPr="003B2883">
        <w:t>assign-ebi</w:t>
      </w:r>
      <w:r w:rsidR="00694BB5" w:rsidRPr="003B2883">
        <w:t>"</w:t>
      </w:r>
      <w:r w:rsidRPr="003B2883">
        <w:t xml:space="preserve"> custom </w:t>
      </w:r>
      <w:r w:rsidR="00694BB5" w:rsidRPr="003B2883">
        <w:t xml:space="preserve">operation </w:t>
      </w:r>
      <w:r w:rsidRPr="003B2883">
        <w:t xml:space="preserve">on </w:t>
      </w:r>
      <w:r w:rsidR="00694BB5" w:rsidRPr="003B2883">
        <w:t xml:space="preserve">the </w:t>
      </w:r>
      <w:r w:rsidRPr="003B2883">
        <w:t>"individual ueContext" resource</w:t>
      </w:r>
      <w:r w:rsidR="00657048" w:rsidRPr="003B2883">
        <w:t xml:space="preserve"> </w:t>
      </w:r>
      <w:r w:rsidR="00694BB5" w:rsidRPr="003B2883">
        <w:t xml:space="preserve">(See </w:t>
      </w:r>
      <w:r w:rsidR="003B2883">
        <w:t>clause</w:t>
      </w:r>
      <w:r w:rsidR="00694BB5" w:rsidRPr="003B2883">
        <w:t xml:space="preserve"> 6.1.3.2.4.3)</w:t>
      </w:r>
      <w:r w:rsidRPr="003B2883">
        <w:t>. See also Figure 5.2.2.6.1-1.</w:t>
      </w:r>
    </w:p>
    <w:p w14:paraId="263C3B79" w14:textId="0F648F32" w:rsidR="00C703DD" w:rsidRPr="003B2883" w:rsidRDefault="00C703DD" w:rsidP="00C703DD">
      <w:pPr>
        <w:pStyle w:val="TH"/>
      </w:pPr>
    </w:p>
    <w:p w14:paraId="4E2A0906" w14:textId="35390685" w:rsidR="006F1998" w:rsidRPr="003B2883" w:rsidRDefault="006F1998" w:rsidP="00C703DD">
      <w:pPr>
        <w:pStyle w:val="TH"/>
      </w:pPr>
      <w:r w:rsidRPr="003B2883">
        <w:object w:dxaOrig="8714" w:dyaOrig="2144" w14:anchorId="18B6BB38">
          <v:shape id="_x0000_i1045" type="#_x0000_t75" style="width:436.4pt;height:106.45pt" o:ole="">
            <v:imagedata r:id="rId52" o:title=""/>
          </v:shape>
          <o:OLEObject Type="Embed" ProgID="Visio.Drawing.11" ShapeID="_x0000_i1045" DrawAspect="Content" ObjectID="_1633330904" r:id="rId53"/>
        </w:object>
      </w:r>
    </w:p>
    <w:p w14:paraId="742945AC" w14:textId="77777777" w:rsidR="00C703DD" w:rsidRPr="003B2883" w:rsidRDefault="00C703DD" w:rsidP="00C703DD">
      <w:pPr>
        <w:pStyle w:val="TF"/>
      </w:pPr>
      <w:r w:rsidRPr="003B2883">
        <w:t>Figure 5.2.2.6.1-1 EBI Assignment</w:t>
      </w:r>
    </w:p>
    <w:p w14:paraId="6E62DE6D" w14:textId="0EB353CC" w:rsidR="00C703DD" w:rsidRPr="003B2883" w:rsidRDefault="00C703DD" w:rsidP="00C703DD">
      <w:pPr>
        <w:pStyle w:val="B1"/>
      </w:pPr>
      <w:r w:rsidRPr="003B2883">
        <w:t>1.</w:t>
      </w:r>
      <w:r w:rsidRPr="003B2883">
        <w:tab/>
        <w:t>The NF Service Consumer, e.g. the SMF, shall invoke "</w:t>
      </w:r>
      <w:r w:rsidR="005C2A40" w:rsidRPr="003B2883">
        <w:t>assign-ebi</w:t>
      </w:r>
      <w:r w:rsidRPr="003B2883">
        <w:t>" custom method on individual ueContext resource, which is identified by the UE's SUPI or PEI in the AMF. The NF Service consumer shall provide PDU Session ID, ARP list and S-NSSAI as input for the service operation.</w:t>
      </w:r>
    </w:p>
    <w:p w14:paraId="61FC010B" w14:textId="77777777" w:rsidR="00C703DD" w:rsidRPr="003B2883" w:rsidRDefault="00C703DD" w:rsidP="00C703DD">
      <w:pPr>
        <w:pStyle w:val="B1"/>
      </w:pPr>
      <w:r w:rsidRPr="003B2883">
        <w:t>2</w:t>
      </w:r>
      <w:r w:rsidR="00085F54" w:rsidRPr="003B2883">
        <w:t>a</w:t>
      </w:r>
      <w:r w:rsidRPr="003B2883">
        <w:t>.</w:t>
      </w:r>
      <w:r w:rsidRPr="003B2883">
        <w:tab/>
      </w:r>
      <w:r w:rsidR="00085F54" w:rsidRPr="003B2883">
        <w:t xml:space="preserve">On success, the </w:t>
      </w:r>
      <w:r w:rsidRPr="003B2883">
        <w:t xml:space="preserve">AMF shall assign EBI for each ARP in received ARP list, if enough EBI(s) are available. </w:t>
      </w:r>
      <w:r w:rsidRPr="003B2883">
        <w:rPr>
          <w:rFonts w:eastAsia="SimSun"/>
          <w:lang w:eastAsia="zh-CN"/>
        </w:rPr>
        <w:t xml:space="preserve">If there is not enough EBI(s) available, the AMF may revoke already assigned EBI(s) based on the ARP(s) and </w:t>
      </w:r>
      <w:r w:rsidR="00DF74AA" w:rsidRPr="003B2883">
        <w:rPr>
          <w:rFonts w:eastAsia="SimSun"/>
          <w:lang w:eastAsia="zh-CN"/>
        </w:rPr>
        <w:t xml:space="preserve">the </w:t>
      </w:r>
      <w:r w:rsidRPr="003B2883">
        <w:rPr>
          <w:rFonts w:eastAsia="SimSun"/>
          <w:lang w:eastAsia="zh-CN"/>
        </w:rPr>
        <w:t>S-NSSAI</w:t>
      </w:r>
      <w:r w:rsidR="00734BEC" w:rsidRPr="003B2883">
        <w:rPr>
          <w:lang w:eastAsia="zh-CN"/>
        </w:rPr>
        <w:t xml:space="preserve"> of the PDU session for which the request was</w:t>
      </w:r>
      <w:r w:rsidRPr="003B2883">
        <w:rPr>
          <w:rFonts w:eastAsia="SimSun"/>
          <w:lang w:eastAsia="zh-CN"/>
        </w:rPr>
        <w:t xml:space="preserve">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rsidRPr="003B2883">
        <w:t>,</w:t>
      </w:r>
      <w:r w:rsidRPr="003B2883">
        <w:t xml:space="preserve"> </w:t>
      </w:r>
      <w:r w:rsidR="00734BEC" w:rsidRPr="003B2883">
        <w:t xml:space="preserve">the </w:t>
      </w:r>
      <w:r w:rsidRPr="003B2883">
        <w:t>list of ARPs for which the AMF failed to allocate an EBI (if any)</w:t>
      </w:r>
      <w:r w:rsidR="00734BEC" w:rsidRPr="003B2883">
        <w:t xml:space="preserve"> and the list of EBI(s) released for this PDU session due to revocation based on ARP(s) and the S-NSSAI (if any)</w:t>
      </w:r>
      <w:r w:rsidRPr="003B2883">
        <w:t>.</w:t>
      </w:r>
    </w:p>
    <w:p w14:paraId="1BC0F02B" w14:textId="77777777" w:rsidR="00C9312A" w:rsidRPr="003B2883" w:rsidRDefault="00C703DD" w:rsidP="00C9312A">
      <w:pPr>
        <w:pStyle w:val="B1"/>
      </w:pPr>
      <w:r w:rsidRPr="003B2883">
        <w:tab/>
        <w:t xml:space="preserve">If the request contains "releasedEbiList", the AMF shall release the requested EBI(s). The AMF shall respond with the status code 200 OK and shall include the EBI(s) released in the "releasedEbiList" IE of the POST response body. </w:t>
      </w:r>
      <w:r w:rsidR="00C9312A" w:rsidRPr="003B2883">
        <w:t>The "releasedEbiList" in the request shall be handled before the EBI assignment in AMF.</w:t>
      </w:r>
    </w:p>
    <w:p w14:paraId="53CA6E0C" w14:textId="77777777" w:rsidR="00C703DD" w:rsidRPr="003B2883" w:rsidRDefault="00C9312A" w:rsidP="00C9312A">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17ECA6B1" w14:textId="4DB0EB6B" w:rsidR="00085F54" w:rsidRPr="003B2883" w:rsidRDefault="00085F54" w:rsidP="00085F54">
      <w:pPr>
        <w:pStyle w:val="B1"/>
      </w:pPr>
      <w:r w:rsidRPr="003B2883">
        <w:t>2b.</w:t>
      </w:r>
      <w:r w:rsidRPr="003B2883">
        <w:tab/>
        <w:t xml:space="preserve">On failure or redirection, one of the HTTP status code listed in Table 6.1.3.2.4.3.2-2 shall be returned. For a 4xx/5xx response, the message body shall contain </w:t>
      </w:r>
      <w:r w:rsidR="005F6D9E" w:rsidRPr="003B2883">
        <w:t xml:space="preserve">an </w:t>
      </w:r>
      <w:r w:rsidR="005F6D9E" w:rsidRPr="003B2883">
        <w:rPr>
          <w:lang w:eastAsia="zh-CN"/>
        </w:rPr>
        <w:t>AssignEbiError</w:t>
      </w:r>
      <w:r w:rsidR="005F6D9E" w:rsidRPr="00434E92">
        <w:t xml:space="preserve"> </w:t>
      </w:r>
      <w:r w:rsidRPr="003B2883">
        <w:t>structure, including:</w:t>
      </w:r>
    </w:p>
    <w:p w14:paraId="6CC39017" w14:textId="77777777" w:rsidR="00085F54" w:rsidRPr="003B2883" w:rsidRDefault="00085F54" w:rsidP="003D5C4D">
      <w:pPr>
        <w:pStyle w:val="B2"/>
      </w:pPr>
      <w:r w:rsidRPr="003B2883">
        <w:t>-</w:t>
      </w:r>
      <w:r w:rsidRPr="003B2883">
        <w:tab/>
        <w:t>a ProblemDetails structure with the "cause" attribute set to one of the application error listed in Table 6.1.3.2.4.3.2-2;</w:t>
      </w:r>
    </w:p>
    <w:p w14:paraId="257BC09D" w14:textId="2EAB4B09" w:rsidR="00C703DD" w:rsidRPr="003B2883" w:rsidRDefault="00085F54" w:rsidP="003D5C4D">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 xml:space="preserve">the </w:t>
      </w:r>
      <w:r w:rsidR="005F6D9E" w:rsidRPr="003B2883">
        <w:rPr>
          <w:rFonts w:cs="Arial"/>
          <w:szCs w:val="18"/>
          <w:lang w:eastAsia="zh-CN"/>
        </w:rPr>
        <w:t>details of the failure including the list of ARPs for which the EBI assignment failed</w:t>
      </w:r>
      <w:r w:rsidRPr="003B2883">
        <w:t>.</w:t>
      </w:r>
    </w:p>
    <w:p w14:paraId="1798FD10" w14:textId="3A304C5D" w:rsidR="000F0802" w:rsidRPr="003B2883" w:rsidRDefault="000F0802" w:rsidP="00E74B69">
      <w:pPr>
        <w:pStyle w:val="Heading2"/>
      </w:pPr>
      <w:bookmarkStart w:id="75" w:name="_Toc20137262"/>
      <w:r w:rsidRPr="003B2883">
        <w:t>5.3</w:t>
      </w:r>
      <w:r w:rsidRPr="003B2883">
        <w:tab/>
      </w:r>
      <w:r w:rsidR="00317982" w:rsidRPr="003B2883">
        <w:t>Namf_EventExposure</w:t>
      </w:r>
      <w:r w:rsidRPr="003B2883">
        <w:t xml:space="preserve"> Service</w:t>
      </w:r>
      <w:bookmarkEnd w:id="75"/>
    </w:p>
    <w:p w14:paraId="633100DD" w14:textId="3C190DA0" w:rsidR="008A62A4" w:rsidRPr="003B2883" w:rsidRDefault="00A3706B" w:rsidP="00021E54">
      <w:pPr>
        <w:pStyle w:val="Heading3"/>
      </w:pPr>
      <w:bookmarkStart w:id="76" w:name="_Toc20137263"/>
      <w:r w:rsidRPr="003B2883">
        <w:t>5.3</w:t>
      </w:r>
      <w:r w:rsidR="00F07385" w:rsidRPr="003B2883">
        <w:t>.1</w:t>
      </w:r>
      <w:r w:rsidR="00F07385" w:rsidRPr="003B2883">
        <w:tab/>
        <w:t>Service Description</w:t>
      </w:r>
      <w:bookmarkEnd w:id="76"/>
    </w:p>
    <w:p w14:paraId="69FB0502" w14:textId="64F887DA" w:rsidR="009670CE" w:rsidRPr="003B2883" w:rsidRDefault="009670CE" w:rsidP="009670CE">
      <w:pPr>
        <w:rPr>
          <w:lang w:eastAsia="zh-CN"/>
        </w:rPr>
      </w:pPr>
      <w:r w:rsidRPr="003B2883">
        <w:t xml:space="preserve">The AMF may offer this service as a Service </w:t>
      </w:r>
      <w:r w:rsidR="009D3626" w:rsidRPr="003B2883">
        <w:t xml:space="preserve">Producer </w:t>
      </w:r>
      <w:r w:rsidRPr="003B2883">
        <w:t xml:space="preserve">to enable an NF to subscribe </w:t>
      </w:r>
      <w:r w:rsidR="00575F4C" w:rsidRPr="003B2883">
        <w:t xml:space="preserve">to event notifications on its own or on behalf of another NF </w:t>
      </w:r>
      <w:r w:rsidRPr="003B2883">
        <w:t xml:space="preserve">and get notified about an event. The known Service Consumers are </w:t>
      </w:r>
      <w:r w:rsidRPr="003B2883">
        <w:rPr>
          <w:lang w:eastAsia="zh-CN"/>
        </w:rPr>
        <w:t>NEF, SMF, UDM</w:t>
      </w:r>
      <w:r w:rsidR="0007580D">
        <w:rPr>
          <w:lang w:eastAsia="zh-CN"/>
        </w:rPr>
        <w:t xml:space="preserve"> and NWDAF</w:t>
      </w:r>
      <w:r w:rsidRPr="003B2883">
        <w:rPr>
          <w:lang w:eastAsia="zh-CN"/>
        </w:rPr>
        <w:t xml:space="preserve">. See also </w:t>
      </w:r>
      <w:r w:rsidR="003B2883">
        <w:rPr>
          <w:lang w:eastAsia="zh-CN"/>
        </w:rPr>
        <w:t>clause</w:t>
      </w:r>
      <w:r w:rsidR="009D3626" w:rsidRPr="003B2883">
        <w:rPr>
          <w:lang w:eastAsia="zh-CN"/>
        </w:rPr>
        <w:t>s</w:t>
      </w:r>
      <w:r w:rsidRPr="003B2883">
        <w:rPr>
          <w:lang w:eastAsia="zh-CN"/>
        </w:rPr>
        <w:t xml:space="preserve"> </w:t>
      </w:r>
      <w:r w:rsidR="00E456B4" w:rsidRPr="003B2883">
        <w:rPr>
          <w:lang w:eastAsia="zh-CN"/>
        </w:rPr>
        <w:t xml:space="preserve">4.15.1, </w:t>
      </w:r>
      <w:r w:rsidR="002B11D6" w:rsidRPr="003B2883">
        <w:rPr>
          <w:lang w:eastAsia="zh-CN"/>
        </w:rPr>
        <w:t xml:space="preserve">4.15.3.2, </w:t>
      </w:r>
      <w:r w:rsidR="009D3626" w:rsidRPr="003B2883">
        <w:t xml:space="preserve">4.15.4.2 and </w:t>
      </w:r>
      <w:r w:rsidRPr="003B2883">
        <w:rPr>
          <w:lang w:eastAsia="zh-CN"/>
        </w:rPr>
        <w:t>5.2.2.3.1 of</w:t>
      </w:r>
      <w:r w:rsidR="0090693A">
        <w:rPr>
          <w:lang w:eastAsia="zh-CN"/>
        </w:rPr>
        <w:t xml:space="preserve"> 3GPP TS</w:t>
      </w:r>
      <w:r w:rsidR="00514461">
        <w:rPr>
          <w:lang w:eastAsia="zh-CN"/>
        </w:rPr>
        <w:t> </w:t>
      </w:r>
      <w:r w:rsidR="00514461" w:rsidRPr="003B2883">
        <w:rPr>
          <w:lang w:eastAsia="zh-CN"/>
        </w:rPr>
        <w:t>23.502</w:t>
      </w:r>
      <w:r w:rsidR="00514461">
        <w:rPr>
          <w:lang w:eastAsia="zh-CN"/>
        </w:rPr>
        <w:t> </w:t>
      </w:r>
      <w:r w:rsidR="00514461" w:rsidRPr="003B2883">
        <w:rPr>
          <w:lang w:val="en-US" w:eastAsia="zh-CN"/>
        </w:rPr>
        <w:t>[</w:t>
      </w:r>
      <w:r w:rsidR="009D3626" w:rsidRPr="003B2883">
        <w:rPr>
          <w:lang w:val="en-US" w:eastAsia="zh-CN"/>
        </w:rPr>
        <w:t>3]</w:t>
      </w:r>
      <w:r w:rsidR="0007580D" w:rsidRPr="0007580D">
        <w:rPr>
          <w:lang w:val="en-US" w:eastAsia="zh-CN"/>
        </w:rPr>
        <w:t xml:space="preserve"> </w:t>
      </w:r>
      <w:r w:rsidR="0007580D">
        <w:rPr>
          <w:lang w:val="en-US" w:eastAsia="zh-CN"/>
        </w:rPr>
        <w:t xml:space="preserve">, </w:t>
      </w:r>
      <w:r w:rsidR="0007580D" w:rsidRPr="00F72CC8">
        <w:t>clause</w:t>
      </w:r>
      <w:r w:rsidR="0007580D">
        <w:t xml:space="preserve"> 6.2.2</w:t>
      </w:r>
      <w:r w:rsidR="0007580D" w:rsidRPr="00F72CC8">
        <w:t xml:space="preserve"> in</w:t>
      </w:r>
      <w:r w:rsidR="0090693A">
        <w:t xml:space="preserve"> 3GPP TS</w:t>
      </w:r>
      <w:r w:rsidR="00514461">
        <w:t> </w:t>
      </w:r>
      <w:r w:rsidR="00514461" w:rsidRPr="00F72CC8">
        <w:t>23.288</w:t>
      </w:r>
      <w:r w:rsidR="00514461">
        <w:t> [38]</w:t>
      </w:r>
      <w:r w:rsidRPr="003B2883">
        <w:rPr>
          <w:lang w:eastAsia="zh-CN"/>
        </w:rPr>
        <w:t>.</w:t>
      </w:r>
    </w:p>
    <w:p w14:paraId="5DFC1F0D" w14:textId="77777777" w:rsidR="00E43EA5" w:rsidRPr="003B2883" w:rsidRDefault="00E43EA5" w:rsidP="00E43EA5">
      <w:r w:rsidRPr="003B2883">
        <w:t>The following events are provided by Namf_EventExposure Service:</w:t>
      </w:r>
    </w:p>
    <w:p w14:paraId="2C402332" w14:textId="77777777" w:rsidR="00E43EA5" w:rsidRPr="003B2883" w:rsidRDefault="00E43EA5" w:rsidP="009174A9">
      <w:pPr>
        <w:pStyle w:val="B1"/>
      </w:pPr>
      <w:r w:rsidRPr="003B2883">
        <w:t>Event: Location-Report</w:t>
      </w:r>
    </w:p>
    <w:p w14:paraId="4757C824" w14:textId="2E6AF022" w:rsidR="00164AE7" w:rsidRPr="003B2883" w:rsidRDefault="009174A9" w:rsidP="00164AE7">
      <w:pPr>
        <w:pStyle w:val="B2"/>
      </w:pPr>
      <w:r w:rsidRPr="003B2883">
        <w:tab/>
      </w:r>
      <w:r w:rsidR="00E43EA5" w:rsidRPr="003B2883">
        <w:t>A NF subscribes to this event to receive the Last Known Location of a UE or a group of UEs, and Updated Location of the UE or any UE in the group when AMF becomes aware of a location change of the UE</w:t>
      </w:r>
      <w:r w:rsidR="00164AE7" w:rsidRPr="003B2883">
        <w:t xml:space="preserve"> with the granularity as requested.</w:t>
      </w:r>
    </w:p>
    <w:p w14:paraId="3392F71A" w14:textId="3B0DD951" w:rsidR="00E43EA5" w:rsidRPr="003B2883" w:rsidRDefault="00164AE7" w:rsidP="00164AE7">
      <w:pPr>
        <w:pStyle w:val="B2"/>
      </w:pPr>
      <w:r w:rsidRPr="003B2883">
        <w:tab/>
        <w:t xml:space="preserve">This event implements the "Location Reporting"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00E43EA5" w:rsidRPr="003B2883">
        <w:t>.</w:t>
      </w:r>
    </w:p>
    <w:p w14:paraId="281E744B" w14:textId="77777777" w:rsidR="00E43EA5" w:rsidRPr="003B2883" w:rsidRDefault="009174A9" w:rsidP="009174A9">
      <w:pPr>
        <w:pStyle w:val="B2"/>
      </w:pPr>
      <w:r w:rsidRPr="003B2883">
        <w:lastRenderedPageBreak/>
        <w:tab/>
      </w:r>
      <w:r w:rsidR="00E43EA5" w:rsidRPr="003B2883">
        <w:rPr>
          <w:u w:val="single"/>
        </w:rPr>
        <w:t>UE Type</w:t>
      </w:r>
      <w:r w:rsidR="00E43EA5" w:rsidRPr="003B2883">
        <w:t>: One UE, Group of UEs</w:t>
      </w:r>
    </w:p>
    <w:p w14:paraId="33601E8A"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1), Continuous Report (See NOTE 2)</w:t>
      </w:r>
    </w:p>
    <w:p w14:paraId="09805DF1" w14:textId="77777777" w:rsidR="00E43EA5" w:rsidRPr="003B2883" w:rsidRDefault="009174A9" w:rsidP="009174A9">
      <w:pPr>
        <w:pStyle w:val="B2"/>
      </w:pPr>
      <w:r w:rsidRPr="003B2883">
        <w:tab/>
      </w:r>
      <w:r w:rsidR="00E43EA5" w:rsidRPr="003B2883">
        <w:rPr>
          <w:u w:val="single"/>
        </w:rPr>
        <w:t>Input:</w:t>
      </w:r>
      <w:r w:rsidR="00E43EA5" w:rsidRPr="003B2883">
        <w:t xml:space="preserve"> UE-ID(s), Optionally Filters: TAI, Cell-ID, N3IWF, UE-IP, UDP-PORT</w:t>
      </w:r>
    </w:p>
    <w:p w14:paraId="1CA096CF" w14:textId="77777777" w:rsidR="00E43EA5" w:rsidRPr="003B2883" w:rsidRDefault="009174A9" w:rsidP="009174A9">
      <w:pPr>
        <w:pStyle w:val="B2"/>
      </w:pPr>
      <w:r w:rsidRPr="003B2883">
        <w:tab/>
      </w:r>
      <w:r w:rsidR="00E43EA5" w:rsidRPr="003B2883">
        <w:rPr>
          <w:u w:val="single"/>
        </w:rPr>
        <w:t>Notification;</w:t>
      </w:r>
      <w:r w:rsidR="00E43EA5" w:rsidRPr="003B2883">
        <w:t xml:space="preserve"> UE-ID, filtered updated location (TAI, Cell-ID for 3GPP access, most recent N3IWF node, UE local IP address and UDP source port number for non-3GPP access).</w:t>
      </w:r>
    </w:p>
    <w:p w14:paraId="57C635C6" w14:textId="77777777" w:rsidR="009174A9" w:rsidRPr="003B2883" w:rsidRDefault="00E43EA5" w:rsidP="00CE10A2">
      <w:pPr>
        <w:pStyle w:val="NO"/>
      </w:pPr>
      <w:r w:rsidRPr="003B2883">
        <w:t xml:space="preserve">NOTE </w:t>
      </w:r>
      <w:r w:rsidR="00575F4C" w:rsidRPr="003B2883">
        <w:t>1</w:t>
      </w:r>
      <w:r w:rsidRPr="003B2883">
        <w:t>:</w:t>
      </w:r>
      <w:r w:rsidRPr="003B2883">
        <w:tab/>
        <w:t>Support of Continuous Report should be controlled by operator policy.</w:t>
      </w:r>
    </w:p>
    <w:p w14:paraId="6A09DE12" w14:textId="77777777" w:rsidR="00E43EA5" w:rsidRPr="003B2883" w:rsidRDefault="00E43EA5" w:rsidP="009174A9">
      <w:pPr>
        <w:pStyle w:val="B1"/>
      </w:pPr>
      <w:r w:rsidRPr="003B2883">
        <w:t>Event: Presence-In-AOI-Report</w:t>
      </w:r>
    </w:p>
    <w:p w14:paraId="17993D05" w14:textId="77777777" w:rsidR="00E43EA5" w:rsidRPr="003B2883" w:rsidRDefault="009174A9" w:rsidP="009174A9">
      <w:pPr>
        <w:pStyle w:val="B2"/>
      </w:pPr>
      <w:r w:rsidRPr="003B2883">
        <w:tab/>
      </w:r>
      <w:r w:rsidR="00E43EA5" w:rsidRPr="003B2883">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Pr="003B2883" w:rsidRDefault="009174A9" w:rsidP="009174A9">
      <w:pPr>
        <w:pStyle w:val="B2"/>
      </w:pPr>
      <w:r w:rsidRPr="003B2883">
        <w:tab/>
      </w:r>
      <w:r w:rsidR="00E43EA5" w:rsidRPr="003B2883">
        <w:rPr>
          <w:u w:val="single"/>
        </w:rPr>
        <w:t>UE Type:</w:t>
      </w:r>
      <w:r w:rsidR="00E43EA5" w:rsidRPr="003B2883">
        <w:t xml:space="preserve"> One UE, Group of UEs</w:t>
      </w:r>
    </w:p>
    <w:p w14:paraId="1DBC7483"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Continuously Report</w:t>
      </w:r>
    </w:p>
    <w:p w14:paraId="61CE7C5C" w14:textId="77777777" w:rsidR="00E43EA5" w:rsidRPr="003B2883" w:rsidRDefault="009174A9" w:rsidP="009174A9">
      <w:pPr>
        <w:pStyle w:val="B2"/>
      </w:pPr>
      <w:r w:rsidRPr="003B2883">
        <w:tab/>
      </w:r>
      <w:r w:rsidR="00E43EA5" w:rsidRPr="003B2883">
        <w:rPr>
          <w:u w:val="single"/>
        </w:rPr>
        <w:t>Input:</w:t>
      </w:r>
      <w:r w:rsidR="00E43EA5" w:rsidRPr="003B2883">
        <w:tab/>
        <w:t>UE ID(s), Area identifier (a TA list, an area Id or "LADN").</w:t>
      </w:r>
    </w:p>
    <w:p w14:paraId="4985CD28"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Area identifier, Presence Status (IN/OUT/UNKNOWN)</w:t>
      </w:r>
    </w:p>
    <w:p w14:paraId="2D1C5B6A" w14:textId="77777777" w:rsidR="00E43EA5" w:rsidRPr="003B2883" w:rsidRDefault="00E43EA5" w:rsidP="009174A9">
      <w:pPr>
        <w:pStyle w:val="B1"/>
      </w:pPr>
      <w:r w:rsidRPr="003B2883">
        <w:t>Event: Time-Zone-Report</w:t>
      </w:r>
    </w:p>
    <w:p w14:paraId="33EBA9DB" w14:textId="77777777" w:rsidR="00E43EA5" w:rsidRPr="003B2883" w:rsidRDefault="009174A9" w:rsidP="009174A9">
      <w:pPr>
        <w:pStyle w:val="B2"/>
      </w:pPr>
      <w:r w:rsidRPr="003B2883">
        <w:tab/>
      </w:r>
      <w:r w:rsidR="00E43EA5" w:rsidRPr="003B2883">
        <w:t>A NF subscribes to this event to receive the current time zone of a UE or a group of UEs, and updated time zone of the UE or any UE in the group when AMF becomes aware of a time zone change of the UE.</w:t>
      </w:r>
    </w:p>
    <w:p w14:paraId="72E000CF"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168C05A1"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14C0B1DB"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3F73D329"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most recent time-zone</w:t>
      </w:r>
    </w:p>
    <w:p w14:paraId="59789300" w14:textId="77777777" w:rsidR="00E43EA5" w:rsidRPr="003B2883" w:rsidRDefault="00E43EA5" w:rsidP="009174A9">
      <w:pPr>
        <w:pStyle w:val="B1"/>
      </w:pPr>
      <w:r w:rsidRPr="003B2883">
        <w:t>Event: Access-Type-Report</w:t>
      </w:r>
    </w:p>
    <w:p w14:paraId="01AC4F4E" w14:textId="77777777" w:rsidR="00E43EA5" w:rsidRPr="003B2883" w:rsidRDefault="009174A9" w:rsidP="009174A9">
      <w:pPr>
        <w:pStyle w:val="B2"/>
      </w:pPr>
      <w:r w:rsidRPr="003B2883">
        <w:tab/>
      </w:r>
      <w:r w:rsidR="00E43EA5" w:rsidRPr="003B2883">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71059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72F005EF"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D2095BC"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access-types (3GPP, Non-3GPP)</w:t>
      </w:r>
    </w:p>
    <w:p w14:paraId="661D4D7F" w14:textId="77777777" w:rsidR="00E43EA5" w:rsidRPr="003B2883" w:rsidRDefault="00E43EA5" w:rsidP="009174A9">
      <w:pPr>
        <w:pStyle w:val="B1"/>
      </w:pPr>
      <w:r w:rsidRPr="003B2883">
        <w:t>Event: Registration-State-Report</w:t>
      </w:r>
    </w:p>
    <w:p w14:paraId="0D32F940" w14:textId="77777777" w:rsidR="00E43EA5" w:rsidRPr="003B2883" w:rsidRDefault="009174A9" w:rsidP="009174A9">
      <w:pPr>
        <w:pStyle w:val="B2"/>
      </w:pPr>
      <w:r w:rsidRPr="003B2883">
        <w:tab/>
      </w:r>
      <w:r w:rsidR="00E43EA5" w:rsidRPr="003B2883">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1228FF"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3BBB647A"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1F0A6BBF" w14:textId="77777777" w:rsidR="00E43EA5" w:rsidRPr="003B2883" w:rsidRDefault="009174A9" w:rsidP="009174A9">
      <w:pPr>
        <w:pStyle w:val="B2"/>
      </w:pPr>
      <w:r w:rsidRPr="003B2883">
        <w:tab/>
      </w:r>
      <w:r w:rsidR="00E43EA5" w:rsidRPr="003B2883">
        <w:rPr>
          <w:u w:val="single"/>
        </w:rPr>
        <w:t>Notification;</w:t>
      </w:r>
      <w:r w:rsidR="00E43EA5" w:rsidRPr="003B2883">
        <w:t xml:space="preserve"> UE ID, most recent registration state (REGISTERED/DEREGISTERED) with access type</w:t>
      </w:r>
    </w:p>
    <w:p w14:paraId="6DD4468A" w14:textId="77777777" w:rsidR="00E43EA5" w:rsidRPr="003B2883" w:rsidRDefault="00E43EA5" w:rsidP="009174A9">
      <w:pPr>
        <w:pStyle w:val="B1"/>
      </w:pPr>
      <w:r w:rsidRPr="003B2883">
        <w:t>Event: Connectivity-State-Report</w:t>
      </w:r>
    </w:p>
    <w:p w14:paraId="03A31944" w14:textId="77777777" w:rsidR="00E43EA5" w:rsidRPr="003B2883" w:rsidRDefault="009174A9" w:rsidP="009174A9">
      <w:pPr>
        <w:pStyle w:val="B2"/>
      </w:pPr>
      <w:r w:rsidRPr="003B2883">
        <w:lastRenderedPageBreak/>
        <w:tab/>
      </w:r>
      <w:r w:rsidR="00E43EA5" w:rsidRPr="003B2883">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45BA149F"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0EB5F4C0"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57B2D2F"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connectivity state (IDLE/CONNECTED) with access type</w:t>
      </w:r>
    </w:p>
    <w:p w14:paraId="11815033" w14:textId="77777777" w:rsidR="00E43EA5" w:rsidRPr="003B2883" w:rsidRDefault="00E43EA5" w:rsidP="009174A9">
      <w:pPr>
        <w:pStyle w:val="B1"/>
      </w:pPr>
      <w:r w:rsidRPr="003B2883">
        <w:t>Event: Reachability-Report</w:t>
      </w:r>
    </w:p>
    <w:p w14:paraId="28EE6C33" w14:textId="77777777" w:rsidR="00E43EA5" w:rsidRPr="003B2883" w:rsidRDefault="009174A9" w:rsidP="009174A9">
      <w:pPr>
        <w:pStyle w:val="B2"/>
      </w:pPr>
      <w:r w:rsidRPr="003B2883">
        <w:tab/>
      </w:r>
      <w:r w:rsidR="00E43EA5" w:rsidRPr="003B2883">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38F31C89"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19A96F9"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029EBB2F" w14:textId="1FD633C7" w:rsidR="00E43EA5" w:rsidRPr="003B2883" w:rsidRDefault="009174A9" w:rsidP="00CE10A2">
      <w:pPr>
        <w:pStyle w:val="B2"/>
      </w:pPr>
      <w:r w:rsidRPr="003B2883">
        <w:tab/>
      </w:r>
      <w:r w:rsidR="00E43EA5" w:rsidRPr="003B2883">
        <w:rPr>
          <w:u w:val="single"/>
        </w:rPr>
        <w:t>Notification;</w:t>
      </w:r>
      <w:r w:rsidR="00E43EA5" w:rsidRPr="003B2883">
        <w:t xml:space="preserve"> UE ID, AMF Id, most recent reachability state (REACHABLE/UNRACHABLE/REGULATORY-ONLY).</w:t>
      </w:r>
    </w:p>
    <w:p w14:paraId="2F36CE6B" w14:textId="77777777" w:rsidR="00E43EA5" w:rsidRPr="003B2883" w:rsidRDefault="00E43EA5" w:rsidP="009174A9">
      <w:pPr>
        <w:pStyle w:val="B1"/>
      </w:pPr>
      <w:r w:rsidRPr="003B2883">
        <w:t>Event: Communication-Failure-Report</w:t>
      </w:r>
    </w:p>
    <w:p w14:paraId="66027F1B" w14:textId="1E8A7FCB" w:rsidR="00164AE7" w:rsidRPr="003B2883" w:rsidRDefault="009174A9" w:rsidP="00164AE7">
      <w:pPr>
        <w:pStyle w:val="B2"/>
      </w:pPr>
      <w:r w:rsidRPr="003B2883">
        <w:tab/>
      </w:r>
      <w:r w:rsidR="00E43EA5" w:rsidRPr="003B2883">
        <w:t>A NF subscribes to this event to receive the Communication failure report of a UE or group of UEs or any UE</w:t>
      </w:r>
      <w:r w:rsidR="00164AE7" w:rsidRPr="003B2883">
        <w:t>, when the AMF becomes aware of a RAN or NAS failure event.</w:t>
      </w:r>
    </w:p>
    <w:p w14:paraId="6499A2FB" w14:textId="2723887F" w:rsidR="00E43EA5" w:rsidRPr="003B2883" w:rsidRDefault="00164AE7" w:rsidP="00164AE7">
      <w:pPr>
        <w:pStyle w:val="B2"/>
      </w:pPr>
      <w:r w:rsidRPr="003B2883">
        <w:tab/>
        <w:t>This event implements the "</w:t>
      </w:r>
      <w:r w:rsidRPr="003B2883">
        <w:rPr>
          <w:lang w:eastAsia="ko-KR"/>
        </w:rPr>
        <w:t>Communication failure</w:t>
      </w:r>
      <w:r w:rsidRPr="003B2883">
        <w:t xml:space="preserve">"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00E43EA5" w:rsidRPr="003B2883">
        <w:t>.</w:t>
      </w:r>
    </w:p>
    <w:p w14:paraId="750E554A" w14:textId="77777777" w:rsidR="00E43EA5" w:rsidRPr="003B2883" w:rsidRDefault="009174A9" w:rsidP="009174A9">
      <w:pPr>
        <w:pStyle w:val="B2"/>
      </w:pPr>
      <w:r w:rsidRPr="003B2883">
        <w:tab/>
      </w:r>
      <w:r w:rsidR="00E43EA5" w:rsidRPr="003B2883">
        <w:rPr>
          <w:u w:val="single"/>
        </w:rPr>
        <w:t>UE Type</w:t>
      </w:r>
      <w:r w:rsidR="00E43EA5" w:rsidRPr="003B2883">
        <w:t>: One UE, Group of UEs, any UE</w:t>
      </w:r>
    </w:p>
    <w:p w14:paraId="41EAFD7B"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F0B2C6D" w14:textId="77777777" w:rsidR="00E43EA5" w:rsidRPr="003B2883" w:rsidRDefault="009174A9" w:rsidP="009174A9">
      <w:pPr>
        <w:pStyle w:val="B2"/>
      </w:pPr>
      <w:r w:rsidRPr="003B2883">
        <w:tab/>
      </w:r>
      <w:r w:rsidR="00E43EA5" w:rsidRPr="003B2883">
        <w:rPr>
          <w:u w:val="single"/>
        </w:rPr>
        <w:t>Input:</w:t>
      </w:r>
      <w:r w:rsidR="00E43EA5" w:rsidRPr="003B2883">
        <w:t xml:space="preserve"> UE ID(s), "ANY_UE"</w:t>
      </w:r>
    </w:p>
    <w:p w14:paraId="1AB43C26"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RAN/NAS release code.</w:t>
      </w:r>
    </w:p>
    <w:p w14:paraId="0F743CAC" w14:textId="77777777" w:rsidR="00E43EA5" w:rsidRPr="003B2883" w:rsidRDefault="00E43EA5" w:rsidP="009174A9">
      <w:pPr>
        <w:pStyle w:val="B1"/>
      </w:pPr>
      <w:r w:rsidRPr="003B2883">
        <w:t>Event: UEs-In-Area-Report</w:t>
      </w:r>
    </w:p>
    <w:p w14:paraId="7948552B" w14:textId="30030DE4" w:rsidR="00E43EA5" w:rsidRPr="003B2883" w:rsidRDefault="009174A9" w:rsidP="009174A9">
      <w:pPr>
        <w:pStyle w:val="B2"/>
      </w:pPr>
      <w:r w:rsidRPr="003B2883">
        <w:tab/>
      </w:r>
      <w:r w:rsidR="00E43EA5" w:rsidRPr="003B2883">
        <w:t>A NF subscribes to this event to receive the number of UEs in a specific area. A NF may ask AMF for the UEs within the area based on Last Known Location or it may request AMF to actively look for the UEs within the area based on Current Location.</w:t>
      </w:r>
    </w:p>
    <w:p w14:paraId="0038C0AB" w14:textId="1E21DD03" w:rsidR="00164AE7" w:rsidRPr="003B2883" w:rsidRDefault="00164AE7" w:rsidP="001171FE">
      <w:pPr>
        <w:pStyle w:val="B2"/>
      </w:pPr>
      <w:r w:rsidRPr="003B2883">
        <w:tab/>
        <w:t>This event implements the "</w:t>
      </w:r>
      <w:r w:rsidRPr="003B2883">
        <w:rPr>
          <w:lang w:eastAsia="ko-KR"/>
        </w:rPr>
        <w:t>Number of UEs present in a geographical area</w:t>
      </w:r>
      <w:r w:rsidRPr="003B2883">
        <w:t xml:space="preserve">"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Pr="003B2883">
        <w:t>.</w:t>
      </w:r>
    </w:p>
    <w:p w14:paraId="66F845C9" w14:textId="77777777" w:rsidR="00E43EA5" w:rsidRPr="003B2883" w:rsidRDefault="009174A9" w:rsidP="009174A9">
      <w:pPr>
        <w:pStyle w:val="B2"/>
      </w:pPr>
      <w:r w:rsidRPr="003B2883">
        <w:tab/>
      </w:r>
      <w:r w:rsidR="00E43EA5" w:rsidRPr="003B2883">
        <w:rPr>
          <w:u w:val="single"/>
        </w:rPr>
        <w:t>UE Type</w:t>
      </w:r>
      <w:r w:rsidR="00E43EA5" w:rsidRPr="003B2883">
        <w:t>: any UE</w:t>
      </w:r>
    </w:p>
    <w:p w14:paraId="5D9A10E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3), Continuous Report (See NOTE 4)</w:t>
      </w:r>
    </w:p>
    <w:p w14:paraId="7A87426F" w14:textId="77777777" w:rsidR="00E43EA5" w:rsidRPr="003B2883" w:rsidRDefault="009174A9" w:rsidP="009174A9">
      <w:pPr>
        <w:pStyle w:val="B2"/>
      </w:pPr>
      <w:r w:rsidRPr="003B2883">
        <w:tab/>
      </w:r>
      <w:r w:rsidR="00E43EA5" w:rsidRPr="003B2883">
        <w:rPr>
          <w:u w:val="single"/>
        </w:rPr>
        <w:t>Input:</w:t>
      </w:r>
      <w:r w:rsidR="00E43EA5" w:rsidRPr="003B2883">
        <w:t xml:space="preserve"> Area identified in a TA List</w:t>
      </w:r>
    </w:p>
    <w:p w14:paraId="320C9855" w14:textId="77777777" w:rsidR="00E43EA5" w:rsidRPr="003B2883" w:rsidRDefault="009174A9" w:rsidP="009174A9">
      <w:pPr>
        <w:pStyle w:val="B2"/>
      </w:pPr>
      <w:r w:rsidRPr="003B2883">
        <w:tab/>
      </w:r>
      <w:r w:rsidR="00E43EA5" w:rsidRPr="003B2883">
        <w:rPr>
          <w:u w:val="single"/>
        </w:rPr>
        <w:t>Notification</w:t>
      </w:r>
      <w:r w:rsidR="00F14098" w:rsidRPr="003B2883">
        <w:t>:</w:t>
      </w:r>
      <w:r w:rsidR="00E43EA5" w:rsidRPr="003B2883">
        <w:t xml:space="preserve"> Number of UEs in the area</w:t>
      </w:r>
    </w:p>
    <w:p w14:paraId="283CC009" w14:textId="77777777" w:rsidR="00E43EA5" w:rsidRPr="003B2883" w:rsidRDefault="00E43EA5" w:rsidP="00E43EA5">
      <w:pPr>
        <w:pStyle w:val="NO"/>
      </w:pPr>
      <w:r w:rsidRPr="003B2883">
        <w:t xml:space="preserve">NOTE </w:t>
      </w:r>
      <w:r w:rsidR="00575F4C" w:rsidRPr="003B2883">
        <w:t>2</w:t>
      </w:r>
      <w:r w:rsidRPr="003B2883">
        <w:t>:</w:t>
      </w:r>
      <w:r w:rsidRPr="003B2883">
        <w:tab/>
        <w:t xml:space="preserve">For </w:t>
      </w:r>
      <w:r w:rsidR="00575F4C" w:rsidRPr="003B2883">
        <w:t>an Immediate</w:t>
      </w:r>
      <w:r w:rsidRPr="003B2883">
        <w:t xml:space="preserve"> Report, UE Last Known Location is used to count the UEs within the area</w:t>
      </w:r>
      <w:r w:rsidR="00575F4C" w:rsidRPr="003B2883">
        <w:t>.</w:t>
      </w:r>
    </w:p>
    <w:p w14:paraId="3D9FD3DD" w14:textId="5A1A909F" w:rsidR="00E43EA5" w:rsidRPr="003B2883" w:rsidRDefault="00E43EA5" w:rsidP="009174A9">
      <w:pPr>
        <w:pStyle w:val="NO"/>
      </w:pPr>
      <w:r w:rsidRPr="003B2883">
        <w:t xml:space="preserve">NOTE </w:t>
      </w:r>
      <w:r w:rsidR="00575F4C" w:rsidRPr="003B2883">
        <w:t>3</w:t>
      </w:r>
      <w:r w:rsidRPr="003B2883">
        <w:t>:</w:t>
      </w:r>
      <w:r w:rsidRPr="003B2883">
        <w:tab/>
        <w:t>Support of Continuous Report should be controlled by operator.</w:t>
      </w:r>
    </w:p>
    <w:p w14:paraId="5899CE4B" w14:textId="77777777" w:rsidR="008D737C" w:rsidRPr="003B2883" w:rsidRDefault="008D737C" w:rsidP="008D737C">
      <w:pPr>
        <w:pStyle w:val="B1"/>
      </w:pPr>
      <w:r w:rsidRPr="003B2883">
        <w:t>Event: Loss-of-Connectivity</w:t>
      </w:r>
    </w:p>
    <w:p w14:paraId="1F8BFCBF" w14:textId="735A6526" w:rsidR="008D737C" w:rsidRPr="003B2883" w:rsidRDefault="008D737C" w:rsidP="008D737C">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rsidR="0090693A">
        <w:t xml:space="preserve"> 3GPP TS</w:t>
      </w:r>
      <w:r w:rsidR="00514461">
        <w:t> </w:t>
      </w:r>
      <w:r w:rsidR="00514461" w:rsidRPr="003B2883">
        <w:t>23.501</w:t>
      </w:r>
      <w:r w:rsidR="00514461">
        <w:t> </w:t>
      </w:r>
      <w:r w:rsidR="00514461" w:rsidRPr="003B2883">
        <w:t>[</w:t>
      </w:r>
      <w:r w:rsidRPr="003B2883">
        <w:t xml:space="preserve">2]), when the UE </w:t>
      </w:r>
      <w:r w:rsidRPr="003B2883">
        <w:lastRenderedPageBreak/>
        <w:t>detaches and when AMF deregisters from UDM for an active UE. If the UE is already not reachable for either signalling or user plane communication when the event is subscribed, the AMF reports the event directly.</w:t>
      </w:r>
    </w:p>
    <w:p w14:paraId="586BFBA2" w14:textId="5EC8ACC0" w:rsidR="008D737C" w:rsidRPr="003B2883" w:rsidRDefault="008D737C" w:rsidP="008D737C">
      <w:pPr>
        <w:pStyle w:val="B2"/>
      </w:pPr>
      <w:r w:rsidRPr="003B2883">
        <w:tab/>
        <w:t xml:space="preserve">This event implements the "Loss of Connectivity"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Pr="003B2883">
        <w:t>.</w:t>
      </w:r>
    </w:p>
    <w:p w14:paraId="41A1644C" w14:textId="77777777" w:rsidR="008D737C" w:rsidRPr="003B2883" w:rsidRDefault="008D737C" w:rsidP="008D737C">
      <w:pPr>
        <w:pStyle w:val="B2"/>
      </w:pPr>
      <w:r w:rsidRPr="003B2883">
        <w:tab/>
      </w:r>
      <w:r w:rsidRPr="003B2883">
        <w:rPr>
          <w:u w:val="single"/>
        </w:rPr>
        <w:t>UE Type</w:t>
      </w:r>
      <w:r w:rsidRPr="003B2883">
        <w:t>: One UE, Group of UEs.</w:t>
      </w:r>
    </w:p>
    <w:p w14:paraId="67918768" w14:textId="77777777" w:rsidR="008D737C" w:rsidRPr="003B2883" w:rsidRDefault="008D737C" w:rsidP="008D737C">
      <w:pPr>
        <w:pStyle w:val="B2"/>
      </w:pPr>
      <w:r w:rsidRPr="003B2883">
        <w:tab/>
      </w:r>
      <w:r w:rsidRPr="003B2883">
        <w:rPr>
          <w:u w:val="single"/>
        </w:rPr>
        <w:t>Report Type:</w:t>
      </w:r>
      <w:r w:rsidRPr="003B2883">
        <w:t xml:space="preserve"> One-Time Report, Continuous Report</w:t>
      </w:r>
    </w:p>
    <w:p w14:paraId="55048BC7" w14:textId="77777777" w:rsidR="008D737C" w:rsidRPr="003B2883" w:rsidRDefault="008D737C" w:rsidP="008D737C">
      <w:pPr>
        <w:pStyle w:val="B2"/>
      </w:pPr>
      <w:r w:rsidRPr="003B2883">
        <w:tab/>
      </w:r>
      <w:r w:rsidRPr="003B2883">
        <w:rPr>
          <w:u w:val="single"/>
        </w:rPr>
        <w:t>Input:</w:t>
      </w:r>
      <w:r w:rsidRPr="003B2883">
        <w:t xml:space="preserve"> UE ID(s)</w:t>
      </w:r>
    </w:p>
    <w:p w14:paraId="482B0F95" w14:textId="2A7339D2" w:rsidR="008D737C" w:rsidRPr="003B2883" w:rsidRDefault="008D737C" w:rsidP="00FB4944">
      <w:pPr>
        <w:pStyle w:val="B2"/>
      </w:pPr>
      <w:r w:rsidRPr="003B2883">
        <w:tab/>
        <w:t>Notification; UE ID.</w:t>
      </w:r>
    </w:p>
    <w:p w14:paraId="501C700A" w14:textId="77777777" w:rsidR="00D16F09" w:rsidRPr="003B2883" w:rsidRDefault="00D16F09" w:rsidP="00D16F09">
      <w:pPr>
        <w:pStyle w:val="B1"/>
      </w:pPr>
      <w:r w:rsidRPr="003B2883">
        <w:t xml:space="preserve">Event: </w:t>
      </w:r>
      <w:r>
        <w:t>5GS-User-State</w:t>
      </w:r>
      <w:r w:rsidRPr="003B2883">
        <w:t>-Report</w:t>
      </w:r>
    </w:p>
    <w:p w14:paraId="6E0321F9" w14:textId="77777777" w:rsidR="00D16F09" w:rsidRPr="003B2883" w:rsidRDefault="00D16F09" w:rsidP="00D16F09">
      <w:pPr>
        <w:pStyle w:val="B2"/>
      </w:pPr>
      <w:r w:rsidRPr="003B2883">
        <w:tab/>
        <w:t xml:space="preserve">A NF subscribes to this event to receive the </w:t>
      </w:r>
      <w:r>
        <w:t xml:space="preserve">5GS User State </w:t>
      </w:r>
      <w:r w:rsidRPr="003B2883">
        <w:t>of a UE.</w:t>
      </w:r>
    </w:p>
    <w:p w14:paraId="093B2E58" w14:textId="77777777" w:rsidR="00D16F09" w:rsidRPr="003B2883" w:rsidRDefault="00D16F09" w:rsidP="00D16F09">
      <w:pPr>
        <w:pStyle w:val="B2"/>
      </w:pPr>
      <w:r w:rsidRPr="003B2883">
        <w:tab/>
      </w:r>
      <w:r w:rsidRPr="003B2883">
        <w:rPr>
          <w:u w:val="single"/>
        </w:rPr>
        <w:t>UE Type</w:t>
      </w:r>
      <w:r w:rsidRPr="003B2883">
        <w:t>: One UE</w:t>
      </w:r>
    </w:p>
    <w:p w14:paraId="3E6D9433" w14:textId="77777777" w:rsidR="00D16F09" w:rsidRPr="003B2883" w:rsidRDefault="00D16F09" w:rsidP="00D16F09">
      <w:pPr>
        <w:pStyle w:val="B2"/>
      </w:pPr>
      <w:r w:rsidRPr="003B2883">
        <w:tab/>
      </w:r>
      <w:r w:rsidRPr="003B2883">
        <w:rPr>
          <w:u w:val="single"/>
        </w:rPr>
        <w:t>Report Type:</w:t>
      </w:r>
      <w:r w:rsidRPr="003B2883">
        <w:t xml:space="preserve"> One-Time Report</w:t>
      </w:r>
    </w:p>
    <w:p w14:paraId="0CDB4524" w14:textId="77777777" w:rsidR="00D16F09" w:rsidRPr="003B2883" w:rsidRDefault="00D16F09" w:rsidP="00D16F09">
      <w:pPr>
        <w:pStyle w:val="B2"/>
      </w:pPr>
      <w:r w:rsidRPr="003B2883">
        <w:tab/>
      </w:r>
      <w:r w:rsidRPr="003B2883">
        <w:rPr>
          <w:u w:val="single"/>
        </w:rPr>
        <w:t>Input:</w:t>
      </w:r>
      <w:r w:rsidRPr="003B2883">
        <w:t xml:space="preserve"> UE ID</w:t>
      </w:r>
    </w:p>
    <w:p w14:paraId="52F83D09" w14:textId="77777777" w:rsidR="00D16F09" w:rsidRDefault="00D16F09" w:rsidP="00D16F09">
      <w:pPr>
        <w:pStyle w:val="B2"/>
      </w:pPr>
      <w:r w:rsidRPr="003B2883">
        <w:tab/>
      </w:r>
      <w:r w:rsidRPr="003B2883">
        <w:rPr>
          <w:u w:val="single"/>
        </w:rPr>
        <w:t>Notification;</w:t>
      </w:r>
      <w:r w:rsidRPr="003B2883">
        <w:t xml:space="preserve"> UE ID, </w:t>
      </w:r>
      <w:r>
        <w:t>5GS User State</w:t>
      </w:r>
    </w:p>
    <w:p w14:paraId="378FA0C6" w14:textId="15BF3AE6" w:rsidR="00280E0B" w:rsidRPr="003B2883" w:rsidRDefault="000A6149" w:rsidP="00661FBC">
      <w:pPr>
        <w:pStyle w:val="Heading3"/>
      </w:pPr>
      <w:bookmarkStart w:id="77" w:name="_Toc20137264"/>
      <w:r w:rsidRPr="003B2883">
        <w:t>5.3.2</w:t>
      </w:r>
      <w:r w:rsidR="003F6B0D" w:rsidRPr="003B2883">
        <w:tab/>
      </w:r>
      <w:r w:rsidR="00757966" w:rsidRPr="003B2883">
        <w:t>Service Operations</w:t>
      </w:r>
      <w:bookmarkEnd w:id="77"/>
    </w:p>
    <w:p w14:paraId="1C179D74" w14:textId="27B73749" w:rsidR="00A3706B" w:rsidRPr="003B2883" w:rsidRDefault="00A3706B" w:rsidP="00A3706B">
      <w:pPr>
        <w:pStyle w:val="Heading4"/>
      </w:pPr>
      <w:bookmarkStart w:id="78" w:name="_Toc20137265"/>
      <w:r w:rsidRPr="003B2883">
        <w:t>5.3.2.1</w:t>
      </w:r>
      <w:r w:rsidRPr="003B2883">
        <w:tab/>
        <w:t>Introduction</w:t>
      </w:r>
      <w:bookmarkEnd w:id="78"/>
    </w:p>
    <w:p w14:paraId="51003698" w14:textId="77777777" w:rsidR="004300D8" w:rsidRPr="003B2883" w:rsidRDefault="004300D8" w:rsidP="004300D8">
      <w:pPr>
        <w:rPr>
          <w:lang w:eastAsia="zh-CN"/>
        </w:rPr>
      </w:pPr>
      <w:r w:rsidRPr="003B2883">
        <w:rPr>
          <w:lang w:eastAsia="zh-CN"/>
        </w:rPr>
        <w:t>For the Namf_EventExposure service the following service operations are defined:</w:t>
      </w:r>
    </w:p>
    <w:p w14:paraId="103B3BB0" w14:textId="77777777" w:rsidR="004300D8" w:rsidRPr="003B2883" w:rsidRDefault="004300D8" w:rsidP="004300D8">
      <w:pPr>
        <w:ind w:firstLine="284"/>
        <w:rPr>
          <w:lang w:eastAsia="zh-CN"/>
        </w:rPr>
      </w:pPr>
      <w:r w:rsidRPr="003B2883">
        <w:rPr>
          <w:lang w:eastAsia="zh-CN"/>
        </w:rPr>
        <w:t>-</w:t>
      </w:r>
      <w:r w:rsidRPr="003B2883">
        <w:rPr>
          <w:lang w:eastAsia="zh-CN"/>
        </w:rPr>
        <w:tab/>
        <w:t>Subscribe;</w:t>
      </w:r>
    </w:p>
    <w:p w14:paraId="4B6D99F1" w14:textId="77777777" w:rsidR="004300D8" w:rsidRPr="003B2883" w:rsidRDefault="004300D8" w:rsidP="004300D8">
      <w:pPr>
        <w:ind w:firstLine="284"/>
        <w:rPr>
          <w:lang w:eastAsia="zh-CN"/>
        </w:rPr>
      </w:pPr>
      <w:r w:rsidRPr="003B2883">
        <w:rPr>
          <w:lang w:eastAsia="zh-CN"/>
        </w:rPr>
        <w:t>-</w:t>
      </w:r>
      <w:r w:rsidRPr="003B2883">
        <w:rPr>
          <w:lang w:eastAsia="zh-CN"/>
        </w:rPr>
        <w:tab/>
        <w:t>Unsubscribe;</w:t>
      </w:r>
    </w:p>
    <w:p w14:paraId="46B78592" w14:textId="77777777" w:rsidR="004300D8" w:rsidRPr="003B2883" w:rsidRDefault="004300D8" w:rsidP="004300D8">
      <w:pPr>
        <w:ind w:firstLine="284"/>
      </w:pPr>
      <w:r w:rsidRPr="003B2883">
        <w:rPr>
          <w:lang w:eastAsia="zh-CN"/>
        </w:rPr>
        <w:t>-</w:t>
      </w:r>
      <w:r w:rsidRPr="003B2883">
        <w:rPr>
          <w:lang w:eastAsia="zh-CN"/>
        </w:rPr>
        <w:tab/>
        <w:t>Notify.</w:t>
      </w:r>
    </w:p>
    <w:p w14:paraId="098C15C6" w14:textId="29269877" w:rsidR="00661FBC" w:rsidRPr="003B2883" w:rsidRDefault="00A3706B" w:rsidP="00D67A30">
      <w:pPr>
        <w:pStyle w:val="Heading4"/>
      </w:pPr>
      <w:bookmarkStart w:id="79" w:name="_Toc20137266"/>
      <w:r w:rsidRPr="003B2883">
        <w:t>5.3.2.2</w:t>
      </w:r>
      <w:r w:rsidR="003F6B0D" w:rsidRPr="003B2883">
        <w:tab/>
      </w:r>
      <w:r w:rsidR="00757966" w:rsidRPr="003B2883">
        <w:t>Subscribe</w:t>
      </w:r>
      <w:bookmarkEnd w:id="79"/>
    </w:p>
    <w:p w14:paraId="5E2BF756" w14:textId="28D4F0E8" w:rsidR="00A3706B" w:rsidRPr="003B2883" w:rsidRDefault="00A3706B" w:rsidP="00A3706B">
      <w:pPr>
        <w:pStyle w:val="Heading5"/>
      </w:pPr>
      <w:bookmarkStart w:id="80" w:name="_Toc20137267"/>
      <w:r w:rsidRPr="003B2883">
        <w:t>5.3.2.2.1</w:t>
      </w:r>
      <w:r w:rsidRPr="003B2883">
        <w:tab/>
        <w:t>General</w:t>
      </w:r>
      <w:bookmarkEnd w:id="80"/>
    </w:p>
    <w:p w14:paraId="57BC971A" w14:textId="77777777" w:rsidR="00A3706B" w:rsidRPr="003B2883" w:rsidRDefault="009670CE" w:rsidP="00021E54">
      <w:r w:rsidRPr="003B2883">
        <w:t>The Service Operation is used by a NF Service Consumer (e.g. NEF) to subscribe to an event(s) for one UE, group of UE(s) or any UE</w:t>
      </w:r>
      <w:r w:rsidRPr="003B2883">
        <w:rPr>
          <w:lang w:eastAsia="zh-CN"/>
        </w:rPr>
        <w:t>.</w:t>
      </w:r>
    </w:p>
    <w:p w14:paraId="78FD99C2" w14:textId="0743FD6B" w:rsidR="00A3706B" w:rsidRPr="003B2883" w:rsidRDefault="00A3706B" w:rsidP="00021E54">
      <w:pPr>
        <w:pStyle w:val="Heading5"/>
      </w:pPr>
      <w:bookmarkStart w:id="81" w:name="_Toc20137268"/>
      <w:r w:rsidRPr="003B2883">
        <w:t>5.3.2.2.2</w:t>
      </w:r>
      <w:r w:rsidRPr="003B2883">
        <w:tab/>
      </w:r>
      <w:r w:rsidR="009670CE" w:rsidRPr="003B2883">
        <w:t>Creation of a subscription</w:t>
      </w:r>
      <w:bookmarkEnd w:id="81"/>
    </w:p>
    <w:p w14:paraId="34009519" w14:textId="10A283E4" w:rsidR="005B37D8" w:rsidRPr="003B2883" w:rsidRDefault="005B37D8" w:rsidP="005B37D8">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1564B009" w14:textId="0FA19359" w:rsidR="005B37D8" w:rsidRPr="003B2883" w:rsidRDefault="005B37D8" w:rsidP="00A35CA0">
      <w:r w:rsidRPr="003B2883">
        <w:t xml:space="preserve">The NF Service Consumer shall request to create a new subscription by using HTTP method POST with </w:t>
      </w:r>
      <w:r w:rsidR="008F5F3D" w:rsidRPr="003B2883">
        <w:t xml:space="preserve">URI of the subscriptions collection, see </w:t>
      </w:r>
      <w:r w:rsidR="003B2883">
        <w:t>clause</w:t>
      </w:r>
      <w:r w:rsidR="008F5F3D" w:rsidRPr="003B2883">
        <w:t xml:space="preserve"> 6.2.3.2.</w:t>
      </w:r>
    </w:p>
    <w:p w14:paraId="52C1F57A" w14:textId="45AA7FF2" w:rsidR="001F4533" w:rsidRPr="003B2883" w:rsidRDefault="001F4533" w:rsidP="001F4533">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75F3299A" w14:textId="778D1F20" w:rsidR="001F4533" w:rsidRPr="003B2883" w:rsidRDefault="001F4533" w:rsidP="001F4533">
      <w:pPr>
        <w:pStyle w:val="B1"/>
        <w:rPr>
          <w:lang w:val="en-US"/>
        </w:rPr>
      </w:pPr>
      <w:r w:rsidRPr="003B2883">
        <w:t>-</w:t>
      </w:r>
      <w:r w:rsidR="00623AF5" w:rsidRPr="003B2883">
        <w:tab/>
      </w:r>
      <w:r w:rsidRPr="003B2883">
        <w:t xml:space="preserve">NF ID, indicates </w:t>
      </w:r>
      <w:r w:rsidRPr="003B2883">
        <w:rPr>
          <w:lang w:val="en-US"/>
        </w:rPr>
        <w:t>the identity of the network function instance initiating the subscription;</w:t>
      </w:r>
    </w:p>
    <w:p w14:paraId="0C8FE273" w14:textId="7BEFF38D"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Subscription Target, indicates the target(s) to be monitored, as one of the following types:</w:t>
      </w:r>
    </w:p>
    <w:p w14:paraId="06EEFFAB" w14:textId="3F5F5BD6"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specific UE, identified with a SUPI, a PEI or a GPSI;</w:t>
      </w:r>
    </w:p>
    <w:p w14:paraId="19D2E4D7" w14:textId="48530512"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group of UEs, identified with a group identity;</w:t>
      </w:r>
    </w:p>
    <w:p w14:paraId="4AA1DBE7" w14:textId="33F665B2" w:rsidR="001F4533" w:rsidRPr="003B2883" w:rsidRDefault="001F4533" w:rsidP="001F4533">
      <w:pPr>
        <w:pStyle w:val="B2"/>
        <w:rPr>
          <w:lang w:val="en-US"/>
        </w:rPr>
      </w:pPr>
      <w:r w:rsidRPr="003B2883">
        <w:rPr>
          <w:lang w:val="en-US"/>
        </w:rPr>
        <w:lastRenderedPageBreak/>
        <w:t>-</w:t>
      </w:r>
      <w:r w:rsidR="00623AF5" w:rsidRPr="003B2883">
        <w:rPr>
          <w:lang w:val="en-US"/>
        </w:rPr>
        <w:tab/>
      </w:r>
      <w:r w:rsidRPr="003B2883">
        <w:rPr>
          <w:lang w:val="en-US"/>
        </w:rPr>
        <w:t>Any UE, identified by the "anyUE" flag.</w:t>
      </w:r>
    </w:p>
    <w:p w14:paraId="3E7E17EA" w14:textId="0EA8358F" w:rsidR="001F4533" w:rsidRPr="003B2883" w:rsidRDefault="001F4533" w:rsidP="001F4533">
      <w:pPr>
        <w:pStyle w:val="B1"/>
      </w:pPr>
      <w:r w:rsidRPr="003B2883">
        <w:t>-</w:t>
      </w:r>
      <w:r w:rsidR="00623AF5" w:rsidRPr="003B2883">
        <w:tab/>
      </w:r>
      <w:r w:rsidRPr="003B2883">
        <w:t>Notification URI, indicates the address to deliver the event notifications generated by the subscription;</w:t>
      </w:r>
    </w:p>
    <w:p w14:paraId="06685489" w14:textId="661B64E5" w:rsidR="001F4533" w:rsidRPr="003B2883" w:rsidRDefault="001F4533" w:rsidP="001F4533">
      <w:pPr>
        <w:pStyle w:val="B1"/>
      </w:pPr>
      <w:r w:rsidRPr="003B2883">
        <w:t>-</w:t>
      </w:r>
      <w:r w:rsidR="00623AF5" w:rsidRPr="003B2883">
        <w:tab/>
      </w:r>
      <w:r w:rsidRPr="003B2883">
        <w:t>Notification Correlation ID, indicates the correlation identity to be carried in the event notifications generated by the subscription;</w:t>
      </w:r>
    </w:p>
    <w:p w14:paraId="54FDA90E" w14:textId="55001467" w:rsidR="00623AF5" w:rsidRPr="003B2883" w:rsidRDefault="00623AF5" w:rsidP="001F4533">
      <w:pPr>
        <w:pStyle w:val="B1"/>
      </w:pPr>
      <w:r w:rsidRPr="003B2883">
        <w:t>-</w:t>
      </w:r>
      <w:r w:rsidRPr="003B2883">
        <w:tab/>
      </w:r>
      <w:r w:rsidRPr="003B2883">
        <w:rPr>
          <w:lang w:val="en-US"/>
        </w:rPr>
        <w:t>List of events to be subscribed;</w:t>
      </w:r>
    </w:p>
    <w:p w14:paraId="6B7FCE27" w14:textId="0BF3370A" w:rsidR="001F4533" w:rsidRPr="003B2883" w:rsidRDefault="001F4533" w:rsidP="00731BA8">
      <w:pPr>
        <w:pStyle w:val="B1"/>
        <w:rPr>
          <w:lang w:val="en-US"/>
        </w:rPr>
      </w:pPr>
      <w:r w:rsidRPr="003B2883">
        <w:rPr>
          <w:lang w:val="en-US"/>
        </w:rPr>
        <w:t>-</w:t>
      </w:r>
      <w:r w:rsidR="00623AF5" w:rsidRPr="003B2883">
        <w:rPr>
          <w:lang w:val="en-US"/>
        </w:rPr>
        <w:tab/>
      </w:r>
      <w:r w:rsidRPr="003B2883">
        <w:rPr>
          <w:lang w:val="en-US"/>
        </w:rPr>
        <w:t>Event Types</w:t>
      </w:r>
      <w:r w:rsidR="00731BA8" w:rsidRPr="003B2883">
        <w:rPr>
          <w:lang w:val="en-US"/>
        </w:rPr>
        <w:t xml:space="preserve"> </w:t>
      </w:r>
      <w:r w:rsidR="00623AF5" w:rsidRPr="003B2883">
        <w:rPr>
          <w:lang w:val="en-US"/>
        </w:rPr>
        <w:t>per</w:t>
      </w:r>
      <w:r w:rsidRPr="003B2883">
        <w:rPr>
          <w:lang w:val="en-US"/>
        </w:rPr>
        <w:t xml:space="preserve"> event, </w:t>
      </w:r>
      <w:r w:rsidR="00623AF5" w:rsidRPr="003B2883">
        <w:rPr>
          <w:lang w:val="en-US"/>
        </w:rPr>
        <w:t>as</w:t>
      </w:r>
      <w:r w:rsidRPr="003B2883">
        <w:rPr>
          <w:lang w:val="en-US"/>
        </w:rPr>
        <w:t xml:space="preserve"> specified in </w:t>
      </w:r>
      <w:r w:rsidR="003B2883">
        <w:rPr>
          <w:lang w:val="en-US"/>
        </w:rPr>
        <w:t>clause</w:t>
      </w:r>
      <w:r w:rsidRPr="003B2883">
        <w:rPr>
          <w:lang w:val="en-US"/>
        </w:rPr>
        <w:t xml:space="preserve"> 5.3.1</w:t>
      </w:r>
      <w:r w:rsidR="00623AF5" w:rsidRPr="003B2883">
        <w:rPr>
          <w:lang w:val="en-US"/>
        </w:rPr>
        <w:t>.</w:t>
      </w:r>
    </w:p>
    <w:p w14:paraId="42E5E760" w14:textId="76720B7D" w:rsidR="00A06E9C" w:rsidRPr="003B2883" w:rsidRDefault="00A06E9C" w:rsidP="00731BA8">
      <w:pPr>
        <w:pStyle w:val="B1"/>
        <w:rPr>
          <w:lang w:val="en-US"/>
        </w:rPr>
      </w:pPr>
      <w:r w:rsidRPr="003B2883">
        <w:rPr>
          <w:lang w:val="en-US"/>
        </w:rPr>
        <w:t>-</w:t>
      </w:r>
      <w:r w:rsidRPr="003B2883">
        <w:rPr>
          <w:lang w:val="en-US"/>
        </w:rPr>
        <w:tab/>
        <w:t>Reference Id per event, indicates the value of the Reference Id associated with the event to be monitored. If provided, the Reference Id shall be included in the reports triggered by the event.</w:t>
      </w:r>
    </w:p>
    <w:p w14:paraId="311088A8" w14:textId="77777777" w:rsidR="001F4533" w:rsidRPr="003B2883" w:rsidRDefault="001F4533" w:rsidP="001F4533">
      <w:pPr>
        <w:rPr>
          <w:lang w:val="en-US"/>
        </w:rPr>
      </w:pPr>
      <w:r w:rsidRPr="003B2883">
        <w:rPr>
          <w:lang w:val="en-US"/>
        </w:rPr>
        <w:t>The NF Service Consumer may include the following information in the HTTP message body:</w:t>
      </w:r>
    </w:p>
    <w:p w14:paraId="6257680D" w14:textId="41823580" w:rsidR="001F4533" w:rsidRPr="003B2883" w:rsidRDefault="001F4533" w:rsidP="001F4533">
      <w:pPr>
        <w:pStyle w:val="B1"/>
      </w:pPr>
      <w:r w:rsidRPr="003B2883">
        <w:t>-</w:t>
      </w:r>
      <w:r w:rsidR="00623AF5" w:rsidRPr="003B2883">
        <w:tab/>
      </w:r>
      <w:r w:rsidRPr="003B2883">
        <w:t xml:space="preserve">Immediate Report Flag per </w:t>
      </w:r>
      <w:r w:rsidR="00623AF5" w:rsidRPr="003B2883">
        <w:t>event</w:t>
      </w:r>
      <w:r w:rsidRPr="003B2883">
        <w:t>, indicates an immediate report to be generated with current event status;</w:t>
      </w:r>
    </w:p>
    <w:p w14:paraId="44AB2B89" w14:textId="65B433B7" w:rsidR="00623AF5" w:rsidRPr="003B2883" w:rsidRDefault="00623AF5" w:rsidP="001F4533">
      <w:pPr>
        <w:pStyle w:val="B1"/>
      </w:pPr>
      <w:r w:rsidRPr="003B2883">
        <w:t>-</w:t>
      </w:r>
      <w:r w:rsidRPr="003B2883">
        <w:tab/>
      </w:r>
      <w:r w:rsidRPr="003B2883">
        <w:rPr>
          <w:lang w:val="en-US"/>
        </w:rPr>
        <w:t>Event Trigger, indicates how the events shall be reported (One-time Reporting or Continuously Reporting).</w:t>
      </w:r>
    </w:p>
    <w:p w14:paraId="4E3F9E74" w14:textId="50387813"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Maximum Number of Reports, defines the </w:t>
      </w:r>
      <w:r w:rsidRPr="003B2883">
        <w:t>maximum number of reports after which the event subscription ceases to exist;</w:t>
      </w:r>
    </w:p>
    <w:p w14:paraId="79AE98E9" w14:textId="47113148" w:rsidR="001F4533" w:rsidRPr="003B2883" w:rsidRDefault="001F4533" w:rsidP="001F4533">
      <w:pPr>
        <w:pStyle w:val="B1"/>
        <w:rPr>
          <w:lang w:val="en-US"/>
        </w:rPr>
      </w:pPr>
      <w:r w:rsidRPr="003B2883">
        <w:rPr>
          <w:lang w:val="en-US"/>
        </w:rPr>
        <w:t>-</w:t>
      </w:r>
      <w:r w:rsidR="00623AF5" w:rsidRPr="003B2883">
        <w:rPr>
          <w:lang w:val="en-US"/>
        </w:rPr>
        <w:tab/>
        <w:t>Expiry</w:t>
      </w:r>
      <w:r w:rsidRPr="003B2883">
        <w:rPr>
          <w:lang w:val="en-US"/>
        </w:rPr>
        <w:t xml:space="preserve">, defines </w:t>
      </w:r>
      <w:r w:rsidRPr="003B2883">
        <w:t>maximum duration after which the event subscription ceases to exist;</w:t>
      </w:r>
    </w:p>
    <w:p w14:paraId="3A2D1B81" w14:textId="03E0DEB5"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Event Filter per applicable </w:t>
      </w:r>
      <w:r w:rsidR="00623AF5" w:rsidRPr="003B2883">
        <w:rPr>
          <w:lang w:val="en-US"/>
        </w:rPr>
        <w:t>event</w:t>
      </w:r>
      <w:r w:rsidRPr="003B2883">
        <w:rPr>
          <w:lang w:val="en-US"/>
        </w:rPr>
        <w:t xml:space="preserve">, defines further options on how the event </w:t>
      </w:r>
      <w:r w:rsidR="00623AF5" w:rsidRPr="003B2883">
        <w:rPr>
          <w:lang w:val="en-US"/>
        </w:rPr>
        <w:t xml:space="preserve">shall </w:t>
      </w:r>
      <w:r w:rsidRPr="003B2883">
        <w:rPr>
          <w:lang w:val="en-US"/>
        </w:rPr>
        <w:t>be reported.</w:t>
      </w:r>
    </w:p>
    <w:p w14:paraId="6F84FD40" w14:textId="77777777" w:rsidR="00045BB3" w:rsidRPr="003B2883" w:rsidRDefault="00085F54" w:rsidP="003B451E">
      <w:pPr>
        <w:pStyle w:val="TH"/>
        <w:rPr>
          <w:lang w:eastAsia="ko-KR"/>
        </w:rPr>
      </w:pPr>
      <w:r w:rsidRPr="003B2883">
        <w:object w:dxaOrig="8685" w:dyaOrig="2115" w14:anchorId="37BD7335">
          <v:shape id="_x0000_i1046" type="#_x0000_t75" style="width:434.5pt;height:105.8pt" o:ole="">
            <v:imagedata r:id="rId54" o:title=""/>
          </v:shape>
          <o:OLEObject Type="Embed" ProgID="Visio.Drawing.11" ShapeID="_x0000_i1046" DrawAspect="Content" ObjectID="_1633330905" r:id="rId55"/>
        </w:object>
      </w:r>
    </w:p>
    <w:p w14:paraId="75C57BA1" w14:textId="77777777" w:rsidR="005B37D8" w:rsidRPr="003B2883" w:rsidRDefault="005B37D8" w:rsidP="005B37D8">
      <w:pPr>
        <w:pStyle w:val="TF"/>
      </w:pPr>
      <w:r w:rsidRPr="003B2883">
        <w:rPr>
          <w:lang w:eastAsia="ko-KR"/>
        </w:rPr>
        <w:t>Figure 5.3.2.2.2-1 Subscribe for Creation</w:t>
      </w:r>
    </w:p>
    <w:p w14:paraId="3424CFFE" w14:textId="77777777" w:rsidR="005B37D8" w:rsidRPr="003B2883" w:rsidRDefault="00C2223F" w:rsidP="00021E54">
      <w:pPr>
        <w:pStyle w:val="B1"/>
      </w:pPr>
      <w:r w:rsidRPr="003B2883">
        <w:t>1.</w:t>
      </w:r>
      <w:r w:rsidRPr="003B2883">
        <w:tab/>
      </w:r>
      <w:r w:rsidR="005B37D8" w:rsidRPr="003B2883">
        <w:t>The NF Service Consumer shall send a POST request to create a subscription resource in the AMF. The payload body of the POST request shall contain a representation of the individual subscription resource to be created.</w:t>
      </w:r>
      <w:r w:rsidR="00522933" w:rsidRPr="003B2883">
        <w:t xml:space="preserve"> </w:t>
      </w:r>
      <w:r w:rsidR="00522933" w:rsidRPr="003B2883">
        <w:rPr>
          <w:rStyle w:val="B1Char"/>
        </w:rPr>
        <w:t xml:space="preserve">The request may contain an expiry time, suggested by the NF Service Consumer as a hint, representing the time upto which the subscription is desired to be kept active and the </w:t>
      </w:r>
      <w:r w:rsidR="00522933" w:rsidRPr="003B2883">
        <w:rPr>
          <w:rFonts w:cs="Arial"/>
          <w:szCs w:val="18"/>
          <w:lang w:eastAsia="zh-CN"/>
        </w:rPr>
        <w:t>time</w:t>
      </w:r>
      <w:r w:rsidR="00522933" w:rsidRPr="003B2883">
        <w:rPr>
          <w:lang w:eastAsia="zh-CN"/>
        </w:rPr>
        <w:t xml:space="preserve"> after which the subscribed event(s) shall stop generating report</w:t>
      </w:r>
      <w:r w:rsidR="00522933" w:rsidRPr="003B2883">
        <w:rPr>
          <w:rStyle w:val="B1Char"/>
        </w:rPr>
        <w:t>.</w:t>
      </w:r>
    </w:p>
    <w:p w14:paraId="034C0A89" w14:textId="3FFD6BD8" w:rsidR="00F87ABE" w:rsidRPr="003B2883" w:rsidRDefault="00C2223F" w:rsidP="00F87ABE">
      <w:pPr>
        <w:pStyle w:val="B1"/>
      </w:pPr>
      <w:r w:rsidRPr="003B2883">
        <w:t>2</w:t>
      </w:r>
      <w:r w:rsidR="00085F54" w:rsidRPr="003B2883">
        <w:t>a</w:t>
      </w:r>
      <w:r w:rsidRPr="003B2883">
        <w:t>.</w:t>
      </w:r>
      <w:r w:rsidR="00766C11" w:rsidRPr="003B2883">
        <w:tab/>
        <w:t xml:space="preserve">On success, </w:t>
      </w:r>
      <w:r w:rsidR="005B37D8" w:rsidRPr="003B2883">
        <w:t>the request is accepted, the AMF shall include a HTTP Location header to provide the location of a newly created resource (subscription) together with the status code 201 indicating the requested resource is created in the response message.</w:t>
      </w:r>
      <w:r w:rsidR="00F87ABE" w:rsidRPr="003B2883">
        <w:t xml:space="preserve"> If the NF Service Consumer has included the immediateFlag with value as "true" in the event subscription, the AMF shall include the current status of the events subscribed, if available (</w:t>
      </w:r>
      <w:r w:rsidR="00174A65" w:rsidRPr="003B2883">
        <w:t xml:space="preserve">e.g. </w:t>
      </w:r>
      <w:r w:rsidR="00AC0D91" w:rsidRPr="003B2883">
        <w:t xml:space="preserve">last known </w:t>
      </w:r>
      <w:r w:rsidR="00F87ABE" w:rsidRPr="003B2883">
        <w:t>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Pr="003B2883" w:rsidRDefault="00522933" w:rsidP="00522933">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Pr="003B2883" w:rsidRDefault="00766C11" w:rsidP="00045BB3">
      <w:pPr>
        <w:pStyle w:val="B1"/>
      </w:pPr>
      <w:r w:rsidRPr="003B2883">
        <w:t>2b.</w:t>
      </w:r>
      <w:r w:rsidRPr="003B2883">
        <w:tab/>
      </w:r>
      <w:r w:rsidR="00045BB3" w:rsidRPr="003B2883">
        <w:t>On failure</w:t>
      </w:r>
      <w:r w:rsidRPr="003B2883">
        <w:t xml:space="preserve"> or redirection, one of the HTTP status code listed in Table 6.2.3.2.3.1-3 shall be returned. For a 4xx/5xx response, the message body shall contain a ProblemDetails structure with the "cause" attribute set to one of the application error listed in Table 6.2.3.2.3.1-3.</w:t>
      </w:r>
    </w:p>
    <w:p w14:paraId="0661D9E3" w14:textId="72DCBBDE" w:rsidR="005B37D8" w:rsidRPr="003B2883" w:rsidRDefault="005B37D8" w:rsidP="005B37D8">
      <w:pPr>
        <w:pStyle w:val="Heading5"/>
      </w:pPr>
      <w:bookmarkStart w:id="82" w:name="_Toc20137269"/>
      <w:r w:rsidRPr="003B2883">
        <w:lastRenderedPageBreak/>
        <w:t>5.3.2.2.3</w:t>
      </w:r>
      <w:r w:rsidRPr="003B2883">
        <w:tab/>
        <w:t>Modification of a subscription</w:t>
      </w:r>
      <w:bookmarkEnd w:id="82"/>
    </w:p>
    <w:p w14:paraId="72F09328" w14:textId="77777777" w:rsidR="005B37D8" w:rsidRPr="003B2883" w:rsidRDefault="005B37D8" w:rsidP="005B37D8">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24A607E" w14:textId="07C0FE4D" w:rsidR="005B37D8" w:rsidRPr="003B2883" w:rsidRDefault="005B37D8" w:rsidP="00F16DA4">
      <w:r w:rsidRPr="003B2883">
        <w:t>The NF Service Consumer shall modify the subscription by using</w:t>
      </w:r>
      <w:r w:rsidR="00ED3988" w:rsidRPr="003B2883">
        <w:t xml:space="preserve"> HTTP method PATCH with the URI of the individual subscription resource</w:t>
      </w:r>
      <w:r w:rsidR="008F5F3D" w:rsidRPr="003B2883">
        <w:t xml:space="preserve"> (see </w:t>
      </w:r>
      <w:r w:rsidR="003B2883">
        <w:t>clause</w:t>
      </w:r>
      <w:r w:rsidR="008F5F3D" w:rsidRPr="003B2883">
        <w:t xml:space="preserve"> 6.2.3.3)</w:t>
      </w:r>
      <w:r w:rsidR="00ED3988" w:rsidRPr="003B2883">
        <w:t xml:space="preserve"> to be modified.</w:t>
      </w:r>
    </w:p>
    <w:p w14:paraId="4A647819" w14:textId="77777777" w:rsidR="005B37D8" w:rsidRPr="003B2883" w:rsidRDefault="005B37D8" w:rsidP="005B37D8">
      <w:r w:rsidRPr="003B2883">
        <w:t>See also Figure 5.3.2.2.3-1 below.</w:t>
      </w:r>
    </w:p>
    <w:p w14:paraId="0B602503" w14:textId="781F082B" w:rsidR="00050BA5" w:rsidRPr="003B2883" w:rsidRDefault="00745343" w:rsidP="003B451E">
      <w:pPr>
        <w:pStyle w:val="TH"/>
      </w:pPr>
      <w:r w:rsidRPr="003B2883">
        <w:object w:dxaOrig="8676" w:dyaOrig="2124" w14:anchorId="273BC769">
          <v:shape id="_x0000_i1047" type="#_x0000_t75" style="width:435.15pt;height:105.2pt" o:ole="">
            <v:imagedata r:id="rId56" o:title=""/>
          </v:shape>
          <o:OLEObject Type="Embed" ProgID="Visio.Drawing.15" ShapeID="_x0000_i1047" DrawAspect="Content" ObjectID="_1633330906" r:id="rId57"/>
        </w:object>
      </w:r>
    </w:p>
    <w:p w14:paraId="170F28F4" w14:textId="77777777" w:rsidR="005B37D8" w:rsidRPr="003B2883" w:rsidRDefault="005B37D8" w:rsidP="005B37D8">
      <w:pPr>
        <w:pStyle w:val="TF"/>
      </w:pPr>
      <w:r w:rsidRPr="003B2883">
        <w:t>Figure 5.3.2.2.3-1 Modification</w:t>
      </w:r>
      <w:r w:rsidR="00ED3988" w:rsidRPr="003B2883">
        <w:t xml:space="preserve"> of a Subscription</w:t>
      </w:r>
    </w:p>
    <w:p w14:paraId="3BA2CA78" w14:textId="77777777" w:rsidR="005B37D8" w:rsidRPr="003B2883" w:rsidRDefault="00C2223F" w:rsidP="00021E54">
      <w:pPr>
        <w:pStyle w:val="B1"/>
      </w:pPr>
      <w:r w:rsidRPr="003B2883">
        <w:t>1.</w:t>
      </w:r>
      <w:r w:rsidRPr="003B2883">
        <w:tab/>
      </w:r>
      <w:r w:rsidR="005B37D8" w:rsidRPr="003B2883">
        <w:t>The NF Service Consumer shall send a PATCH request to modify a subscription resource in the AMF.</w:t>
      </w:r>
      <w:r w:rsidR="00745343" w:rsidRPr="003B2883">
        <w:t xml:space="preserve"> The modification may be for the events subscribed or for updating the event options.</w:t>
      </w:r>
    </w:p>
    <w:p w14:paraId="6F3E2F6A" w14:textId="20A5BD57" w:rsidR="00EA3C45" w:rsidRPr="003B2883" w:rsidRDefault="00C2223F" w:rsidP="00021E54">
      <w:pPr>
        <w:pStyle w:val="B1"/>
      </w:pPr>
      <w:r w:rsidRPr="003B2883">
        <w:t>2</w:t>
      </w:r>
      <w:r w:rsidR="00EA3C45" w:rsidRPr="003B2883">
        <w:t>a</w:t>
      </w:r>
      <w:r w:rsidRPr="003B2883">
        <w:t>.</w:t>
      </w:r>
      <w:r w:rsidRPr="003B2883">
        <w:tab/>
      </w:r>
      <w:r w:rsidR="00EA3C45" w:rsidRPr="003B2883">
        <w:t xml:space="preserve">On success, </w:t>
      </w:r>
      <w:r w:rsidR="005B37D8" w:rsidRPr="003B2883">
        <w:t xml:space="preserve">the request is accepted, the AMF shall </w:t>
      </w:r>
      <w:r w:rsidR="00745343" w:rsidRPr="003B2883">
        <w:t xml:space="preserve">return </w:t>
      </w:r>
      <w:r w:rsidR="005B37D8" w:rsidRPr="003B2883">
        <w:t>the representation of the modified subscription resource or its sub-resource together with the status code 200</w:t>
      </w:r>
      <w:r w:rsidR="00745343" w:rsidRPr="003B2883">
        <w:t xml:space="preserve"> OK</w:t>
      </w:r>
      <w:r w:rsidR="005B37D8" w:rsidRPr="003B2883">
        <w:t xml:space="preserve">. </w:t>
      </w:r>
      <w:r w:rsidR="00745343" w:rsidRPr="003B2883">
        <w:t xml:space="preserve">When the PATCH request is for modifying the expiry attribute of the options IE of the subscription, then the AMF based on operator policies </w:t>
      </w:r>
      <w:r w:rsidR="00745343" w:rsidRPr="003B2883">
        <w:rPr>
          <w:rFonts w:cs="Arial"/>
          <w:szCs w:val="18"/>
        </w:rPr>
        <w:t xml:space="preserve">and taking into account </w:t>
      </w:r>
      <w:r w:rsidR="00745343"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rsidR="003B2883">
        <w:t>clause</w:t>
      </w:r>
      <w:r w:rsidR="00745343" w:rsidRPr="003B2883">
        <w:t> 5.3.2.2.2. The AMF shall not provide the same expiry time for many subscriptions in order to avoid all of them expiring and recreating the subscription at the same time.</w:t>
      </w:r>
    </w:p>
    <w:p w14:paraId="3FADDCD6" w14:textId="77777777" w:rsidR="00811186" w:rsidRPr="003B2883" w:rsidRDefault="00EA3C45" w:rsidP="003D5C4D">
      <w:pPr>
        <w:pStyle w:val="B1"/>
      </w:pPr>
      <w:r w:rsidRPr="003B2883">
        <w:t>2b.</w:t>
      </w:r>
      <w:r w:rsidRPr="003B2883">
        <w:tab/>
      </w:r>
      <w:r w:rsidR="00811186" w:rsidRPr="003B2883">
        <w:t>On failure</w:t>
      </w:r>
      <w:r w:rsidRPr="003B2883">
        <w:t xml:space="preserve"> or redirection, one of the HTTP status code listed in Table 6.2.3.3.3.1-3 shall be returned. For a 4xx/5xx response, the message body shall contain a ProblemDetails structure with the "cause" attribute set to one of the application error listed in Table 6.2.3.3.3.1-3.</w:t>
      </w:r>
    </w:p>
    <w:p w14:paraId="0BFDC3CE" w14:textId="5902C9AB" w:rsidR="00661FBC" w:rsidRPr="003B2883" w:rsidRDefault="00A3706B" w:rsidP="00D67A30">
      <w:pPr>
        <w:pStyle w:val="Heading4"/>
      </w:pPr>
      <w:bookmarkStart w:id="83" w:name="_Toc20137270"/>
      <w:r w:rsidRPr="003B2883">
        <w:t>5.3.2.3</w:t>
      </w:r>
      <w:r w:rsidR="003F6B0D" w:rsidRPr="003B2883">
        <w:tab/>
      </w:r>
      <w:r w:rsidR="005433C9" w:rsidRPr="003B2883">
        <w:t>Unsubscribe</w:t>
      </w:r>
      <w:bookmarkEnd w:id="83"/>
    </w:p>
    <w:p w14:paraId="214D62F2" w14:textId="51C8046F" w:rsidR="00A3706B" w:rsidRPr="003B2883" w:rsidRDefault="00A3706B" w:rsidP="00A3706B">
      <w:pPr>
        <w:pStyle w:val="Heading5"/>
      </w:pPr>
      <w:bookmarkStart w:id="84" w:name="_Toc20137271"/>
      <w:r w:rsidRPr="003B2883">
        <w:t>5.3.2.3.1</w:t>
      </w:r>
      <w:r w:rsidRPr="003B2883">
        <w:tab/>
        <w:t>General</w:t>
      </w:r>
      <w:bookmarkEnd w:id="84"/>
    </w:p>
    <w:p w14:paraId="30D99EBA" w14:textId="77777777" w:rsidR="005B37D8" w:rsidRPr="003B2883" w:rsidRDefault="005B37D8" w:rsidP="005B37D8">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7AB23FB" w14:textId="4797E000" w:rsidR="005D55C0" w:rsidRPr="003B2883" w:rsidRDefault="005D55C0" w:rsidP="005D55C0">
      <w:r w:rsidRPr="003B2883">
        <w:t xml:space="preserve">The NF Service Consumer shall unsubscribe to the subscription by using HTTP method </w:t>
      </w:r>
      <w:r w:rsidR="006F1998" w:rsidRPr="003B2883">
        <w:t xml:space="preserve">DELETE </w:t>
      </w:r>
      <w:r w:rsidRPr="003B2883">
        <w:t xml:space="preserve">with the URI of the individual subscription resource (see </w:t>
      </w:r>
      <w:r w:rsidR="003B2883">
        <w:t>clause</w:t>
      </w:r>
      <w:r w:rsidRPr="003B2883">
        <w:t xml:space="preserve"> 6.2.3.3) to be deleted.</w:t>
      </w:r>
    </w:p>
    <w:p w14:paraId="6B9028ED" w14:textId="77777777" w:rsidR="005B37D8" w:rsidRPr="003B2883" w:rsidRDefault="005B37D8" w:rsidP="003B451E">
      <w:pPr>
        <w:pStyle w:val="TH"/>
      </w:pPr>
    </w:p>
    <w:p w14:paraId="147EF6A6" w14:textId="77777777" w:rsidR="005D55C0" w:rsidRPr="003B2883" w:rsidRDefault="00FC03B5" w:rsidP="003B451E">
      <w:pPr>
        <w:pStyle w:val="TH"/>
      </w:pPr>
      <w:r w:rsidRPr="003B2883">
        <w:object w:dxaOrig="8685" w:dyaOrig="2115" w14:anchorId="5F290B11">
          <v:shape id="_x0000_i1048" type="#_x0000_t75" style="width:434.5pt;height:105.8pt" o:ole="">
            <v:imagedata r:id="rId58" o:title=""/>
          </v:shape>
          <o:OLEObject Type="Embed" ProgID="Visio.Drawing.11" ShapeID="_x0000_i1048" DrawAspect="Content" ObjectID="_1633330907" r:id="rId59"/>
        </w:object>
      </w:r>
    </w:p>
    <w:p w14:paraId="72221C1F" w14:textId="77777777" w:rsidR="005B37D8" w:rsidRPr="003B2883" w:rsidRDefault="005B37D8" w:rsidP="005B37D8">
      <w:pPr>
        <w:pStyle w:val="TF"/>
      </w:pPr>
      <w:r w:rsidRPr="003B2883">
        <w:t>Figure 5.3.2.3.1-1 Unsubscribe a subscription</w:t>
      </w:r>
    </w:p>
    <w:p w14:paraId="219DD104" w14:textId="77777777" w:rsidR="005B37D8" w:rsidRPr="003B2883" w:rsidRDefault="00C2223F" w:rsidP="00021E54">
      <w:pPr>
        <w:pStyle w:val="B1"/>
      </w:pPr>
      <w:r w:rsidRPr="003B2883">
        <w:lastRenderedPageBreak/>
        <w:t>1.</w:t>
      </w:r>
      <w:r w:rsidRPr="003B2883">
        <w:tab/>
      </w:r>
      <w:r w:rsidR="005B37D8" w:rsidRPr="003B2883">
        <w:t>The NF Service Consumer shall send a DELETE request to delete an existing subscription resource in the AMF.</w:t>
      </w:r>
    </w:p>
    <w:p w14:paraId="3E6854C1" w14:textId="77777777" w:rsidR="005B37D8" w:rsidRPr="003B2883" w:rsidRDefault="00C2223F" w:rsidP="00021E54">
      <w:pPr>
        <w:pStyle w:val="B1"/>
      </w:pPr>
      <w:r w:rsidRPr="003B2883">
        <w:t>2</w:t>
      </w:r>
      <w:r w:rsidR="00FC03B5" w:rsidRPr="003B2883">
        <w:t>a</w:t>
      </w:r>
      <w:r w:rsidRPr="003B2883">
        <w:t>.</w:t>
      </w:r>
      <w:r w:rsidR="00FC03B5" w:rsidRPr="003B2883">
        <w:tab/>
        <w:t xml:space="preserve">On success, </w:t>
      </w:r>
      <w:r w:rsidR="005B37D8" w:rsidRPr="003B2883">
        <w:t>the request is accepted, the AMF shall reply with the status code 204 indicating the resource identified by</w:t>
      </w:r>
      <w:r w:rsidR="00FF4A94" w:rsidRPr="003B2883">
        <w:t xml:space="preserve"> </w:t>
      </w:r>
      <w:r w:rsidR="005B37D8" w:rsidRPr="003B2883">
        <w:t>subscription ID is successfully deleted in the response message.</w:t>
      </w:r>
    </w:p>
    <w:p w14:paraId="438842D6" w14:textId="05D49EFE" w:rsidR="005D55C0" w:rsidRPr="003B2883" w:rsidRDefault="00FC03B5" w:rsidP="00FC03B5">
      <w:pPr>
        <w:pStyle w:val="B1"/>
      </w:pPr>
      <w:r w:rsidRPr="003B2883">
        <w:t>2b.</w:t>
      </w:r>
      <w:r w:rsidRPr="003B2883">
        <w:tab/>
        <w:t>On failure or redirection, one of the HTTP status code listed in Table 6.2.3.3.3.</w:t>
      </w:r>
      <w:r w:rsidR="00705E1B" w:rsidRPr="003B2883">
        <w:t>2</w:t>
      </w:r>
      <w:r w:rsidRPr="003B2883">
        <w:t>-3 shall be returned. For a 4xx/5xx response, the message body shall contain a ProblemDetails structure with the "cause" attribute set to one of the application error listed in Table 6.2.3.3.3.</w:t>
      </w:r>
      <w:r w:rsidR="00705E1B" w:rsidRPr="003B2883">
        <w:t>2</w:t>
      </w:r>
      <w:r w:rsidRPr="003B2883">
        <w:t>-3.</w:t>
      </w:r>
    </w:p>
    <w:p w14:paraId="5D78D399" w14:textId="18F9E2A2" w:rsidR="005433C9" w:rsidRPr="003B2883" w:rsidRDefault="005433C9" w:rsidP="005433C9">
      <w:pPr>
        <w:pStyle w:val="Heading4"/>
      </w:pPr>
      <w:bookmarkStart w:id="85" w:name="_Toc20137272"/>
      <w:r w:rsidRPr="003B2883">
        <w:t>5.3.2.</w:t>
      </w:r>
      <w:r w:rsidR="00A3706B" w:rsidRPr="003B2883">
        <w:t>4</w:t>
      </w:r>
      <w:r w:rsidR="003F6B0D" w:rsidRPr="003B2883">
        <w:tab/>
      </w:r>
      <w:r w:rsidRPr="003B2883">
        <w:t>Notify</w:t>
      </w:r>
      <w:bookmarkEnd w:id="85"/>
    </w:p>
    <w:p w14:paraId="7F5A75D6" w14:textId="0380352C" w:rsidR="00A3706B" w:rsidRPr="003B2883" w:rsidRDefault="00A3706B" w:rsidP="00A3706B">
      <w:pPr>
        <w:pStyle w:val="Heading5"/>
      </w:pPr>
      <w:bookmarkStart w:id="86" w:name="_Toc20137273"/>
      <w:r w:rsidRPr="003B2883">
        <w:t>5.3.2.4.1</w:t>
      </w:r>
      <w:r w:rsidRPr="003B2883">
        <w:tab/>
        <w:t>General</w:t>
      </w:r>
      <w:bookmarkEnd w:id="86"/>
    </w:p>
    <w:p w14:paraId="4C678A1A" w14:textId="38FB30A5" w:rsidR="00CF3AE4" w:rsidRPr="003B2883" w:rsidRDefault="00CF3AE4" w:rsidP="00CF3AE4">
      <w:r w:rsidRPr="003B2883">
        <w:t>The Notify service operation is invoked by the AMF, to send a notification, towards the notification UR</w:t>
      </w:r>
      <w:r w:rsidR="00861B48" w:rsidRPr="003B2883">
        <w:t>I</w:t>
      </w:r>
      <w:r w:rsidRPr="003B2883">
        <w:t>, when certain event included in the subscription has taken place.</w:t>
      </w:r>
    </w:p>
    <w:p w14:paraId="3B29EEEC" w14:textId="4B487A53" w:rsidR="00861B48" w:rsidRPr="003B2883" w:rsidRDefault="00861B48" w:rsidP="00861B48">
      <w:r w:rsidRPr="003B2883">
        <w:t xml:space="preserve">The AMF shall use the HTTP method POST, using the notification URI received in the subscription creation as specified in </w:t>
      </w:r>
      <w:r w:rsidR="003B2883">
        <w:t>clause</w:t>
      </w:r>
      <w:r w:rsidRPr="003B2883">
        <w:t xml:space="preserve"> 5.3.2.2.2, including e.g. the subscription ID, Event ID(s) for which event has happened, notification </w:t>
      </w:r>
      <w:r w:rsidR="00E039F6" w:rsidRPr="003B2883">
        <w:t>correlation</w:t>
      </w:r>
      <w:r w:rsidRPr="003B2883">
        <w:t xml:space="preserve"> ID provided by the NF service consumer at the time of event subscription, to send a notification. See Figure 5.3.2.4.1-1.</w:t>
      </w:r>
    </w:p>
    <w:p w14:paraId="52BFA7A7" w14:textId="77777777" w:rsidR="00861B48" w:rsidRPr="003B2883" w:rsidRDefault="00861B48" w:rsidP="00861B48">
      <w:r w:rsidRPr="003B2883">
        <w:rPr>
          <w:lang w:eastAsia="ko-KR"/>
        </w:rPr>
        <w:t xml:space="preserve">Additionally, the Notify service operation shall also be invoked by the AMF, when </w:t>
      </w:r>
      <w:r w:rsidRPr="003B2883">
        <w:t>there is a change of AMF during UE mobility procedures and if the subscription Id changes (</w:t>
      </w:r>
      <w:r w:rsidR="00174A65" w:rsidRPr="003B2883">
        <w:t xml:space="preserve">i.e. </w:t>
      </w:r>
      <w:r w:rsidRPr="003B2883">
        <w:t>Registration procedures and Handover procedures).</w:t>
      </w:r>
    </w:p>
    <w:p w14:paraId="1D8F9C4B" w14:textId="687DDB28" w:rsidR="00F853BD" w:rsidRPr="003B2883" w:rsidRDefault="00D8159C" w:rsidP="003B451E">
      <w:pPr>
        <w:pStyle w:val="TH"/>
      </w:pPr>
      <w:r w:rsidRPr="003B2883">
        <w:rPr>
          <w:lang w:val="fr-FR"/>
        </w:rPr>
        <w:object w:dxaOrig="8685" w:dyaOrig="2115" w14:anchorId="42B2B665">
          <v:shape id="_x0000_i1049" type="#_x0000_t75" style="width:433.9pt;height:105.8pt" o:ole="">
            <v:imagedata r:id="rId60" o:title=""/>
          </v:shape>
          <o:OLEObject Type="Embed" ProgID="Visio.Drawing.11" ShapeID="_x0000_i1049" DrawAspect="Content" ObjectID="_1633330908" r:id="rId61"/>
        </w:object>
      </w:r>
    </w:p>
    <w:p w14:paraId="537B0BD8" w14:textId="77777777" w:rsidR="00CF3AE4" w:rsidRPr="003B2883" w:rsidRDefault="00CF3AE4" w:rsidP="00CF3AE4">
      <w:pPr>
        <w:pStyle w:val="TF"/>
      </w:pPr>
      <w:r w:rsidRPr="003B2883">
        <w:t>Figure 5.3.2.4.1-1 Notify</w:t>
      </w:r>
    </w:p>
    <w:p w14:paraId="328243E6" w14:textId="201EB1EA" w:rsidR="00CF3AE4" w:rsidRPr="003B2883" w:rsidRDefault="00515E85" w:rsidP="00515E85">
      <w:pPr>
        <w:pStyle w:val="B1"/>
      </w:pPr>
      <w:r w:rsidRPr="003B2883">
        <w:t>1.</w:t>
      </w:r>
      <w:r w:rsidRPr="003B2883">
        <w:tab/>
      </w:r>
      <w:r w:rsidR="00CF3AE4" w:rsidRPr="003B2883">
        <w:t>The AMF shall send a POST request to send a notification.</w:t>
      </w:r>
    </w:p>
    <w:p w14:paraId="0FB60FB1" w14:textId="77777777" w:rsidR="00006785" w:rsidRPr="003B2883" w:rsidRDefault="00006785" w:rsidP="00006785">
      <w:pPr>
        <w:pStyle w:val="B1"/>
      </w:pPr>
      <w:r w:rsidRPr="003B2883">
        <w:t>2a.</w:t>
      </w:r>
      <w:r w:rsidRPr="003B2883">
        <w:tab/>
        <w:t>On success, "204 No content" shall be returned by the NF Service Consumer.</w:t>
      </w:r>
    </w:p>
    <w:p w14:paraId="549C32AD" w14:textId="5684C427" w:rsidR="00006785" w:rsidRPr="003B2883" w:rsidRDefault="00006785" w:rsidP="00006785">
      <w:pPr>
        <w:pStyle w:val="B1"/>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A738DA5" w14:textId="233E6187" w:rsidR="00CF3AE4" w:rsidRPr="003B2883" w:rsidRDefault="00CF3AE4" w:rsidP="00515E85">
      <w:pPr>
        <w:pStyle w:val="B1"/>
      </w:pPr>
    </w:p>
    <w:p w14:paraId="4E0DCA88" w14:textId="72930D89" w:rsidR="00317982" w:rsidRPr="003B2883" w:rsidRDefault="00317982" w:rsidP="00317982">
      <w:pPr>
        <w:pStyle w:val="Heading2"/>
      </w:pPr>
      <w:bookmarkStart w:id="87" w:name="_Toc20137274"/>
      <w:r w:rsidRPr="003B2883">
        <w:t>5.</w:t>
      </w:r>
      <w:r w:rsidR="00280E0B" w:rsidRPr="003B2883">
        <w:t>4</w:t>
      </w:r>
      <w:r w:rsidRPr="003B2883">
        <w:tab/>
        <w:t>Namf_MT Service</w:t>
      </w:r>
      <w:bookmarkEnd w:id="87"/>
    </w:p>
    <w:p w14:paraId="021FAA36" w14:textId="6EF8BC8E" w:rsidR="00D67A30" w:rsidRPr="003B2883" w:rsidRDefault="00D67A30" w:rsidP="00D67A30">
      <w:pPr>
        <w:pStyle w:val="Heading3"/>
      </w:pPr>
      <w:bookmarkStart w:id="88" w:name="_Toc20137275"/>
      <w:r w:rsidRPr="003B2883">
        <w:t>5.4.1</w:t>
      </w:r>
      <w:r w:rsidRPr="003B2883">
        <w:tab/>
        <w:t>Service Description</w:t>
      </w:r>
      <w:bookmarkEnd w:id="88"/>
    </w:p>
    <w:p w14:paraId="13D19530" w14:textId="77777777" w:rsidR="00752951" w:rsidRPr="003B2883" w:rsidRDefault="00752951" w:rsidP="00752951">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A55156C" w14:textId="77777777" w:rsidR="00752951" w:rsidRPr="003B2883" w:rsidRDefault="00752951" w:rsidP="00752951">
      <w:pPr>
        <w:pStyle w:val="B1"/>
      </w:pPr>
      <w:r w:rsidRPr="003B2883">
        <w:t>-</w:t>
      </w:r>
      <w:r w:rsidRPr="003B2883">
        <w:tab/>
        <w:t>paging UE if UE is in IDLE state and respond other NF after the UE enters CM-CONNECTED state.</w:t>
      </w:r>
    </w:p>
    <w:p w14:paraId="5D23CFE9" w14:textId="77777777" w:rsidR="00752951" w:rsidRPr="003B2883" w:rsidRDefault="00752951" w:rsidP="00752951">
      <w:pPr>
        <w:pStyle w:val="B1"/>
      </w:pPr>
      <w:r w:rsidRPr="003B2883">
        <w:t>-</w:t>
      </w:r>
      <w:r w:rsidRPr="003B2883">
        <w:tab/>
        <w:t>response to the requester NF if UE is in CONNECTED state.</w:t>
      </w:r>
    </w:p>
    <w:p w14:paraId="41EC0B44" w14:textId="77777777" w:rsidR="00752951" w:rsidRPr="003B2883" w:rsidRDefault="00752951" w:rsidP="00752951">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1778FF94" w14:textId="2BB2625D" w:rsidR="00A3706B" w:rsidRPr="003B2883" w:rsidRDefault="00A3706B" w:rsidP="00A3706B">
      <w:pPr>
        <w:pStyle w:val="Heading3"/>
      </w:pPr>
      <w:bookmarkStart w:id="89" w:name="_Toc20137276"/>
      <w:r w:rsidRPr="003B2883">
        <w:lastRenderedPageBreak/>
        <w:t>5.4.2</w:t>
      </w:r>
      <w:r w:rsidRPr="003B2883">
        <w:tab/>
        <w:t>Service Operations</w:t>
      </w:r>
      <w:bookmarkEnd w:id="89"/>
    </w:p>
    <w:p w14:paraId="17F19C5F" w14:textId="2A759E8A" w:rsidR="00A3706B" w:rsidRPr="003B2883" w:rsidRDefault="00A3706B" w:rsidP="003B451E">
      <w:pPr>
        <w:pStyle w:val="Heading4"/>
      </w:pPr>
      <w:bookmarkStart w:id="90" w:name="_Toc20137277"/>
      <w:r w:rsidRPr="003B2883">
        <w:t>5.4.2.1</w:t>
      </w:r>
      <w:r w:rsidRPr="003B2883">
        <w:tab/>
        <w:t>Introduction</w:t>
      </w:r>
      <w:bookmarkEnd w:id="90"/>
    </w:p>
    <w:p w14:paraId="2B08A68E" w14:textId="77777777" w:rsidR="00502F68" w:rsidRPr="003B2883" w:rsidRDefault="00502F68" w:rsidP="00502F68">
      <w:r w:rsidRPr="003B2883">
        <w:t xml:space="preserve">For the </w:t>
      </w:r>
      <w:r w:rsidRPr="003B2883">
        <w:rPr>
          <w:rFonts w:hint="eastAsia"/>
        </w:rPr>
        <w:t>Namf_MT Service</w:t>
      </w:r>
      <w:r w:rsidRPr="003B2883">
        <w:t xml:space="preserve"> the following service operations are defined:</w:t>
      </w:r>
    </w:p>
    <w:p w14:paraId="05EA585A" w14:textId="77777777" w:rsidR="00502F68" w:rsidRPr="003B2883" w:rsidRDefault="00502F68" w:rsidP="00502F68">
      <w:pPr>
        <w:pStyle w:val="B1"/>
      </w:pPr>
      <w:r w:rsidRPr="003B2883">
        <w:t>-</w:t>
      </w:r>
      <w:r w:rsidRPr="003B2883">
        <w:tab/>
        <w:t>EnableUEReachability</w:t>
      </w:r>
    </w:p>
    <w:p w14:paraId="0A4C221B" w14:textId="77777777" w:rsidR="00752951" w:rsidRPr="003B2883" w:rsidRDefault="00752951" w:rsidP="00752951">
      <w:pPr>
        <w:pStyle w:val="B1"/>
        <w:rPr>
          <w:lang w:eastAsia="zh-CN"/>
        </w:rPr>
      </w:pPr>
      <w:r w:rsidRPr="003B2883">
        <w:rPr>
          <w:lang w:eastAsia="zh-CN"/>
        </w:rPr>
        <w:t>-</w:t>
      </w:r>
      <w:r w:rsidRPr="003B2883">
        <w:rPr>
          <w:lang w:eastAsia="zh-CN"/>
        </w:rPr>
        <w:tab/>
        <w:t>ProvideDomainSelectionInfo</w:t>
      </w:r>
    </w:p>
    <w:p w14:paraId="25C51C22" w14:textId="76344992" w:rsidR="00D67A30" w:rsidRPr="003B2883" w:rsidRDefault="00D67A30" w:rsidP="00D67A30">
      <w:pPr>
        <w:pStyle w:val="Heading4"/>
      </w:pPr>
      <w:bookmarkStart w:id="91" w:name="_Toc20137278"/>
      <w:r w:rsidRPr="003B2883">
        <w:t>5.4.2.</w:t>
      </w:r>
      <w:r w:rsidR="0016085C" w:rsidRPr="003B2883">
        <w:t>2</w:t>
      </w:r>
      <w:r w:rsidR="003F6B0D" w:rsidRPr="003B2883">
        <w:tab/>
      </w:r>
      <w:r w:rsidR="005433C9" w:rsidRPr="003B2883">
        <w:t>EnableUEReachability</w:t>
      </w:r>
      <w:bookmarkEnd w:id="91"/>
    </w:p>
    <w:p w14:paraId="15D51248" w14:textId="3881E717" w:rsidR="0016085C" w:rsidRPr="003B2883" w:rsidRDefault="0016085C" w:rsidP="0016085C">
      <w:pPr>
        <w:pStyle w:val="Heading5"/>
      </w:pPr>
      <w:bookmarkStart w:id="92" w:name="_Toc20137279"/>
      <w:r w:rsidRPr="003B2883">
        <w:t>5.4.2.2.1</w:t>
      </w:r>
      <w:r w:rsidRPr="003B2883">
        <w:tab/>
        <w:t>General</w:t>
      </w:r>
      <w:bookmarkEnd w:id="92"/>
    </w:p>
    <w:p w14:paraId="2A2B0409" w14:textId="77777777" w:rsidR="00796E6D" w:rsidRPr="003B2883" w:rsidRDefault="00796E6D" w:rsidP="00796E6D">
      <w:r w:rsidRPr="003B2883">
        <w:t>The EnableUEReachability service operation is used in the following procedure:</w:t>
      </w:r>
    </w:p>
    <w:p w14:paraId="4F46A9BB" w14:textId="78AA3244" w:rsidR="00796E6D" w:rsidRPr="003B2883" w:rsidRDefault="00515E85" w:rsidP="00515E85">
      <w:pPr>
        <w:pStyle w:val="B1"/>
      </w:pPr>
      <w:r w:rsidRPr="003B2883">
        <w:t>-</w:t>
      </w:r>
      <w:r w:rsidRPr="003B2883">
        <w:tab/>
      </w:r>
      <w:r w:rsidR="00796E6D" w:rsidRPr="003B2883">
        <w:rPr>
          <w:lang w:val="en-US"/>
        </w:rPr>
        <w:t>MT SMS over NAS in CM-IDLE state</w:t>
      </w:r>
      <w:r w:rsidR="00796E6D" w:rsidRPr="003B2883">
        <w:t xml:space="preserve"> (see</w:t>
      </w:r>
      <w:r w:rsidR="0090693A">
        <w:t xml:space="preserve"> 3GPP TS</w:t>
      </w:r>
      <w:r w:rsidR="00514461">
        <w:t> </w:t>
      </w:r>
      <w:r w:rsidR="00514461" w:rsidRPr="003B2883">
        <w:t>23.502</w:t>
      </w:r>
      <w:r w:rsidR="00514461">
        <w:t> </w:t>
      </w:r>
      <w:r w:rsidR="00514461" w:rsidRPr="003B2883">
        <w:t>[</w:t>
      </w:r>
      <w:r w:rsidR="00923F37" w:rsidRPr="003B2883">
        <w:rPr>
          <w:lang w:eastAsia="zh-CN"/>
        </w:rPr>
        <w:t>3</w:t>
      </w:r>
      <w:r w:rsidR="00796E6D" w:rsidRPr="003B2883">
        <w:t xml:space="preserve">], </w:t>
      </w:r>
      <w:r w:rsidR="003B2883">
        <w:t>clause</w:t>
      </w:r>
      <w:r w:rsidR="00796E6D" w:rsidRPr="003B2883">
        <w:t xml:space="preserve"> 4.</w:t>
      </w:r>
      <w:r w:rsidR="00796E6D" w:rsidRPr="003B2883">
        <w:rPr>
          <w:rFonts w:hint="eastAsia"/>
          <w:lang w:eastAsia="zh-CN"/>
        </w:rPr>
        <w:t>13.3.6</w:t>
      </w:r>
      <w:r w:rsidR="00796E6D" w:rsidRPr="003B2883">
        <w:t>)</w:t>
      </w:r>
      <w:r w:rsidR="00897A23" w:rsidRPr="003B2883">
        <w:rPr>
          <w:rFonts w:hint="eastAsia"/>
          <w:lang w:eastAsia="zh-CN"/>
        </w:rPr>
        <w:t>, or in CM-CONNECTED state (see</w:t>
      </w:r>
      <w:r w:rsidR="0090693A">
        <w:rPr>
          <w:rFonts w:hint="eastAsia"/>
          <w:lang w:eastAsia="zh-CN"/>
        </w:rPr>
        <w:t xml:space="preserve"> 3GPP TS</w:t>
      </w:r>
      <w:r w:rsidR="00514461">
        <w:rPr>
          <w:lang w:eastAsia="zh-CN"/>
        </w:rPr>
        <w:t> </w:t>
      </w:r>
      <w:r w:rsidR="00514461" w:rsidRPr="003B2883">
        <w:rPr>
          <w:rFonts w:hint="eastAsia"/>
          <w:lang w:eastAsia="zh-CN"/>
        </w:rPr>
        <w:t>23.502</w:t>
      </w:r>
      <w:r w:rsidR="00514461">
        <w:rPr>
          <w:lang w:eastAsia="zh-CN"/>
        </w:rPr>
        <w:t> </w:t>
      </w:r>
      <w:r w:rsidR="00514461" w:rsidRPr="003B2883">
        <w:rPr>
          <w:rFonts w:hint="eastAsia"/>
          <w:lang w:eastAsia="zh-CN"/>
        </w:rPr>
        <w:t>[</w:t>
      </w:r>
      <w:r w:rsidR="00514461">
        <w:rPr>
          <w:lang w:val="en-US" w:eastAsia="zh-CN"/>
        </w:rPr>
        <w:t>3</w:t>
      </w:r>
      <w:r w:rsidR="00897A23" w:rsidRPr="003B2883">
        <w:rPr>
          <w:rFonts w:hint="eastAsia"/>
          <w:lang w:eastAsia="zh-CN"/>
        </w:rPr>
        <w:t xml:space="preserve">], </w:t>
      </w:r>
      <w:r w:rsidR="003B2883">
        <w:rPr>
          <w:rFonts w:hint="eastAsia"/>
          <w:lang w:eastAsia="zh-CN"/>
        </w:rPr>
        <w:t>clause</w:t>
      </w:r>
      <w:r w:rsidR="00897A23" w:rsidRPr="003B2883">
        <w:rPr>
          <w:rFonts w:hint="eastAsia"/>
          <w:lang w:eastAsia="zh-CN"/>
        </w:rPr>
        <w:t xml:space="preserve"> 4.13.3.7)</w:t>
      </w:r>
      <w:r w:rsidR="00897A23" w:rsidRPr="003B2883">
        <w:rPr>
          <w:lang w:eastAsia="zh-CN"/>
        </w:rPr>
        <w:t>.</w:t>
      </w:r>
    </w:p>
    <w:p w14:paraId="17DE2390" w14:textId="14EE578D" w:rsidR="0085581E" w:rsidRDefault="0085581E" w:rsidP="0085581E">
      <w:pPr>
        <w:pStyle w:val="B1"/>
        <w:rPr>
          <w:color w:val="000000" w:themeColor="text1"/>
        </w:rPr>
      </w:pPr>
      <w:r w:rsidRPr="004269E1">
        <w:rPr>
          <w:color w:val="000000" w:themeColor="text1"/>
        </w:rPr>
        <w:t>-</w:t>
      </w:r>
      <w:r w:rsidRPr="004269E1">
        <w:rPr>
          <w:color w:val="000000" w:themeColor="text1"/>
        </w:rPr>
        <w:tab/>
        <w:t xml:space="preserve">UPF anchored Mobile Terminated Data Transport in Control Plane CIoT 5GS Optimisation (see </w:t>
      </w:r>
      <w:r>
        <w:rPr>
          <w:color w:val="000000" w:themeColor="text1"/>
        </w:rPr>
        <w:t>clause </w:t>
      </w:r>
      <w:r w:rsidRPr="004269E1">
        <w:rPr>
          <w:color w:val="000000" w:themeColor="text1"/>
        </w:rPr>
        <w:t>4.24.2</w:t>
      </w:r>
      <w:r>
        <w:rPr>
          <w:color w:val="000000" w:themeColor="text1"/>
        </w:rPr>
        <w:t xml:space="preserve"> of</w:t>
      </w:r>
      <w:r w:rsidR="0090693A">
        <w:rPr>
          <w:color w:val="000000" w:themeColor="text1"/>
        </w:rPr>
        <w:t xml:space="preserve"> 3GPP TS</w:t>
      </w:r>
      <w:r w:rsidR="00514461">
        <w:rPr>
          <w:color w:val="000000" w:themeColor="text1"/>
        </w:rPr>
        <w:t> </w:t>
      </w:r>
      <w:r w:rsidR="00514461" w:rsidRPr="004269E1">
        <w:rPr>
          <w:color w:val="000000" w:themeColor="text1"/>
        </w:rPr>
        <w:t>23.502</w:t>
      </w:r>
      <w:r w:rsidR="00514461">
        <w:rPr>
          <w:color w:val="000000" w:themeColor="text1"/>
        </w:rPr>
        <w:t> </w:t>
      </w:r>
      <w:r w:rsidR="00514461" w:rsidRPr="004269E1">
        <w:rPr>
          <w:color w:val="000000" w:themeColor="text1"/>
        </w:rPr>
        <w:t>[</w:t>
      </w:r>
      <w:r w:rsidRPr="004269E1">
        <w:rPr>
          <w:color w:val="000000" w:themeColor="text1"/>
          <w:lang w:eastAsia="zh-CN"/>
        </w:rPr>
        <w:t>3</w:t>
      </w:r>
      <w:r w:rsidRPr="004269E1">
        <w:rPr>
          <w:color w:val="000000" w:themeColor="text1"/>
        </w:rPr>
        <w:t>]).</w:t>
      </w:r>
    </w:p>
    <w:p w14:paraId="40070D40" w14:textId="4AA013B1" w:rsidR="0085581E" w:rsidRPr="00624C3D" w:rsidRDefault="0085581E" w:rsidP="0085581E">
      <w:pPr>
        <w:pStyle w:val="B1"/>
        <w:rPr>
          <w:color w:val="000000" w:themeColor="text1"/>
        </w:rPr>
      </w:pPr>
      <w:r>
        <w:t>-</w:t>
      </w:r>
      <w:r>
        <w:tab/>
        <w:t>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t>.</w:t>
      </w:r>
    </w:p>
    <w:p w14:paraId="64EA4A51" w14:textId="1785F998" w:rsidR="00796E6D" w:rsidRPr="003B2883" w:rsidRDefault="00796E6D" w:rsidP="00796E6D">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sidR="0085581E">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0B31E809" w14:textId="7B30646B" w:rsidR="0016085C" w:rsidRPr="003B2883" w:rsidRDefault="00796E6D" w:rsidP="00021E5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00411179" w:rsidRPr="003B2883">
        <w:rPr>
          <w:lang w:eastAsia="zh-CN"/>
        </w:rPr>
        <w:t xml:space="preserve">, towards the URI of a "ueReachInd" resource as specified in </w:t>
      </w:r>
      <w:r w:rsidR="003B2883">
        <w:rPr>
          <w:lang w:eastAsia="zh-CN"/>
        </w:rPr>
        <w:t>clause</w:t>
      </w:r>
      <w:r w:rsidR="00411179" w:rsidRPr="003B2883">
        <w:rPr>
          <w:lang w:eastAsia="zh-CN"/>
        </w:rPr>
        <w:t xml:space="preserve"> 6.3.3.2. See also figure </w:t>
      </w:r>
      <w:r w:rsidR="00411179" w:rsidRPr="003B2883">
        <w:t>5.4.2.2.1-1.</w:t>
      </w:r>
    </w:p>
    <w:p w14:paraId="315FE180" w14:textId="65488C8F" w:rsidR="002B3224" w:rsidRDefault="002B3224" w:rsidP="00514461">
      <w:pPr>
        <w:pStyle w:val="TH"/>
      </w:pPr>
      <w:r w:rsidRPr="003B2883">
        <w:object w:dxaOrig="8230" w:dyaOrig="2110" w14:anchorId="764C3B96">
          <v:shape id="_x0000_i1050" type="#_x0000_t75" style="width:413.2pt;height:105.2pt" o:ole="">
            <v:imagedata r:id="rId62" o:title=""/>
          </v:shape>
          <o:OLEObject Type="Embed" ProgID="Visio.Drawing.15" ShapeID="_x0000_i1050" DrawAspect="Content" ObjectID="_1633330909" r:id="rId63"/>
        </w:object>
      </w:r>
    </w:p>
    <w:p w14:paraId="09E85448" w14:textId="5DD0E14B" w:rsidR="00A8669D" w:rsidRPr="003B2883" w:rsidRDefault="00A8669D" w:rsidP="00A8669D">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30F6006F" w14:textId="77777777" w:rsidR="00A8669D" w:rsidRPr="003B2883" w:rsidRDefault="00C2223F" w:rsidP="00021E54">
      <w:pPr>
        <w:pStyle w:val="B1"/>
      </w:pPr>
      <w:r w:rsidRPr="003B2883">
        <w:t>1.</w:t>
      </w:r>
      <w:r w:rsidRPr="003B2883">
        <w:tab/>
      </w:r>
      <w:r w:rsidR="00A8669D" w:rsidRPr="003B2883">
        <w:t xml:space="preserve">The NF Service Consumer sends a </w:t>
      </w:r>
      <w:r w:rsidR="00A8669D" w:rsidRPr="003B2883">
        <w:rPr>
          <w:rFonts w:hint="eastAsia"/>
        </w:rPr>
        <w:t>PUT</w:t>
      </w:r>
      <w:r w:rsidR="00A8669D" w:rsidRPr="003B2883">
        <w:t xml:space="preserve"> request to the resource representing the ueReachInd resource of the AMF. The payload body of the PUT request shall contain a</w:t>
      </w:r>
      <w:r w:rsidR="004E431A" w:rsidRPr="003B2883">
        <w:t>n "EnableUeReachabilityReqData" object.</w:t>
      </w:r>
    </w:p>
    <w:p w14:paraId="687B7797" w14:textId="09C4F2EC" w:rsidR="007F62DF" w:rsidRPr="003B2883" w:rsidRDefault="00C2223F" w:rsidP="007F62DF">
      <w:pPr>
        <w:pStyle w:val="B1"/>
      </w:pPr>
      <w:r w:rsidRPr="003B2883">
        <w:t>2</w:t>
      </w:r>
      <w:r w:rsidR="003968FF" w:rsidRPr="003B2883">
        <w:t>a</w:t>
      </w:r>
      <w:r w:rsidRPr="003B2883">
        <w:t>.</w:t>
      </w:r>
      <w:r w:rsidRPr="003B2883">
        <w:tab/>
      </w:r>
      <w:r w:rsidR="00A8669D" w:rsidRPr="003B2883">
        <w:t>On success</w:t>
      </w:r>
      <w:r w:rsidR="007F62DF" w:rsidRPr="003B2883">
        <w:t>:</w:t>
      </w:r>
    </w:p>
    <w:p w14:paraId="63A7D0D1" w14:textId="77777777" w:rsidR="007F62DF" w:rsidRPr="003B2883" w:rsidRDefault="007F62DF" w:rsidP="003D5C4D">
      <w:pPr>
        <w:pStyle w:val="B2"/>
      </w:pPr>
      <w:r w:rsidRPr="003B2883">
        <w:t>-</w:t>
      </w:r>
      <w:r w:rsidR="003F6B0D" w:rsidRPr="003B2883">
        <w:tab/>
      </w:r>
      <w:r w:rsidRPr="003B2883">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3802D085" w14:textId="77777777" w:rsidR="00A8669D" w:rsidRPr="003B2883" w:rsidRDefault="007F62DF" w:rsidP="003D5C4D">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w:t>
      </w:r>
      <w:r w:rsidR="00A8669D" w:rsidRPr="003B2883">
        <w:t>"</w:t>
      </w:r>
      <w:r w:rsidR="0033207A" w:rsidRPr="003B2883">
        <w:t>200 OK</w:t>
      </w:r>
      <w:r w:rsidR="00A8669D" w:rsidRPr="003B2883">
        <w:t>" shall be returned</w:t>
      </w:r>
      <w:r w:rsidR="0033207A" w:rsidRPr="003B2883">
        <w:t xml:space="preserve"> with payload containing an "EnableUeReachabilityRspData" object</w:t>
      </w:r>
      <w:r w:rsidR="00A8669D" w:rsidRPr="003B2883">
        <w:t>.</w:t>
      </w:r>
    </w:p>
    <w:p w14:paraId="5F065C0D" w14:textId="37D46B00" w:rsidR="00144491" w:rsidRPr="003B2883" w:rsidRDefault="003968FF" w:rsidP="003968FF">
      <w:pPr>
        <w:pStyle w:val="B1"/>
      </w:pPr>
      <w:r w:rsidRPr="003B2883">
        <w:rPr>
          <w:lang w:eastAsia="zh-CN"/>
        </w:rPr>
        <w:t>2b.</w:t>
      </w:r>
      <w:r w:rsidRPr="003B2883">
        <w:rPr>
          <w:lang w:eastAsia="zh-CN"/>
        </w:rPr>
        <w:tab/>
      </w:r>
      <w:r w:rsidR="00144491" w:rsidRPr="003B2883">
        <w:t>On failure</w:t>
      </w:r>
      <w:r w:rsidRPr="003B2883">
        <w:t xml:space="preserve"> or redirection, one of the HTTP status code listed in Table 6.3.3.2.3.1-3 shall be returned. For a 4xx/5xx response, the message body shall contain a ProblemDetails</w:t>
      </w:r>
      <w:r w:rsidR="0085581E" w:rsidRPr="003B2883">
        <w:t xml:space="preserve"> </w:t>
      </w:r>
      <w:r w:rsidR="0085581E">
        <w:t>or ProblemDetails</w:t>
      </w:r>
      <w:r w:rsidR="0085581E" w:rsidRPr="003B2883">
        <w:t>EnableUeReachability</w:t>
      </w:r>
      <w:r w:rsidRPr="003B2883">
        <w:t xml:space="preserve"> structure with the "cause" attribute set to one of the application error listed in Table 6.3.3.2.3.1-3.</w:t>
      </w:r>
    </w:p>
    <w:p w14:paraId="1206417B" w14:textId="56AE34CB" w:rsidR="00752951" w:rsidRPr="003B2883" w:rsidRDefault="00752951" w:rsidP="00752951">
      <w:pPr>
        <w:pStyle w:val="Heading4"/>
      </w:pPr>
      <w:bookmarkStart w:id="93" w:name="_Toc20137280"/>
      <w:r w:rsidRPr="003B2883">
        <w:lastRenderedPageBreak/>
        <w:t>5.4.2.3</w:t>
      </w:r>
      <w:r w:rsidRPr="003B2883">
        <w:tab/>
        <w:t>ProvideDomainSelectionInfo</w:t>
      </w:r>
      <w:bookmarkEnd w:id="93"/>
    </w:p>
    <w:p w14:paraId="150ACE99" w14:textId="0A309432" w:rsidR="00752951" w:rsidRPr="003B2883" w:rsidRDefault="00752951" w:rsidP="00752951">
      <w:pPr>
        <w:pStyle w:val="Heading5"/>
      </w:pPr>
      <w:bookmarkStart w:id="94" w:name="_Toc20137281"/>
      <w:r w:rsidRPr="003B2883">
        <w:t>5.4.2.3.1</w:t>
      </w:r>
      <w:r w:rsidRPr="003B2883">
        <w:tab/>
        <w:t>General</w:t>
      </w:r>
      <w:bookmarkEnd w:id="94"/>
    </w:p>
    <w:p w14:paraId="5AA47EED" w14:textId="77777777" w:rsidR="00752951" w:rsidRPr="003B2883" w:rsidRDefault="00752951" w:rsidP="00752951">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73A61E8A" w14:textId="77777777" w:rsidR="00752951" w:rsidRPr="003B2883" w:rsidRDefault="00752951" w:rsidP="00752951">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6EE892C" w14:textId="77777777" w:rsidR="00752951" w:rsidRPr="003B2883" w:rsidRDefault="00752951" w:rsidP="00752951">
      <w:pPr>
        <w:pStyle w:val="B1"/>
      </w:pPr>
      <w:r w:rsidRPr="003B2883">
        <w:rPr>
          <w:lang w:eastAsia="zh-CN"/>
        </w:rPr>
        <w:t>-</w:t>
      </w:r>
      <w:r w:rsidRPr="003B2883">
        <w:rPr>
          <w:lang w:eastAsia="zh-CN"/>
        </w:rPr>
        <w:tab/>
        <w:t>T</w:t>
      </w:r>
      <w:r w:rsidRPr="003B2883">
        <w:t>ime stamp of the last radio contact with the UE;</w:t>
      </w:r>
    </w:p>
    <w:p w14:paraId="48112C55" w14:textId="77777777" w:rsidR="00752951" w:rsidRPr="003B2883" w:rsidRDefault="00752951" w:rsidP="00752951">
      <w:pPr>
        <w:pStyle w:val="B1"/>
        <w:rPr>
          <w:lang w:eastAsia="zh-CN"/>
        </w:rPr>
      </w:pPr>
      <w:r w:rsidRPr="003B2883">
        <w:rPr>
          <w:lang w:eastAsia="zh-CN"/>
        </w:rPr>
        <w:t>-</w:t>
      </w:r>
      <w:r w:rsidRPr="003B2883">
        <w:rPr>
          <w:lang w:eastAsia="zh-CN"/>
        </w:rPr>
        <w:tab/>
        <w:t>C</w:t>
      </w:r>
      <w:r w:rsidRPr="003B2883">
        <w:t xml:space="preserve">urrent </w:t>
      </w:r>
      <w:r w:rsidR="002D6C1D" w:rsidRPr="003B2883">
        <w:t xml:space="preserve">Access type and </w:t>
      </w:r>
      <w:r w:rsidRPr="003B2883">
        <w:t>RAT type</w:t>
      </w:r>
    </w:p>
    <w:p w14:paraId="55DEA06E" w14:textId="5243198B" w:rsidR="00752951" w:rsidRPr="003B2883" w:rsidRDefault="00752951" w:rsidP="0075295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3B2883">
        <w:rPr>
          <w:lang w:eastAsia="zh-CN"/>
        </w:rPr>
        <w:t>clause</w:t>
      </w:r>
      <w:r w:rsidRPr="003B2883">
        <w:rPr>
          <w:lang w:eastAsia="zh-CN"/>
        </w:rPr>
        <w:t xml:space="preserve"> 6.3.3.</w:t>
      </w:r>
      <w:r w:rsidR="00705E1B" w:rsidRPr="003B2883">
        <w:rPr>
          <w:lang w:eastAsia="zh-CN"/>
        </w:rPr>
        <w:t>3</w:t>
      </w:r>
      <w:r w:rsidRPr="003B2883">
        <w:rPr>
          <w:lang w:eastAsia="zh-CN"/>
        </w:rPr>
        <w:t>.3.1). See also figure 5.4.2.</w:t>
      </w:r>
      <w:r w:rsidR="00705E1B" w:rsidRPr="003B2883">
        <w:rPr>
          <w:lang w:eastAsia="zh-CN"/>
        </w:rPr>
        <w:t>3</w:t>
      </w:r>
      <w:r w:rsidRPr="003B2883">
        <w:rPr>
          <w:lang w:eastAsia="zh-CN"/>
        </w:rPr>
        <w:t>.1-1.</w:t>
      </w:r>
    </w:p>
    <w:p w14:paraId="58BD76D9" w14:textId="77777777" w:rsidR="00752951" w:rsidRPr="003B2883" w:rsidRDefault="00752951" w:rsidP="00752951">
      <w:pPr>
        <w:pStyle w:val="TH"/>
      </w:pPr>
      <w:r w:rsidRPr="003B2883">
        <w:object w:dxaOrig="8220" w:dyaOrig="2100" w14:anchorId="2978A286">
          <v:shape id="_x0000_i1051" type="#_x0000_t75" style="width:411.35pt;height:105.2pt" o:ole="">
            <v:imagedata r:id="rId64" o:title=""/>
          </v:shape>
          <o:OLEObject Type="Embed" ProgID="Visio.Drawing.15" ShapeID="_x0000_i1051" DrawAspect="Content" ObjectID="_1633330910" r:id="rId65"/>
        </w:object>
      </w:r>
    </w:p>
    <w:p w14:paraId="525E514C" w14:textId="77777777" w:rsidR="00752951" w:rsidRPr="003B2883" w:rsidRDefault="00752951" w:rsidP="00752951">
      <w:pPr>
        <w:pStyle w:val="TF"/>
        <w:spacing w:before="120"/>
      </w:pPr>
      <w:r w:rsidRPr="003B2883">
        <w:t>Figure 5.</w:t>
      </w:r>
      <w:r w:rsidRPr="003B2883">
        <w:rPr>
          <w:rFonts w:hint="eastAsia"/>
        </w:rPr>
        <w:t>4</w:t>
      </w:r>
      <w:r w:rsidRPr="003B2883">
        <w:t>.2.3.1-1: Provide UE Information for Terminating Domain Selection</w:t>
      </w:r>
    </w:p>
    <w:p w14:paraId="0761BF22" w14:textId="77777777" w:rsidR="00752951" w:rsidRPr="003B2883" w:rsidRDefault="00752951" w:rsidP="00752951">
      <w:pPr>
        <w:pStyle w:val="B1"/>
      </w:pPr>
      <w:r w:rsidRPr="003B2883">
        <w:t>1.</w:t>
      </w:r>
      <w:r w:rsidRPr="003B2883">
        <w:tab/>
        <w:t>The NF Service Consumer shall send a GET request to the URI of the "UeContext" resource on the AMF, with query parameter "info-class" set to value "TADS".</w:t>
      </w:r>
    </w:p>
    <w:p w14:paraId="4BEE2BC1" w14:textId="77777777" w:rsidR="00752951" w:rsidRPr="003B2883" w:rsidRDefault="00752951" w:rsidP="00752951">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0B1171FE" w14:textId="1B77DFC3" w:rsidR="00752951" w:rsidRPr="003B2883" w:rsidRDefault="00752951" w:rsidP="003D5C4D">
      <w:pPr>
        <w:pStyle w:val="B1"/>
        <w:rPr>
          <w:lang w:eastAsia="zh-CN"/>
        </w:rPr>
      </w:pPr>
      <w:r w:rsidRPr="003B2883">
        <w:rPr>
          <w:lang w:eastAsia="zh-CN"/>
        </w:rPr>
        <w:t>2b.</w:t>
      </w:r>
      <w:r w:rsidRPr="003B2883">
        <w:rPr>
          <w:lang w:eastAsia="zh-CN"/>
        </w:rPr>
        <w:tab/>
      </w:r>
      <w:r w:rsidRPr="003B2883">
        <w:t>On failure, one of the HTTP status code listed in Table 6.</w:t>
      </w:r>
      <w:r w:rsidR="00705E1B" w:rsidRPr="003B2883">
        <w:t>3</w:t>
      </w:r>
      <w:r w:rsidRPr="003B2883">
        <w:t>.3.3.3.1-3 shall be returned. The message body shall contain a ProblemDetails object with "detail" set to one of the corresponding application errors listed in Table 6.</w:t>
      </w:r>
      <w:r w:rsidR="00705E1B" w:rsidRPr="003B2883">
        <w:t>3</w:t>
      </w:r>
      <w:r w:rsidRPr="003B2883">
        <w:t>.3.3.3.1-3.</w:t>
      </w:r>
    </w:p>
    <w:p w14:paraId="374EDFD0" w14:textId="5EC6A302" w:rsidR="001D48CF" w:rsidRPr="003B2883" w:rsidRDefault="00C168EE" w:rsidP="001D48CF">
      <w:pPr>
        <w:pStyle w:val="Heading2"/>
      </w:pPr>
      <w:bookmarkStart w:id="95" w:name="_Toc20137282"/>
      <w:r w:rsidRPr="003B2883">
        <w:t>5.5</w:t>
      </w:r>
      <w:r w:rsidR="001D48CF" w:rsidRPr="003B2883">
        <w:tab/>
        <w:t>Namf_Location Service</w:t>
      </w:r>
      <w:bookmarkEnd w:id="95"/>
    </w:p>
    <w:p w14:paraId="67ECED6D" w14:textId="5B382D67" w:rsidR="001D48CF" w:rsidRPr="003B2883" w:rsidRDefault="00C168EE" w:rsidP="001D48CF">
      <w:pPr>
        <w:pStyle w:val="Heading3"/>
      </w:pPr>
      <w:bookmarkStart w:id="96" w:name="_Toc20137283"/>
      <w:r w:rsidRPr="003B2883">
        <w:t>5.5</w:t>
      </w:r>
      <w:r w:rsidR="001D48CF" w:rsidRPr="003B2883">
        <w:t>.1</w:t>
      </w:r>
      <w:r w:rsidR="001D48CF" w:rsidRPr="003B2883">
        <w:tab/>
        <w:t>Service Description</w:t>
      </w:r>
      <w:bookmarkEnd w:id="96"/>
    </w:p>
    <w:p w14:paraId="075D57A7" w14:textId="77777777" w:rsidR="000C1864" w:rsidRPr="003B2883" w:rsidRDefault="001D48CF" w:rsidP="000C1864">
      <w:r w:rsidRPr="003B2883">
        <w:t>The Namf_Location service is used by NF service consumers to request the AMF for initiating positioning requests and provide the location information. It is also used to subsequently notify the location change events towards the NF service consumers.</w:t>
      </w:r>
      <w:r w:rsidR="000C1864" w:rsidRPr="003B2883">
        <w:t xml:space="preserve"> The following are the key functionalities of this NF service:</w:t>
      </w:r>
    </w:p>
    <w:p w14:paraId="22F8481C" w14:textId="77777777" w:rsidR="000C1864" w:rsidRPr="003B2883" w:rsidRDefault="000C1864" w:rsidP="000C1864">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9F3149E" w14:textId="77777777" w:rsidR="000C1864" w:rsidRPr="003B2883" w:rsidRDefault="000C1864" w:rsidP="000C1864">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6D6ABEF2" w14:textId="77777777" w:rsidR="001D48CF" w:rsidRPr="003B2883" w:rsidRDefault="000C1864" w:rsidP="001B698C">
      <w:pPr>
        <w:pStyle w:val="B1"/>
      </w:pPr>
      <w:r w:rsidRPr="003B2883">
        <w:t>-</w:t>
      </w:r>
      <w:r w:rsidRPr="003B2883">
        <w:tab/>
        <w:t>Allow NFs to request Network Provided Location Information (NPLI) and/or local time zone corresponding to the location of a target UE.</w:t>
      </w:r>
    </w:p>
    <w:p w14:paraId="332C4A0B" w14:textId="53D600B2" w:rsidR="001D48CF" w:rsidRPr="003B2883" w:rsidRDefault="00C168EE" w:rsidP="001D48CF">
      <w:pPr>
        <w:pStyle w:val="Heading3"/>
      </w:pPr>
      <w:bookmarkStart w:id="97" w:name="_Toc20137284"/>
      <w:r w:rsidRPr="003B2883">
        <w:t>5.5</w:t>
      </w:r>
      <w:r w:rsidR="001D48CF" w:rsidRPr="003B2883">
        <w:t>.2</w:t>
      </w:r>
      <w:r w:rsidR="001D48CF" w:rsidRPr="003B2883">
        <w:tab/>
        <w:t>Service Operations</w:t>
      </w:r>
      <w:bookmarkEnd w:id="97"/>
    </w:p>
    <w:p w14:paraId="452152D9" w14:textId="62E4B743" w:rsidR="001D48CF" w:rsidRPr="003B2883" w:rsidRDefault="00C168EE" w:rsidP="001D48CF">
      <w:pPr>
        <w:pStyle w:val="Heading4"/>
      </w:pPr>
      <w:bookmarkStart w:id="98" w:name="_Toc20137285"/>
      <w:r w:rsidRPr="003B2883">
        <w:t>5.5</w:t>
      </w:r>
      <w:r w:rsidR="001D48CF" w:rsidRPr="003B2883">
        <w:t>.2.1</w:t>
      </w:r>
      <w:r w:rsidR="001D48CF" w:rsidRPr="003B2883">
        <w:tab/>
        <w:t>Introduction</w:t>
      </w:r>
      <w:bookmarkEnd w:id="98"/>
    </w:p>
    <w:p w14:paraId="2A743A48" w14:textId="77777777" w:rsidR="000C1864" w:rsidRPr="003B2883" w:rsidRDefault="000C1864" w:rsidP="000C1864">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47ECA1C4" w14:textId="77777777" w:rsidR="000C1864" w:rsidRPr="003B2883" w:rsidRDefault="000C1864" w:rsidP="000C1864">
      <w:pPr>
        <w:pStyle w:val="B1"/>
      </w:pPr>
      <w:r w:rsidRPr="003B2883">
        <w:t>-</w:t>
      </w:r>
      <w:r w:rsidRPr="003B2883">
        <w:tab/>
        <w:t>ProvidePositioningInfo;</w:t>
      </w:r>
    </w:p>
    <w:p w14:paraId="5C06AC3A" w14:textId="77777777" w:rsidR="000C1864" w:rsidRPr="003B2883" w:rsidRDefault="000C1864" w:rsidP="000C1864">
      <w:pPr>
        <w:pStyle w:val="B1"/>
      </w:pPr>
      <w:r w:rsidRPr="003B2883">
        <w:lastRenderedPageBreak/>
        <w:t>-</w:t>
      </w:r>
      <w:r w:rsidRPr="003B2883">
        <w:tab/>
        <w:t>EventNotify; and</w:t>
      </w:r>
    </w:p>
    <w:p w14:paraId="070A069D" w14:textId="77777777" w:rsidR="000C1864" w:rsidRPr="003B2883" w:rsidRDefault="000C1864" w:rsidP="000C1864">
      <w:pPr>
        <w:pStyle w:val="B1"/>
      </w:pPr>
      <w:r w:rsidRPr="003B2883">
        <w:t>-</w:t>
      </w:r>
      <w:r w:rsidRPr="003B2883">
        <w:tab/>
        <w:t>ProvideLocationInfo.</w:t>
      </w:r>
    </w:p>
    <w:p w14:paraId="26AC6AD6" w14:textId="6A86FBAA" w:rsidR="001D48CF" w:rsidRPr="003B2883" w:rsidRDefault="00C168EE" w:rsidP="001D48CF">
      <w:pPr>
        <w:pStyle w:val="Heading4"/>
      </w:pPr>
      <w:bookmarkStart w:id="99" w:name="_Toc20137286"/>
      <w:r w:rsidRPr="003B2883">
        <w:t>5.5</w:t>
      </w:r>
      <w:r w:rsidR="001D48CF" w:rsidRPr="003B2883">
        <w:t>.2.2</w:t>
      </w:r>
      <w:r w:rsidR="003F6B0D" w:rsidRPr="003B2883">
        <w:tab/>
      </w:r>
      <w:r w:rsidR="002C01B7" w:rsidRPr="003B2883">
        <w:t>ProvidePositioningInfo</w:t>
      </w:r>
      <w:bookmarkEnd w:id="99"/>
    </w:p>
    <w:p w14:paraId="3F8B5741" w14:textId="27D65A53" w:rsidR="001D48CF" w:rsidRPr="003B2883" w:rsidRDefault="00C168EE" w:rsidP="001D48CF">
      <w:pPr>
        <w:pStyle w:val="Heading5"/>
      </w:pPr>
      <w:bookmarkStart w:id="100" w:name="_Toc20137287"/>
      <w:r w:rsidRPr="003B2883">
        <w:t>5.5</w:t>
      </w:r>
      <w:r w:rsidR="001D48CF" w:rsidRPr="003B2883">
        <w:t>.2.2.1</w:t>
      </w:r>
      <w:r w:rsidR="001D48CF" w:rsidRPr="003B2883">
        <w:tab/>
        <w:t>General</w:t>
      </w:r>
      <w:bookmarkEnd w:id="100"/>
    </w:p>
    <w:p w14:paraId="5F9F2557" w14:textId="77777777" w:rsidR="001D48CF" w:rsidRPr="003B2883" w:rsidRDefault="001D48CF" w:rsidP="001D48CF">
      <w:r w:rsidRPr="003B2883">
        <w:t xml:space="preserve">The </w:t>
      </w:r>
      <w:r w:rsidR="002C01B7" w:rsidRPr="003B2883">
        <w:t>ProvidePositioningInfo</w:t>
      </w:r>
      <w:r w:rsidRPr="003B2883">
        <w:t xml:space="preserve"> service operation is used in the following procedure:</w:t>
      </w:r>
    </w:p>
    <w:p w14:paraId="77685471" w14:textId="415EF862" w:rsidR="001D48CF" w:rsidRPr="003B2883" w:rsidRDefault="001D48CF" w:rsidP="001D48CF">
      <w:pPr>
        <w:pStyle w:val="B1"/>
      </w:pPr>
      <w:r w:rsidRPr="003B2883">
        <w:t>-</w:t>
      </w:r>
      <w:r w:rsidRPr="003B2883">
        <w:tab/>
      </w:r>
      <w:r w:rsidRPr="003B2883">
        <w:rPr>
          <w:lang w:eastAsia="zh-CN"/>
        </w:rPr>
        <w:t>5GC-MT-LR Procedure without UDM Query</w:t>
      </w:r>
      <w:r w:rsidRPr="003B2883">
        <w:t xml:space="preserve"> (see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2</w:t>
      </w:r>
      <w:r w:rsidRPr="003B2883">
        <w:t>)</w:t>
      </w:r>
    </w:p>
    <w:p w14:paraId="787C6B15" w14:textId="01E6CBB2" w:rsidR="001D48CF" w:rsidRPr="003B2883" w:rsidRDefault="001D48CF" w:rsidP="001D48CF">
      <w:pPr>
        <w:pStyle w:val="B1"/>
      </w:pPr>
      <w:r w:rsidRPr="003B2883">
        <w:t>-</w:t>
      </w:r>
      <w:r w:rsidRPr="003B2883">
        <w:tab/>
      </w:r>
      <w:r w:rsidRPr="003B2883">
        <w:rPr>
          <w:lang w:eastAsia="zh-CN"/>
        </w:rPr>
        <w:t xml:space="preserve">5GC-MT-LR Procedure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3</w:t>
      </w:r>
      <w:r w:rsidRPr="003B2883">
        <w:t>)</w:t>
      </w:r>
    </w:p>
    <w:p w14:paraId="58250488" w14:textId="255E94A7" w:rsidR="001D48CF" w:rsidRPr="003B2883" w:rsidRDefault="001D48CF" w:rsidP="001D48CF">
      <w:pPr>
        <w:pStyle w:val="B1"/>
      </w:pPr>
      <w:r w:rsidRPr="003B2883">
        <w:t>-</w:t>
      </w:r>
      <w:r w:rsidRPr="003B2883">
        <w:tab/>
      </w:r>
      <w:r w:rsidRPr="003B2883">
        <w:rPr>
          <w:lang w:eastAsia="zh-CN"/>
        </w:rPr>
        <w:t xml:space="preserve">Location Continuity for Handover of an Emergency session from NG-RAN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1F2BB1A5" w14:textId="77777777" w:rsidR="001D48CF" w:rsidRPr="003B2883" w:rsidRDefault="001D48CF" w:rsidP="001D48CF">
      <w:pPr>
        <w:rPr>
          <w:color w:val="000000"/>
          <w:lang w:eastAsia="zh-CN"/>
        </w:rPr>
      </w:pPr>
      <w:r w:rsidRPr="003B2883">
        <w:rPr>
          <w:rFonts w:hint="eastAsia"/>
          <w:lang w:eastAsia="zh-CN"/>
        </w:rPr>
        <w:t xml:space="preserve">The </w:t>
      </w:r>
      <w:r w:rsidR="002C01B7"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sidR="002C01B7" w:rsidRPr="003B2883">
        <w:t xml:space="preserve">geodetic </w:t>
      </w:r>
      <w:r w:rsidR="002C01B7" w:rsidRPr="003B2883">
        <w:rPr>
          <w:lang w:val="en-US"/>
        </w:rPr>
        <w:t xml:space="preserve">and optionally </w:t>
      </w:r>
      <w:r w:rsidR="002C01B7"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6A4AD16B" w14:textId="17022C24" w:rsidR="001D48CF" w:rsidRPr="003B2883" w:rsidRDefault="001D48CF" w:rsidP="001D48CF">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0013714A" w:rsidRPr="003B2883">
        <w:rPr>
          <w:lang w:eastAsia="zh-CN"/>
        </w:rPr>
        <w:t>the service operation by sending POST to the URI of the "</w:t>
      </w:r>
      <w:r w:rsidR="00164214" w:rsidRPr="003B2883">
        <w:rPr>
          <w:lang w:eastAsia="zh-CN"/>
        </w:rPr>
        <w:t>provide-pos-info</w:t>
      </w:r>
      <w:r w:rsidR="0013714A" w:rsidRPr="003B2883">
        <w:rPr>
          <w:lang w:eastAsia="zh-CN"/>
        </w:rPr>
        <w:t xml:space="preserve">" custom operation on the "Individual UE Context" resource (See </w:t>
      </w:r>
      <w:r w:rsidR="003B2883">
        <w:rPr>
          <w:lang w:eastAsia="zh-CN"/>
        </w:rPr>
        <w:t>clause</w:t>
      </w:r>
      <w:r w:rsidR="0013714A" w:rsidRPr="003B2883">
        <w:rPr>
          <w:lang w:eastAsia="zh-CN"/>
        </w:rPr>
        <w:t xml:space="preserve"> </w:t>
      </w:r>
      <w:r w:rsidR="0013714A" w:rsidRPr="003B2883">
        <w:t>6.4.3.2.4.2). See also figure 5.5.2.2.1-1.</w:t>
      </w:r>
    </w:p>
    <w:p w14:paraId="5350E4D7" w14:textId="12594638" w:rsidR="001D48CF" w:rsidRPr="003B2883" w:rsidRDefault="00164214" w:rsidP="001D48CF">
      <w:pPr>
        <w:pStyle w:val="TH"/>
      </w:pPr>
      <w:r w:rsidRPr="003B2883">
        <w:object w:dxaOrig="7950" w:dyaOrig="2130" w14:anchorId="37971E7C">
          <v:shape id="_x0000_i1052" type="#_x0000_t75" style="width:398.2pt;height:106.45pt" o:ole="">
            <v:imagedata r:id="rId66" o:title=""/>
          </v:shape>
          <o:OLEObject Type="Embed" ProgID="Visio.Drawing.15" ShapeID="_x0000_i1052" DrawAspect="Content" ObjectID="_1633330911" r:id="rId67"/>
        </w:object>
      </w:r>
    </w:p>
    <w:p w14:paraId="35A0FDD5" w14:textId="77777777" w:rsidR="001D48CF" w:rsidRPr="003B2883" w:rsidRDefault="001D48CF" w:rsidP="001D48CF">
      <w:pPr>
        <w:pStyle w:val="TF"/>
        <w:spacing w:before="120"/>
      </w:pPr>
      <w:r w:rsidRPr="003B2883">
        <w:t xml:space="preserve">Figure </w:t>
      </w:r>
      <w:r w:rsidR="00C168EE" w:rsidRPr="003B2883">
        <w:t>5.5</w:t>
      </w:r>
      <w:r w:rsidRPr="003B2883">
        <w:t>.2.2.</w:t>
      </w:r>
      <w:r w:rsidR="0013714A" w:rsidRPr="003B2883">
        <w:t>1</w:t>
      </w:r>
      <w:r w:rsidRPr="003B2883">
        <w:t>-1: NF Service Consumer</w:t>
      </w:r>
      <w:r w:rsidRPr="003B2883">
        <w:rPr>
          <w:rFonts w:hint="eastAsia"/>
        </w:rPr>
        <w:t xml:space="preserve"> </w:t>
      </w:r>
      <w:r w:rsidRPr="003B2883">
        <w:t xml:space="preserve">requests the </w:t>
      </w:r>
      <w:r w:rsidR="002C01B7" w:rsidRPr="003B2883">
        <w:t>positioning information</w:t>
      </w:r>
      <w:r w:rsidR="002C01B7" w:rsidRPr="003B2883">
        <w:rPr>
          <w:rFonts w:hint="eastAsia"/>
        </w:rPr>
        <w:t xml:space="preserve"> </w:t>
      </w:r>
      <w:r w:rsidRPr="003B2883">
        <w:rPr>
          <w:rFonts w:hint="eastAsia"/>
        </w:rPr>
        <w:t>of the UE</w:t>
      </w:r>
    </w:p>
    <w:p w14:paraId="7C36A047" w14:textId="215874AF" w:rsidR="001D48CF" w:rsidRPr="003B2883" w:rsidRDefault="001D48CF" w:rsidP="001D48CF">
      <w:pPr>
        <w:pStyle w:val="B1"/>
      </w:pPr>
      <w:r w:rsidRPr="003B2883">
        <w:t>1.</w:t>
      </w:r>
      <w:r w:rsidRPr="003B2883">
        <w:tab/>
        <w:t xml:space="preserve">The NF Service Consumer </w:t>
      </w:r>
      <w:r w:rsidR="00164214" w:rsidRPr="003B2883">
        <w:t xml:space="preserve">shall </w:t>
      </w:r>
      <w:r w:rsidRPr="003B2883">
        <w:t xml:space="preserve">send a POST request to the </w:t>
      </w:r>
      <w:r w:rsidR="00164214" w:rsidRPr="003B2883">
        <w:t xml:space="preserve">resource URI of "provide-pos-info" custom operation of </w:t>
      </w:r>
      <w:r w:rsidRPr="003B2883">
        <w:t xml:space="preserve">the </w:t>
      </w:r>
      <w:r w:rsidR="002C01B7" w:rsidRPr="003B2883">
        <w:t>"</w:t>
      </w:r>
      <w:r w:rsidR="002C01B7" w:rsidRPr="003B2883">
        <w:rPr>
          <w:iCs/>
          <w:lang w:eastAsia="zh-CN"/>
        </w:rPr>
        <w:t xml:space="preserve">Individual UE context" </w:t>
      </w:r>
      <w:r w:rsidRPr="003B2883">
        <w:t xml:space="preserve">resource of the AMF. The payload body of the POST request may contain an indication of a </w:t>
      </w:r>
      <w:r w:rsidR="002C01B7" w:rsidRPr="003B2883">
        <w:t xml:space="preserve">positioning </w:t>
      </w:r>
      <w:r w:rsidRPr="003B2883">
        <w:t>request from an emergency services client</w:t>
      </w:r>
      <w:r w:rsidRPr="003B2883">
        <w:rPr>
          <w:lang w:val="en-US"/>
        </w:rPr>
        <w:t xml:space="preserve">, </w:t>
      </w:r>
      <w:r w:rsidRPr="003B2883">
        <w:t>the required QoS</w:t>
      </w:r>
      <w:r w:rsidRPr="003B2883">
        <w:rPr>
          <w:lang w:val="en-US"/>
        </w:rPr>
        <w:t xml:space="preserve"> and </w:t>
      </w:r>
      <w:r w:rsidRPr="003B2883">
        <w:t>Supported GAD shapes. If the NF service consumer wants the location change information to be notified (</w:t>
      </w:r>
      <w:r w:rsidR="00174A65" w:rsidRPr="003B2883">
        <w:t xml:space="preserve">e.g. </w:t>
      </w:r>
      <w:r w:rsidRPr="003B2883">
        <w:t xml:space="preserve">during a handover procedure), it also provides a callback URI on which the EventNotify service operation is executed (see clause </w:t>
      </w:r>
      <w:r w:rsidR="00C168EE" w:rsidRPr="003B2883">
        <w:t>5.5</w:t>
      </w:r>
      <w:r w:rsidRPr="003B2883">
        <w:t>.2.3).</w:t>
      </w:r>
    </w:p>
    <w:p w14:paraId="56AFC412" w14:textId="2D44456D" w:rsidR="001D48CF" w:rsidRPr="003B2883" w:rsidRDefault="001D48CF" w:rsidP="001D48CF">
      <w:pPr>
        <w:pStyle w:val="B1"/>
      </w:pPr>
      <w:r w:rsidRPr="003B2883">
        <w:t>2</w:t>
      </w:r>
      <w:r w:rsidR="00670708" w:rsidRPr="003B2883">
        <w:t>a</w:t>
      </w:r>
      <w:r w:rsidRPr="003B2883">
        <w:t>.</w:t>
      </w:r>
      <w:r w:rsidR="00670708" w:rsidRPr="003B2883">
        <w:tab/>
      </w:r>
      <w:r w:rsidRPr="003B2883">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w:t>
      </w:r>
      <w:r w:rsidR="0090693A">
        <w:t xml:space="preserve"> 3GPP TS</w:t>
      </w:r>
      <w:r w:rsidR="00514461">
        <w:t> </w:t>
      </w:r>
      <w:r w:rsidR="00514461" w:rsidRPr="003B2883">
        <w:t>23.502</w:t>
      </w:r>
      <w:r w:rsidR="00514461">
        <w:t> </w:t>
      </w:r>
      <w:r w:rsidR="00514461" w:rsidRPr="003B2883">
        <w:t>[</w:t>
      </w:r>
      <w:r w:rsidRPr="003B2883">
        <w:t>3].</w:t>
      </w:r>
    </w:p>
    <w:p w14:paraId="3001BF2E" w14:textId="77777777" w:rsidR="00670708" w:rsidRPr="003B2883" w:rsidRDefault="00670708" w:rsidP="001D48CF">
      <w:pPr>
        <w:pStyle w:val="B1"/>
        <w:rPr>
          <w:lang w:eastAsia="zh-CN"/>
        </w:rPr>
      </w:pPr>
      <w:r w:rsidRPr="003B2883">
        <w:t>2b.</w:t>
      </w:r>
      <w:r w:rsidRPr="003B2883">
        <w:tab/>
        <w:t>On failure, one of the HTTP status code listed in Table 6.4.3.2.4.2.2-2 shall be returned. For a 4xx/5xx response, the message body shall contain a ProblemDetails structure with the "cause" attribute set to one of the application error listed in Table 6.4.3.2.4.2.2-2.</w:t>
      </w:r>
    </w:p>
    <w:p w14:paraId="4E101CFB" w14:textId="6DFD8743" w:rsidR="00BB1EAF" w:rsidRPr="003B2883" w:rsidRDefault="00D455CB" w:rsidP="00BB1EAF">
      <w:pPr>
        <w:pStyle w:val="Heading4"/>
      </w:pPr>
      <w:bookmarkStart w:id="101" w:name="_Toc20137288"/>
      <w:r w:rsidRPr="003B2883">
        <w:t>5.5</w:t>
      </w:r>
      <w:r w:rsidR="00BB1EAF" w:rsidRPr="003B2883">
        <w:t>.2.3</w:t>
      </w:r>
      <w:r w:rsidR="003F6B0D" w:rsidRPr="003B2883">
        <w:tab/>
      </w:r>
      <w:r w:rsidR="00BB1EAF" w:rsidRPr="003B2883">
        <w:t>EventNotify</w:t>
      </w:r>
      <w:bookmarkEnd w:id="101"/>
    </w:p>
    <w:p w14:paraId="5B3497C8" w14:textId="139E2796" w:rsidR="00BB1EAF" w:rsidRPr="003B2883" w:rsidRDefault="00D455CB" w:rsidP="00BB1EAF">
      <w:pPr>
        <w:pStyle w:val="Heading5"/>
      </w:pPr>
      <w:bookmarkStart w:id="102" w:name="_Toc20137289"/>
      <w:r w:rsidRPr="003B2883">
        <w:t>5.5</w:t>
      </w:r>
      <w:r w:rsidR="00BB1EAF" w:rsidRPr="003B2883">
        <w:t>.2.3.1</w:t>
      </w:r>
      <w:r w:rsidR="00BB1EAF" w:rsidRPr="003B2883">
        <w:tab/>
        <w:t>General</w:t>
      </w:r>
      <w:bookmarkEnd w:id="102"/>
    </w:p>
    <w:p w14:paraId="0BAFC241" w14:textId="77777777" w:rsidR="00BB1EAF" w:rsidRPr="003B2883" w:rsidRDefault="00BB1EAF" w:rsidP="00BB1EAF">
      <w:r w:rsidRPr="003B2883">
        <w:t>The EventNotify service operation is used in the following procedure:</w:t>
      </w:r>
    </w:p>
    <w:p w14:paraId="70BBEEFC" w14:textId="34CA0B0B" w:rsidR="00BB1EAF" w:rsidRPr="003B2883" w:rsidRDefault="00BB1EAF" w:rsidP="00BB1EAF">
      <w:pPr>
        <w:pStyle w:val="B1"/>
      </w:pPr>
      <w:r w:rsidRPr="003B2883">
        <w:t>-</w:t>
      </w:r>
      <w:r w:rsidRPr="003B2883">
        <w:tab/>
        <w:t>5GC-NI-LR Procedure (see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1</w:t>
      </w:r>
      <w:r w:rsidRPr="003B2883">
        <w:t>)</w:t>
      </w:r>
    </w:p>
    <w:p w14:paraId="74CC1C4D" w14:textId="672993A1" w:rsidR="00BB1EAF" w:rsidRPr="003B2883" w:rsidRDefault="00BB1EAF" w:rsidP="00BB1EAF">
      <w:pPr>
        <w:pStyle w:val="B1"/>
      </w:pPr>
      <w:r w:rsidRPr="003B2883">
        <w:t>-</w:t>
      </w:r>
      <w:r w:rsidRPr="003B2883">
        <w:tab/>
      </w:r>
      <w:r w:rsidRPr="003B2883">
        <w:rPr>
          <w:lang w:eastAsia="zh-CN"/>
        </w:rPr>
        <w:t xml:space="preserve">Location Continuity for Handover of an Emergency session from NG-RAN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74FED35C" w14:textId="63A7EBC6" w:rsidR="007D5920" w:rsidRPr="003B2883" w:rsidRDefault="00BB1EAF" w:rsidP="00BB1EAF">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w:t>
      </w:r>
      <w:r w:rsidR="007D5920" w:rsidRPr="003B2883">
        <w:rPr>
          <w:lang w:eastAsia="zh-CN"/>
        </w:rPr>
        <w:t>i.e.</w:t>
      </w:r>
      <w:r w:rsidRPr="003B2883">
        <w:rPr>
          <w:rFonts w:hint="eastAsia"/>
          <w:lang w:eastAsia="zh-CN"/>
        </w:rPr>
        <w:t xml:space="preserve"> </w:t>
      </w:r>
      <w:r w:rsidRPr="003B2883">
        <w:rPr>
          <w:lang w:eastAsia="zh-CN"/>
        </w:rPr>
        <w:t>GMLC</w:t>
      </w:r>
      <w:r w:rsidRPr="003B2883">
        <w:rPr>
          <w:rFonts w:hint="eastAsia"/>
          <w:lang w:eastAsia="zh-CN"/>
        </w:rPr>
        <w:t xml:space="preserve">) </w:t>
      </w:r>
      <w:r w:rsidR="007D5920" w:rsidRPr="003B2883">
        <w:rPr>
          <w:lang w:eastAsia="zh-CN"/>
        </w:rPr>
        <w:t>about a</w:t>
      </w:r>
      <w:r w:rsidRPr="003B2883">
        <w:rPr>
          <w:lang w:eastAsia="zh-CN"/>
        </w:rPr>
        <w:t xml:space="preserve"> UE location related event information related to emergency sessions</w:t>
      </w:r>
      <w:r w:rsidR="0057681A" w:rsidRPr="003B2883">
        <w:rPr>
          <w:lang w:eastAsia="zh-CN"/>
        </w:rPr>
        <w:t xml:space="preserve">, i.e. </w:t>
      </w:r>
      <w:r w:rsidR="007D5920" w:rsidRPr="003B2883">
        <w:rPr>
          <w:lang w:eastAsia="zh-CN"/>
        </w:rPr>
        <w:t xml:space="preserve">the initiation, handover or termination of an </w:t>
      </w:r>
      <w:r w:rsidR="0057681A" w:rsidRPr="003B2883">
        <w:rPr>
          <w:lang w:eastAsia="zh-CN"/>
        </w:rPr>
        <w:t>emergency session</w:t>
      </w:r>
      <w:r w:rsidRPr="003B2883">
        <w:rPr>
          <w:lang w:eastAsia="zh-CN"/>
        </w:rPr>
        <w:t xml:space="preserve">. The notification is delivered </w:t>
      </w:r>
      <w:r w:rsidR="007D5920" w:rsidRPr="003B2883">
        <w:rPr>
          <w:lang w:eastAsia="zh-CN"/>
        </w:rPr>
        <w:t>to:</w:t>
      </w:r>
    </w:p>
    <w:p w14:paraId="1C3A20C8" w14:textId="4E3F0BC0" w:rsidR="00277415" w:rsidRPr="003B2883" w:rsidRDefault="007D5920" w:rsidP="0032057E">
      <w:pPr>
        <w:pStyle w:val="B1"/>
      </w:pPr>
      <w:r w:rsidRPr="003B2883">
        <w:rPr>
          <w:lang w:eastAsia="zh-CN"/>
        </w:rPr>
        <w:t>-</w:t>
      </w:r>
      <w:r w:rsidRPr="003B2883">
        <w:rPr>
          <w:lang w:eastAsia="zh-CN"/>
        </w:rPr>
        <w:tab/>
      </w:r>
      <w:r w:rsidR="00BB1EAF" w:rsidRPr="003B2883">
        <w:rPr>
          <w:lang w:eastAsia="zh-CN"/>
        </w:rPr>
        <w:t>the</w:t>
      </w:r>
      <w:r w:rsidR="00BB1EAF" w:rsidRPr="003B2883">
        <w:t xml:space="preserve"> callback URI </w:t>
      </w:r>
      <w:r w:rsidRPr="003B2883">
        <w:t>received from</w:t>
      </w:r>
      <w:r w:rsidR="00BB1EAF" w:rsidRPr="003B2883">
        <w:t xml:space="preserve"> the </w:t>
      </w:r>
      <w:r w:rsidRPr="003B2883">
        <w:t>GMLC</w:t>
      </w:r>
      <w:r w:rsidR="00277415" w:rsidRPr="003B2883">
        <w:t xml:space="preserve"> during an earlier ProvidePositioningInfo service operation, if any;</w:t>
      </w:r>
    </w:p>
    <w:p w14:paraId="5E406E1F" w14:textId="325D692E" w:rsidR="00277415" w:rsidRPr="003B2883" w:rsidRDefault="00277415" w:rsidP="00277415">
      <w:pPr>
        <w:pStyle w:val="B1"/>
      </w:pPr>
      <w:r w:rsidRPr="003B2883">
        <w:t>Otherwise (if not ava</w:t>
      </w:r>
      <w:r w:rsidR="005A5780" w:rsidRPr="003B2883">
        <w:t>i</w:t>
      </w:r>
      <w:r w:rsidRPr="003B2883">
        <w:t>lable),</w:t>
      </w:r>
    </w:p>
    <w:p w14:paraId="68CD8489" w14:textId="558A25C3" w:rsidR="00277415" w:rsidRPr="003B2883" w:rsidRDefault="00277415" w:rsidP="00277415">
      <w:pPr>
        <w:pStyle w:val="B1"/>
      </w:pPr>
      <w:r w:rsidRPr="003B2883">
        <w:t>-</w:t>
      </w:r>
      <w:r w:rsidRPr="003B2883">
        <w:tab/>
        <w:t xml:space="preserve">the callback URI registered in the NRF, if the GMLC registered to the NRF with notification endpoints for location notifications (see </w:t>
      </w:r>
      <w:r w:rsidR="003B2883">
        <w:t>clause</w:t>
      </w:r>
      <w:r w:rsidRPr="003B2883">
        <w:t>s 6.1.6.2.4 and 6.1.6.3.4 of</w:t>
      </w:r>
      <w:r w:rsidR="0090693A">
        <w:t xml:space="preserve"> 3GPP TS</w:t>
      </w:r>
      <w:r w:rsidR="00514461">
        <w:t> </w:t>
      </w:r>
      <w:r w:rsidR="00514461" w:rsidRPr="003B2883">
        <w:t>29.510</w:t>
      </w:r>
      <w:r w:rsidR="00514461">
        <w:t> </w:t>
      </w:r>
      <w:r w:rsidR="00514461" w:rsidRPr="003B2883">
        <w:t>[</w:t>
      </w:r>
      <w:r w:rsidRPr="003B2883">
        <w:t>29]);</w:t>
      </w:r>
    </w:p>
    <w:p w14:paraId="2F625D7A" w14:textId="49A53A85" w:rsidR="00277415" w:rsidRPr="003B2883" w:rsidRDefault="00277415" w:rsidP="00277415">
      <w:pPr>
        <w:pStyle w:val="B1"/>
      </w:pPr>
      <w:r w:rsidRPr="003B2883">
        <w:t>Otherwise (if not ava</w:t>
      </w:r>
      <w:r w:rsidR="005A5780" w:rsidRPr="003B2883">
        <w:t>i</w:t>
      </w:r>
      <w:r w:rsidRPr="003B2883">
        <w:t>lable),</w:t>
      </w:r>
    </w:p>
    <w:p w14:paraId="55669F65" w14:textId="6BA8E5C3" w:rsidR="00BB1EAF" w:rsidRPr="003B2883" w:rsidRDefault="00277415" w:rsidP="0032057E">
      <w:pPr>
        <w:pStyle w:val="B1"/>
      </w:pPr>
      <w:r w:rsidRPr="003B2883">
        <w:t>-</w:t>
      </w:r>
      <w:r w:rsidRPr="003B2883">
        <w:tab/>
        <w:t>GMLC URI locally provisioned in the AMF</w:t>
      </w:r>
      <w:r w:rsidR="00BB1EAF" w:rsidRPr="003B2883">
        <w:t>.</w:t>
      </w:r>
    </w:p>
    <w:p w14:paraId="5CFDD568" w14:textId="77777777" w:rsidR="0057681A" w:rsidRPr="003B2883" w:rsidRDefault="0057681A" w:rsidP="003D5C4D">
      <w:pPr>
        <w:pStyle w:val="NO"/>
      </w:pPr>
      <w:r w:rsidRPr="003B2883">
        <w:t>NOTE:</w:t>
      </w:r>
      <w:r w:rsidR="003F6B0D" w:rsidRPr="003B2883">
        <w:tab/>
      </w:r>
      <w:r w:rsidRPr="003B2883">
        <w:t>During a handover procedure, both the source AMF and the target AMF can invoke the EventNotify service operation, based on the local configuration.</w:t>
      </w:r>
    </w:p>
    <w:p w14:paraId="10F0F051" w14:textId="305E5536" w:rsidR="00BB1EAF" w:rsidRPr="003B2883" w:rsidRDefault="00BB1EAF" w:rsidP="003D5C4D">
      <w:r w:rsidRPr="003B2883">
        <w:t>The operation is invoked by issuing a POST request to the callback URI of the NF Service Consumer</w:t>
      </w:r>
      <w:r w:rsidR="0013714A" w:rsidRPr="003B2883">
        <w:t xml:space="preserve"> (See </w:t>
      </w:r>
      <w:r w:rsidR="003B2883">
        <w:t>clause</w:t>
      </w:r>
      <w:r w:rsidR="0013714A" w:rsidRPr="003B2883">
        <w:t xml:space="preserve"> 6.4.5.</w:t>
      </w:r>
      <w:r w:rsidR="0013714A" w:rsidRPr="003B2883">
        <w:rPr>
          <w:lang w:eastAsia="zh-CN"/>
        </w:rPr>
        <w:t>2</w:t>
      </w:r>
      <w:r w:rsidR="0013714A" w:rsidRPr="003B2883">
        <w:t>.</w:t>
      </w:r>
      <w:r w:rsidR="00277415" w:rsidRPr="003B2883">
        <w:t>2</w:t>
      </w:r>
      <w:r w:rsidR="0013714A" w:rsidRPr="003B2883">
        <w:t>). See also figure 5.5.2.3.1-1</w:t>
      </w:r>
      <w:r w:rsidRPr="003B2883">
        <w:t>.</w:t>
      </w:r>
    </w:p>
    <w:p w14:paraId="06401EBC" w14:textId="2B302ED1" w:rsidR="00BB1EAF" w:rsidRPr="003B2883" w:rsidRDefault="00BB1EAF" w:rsidP="00BB1EAF">
      <w:pPr>
        <w:pStyle w:val="TH"/>
      </w:pPr>
    </w:p>
    <w:p w14:paraId="5CE04B6D" w14:textId="4CA2813C" w:rsidR="00146DC5" w:rsidRPr="003B2883" w:rsidRDefault="00146DC5" w:rsidP="00BB1EAF">
      <w:pPr>
        <w:pStyle w:val="TH"/>
      </w:pPr>
      <w:r w:rsidRPr="003B2883">
        <w:object w:dxaOrig="8220" w:dyaOrig="2100" w14:anchorId="4D66040E">
          <v:shape id="_x0000_i1053" type="#_x0000_t75" style="width:411.35pt;height:105.8pt" o:ole="">
            <v:imagedata r:id="rId68" o:title=""/>
          </v:shape>
          <o:OLEObject Type="Embed" ProgID="Visio.Drawing.15" ShapeID="_x0000_i1053" DrawAspect="Content" ObjectID="_1633330912" r:id="rId69"/>
        </w:object>
      </w:r>
    </w:p>
    <w:p w14:paraId="4F4AD4FA" w14:textId="77777777" w:rsidR="00BB1EAF" w:rsidRPr="003B2883" w:rsidRDefault="00BB1EAF" w:rsidP="00BB1EAF">
      <w:pPr>
        <w:pStyle w:val="TF"/>
        <w:spacing w:before="120"/>
      </w:pPr>
      <w:r w:rsidRPr="003B2883">
        <w:t xml:space="preserve">Figure </w:t>
      </w:r>
      <w:r w:rsidR="00D455CB" w:rsidRPr="003B2883">
        <w:t>5.5</w:t>
      </w:r>
      <w:r w:rsidRPr="003B2883">
        <w:t>.2.3.</w:t>
      </w:r>
      <w:r w:rsidR="0013714A" w:rsidRPr="003B2883">
        <w:t>1</w:t>
      </w:r>
      <w:r w:rsidRPr="003B2883">
        <w:t>-1: UE Location Notification</w:t>
      </w:r>
    </w:p>
    <w:p w14:paraId="04D95749" w14:textId="48E74255" w:rsidR="00BB1EAF" w:rsidRPr="003B2883" w:rsidRDefault="00BB1EAF" w:rsidP="00BB1EAF">
      <w:pPr>
        <w:pStyle w:val="B1"/>
      </w:pPr>
      <w:r w:rsidRPr="003B2883">
        <w:t>1.</w:t>
      </w:r>
      <w:r w:rsidRPr="003B2883">
        <w:tab/>
        <w:t>The AMF shall send a POST request to the callback URI provided by the NF service consumer</w:t>
      </w:r>
      <w:r w:rsidR="00277415" w:rsidRPr="003B2883">
        <w:t xml:space="preserve"> determined as described above</w:t>
      </w:r>
      <w:r w:rsidRPr="003B2883">
        <w:t xml:space="preser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 and the Position methods used</w:t>
      </w:r>
      <w:r w:rsidRPr="003B2883">
        <w:t>.</w:t>
      </w:r>
    </w:p>
    <w:p w14:paraId="20F6448B" w14:textId="7B7BF651" w:rsidR="00BB1EAF" w:rsidRPr="003B2883" w:rsidRDefault="00BB1EAF" w:rsidP="00BB1EAF">
      <w:pPr>
        <w:pStyle w:val="B1"/>
      </w:pPr>
      <w:r w:rsidRPr="003B2883">
        <w:t>2</w:t>
      </w:r>
      <w:r w:rsidR="00006785" w:rsidRPr="003B2883">
        <w:t>a</w:t>
      </w:r>
      <w:r w:rsidRPr="003B2883">
        <w:t>.</w:t>
      </w:r>
      <w:r w:rsidRPr="003B2883">
        <w:tab/>
        <w:t>On success, "204 No content" shall be returned by the NF Service Consumer.</w:t>
      </w:r>
    </w:p>
    <w:p w14:paraId="22B044BE" w14:textId="0B658BEB" w:rsidR="00BB1EAF" w:rsidRPr="003B2883" w:rsidRDefault="00006785" w:rsidP="00CE10A2">
      <w:pPr>
        <w:pStyle w:val="B1"/>
        <w:rPr>
          <w:lang w:eastAsia="zh-CN"/>
        </w:rPr>
      </w:pPr>
      <w:r w:rsidRPr="003B2883">
        <w:rPr>
          <w:lang w:eastAsia="zh-CN"/>
        </w:rPr>
        <w:t>2b.</w:t>
      </w:r>
      <w:r w:rsidR="00152576" w:rsidRPr="003B2883">
        <w:rPr>
          <w:lang w:eastAsia="zh-CN"/>
        </w:rPr>
        <w:tab/>
      </w:r>
      <w:r w:rsidR="00152576" w:rsidRPr="003B2883">
        <w:t xml:space="preserve">On failure, the appropriate HTTP status code </w:t>
      </w:r>
      <w:r w:rsidR="00152576" w:rsidRPr="003B2883">
        <w:rPr>
          <w:rFonts w:hint="eastAsia"/>
          <w:lang w:eastAsia="zh-CN"/>
        </w:rPr>
        <w:t xml:space="preserve">(e.g. </w:t>
      </w:r>
      <w:r w:rsidR="00152576" w:rsidRPr="003B2883">
        <w:t>"</w:t>
      </w:r>
      <w:r w:rsidR="00152576" w:rsidRPr="003B2883">
        <w:rPr>
          <w:rFonts w:hint="eastAsia"/>
          <w:lang w:eastAsia="zh-CN"/>
        </w:rPr>
        <w:t>403</w:t>
      </w:r>
      <w:r w:rsidR="00152576" w:rsidRPr="003B2883">
        <w:t xml:space="preserve"> </w:t>
      </w:r>
      <w:r w:rsidR="00152576" w:rsidRPr="003B2883">
        <w:rPr>
          <w:rFonts w:hint="eastAsia"/>
          <w:lang w:eastAsia="zh-CN"/>
        </w:rPr>
        <w:t>Forbidden</w:t>
      </w:r>
      <w:r w:rsidR="00152576" w:rsidRPr="003B2883">
        <w:t>"</w:t>
      </w:r>
      <w:r w:rsidR="00152576" w:rsidRPr="003B2883">
        <w:rPr>
          <w:rFonts w:hint="eastAsia"/>
          <w:lang w:eastAsia="zh-CN"/>
        </w:rPr>
        <w:t xml:space="preserve">) </w:t>
      </w:r>
      <w:r w:rsidR="00152576" w:rsidRPr="003B2883">
        <w:t>indicating the error shall be returned and appropriate additional error information should be returned.</w:t>
      </w:r>
    </w:p>
    <w:p w14:paraId="5F49E1FF" w14:textId="5F862FBA" w:rsidR="000C1864" w:rsidRPr="003B2883" w:rsidRDefault="000C1864" w:rsidP="000C1864">
      <w:pPr>
        <w:pStyle w:val="Heading4"/>
      </w:pPr>
      <w:bookmarkStart w:id="103" w:name="_Toc20137290"/>
      <w:r w:rsidRPr="003B2883">
        <w:t>5.5.2.4</w:t>
      </w:r>
      <w:r w:rsidRPr="003B2883">
        <w:tab/>
        <w:t>ProvideLocationInfo</w:t>
      </w:r>
      <w:bookmarkEnd w:id="103"/>
    </w:p>
    <w:p w14:paraId="306FDD96" w14:textId="20C05EDA" w:rsidR="000C1864" w:rsidRPr="003B2883" w:rsidRDefault="000C1864" w:rsidP="000C1864">
      <w:pPr>
        <w:pStyle w:val="Heading5"/>
      </w:pPr>
      <w:bookmarkStart w:id="104" w:name="_Toc20137291"/>
      <w:r w:rsidRPr="003B2883">
        <w:t>5.5.2.4.1</w:t>
      </w:r>
      <w:r w:rsidRPr="003B2883">
        <w:tab/>
        <w:t>General</w:t>
      </w:r>
      <w:bookmarkEnd w:id="104"/>
    </w:p>
    <w:p w14:paraId="4E949730" w14:textId="77777777" w:rsidR="000C1864" w:rsidRPr="003B2883" w:rsidRDefault="000C1864" w:rsidP="000C1864">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3578E228" w14:textId="13131510" w:rsidR="000C1864" w:rsidRPr="003B2883" w:rsidRDefault="000C1864" w:rsidP="000C186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w:t>
      </w:r>
      <w:r w:rsidR="00164214" w:rsidRPr="003B2883">
        <w:rPr>
          <w:lang w:eastAsia="zh-CN"/>
        </w:rPr>
        <w:t>provide-loc-info</w:t>
      </w:r>
      <w:r w:rsidRPr="003B2883">
        <w:rPr>
          <w:lang w:eastAsia="zh-CN"/>
        </w:rPr>
        <w:t xml:space="preserve">" custom operation on the "Individual UE Context" resource (see </w:t>
      </w:r>
      <w:r w:rsidR="003B2883">
        <w:rPr>
          <w:lang w:eastAsia="zh-CN"/>
        </w:rPr>
        <w:t>clause</w:t>
      </w:r>
      <w:r w:rsidRPr="003B2883">
        <w:rPr>
          <w:lang w:eastAsia="zh-CN"/>
        </w:rPr>
        <w:t> </w:t>
      </w:r>
      <w:r w:rsidR="009F2BD9" w:rsidRPr="003B2883">
        <w:t>6.4.3.2.4.3</w:t>
      </w:r>
      <w:r w:rsidRPr="003B2883">
        <w:t>), as shown in figure 5.5.2.4.1-1.</w:t>
      </w:r>
    </w:p>
    <w:p w14:paraId="7988EA93" w14:textId="4891A4B8" w:rsidR="000C1864" w:rsidRPr="003B2883" w:rsidRDefault="004E56EC" w:rsidP="000C1864">
      <w:pPr>
        <w:pStyle w:val="TH"/>
      </w:pPr>
      <w:r w:rsidRPr="003B2883">
        <w:object w:dxaOrig="7950" w:dyaOrig="2130" w14:anchorId="1F8E3E83">
          <v:shape id="_x0000_i1054" type="#_x0000_t75" style="width:398.2pt;height:106.45pt" o:ole="">
            <v:imagedata r:id="rId70" o:title=""/>
          </v:shape>
          <o:OLEObject Type="Embed" ProgID="Visio.Drawing.15" ShapeID="_x0000_i1054" DrawAspect="Content" ObjectID="_1633330913" r:id="rId71"/>
        </w:object>
      </w:r>
    </w:p>
    <w:p w14:paraId="4F458852" w14:textId="77777777" w:rsidR="000C1864" w:rsidRPr="003B2883" w:rsidRDefault="000C1864" w:rsidP="000C1864">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398B9465" w14:textId="1669125E" w:rsidR="000C1864" w:rsidRPr="003B2883" w:rsidRDefault="000C1864" w:rsidP="000C1864">
      <w:pPr>
        <w:pStyle w:val="B1"/>
      </w:pPr>
      <w:r w:rsidRPr="003B2883">
        <w:t>1.</w:t>
      </w:r>
      <w:r w:rsidRPr="003B2883">
        <w:tab/>
        <w:t>The NF Service Consumer shall send a POST request to the resource URI of "</w:t>
      </w:r>
      <w:r w:rsidR="00164214" w:rsidRPr="003B2883">
        <w:t>provide-loc-info</w:t>
      </w:r>
      <w:r w:rsidRPr="003B2883">
        <w:t>"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3AC8C208" w14:textId="77777777" w:rsidR="000C1864" w:rsidRPr="003B2883" w:rsidRDefault="000C1864" w:rsidP="000C1864">
      <w:pPr>
        <w:pStyle w:val="B1"/>
      </w:pPr>
      <w:r w:rsidRPr="003B2883">
        <w:tab/>
        <w:t>If the NF Service Consumer desires the current location information of the target UE, it shall set "reqCurrentLoc" attribute to "true".</w:t>
      </w:r>
    </w:p>
    <w:p w14:paraId="42C8707E" w14:textId="57F26CB9" w:rsidR="000C1864" w:rsidRPr="003B2883" w:rsidRDefault="000C1864" w:rsidP="000C1864">
      <w:pPr>
        <w:pStyle w:val="B1"/>
      </w:pPr>
      <w:r w:rsidRPr="003B2883">
        <w:t>2a.</w:t>
      </w:r>
      <w:r w:rsidRPr="003B2883">
        <w:tab/>
        <w:t>On success, "200 OK" response shall be returned. The payload body of the response shall contain a "</w:t>
      </w:r>
      <w:r w:rsidR="00164214" w:rsidRPr="003B2883">
        <w:t>P</w:t>
      </w:r>
      <w:r w:rsidRPr="003B2883">
        <w:t>rovideLocInfo" data structure including the Network Provide Location Information (NPLI) of the target UE.</w:t>
      </w:r>
    </w:p>
    <w:p w14:paraId="1E906579" w14:textId="77777777" w:rsidR="000C1864" w:rsidRPr="003B2883" w:rsidRDefault="000C1864" w:rsidP="000C1864">
      <w:pPr>
        <w:pStyle w:val="B1"/>
      </w:pPr>
      <w:r w:rsidRPr="003B2883">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24918250" w14:textId="7939E383" w:rsidR="000C1864" w:rsidRPr="003B2883" w:rsidRDefault="000C1864" w:rsidP="000C1864">
      <w:pPr>
        <w:pStyle w:val="B1"/>
        <w:ind w:firstLine="0"/>
      </w:pPr>
      <w:r w:rsidRPr="003B2883">
        <w:rPr>
          <w:color w:val="632523"/>
        </w:rPr>
        <w:t xml:space="preserve">If </w:t>
      </w:r>
      <w:r w:rsidRPr="003B2883">
        <w:t xml:space="preserve">"reqCurrentLoc" attribute is set to "true" and the UE is in CM-CONNECTED state, the AMF shall </w:t>
      </w:r>
      <w:r w:rsidR="008D00F8" w:rsidRPr="003B2883">
        <w:t xml:space="preserve">follow NG-RAN Location reporting procedure, as specified in </w:t>
      </w:r>
      <w:r w:rsidR="003B2883">
        <w:t>clause</w:t>
      </w:r>
      <w:r w:rsidR="008D00F8" w:rsidRPr="003B2883">
        <w:t> 4.10 of</w:t>
      </w:r>
      <w:r w:rsidR="0090693A">
        <w:t xml:space="preserve"> 3GPP TS</w:t>
      </w:r>
      <w:r w:rsidR="00514461">
        <w:t> </w:t>
      </w:r>
      <w:r w:rsidR="00514461" w:rsidRPr="003B2883">
        <w:t>23.502</w:t>
      </w:r>
      <w:r w:rsidR="00514461">
        <w:t> </w:t>
      </w:r>
      <w:r w:rsidR="00514461" w:rsidRPr="003B2883">
        <w:t>[</w:t>
      </w:r>
      <w:r w:rsidR="008D00F8" w:rsidRPr="003B2883">
        <w:t>3], to trigger a single standalone report by setting "</w:t>
      </w:r>
      <w:r w:rsidR="008D00F8" w:rsidRPr="003B2883">
        <w:rPr>
          <w:rFonts w:cs="Arial"/>
          <w:lang w:eastAsia="ja-JP"/>
        </w:rPr>
        <w:t xml:space="preserve">direct" event type in </w:t>
      </w:r>
      <w:r w:rsidR="008D00F8" w:rsidRPr="003B2883">
        <w:rPr>
          <w:bCs/>
          <w:lang w:eastAsia="zh-CN"/>
        </w:rPr>
        <w:t>Location</w:t>
      </w:r>
      <w:r w:rsidR="008D00F8" w:rsidRPr="003B2883">
        <w:rPr>
          <w:bCs/>
        </w:rPr>
        <w:t xml:space="preserve"> </w:t>
      </w:r>
      <w:r w:rsidR="008D00F8" w:rsidRPr="003B2883">
        <w:rPr>
          <w:bCs/>
          <w:lang w:eastAsia="zh-CN"/>
        </w:rPr>
        <w:t xml:space="preserve">Reporting Control message. If NG-RAN reports current location of the UE, the AMF shall </w:t>
      </w:r>
      <w:r w:rsidRPr="003B2883">
        <w:t>set "currentLoc" attribute to "true" in the response</w:t>
      </w:r>
      <w:r w:rsidR="008D00F8" w:rsidRPr="003B2883">
        <w:t>; if NG-RAN reports last known location of the UE with timestamp, the AMF shall set "currentLoc" attribute to "false" in the response</w:t>
      </w:r>
      <w:r w:rsidRPr="003B2883">
        <w:t>.</w:t>
      </w:r>
    </w:p>
    <w:p w14:paraId="7D41091B" w14:textId="77777777" w:rsidR="000C1864" w:rsidRPr="003B2883" w:rsidRDefault="000C1864" w:rsidP="000C1864">
      <w:pPr>
        <w:pStyle w:val="B1"/>
      </w:pPr>
      <w:r w:rsidRPr="003B2883">
        <w:t>2b.</w:t>
      </w:r>
      <w:r w:rsidRPr="003B2883">
        <w:tab/>
        <w:t>On failure, one of the HTTP status code listed in table </w:t>
      </w:r>
      <w:r w:rsidR="009F2BD9" w:rsidRPr="003B2883">
        <w:t>6.4.3.2.4.3</w:t>
      </w:r>
      <w:r w:rsidRPr="003B2883">
        <w:t>.2-2 shall be returned. For a 4xx/5xx response, the message body shall contain a ProblemDetails structure with the "cause" attribute set to one of the application error listed in table </w:t>
      </w:r>
      <w:r w:rsidR="009F2BD9" w:rsidRPr="003B2883">
        <w:t>6.4.3.2.4.3</w:t>
      </w:r>
      <w:r w:rsidRPr="003B2883">
        <w:t>.2-2.</w:t>
      </w:r>
    </w:p>
    <w:p w14:paraId="43074D0A" w14:textId="77777777" w:rsidR="000C1864" w:rsidRPr="003B2883" w:rsidRDefault="000C1864" w:rsidP="000C1864">
      <w:pPr>
        <w:pStyle w:val="B1"/>
        <w:rPr>
          <w:lang w:eastAsia="zh-CN"/>
        </w:rPr>
      </w:pPr>
    </w:p>
    <w:p w14:paraId="0A2358C5" w14:textId="05DB9DF3" w:rsidR="00515970" w:rsidRPr="003B2883" w:rsidRDefault="00515970" w:rsidP="00515970">
      <w:pPr>
        <w:pStyle w:val="Heading1"/>
      </w:pPr>
      <w:bookmarkStart w:id="105" w:name="_Toc20137292"/>
      <w:r w:rsidRPr="003B2883">
        <w:t>6</w:t>
      </w:r>
      <w:r w:rsidRPr="003B2883">
        <w:tab/>
        <w:t>API Definitions</w:t>
      </w:r>
      <w:bookmarkEnd w:id="105"/>
    </w:p>
    <w:p w14:paraId="091132C5" w14:textId="57D072CB" w:rsidR="00515970" w:rsidRPr="003B2883" w:rsidRDefault="00515970" w:rsidP="00515970">
      <w:pPr>
        <w:pStyle w:val="Heading2"/>
      </w:pPr>
      <w:bookmarkStart w:id="106" w:name="_Toc20137293"/>
      <w:r w:rsidRPr="003B2883">
        <w:t>6.1</w:t>
      </w:r>
      <w:r w:rsidRPr="003B2883">
        <w:tab/>
        <w:t>Namf_Communication Service API</w:t>
      </w:r>
      <w:bookmarkEnd w:id="106"/>
    </w:p>
    <w:p w14:paraId="73D561B1" w14:textId="64A51B36" w:rsidR="00515970" w:rsidRPr="003B2883" w:rsidRDefault="00515970" w:rsidP="00515970">
      <w:pPr>
        <w:pStyle w:val="Heading3"/>
      </w:pPr>
      <w:bookmarkStart w:id="107" w:name="_Toc20137294"/>
      <w:r w:rsidRPr="003B2883">
        <w:t>6.1.1</w:t>
      </w:r>
      <w:r w:rsidRPr="003B2883">
        <w:tab/>
      </w:r>
      <w:r w:rsidR="004B641F" w:rsidRPr="003B2883">
        <w:t>API URI</w:t>
      </w:r>
      <w:bookmarkEnd w:id="107"/>
    </w:p>
    <w:p w14:paraId="646F74F4" w14:textId="2C20B95F" w:rsidR="00E73E06" w:rsidRPr="003B2883" w:rsidRDefault="00E73E06" w:rsidP="00E73E06">
      <w:pPr>
        <w:rPr>
          <w:noProof/>
          <w:lang w:eastAsia="zh-CN"/>
        </w:rPr>
      </w:pPr>
      <w:r w:rsidRPr="003B2883">
        <w:rPr>
          <w:noProof/>
        </w:rPr>
        <w:t xml:space="preserve">The Namf_Communication shall use the Namf_Communication </w:t>
      </w:r>
      <w:r w:rsidRPr="003B2883">
        <w:rPr>
          <w:noProof/>
          <w:lang w:eastAsia="zh-CN"/>
        </w:rPr>
        <w:t>API.</w:t>
      </w:r>
    </w:p>
    <w:p w14:paraId="22E6AE8D" w14:textId="12164230" w:rsidR="00E73E06" w:rsidRPr="003B2883" w:rsidRDefault="00E73E06" w:rsidP="00E73E06">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06C31F02" w14:textId="77777777" w:rsidR="00E73E06" w:rsidRPr="003B2883" w:rsidRDefault="00E73E06" w:rsidP="00E73E06">
      <w:pPr>
        <w:pStyle w:val="B1"/>
        <w:rPr>
          <w:b/>
          <w:noProof/>
        </w:rPr>
      </w:pPr>
      <w:r w:rsidRPr="003B2883">
        <w:rPr>
          <w:b/>
          <w:noProof/>
        </w:rPr>
        <w:t>{apiRoot}/&lt;apiName&gt;/&lt;apiVersion&gt;/&lt;apiSpecificResourceUriPart&gt;</w:t>
      </w:r>
    </w:p>
    <w:p w14:paraId="068943A8" w14:textId="77777777" w:rsidR="00E73E06" w:rsidRPr="003B2883" w:rsidRDefault="00E73E06" w:rsidP="00E73E06">
      <w:pPr>
        <w:rPr>
          <w:noProof/>
          <w:lang w:eastAsia="zh-CN"/>
        </w:rPr>
      </w:pPr>
      <w:r w:rsidRPr="003B2883">
        <w:rPr>
          <w:noProof/>
          <w:lang w:eastAsia="zh-CN"/>
        </w:rPr>
        <w:t>with the following components:</w:t>
      </w:r>
    </w:p>
    <w:p w14:paraId="5AF532C9" w14:textId="47D40D64" w:rsidR="00E73E06" w:rsidRPr="003B2883" w:rsidRDefault="00E73E06" w:rsidP="00E73E06">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0BAA300D"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1B020CD6" w14:textId="77777777" w:rsidR="00E73E06" w:rsidRPr="003B2883" w:rsidRDefault="00E73E06" w:rsidP="00E73E06">
      <w:pPr>
        <w:pStyle w:val="B1"/>
        <w:rPr>
          <w:noProof/>
        </w:rPr>
      </w:pPr>
      <w:r w:rsidRPr="003B2883">
        <w:rPr>
          <w:noProof/>
        </w:rPr>
        <w:t>-</w:t>
      </w:r>
      <w:r w:rsidRPr="003B2883">
        <w:rPr>
          <w:noProof/>
        </w:rPr>
        <w:tab/>
        <w:t>The &lt;apiVersion&gt; shall be "v1".</w:t>
      </w:r>
    </w:p>
    <w:p w14:paraId="396C1F2A" w14:textId="29D7A0F6" w:rsidR="009E7560" w:rsidRPr="003B2883" w:rsidRDefault="00E73E06" w:rsidP="009E7560">
      <w:r w:rsidRPr="003B2883">
        <w:rPr>
          <w:noProof/>
        </w:rPr>
        <w:lastRenderedPageBreak/>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03F4730A" w14:textId="7D6029F9" w:rsidR="00515970" w:rsidRPr="003B2883" w:rsidRDefault="00515970" w:rsidP="00515970">
      <w:pPr>
        <w:pStyle w:val="Heading3"/>
      </w:pPr>
      <w:bookmarkStart w:id="108" w:name="_Toc20137295"/>
      <w:r w:rsidRPr="003B2883">
        <w:t>6.1.2</w:t>
      </w:r>
      <w:r w:rsidRPr="003B2883">
        <w:tab/>
        <w:t>Usage of HTTP</w:t>
      </w:r>
      <w:bookmarkEnd w:id="108"/>
    </w:p>
    <w:p w14:paraId="53EE05DF" w14:textId="1D789828" w:rsidR="00515970" w:rsidRPr="003B2883" w:rsidRDefault="00515970" w:rsidP="00515970">
      <w:pPr>
        <w:pStyle w:val="Heading4"/>
      </w:pPr>
      <w:bookmarkStart w:id="109" w:name="_Toc20137296"/>
      <w:r w:rsidRPr="003B2883">
        <w:t>6.1.2.1</w:t>
      </w:r>
      <w:r w:rsidRPr="003B2883">
        <w:tab/>
        <w:t>General</w:t>
      </w:r>
      <w:bookmarkEnd w:id="109"/>
    </w:p>
    <w:p w14:paraId="6D642189" w14:textId="3DE860D3" w:rsidR="00C005B3" w:rsidRPr="003B2883" w:rsidRDefault="00C005B3" w:rsidP="00C005B3">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356789B1" w14:textId="5F50A119" w:rsidR="00C005B3" w:rsidRPr="003B2883" w:rsidRDefault="00C005B3" w:rsidP="00C005B3">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601A2E21" w14:textId="77777777" w:rsidR="00C005B3" w:rsidRPr="003B2883" w:rsidRDefault="00C005B3" w:rsidP="00C005B3">
      <w:r w:rsidRPr="003B2883">
        <w:t>HTTP messages and bodies for the Namf_Communication service shall comply with the OpenAPI [</w:t>
      </w:r>
      <w:r w:rsidR="00F412EC" w:rsidRPr="003B2883">
        <w:t>23</w:t>
      </w:r>
      <w:r w:rsidRPr="003B2883">
        <w:t>] specification contained in Annex A.</w:t>
      </w:r>
    </w:p>
    <w:p w14:paraId="6768983B" w14:textId="03D1E82B" w:rsidR="00515970" w:rsidRPr="003B2883" w:rsidRDefault="00515970" w:rsidP="00515970">
      <w:pPr>
        <w:pStyle w:val="Heading4"/>
      </w:pPr>
      <w:bookmarkStart w:id="110" w:name="_Toc20137297"/>
      <w:r w:rsidRPr="003B2883">
        <w:t>6.1.2.2</w:t>
      </w:r>
      <w:r w:rsidRPr="003B2883">
        <w:tab/>
        <w:t>HTTP standard headers</w:t>
      </w:r>
      <w:bookmarkEnd w:id="110"/>
    </w:p>
    <w:p w14:paraId="32A4ED05" w14:textId="60D7C0A5" w:rsidR="00515970" w:rsidRPr="003B2883" w:rsidRDefault="00515970" w:rsidP="00515970">
      <w:pPr>
        <w:pStyle w:val="Heading5"/>
        <w:rPr>
          <w:lang w:eastAsia="zh-CN"/>
        </w:rPr>
      </w:pPr>
      <w:bookmarkStart w:id="111" w:name="_Toc20137298"/>
      <w:r w:rsidRPr="003B2883">
        <w:t>6.1.2.2.1</w:t>
      </w:r>
      <w:r w:rsidRPr="003B2883">
        <w:rPr>
          <w:lang w:eastAsia="zh-CN"/>
        </w:rPr>
        <w:tab/>
        <w:t>General</w:t>
      </w:r>
      <w:bookmarkEnd w:id="111"/>
    </w:p>
    <w:p w14:paraId="7C25ADA2" w14:textId="65377648" w:rsidR="00C005B3" w:rsidRPr="003B2883" w:rsidRDefault="00C005B3" w:rsidP="00C005B3">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4C83115E" w14:textId="72D0C9E2" w:rsidR="00515970" w:rsidRPr="003B2883" w:rsidRDefault="00515970" w:rsidP="00515970">
      <w:pPr>
        <w:pStyle w:val="Heading5"/>
      </w:pPr>
      <w:bookmarkStart w:id="112" w:name="_Toc20137299"/>
      <w:r w:rsidRPr="003B2883">
        <w:t>6.1.2.2.2</w:t>
      </w:r>
      <w:r w:rsidRPr="003B2883">
        <w:tab/>
        <w:t>Content type</w:t>
      </w:r>
      <w:bookmarkEnd w:id="112"/>
    </w:p>
    <w:p w14:paraId="0D722792" w14:textId="77777777" w:rsidR="005D0B7E" w:rsidRPr="003B2883" w:rsidRDefault="005D0B7E" w:rsidP="005D0B7E">
      <w:r w:rsidRPr="003B2883">
        <w:t>The following content types shall be supported:</w:t>
      </w:r>
    </w:p>
    <w:p w14:paraId="6F64CA4D" w14:textId="6B4E522A"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5B3E242E" w14:textId="539FAB59" w:rsidR="00BC33FF" w:rsidRPr="003B2883" w:rsidRDefault="005D0B7E" w:rsidP="00FB4944">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79FEDB2A" w14:textId="791F557E" w:rsidR="00BC33FF" w:rsidRPr="003B2883" w:rsidRDefault="00BC33FF" w:rsidP="00BC33FF">
      <w:r w:rsidRPr="003B2883">
        <w:t xml:space="preserve">Multipart messages shall also be supported (see </w:t>
      </w:r>
      <w:r w:rsidR="003B2883">
        <w:t>clause</w:t>
      </w:r>
      <w:r w:rsidRPr="003B2883">
        <w:t xml:space="preserve"> 6.1.2.4) using the content type "multipart/related", comprising:</w:t>
      </w:r>
    </w:p>
    <w:p w14:paraId="412ACE06" w14:textId="4EDDD1C5" w:rsidR="00BC33FF" w:rsidRPr="003B2883" w:rsidRDefault="00BC33FF" w:rsidP="00BC33FF">
      <w:pPr>
        <w:pStyle w:val="B1"/>
      </w:pPr>
      <w:r w:rsidRPr="003B2883">
        <w:t>-</w:t>
      </w:r>
      <w:r w:rsidRPr="003B2883">
        <w:tab/>
        <w:t>one JSON body part with the "application/json" content type; and</w:t>
      </w:r>
    </w:p>
    <w:p w14:paraId="222E8816" w14:textId="6BDBB664" w:rsidR="00BC33FF" w:rsidRPr="003B2883" w:rsidRDefault="00BC33FF" w:rsidP="00BC33FF">
      <w:pPr>
        <w:pStyle w:val="B1"/>
      </w:pPr>
      <w:r w:rsidRPr="003B2883">
        <w:t>-</w:t>
      </w:r>
      <w:r w:rsidRPr="003B2883">
        <w:tab/>
        <w:t xml:space="preserve">one or </w:t>
      </w:r>
      <w:r w:rsidR="00F13222" w:rsidRPr="003B2883">
        <w:t xml:space="preserve">more </w:t>
      </w:r>
      <w:r w:rsidRPr="003B2883">
        <w:t>binary body parts with 3gpp vendor specific content subtypes.</w:t>
      </w:r>
    </w:p>
    <w:p w14:paraId="6E27678A" w14:textId="77777777" w:rsidR="00BC33FF" w:rsidRPr="003B2883" w:rsidRDefault="00BC33FF" w:rsidP="00BC33FF">
      <w:r w:rsidRPr="003B2883">
        <w:t>The 3gpp vendor specific content subtypes defined in Table 6.1.2.2.2-1 shall be supported.</w:t>
      </w:r>
    </w:p>
    <w:p w14:paraId="78BC1822" w14:textId="63B4B092" w:rsidR="00BC33FF" w:rsidRPr="003B2883" w:rsidRDefault="00BC33FF" w:rsidP="00BC33FF">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B2883"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3B2883" w:rsidRDefault="00BC33FF" w:rsidP="00CB583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3B2883" w:rsidRDefault="00BC33FF" w:rsidP="00CB5838">
            <w:pPr>
              <w:pStyle w:val="TAH"/>
            </w:pPr>
            <w:r w:rsidRPr="003B2883">
              <w:t>Description</w:t>
            </w:r>
          </w:p>
        </w:tc>
      </w:tr>
      <w:tr w:rsidR="00BC33FF" w:rsidRPr="003B2883"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3B2883" w:rsidRDefault="00BC33FF" w:rsidP="00CB583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563A5191" w:rsidR="00BC33FF" w:rsidRPr="003B2883" w:rsidRDefault="00BC33FF" w:rsidP="00CB5838">
            <w:pPr>
              <w:pStyle w:val="TAL"/>
            </w:pPr>
            <w:r w:rsidRPr="003B2883">
              <w:t xml:space="preserve">Binary encoded payload, encoding NG Application Protocol (NGAP) IEs, as specified in </w:t>
            </w:r>
            <w:r w:rsidR="003B2883">
              <w:t>clause</w:t>
            </w:r>
            <w:r w:rsidRPr="003B2883">
              <w:t xml:space="preserve"> 9.4 of 3GPP TS 38.413 [</w:t>
            </w:r>
            <w:r w:rsidR="002129A7" w:rsidRPr="003B2883">
              <w:t>12</w:t>
            </w:r>
            <w:r w:rsidRPr="003B2883">
              <w:t>] (ASN.1 encoded).</w:t>
            </w:r>
          </w:p>
        </w:tc>
      </w:tr>
      <w:tr w:rsidR="00BC33FF" w:rsidRPr="003B2883"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Pr="003B2883" w:rsidRDefault="00BC33FF" w:rsidP="00CB583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Pr="003B2883" w:rsidRDefault="00BC33FF" w:rsidP="00CB5838">
            <w:pPr>
              <w:pStyle w:val="TAL"/>
            </w:pPr>
            <w:r w:rsidRPr="003B2883">
              <w:t>Binary encoded payload, encoding a 5GS NAS message, as specified in 3GPP TS 24.501 [</w:t>
            </w:r>
            <w:r w:rsidR="002020AA" w:rsidRPr="003B2883">
              <w:t>11</w:t>
            </w:r>
            <w:r w:rsidRPr="003B2883">
              <w:t xml:space="preserve">].  </w:t>
            </w:r>
          </w:p>
        </w:tc>
      </w:tr>
      <w:tr w:rsidR="00BC33FF" w:rsidRPr="003B2883"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3B2883" w:rsidRDefault="00BC33FF" w:rsidP="00CB5838">
            <w:pPr>
              <w:pStyle w:val="TAN"/>
              <w:rPr>
                <w:lang w:val="en-US"/>
              </w:rPr>
            </w:pPr>
            <w:r w:rsidRPr="003B2883">
              <w:rPr>
                <w:lang w:val="en-US"/>
              </w:rPr>
              <w:t>NOTE:</w:t>
            </w:r>
            <w:r w:rsidR="003F6B0D" w:rsidRPr="003B2883">
              <w:rPr>
                <w:lang w:val="en-US"/>
              </w:rPr>
              <w:tab/>
            </w:r>
            <w:r w:rsidRPr="003B2883">
              <w:rPr>
                <w:lang w:val="en-US"/>
              </w:rPr>
              <w:t xml:space="preserve">Using 3GPP vendor content subtypes allows to describe the nature of the opaque payload (e.g. NGAP or 5GS NAS information) without having to rely on metadata in the JSON payload. </w:t>
            </w:r>
          </w:p>
        </w:tc>
      </w:tr>
    </w:tbl>
    <w:p w14:paraId="2B99EBD9" w14:textId="77777777" w:rsidR="00BC33FF" w:rsidRPr="003B2883" w:rsidRDefault="00BC33FF" w:rsidP="00BC33FF">
      <w:pPr>
        <w:rPr>
          <w:lang w:val="en-US"/>
        </w:rPr>
      </w:pPr>
    </w:p>
    <w:p w14:paraId="4AF99B47" w14:textId="4CDF6CDA" w:rsidR="00BC33FF" w:rsidRPr="003B2883" w:rsidRDefault="00BC33FF" w:rsidP="00BC33FF">
      <w:r w:rsidRPr="003B2883">
        <w:t xml:space="preserve">See </w:t>
      </w:r>
      <w:r w:rsidR="003B2883">
        <w:t>clause</w:t>
      </w:r>
      <w:r w:rsidRPr="003B2883">
        <w:t xml:space="preserve"> 6.1.2.4 for the binary payloads supported in the binary body part of multipart messages.</w:t>
      </w:r>
    </w:p>
    <w:p w14:paraId="64C6DC84" w14:textId="65E01DEB" w:rsidR="00515970" w:rsidRPr="003B2883" w:rsidRDefault="00515970" w:rsidP="00515970">
      <w:pPr>
        <w:pStyle w:val="Heading4"/>
      </w:pPr>
      <w:bookmarkStart w:id="113" w:name="_Toc20137300"/>
      <w:r w:rsidRPr="003B2883">
        <w:t>6.1.2.3</w:t>
      </w:r>
      <w:r w:rsidRPr="003B2883">
        <w:tab/>
        <w:t>HTTP custom headers</w:t>
      </w:r>
      <w:bookmarkEnd w:id="113"/>
    </w:p>
    <w:p w14:paraId="3C06991B" w14:textId="3A43E834" w:rsidR="00515970" w:rsidRPr="003B2883" w:rsidRDefault="00515970" w:rsidP="00515970">
      <w:pPr>
        <w:pStyle w:val="Heading5"/>
        <w:rPr>
          <w:lang w:eastAsia="zh-CN"/>
        </w:rPr>
      </w:pPr>
      <w:bookmarkStart w:id="114" w:name="_Toc20137301"/>
      <w:r w:rsidRPr="003B2883">
        <w:t>6.1.2.3.1</w:t>
      </w:r>
      <w:r w:rsidRPr="003B2883">
        <w:rPr>
          <w:lang w:eastAsia="zh-CN"/>
        </w:rPr>
        <w:tab/>
        <w:t>General</w:t>
      </w:r>
      <w:bookmarkEnd w:id="114"/>
    </w:p>
    <w:p w14:paraId="642C82E3" w14:textId="0FCF5BAB" w:rsidR="008E2260" w:rsidRPr="003B2883" w:rsidRDefault="008E2260" w:rsidP="008E2260">
      <w:r w:rsidRPr="003B2883">
        <w:t>In this release of this specification, no custom headers specific to the Namf_Communication service are defined. For 3GPP specific HTTP custom headers used across all service based interfaces, see clause 5.2.3 of</w:t>
      </w:r>
      <w:r w:rsidR="0090693A">
        <w:t xml:space="preserve"> 3GPP TS</w:t>
      </w:r>
      <w:r w:rsidR="00514461">
        <w:t> </w:t>
      </w:r>
      <w:r w:rsidR="00514461" w:rsidRPr="003B2883">
        <w:t>29.500</w:t>
      </w:r>
      <w:r w:rsidR="00514461">
        <w:t> </w:t>
      </w:r>
      <w:r w:rsidR="00514461" w:rsidRPr="003B2883">
        <w:t>[</w:t>
      </w:r>
      <w:r w:rsidRPr="003B2883">
        <w:t>4].</w:t>
      </w:r>
    </w:p>
    <w:p w14:paraId="1AA635C1" w14:textId="5C529A38" w:rsidR="00BC33FF" w:rsidRPr="003B2883" w:rsidRDefault="00BC33FF" w:rsidP="00BC33FF">
      <w:pPr>
        <w:pStyle w:val="Heading4"/>
      </w:pPr>
      <w:bookmarkStart w:id="115" w:name="_Toc20137302"/>
      <w:r w:rsidRPr="003B2883">
        <w:t>6.1.2.4</w:t>
      </w:r>
      <w:r w:rsidRPr="003B2883">
        <w:tab/>
        <w:t>HTTP multipart messages</w:t>
      </w:r>
      <w:bookmarkEnd w:id="115"/>
    </w:p>
    <w:p w14:paraId="7568E72E" w14:textId="77777777" w:rsidR="00BC33FF" w:rsidRPr="003B2883" w:rsidRDefault="00BC33FF" w:rsidP="00BC33FF">
      <w:r w:rsidRPr="003B2883">
        <w:t>HTTP multipart messages shall be supported, to transfer opaque N1 Information (</w:t>
      </w:r>
      <w:r w:rsidR="00174A65" w:rsidRPr="003B2883">
        <w:t xml:space="preserve">e.g. </w:t>
      </w:r>
      <w:r w:rsidRPr="003B2883">
        <w:t>SM, LPP) and/or N2 Information (</w:t>
      </w:r>
      <w:r w:rsidR="00174A65" w:rsidRPr="003B2883">
        <w:t xml:space="preserve">e.g. </w:t>
      </w:r>
      <w:r w:rsidRPr="003B2883">
        <w:t>SM, NRPPa</w:t>
      </w:r>
      <w:r w:rsidR="00C2728C" w:rsidRPr="003B2883">
        <w:t>, PWS</w:t>
      </w:r>
      <w:r w:rsidRPr="003B2883">
        <w:t>), in the following service operations (and HTTP messages):</w:t>
      </w:r>
    </w:p>
    <w:p w14:paraId="5479C725" w14:textId="77777777" w:rsidR="00BC33FF" w:rsidRPr="003B2883" w:rsidRDefault="00BC33FF" w:rsidP="00BC33FF">
      <w:pPr>
        <w:pStyle w:val="B1"/>
      </w:pPr>
      <w:r w:rsidRPr="003B2883">
        <w:lastRenderedPageBreak/>
        <w:t>-</w:t>
      </w:r>
      <w:r w:rsidRPr="003B2883">
        <w:tab/>
        <w:t>N1N2MessageTransfer Request and Response (POST);</w:t>
      </w:r>
    </w:p>
    <w:p w14:paraId="5ED9C4F6" w14:textId="77777777" w:rsidR="006D699B" w:rsidRPr="003B2883" w:rsidRDefault="006D699B" w:rsidP="006D699B">
      <w:pPr>
        <w:pStyle w:val="B1"/>
      </w:pPr>
      <w:r w:rsidRPr="003B2883">
        <w:t>-</w:t>
      </w:r>
      <w:r w:rsidRPr="003B2883">
        <w:tab/>
        <w:t>NonUeN2MessageTransfer Request and Response (POST);</w:t>
      </w:r>
    </w:p>
    <w:p w14:paraId="6365E822" w14:textId="77777777" w:rsidR="00BC33FF" w:rsidRPr="003B2883" w:rsidRDefault="00BC33FF" w:rsidP="00BC33FF">
      <w:pPr>
        <w:pStyle w:val="B1"/>
      </w:pPr>
      <w:r w:rsidRPr="003B2883">
        <w:t>-</w:t>
      </w:r>
      <w:r w:rsidRPr="003B2883">
        <w:tab/>
        <w:t>N1MessageNotify (POST);</w:t>
      </w:r>
    </w:p>
    <w:p w14:paraId="5787473A" w14:textId="77777777" w:rsidR="00C2728C" w:rsidRPr="003B2883" w:rsidRDefault="00BC33FF" w:rsidP="00BC33FF">
      <w:pPr>
        <w:pStyle w:val="B1"/>
      </w:pPr>
      <w:r w:rsidRPr="003B2883">
        <w:t>-</w:t>
      </w:r>
      <w:r w:rsidRPr="003B2883">
        <w:tab/>
        <w:t>N2InfoNotify (POST)</w:t>
      </w:r>
      <w:r w:rsidR="00C2728C" w:rsidRPr="003B2883">
        <w:t>;</w:t>
      </w:r>
    </w:p>
    <w:p w14:paraId="7BC464F7" w14:textId="77777777" w:rsidR="00F13222" w:rsidRPr="003B2883" w:rsidRDefault="00C2728C" w:rsidP="00F13222">
      <w:pPr>
        <w:pStyle w:val="B1"/>
      </w:pPr>
      <w:r w:rsidRPr="003B2883">
        <w:t>-</w:t>
      </w:r>
      <w:r w:rsidRPr="003B2883">
        <w:tab/>
        <w:t>NonUeN2InfoNotify (POST)</w:t>
      </w:r>
      <w:r w:rsidR="00F13222" w:rsidRPr="003B2883">
        <w:t>;</w:t>
      </w:r>
    </w:p>
    <w:p w14:paraId="38626353" w14:textId="77777777" w:rsidR="00F13222" w:rsidRPr="003B2883" w:rsidRDefault="00F13222" w:rsidP="00F13222">
      <w:pPr>
        <w:pStyle w:val="B1"/>
      </w:pPr>
      <w:r w:rsidRPr="003B2883">
        <w:t>-</w:t>
      </w:r>
      <w:r w:rsidRPr="003B2883">
        <w:tab/>
        <w:t>UEContextTransfer (POST);</w:t>
      </w:r>
    </w:p>
    <w:p w14:paraId="318929EA" w14:textId="1D59E6E0" w:rsidR="00BC33FF" w:rsidRPr="003B2883" w:rsidRDefault="00F13222" w:rsidP="00F13222">
      <w:pPr>
        <w:pStyle w:val="B1"/>
      </w:pPr>
      <w:r w:rsidRPr="003B2883">
        <w:t>-</w:t>
      </w:r>
      <w:r w:rsidRPr="003B2883">
        <w:tab/>
        <w:t>CreateUEContext (PUT)</w:t>
      </w:r>
    </w:p>
    <w:p w14:paraId="7619C9C6" w14:textId="1CFAD1A8" w:rsidR="00BC33FF" w:rsidRPr="003B2883" w:rsidRDefault="00BC33FF" w:rsidP="00BC33FF">
      <w:r w:rsidRPr="003B2883">
        <w:t xml:space="preserve">HTTP multipart messages shall include one JSON body part and one or </w:t>
      </w:r>
      <w:r w:rsidR="00F13222" w:rsidRPr="003B2883">
        <w:t xml:space="preserve">more </w:t>
      </w:r>
      <w:r w:rsidRPr="003B2883">
        <w:t>binary body parts comprising:</w:t>
      </w:r>
    </w:p>
    <w:p w14:paraId="565EB3FA" w14:textId="202994AD" w:rsidR="00BC33FF" w:rsidRPr="003B2883" w:rsidRDefault="00BC33FF" w:rsidP="00BC33FF">
      <w:pPr>
        <w:pStyle w:val="B1"/>
      </w:pPr>
      <w:r w:rsidRPr="003B2883">
        <w:t xml:space="preserve">- N1payload, </w:t>
      </w:r>
      <w:r w:rsidR="00F13222" w:rsidRPr="003B2883">
        <w:t>and/or</w:t>
      </w:r>
      <w:r w:rsidRPr="003B2883">
        <w:t xml:space="preserve"> N2 payload (see </w:t>
      </w:r>
      <w:r w:rsidR="003B2883">
        <w:t>clause</w:t>
      </w:r>
      <w:r w:rsidRPr="003B2883">
        <w:t xml:space="preserve"> 6.1.6.4).</w:t>
      </w:r>
    </w:p>
    <w:p w14:paraId="0A2B7230" w14:textId="77777777" w:rsidR="00BC33FF" w:rsidRPr="003B2883" w:rsidRDefault="00BC33FF" w:rsidP="00BC33FF">
      <w:r w:rsidRPr="003B2883">
        <w:t>The JSON body part shall be the "root" body part of the multipart message. It shall be encoded as the first body part of the multipart message. The "Start" parameter does not need to be included.</w:t>
      </w:r>
    </w:p>
    <w:p w14:paraId="3FC85249" w14:textId="0DF3E241" w:rsidR="00BC33FF" w:rsidRPr="003B2883" w:rsidRDefault="00BC33FF" w:rsidP="00BC33FF">
      <w:r w:rsidRPr="003B2883">
        <w:t xml:space="preserve">The multipart message shall include a "type" parameter (see </w:t>
      </w:r>
      <w:r w:rsidR="00514461" w:rsidRPr="003B2883">
        <w:t>IETF</w:t>
      </w:r>
      <w:r w:rsidR="00514461">
        <w:t> </w:t>
      </w:r>
      <w:r w:rsidR="00514461" w:rsidRPr="003B2883">
        <w:t>RFC</w:t>
      </w:r>
      <w:r w:rsidR="00514461">
        <w:t> </w:t>
      </w:r>
      <w:r w:rsidR="00514461" w:rsidRPr="003B2883">
        <w:t>2387 </w:t>
      </w:r>
      <w:r w:rsidRPr="003B2883">
        <w:t>[</w:t>
      </w:r>
      <w:r w:rsidR="00EE7CB2" w:rsidRPr="003B2883">
        <w:t>9</w:t>
      </w:r>
      <w:r w:rsidRPr="003B2883">
        <w:t>]) specifying the media type of the root body part, i.e. "application/json".</w:t>
      </w:r>
    </w:p>
    <w:p w14:paraId="030992DD" w14:textId="3A4037DE" w:rsidR="00BC33FF" w:rsidRPr="003B2883" w:rsidRDefault="00BC33FF" w:rsidP="00BC33FF">
      <w:pPr>
        <w:pStyle w:val="NO"/>
      </w:pPr>
      <w:r w:rsidRPr="003B2883">
        <w:t>NOTE:</w:t>
      </w:r>
      <w:r w:rsidRPr="003B2883">
        <w:tab/>
        <w:t xml:space="preserve">The "root" body part (or "root" object) is </w:t>
      </w:r>
      <w:r w:rsidRPr="003B2883">
        <w:rPr>
          <w:lang w:val="en-US"/>
        </w:rPr>
        <w:t xml:space="preserve">the first body part the application processes when receiving a multipart/related message,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2387 </w:t>
      </w:r>
      <w:r w:rsidRPr="003B2883">
        <w:rPr>
          <w:lang w:val="en-US"/>
        </w:rPr>
        <w:t>[</w:t>
      </w:r>
      <w:r w:rsidR="00EE7CB2" w:rsidRPr="003B2883">
        <w:rPr>
          <w:lang w:val="en-US"/>
        </w:rPr>
        <w:t>9</w:t>
      </w:r>
      <w:r w:rsidRPr="003B2883">
        <w:rPr>
          <w:lang w:val="en-US"/>
        </w:rPr>
        <w:t>]. The default root is the first body within the multipart/related message</w:t>
      </w:r>
      <w:r w:rsidRPr="003B2883">
        <w:t>. The "Start" parameter indicates the root body part, e.g. when this is not the first body part in the message.</w:t>
      </w:r>
    </w:p>
    <w:p w14:paraId="2153E1AF" w14:textId="64BF9B76" w:rsidR="00BC33FF" w:rsidRPr="003B2883" w:rsidRDefault="00BC33FF" w:rsidP="00BC33FF">
      <w:r w:rsidRPr="003B2883">
        <w:t xml:space="preserve">For each binary body part in a HTTP multipart message, the binary body part shall include a Content-ID header (see </w:t>
      </w:r>
      <w:r w:rsidR="00514461" w:rsidRPr="003B2883">
        <w:t>IETF</w:t>
      </w:r>
      <w:r w:rsidR="00514461">
        <w:t> </w:t>
      </w:r>
      <w:r w:rsidR="00514461" w:rsidRPr="003B2883">
        <w:t>RFC</w:t>
      </w:r>
      <w:r w:rsidR="00514461">
        <w:t> </w:t>
      </w:r>
      <w:r w:rsidR="00514461" w:rsidRPr="003B2883">
        <w:t>2045 </w:t>
      </w:r>
      <w:r w:rsidRPr="003B2883">
        <w:t>[</w:t>
      </w:r>
      <w:r w:rsidR="002020AA" w:rsidRPr="003B2883">
        <w:t>10</w:t>
      </w:r>
      <w:r w:rsidRPr="003B2883">
        <w:t>]), and the JSON body part shall include an attribute, defined with the RefToBinaryData type, that contains the value of the Content-ID header field of the referenced binary body part.</w:t>
      </w:r>
    </w:p>
    <w:p w14:paraId="2A05AF4D" w14:textId="1EF6B73D" w:rsidR="00515970" w:rsidRPr="003B2883" w:rsidRDefault="00515970" w:rsidP="00515970">
      <w:pPr>
        <w:pStyle w:val="Heading3"/>
      </w:pPr>
      <w:bookmarkStart w:id="116" w:name="_Toc20137303"/>
      <w:r w:rsidRPr="003B2883">
        <w:lastRenderedPageBreak/>
        <w:t>6.1.3</w:t>
      </w:r>
      <w:r w:rsidRPr="003B2883">
        <w:tab/>
        <w:t>Resources</w:t>
      </w:r>
      <w:bookmarkEnd w:id="116"/>
    </w:p>
    <w:p w14:paraId="3722D458" w14:textId="73AEF267" w:rsidR="00515970" w:rsidRPr="003B2883" w:rsidRDefault="00515970" w:rsidP="00515970">
      <w:pPr>
        <w:pStyle w:val="Heading4"/>
      </w:pPr>
      <w:bookmarkStart w:id="117" w:name="_Toc20137304"/>
      <w:r w:rsidRPr="003B2883">
        <w:t>6.1.3.1</w:t>
      </w:r>
      <w:r w:rsidRPr="003B2883">
        <w:tab/>
        <w:t>Overview</w:t>
      </w:r>
      <w:bookmarkEnd w:id="117"/>
    </w:p>
    <w:p w14:paraId="4E3916B9" w14:textId="1FD4EC8F" w:rsidR="003F6CA2" w:rsidRPr="003B2883" w:rsidRDefault="00B85932" w:rsidP="00E55B37">
      <w:pPr>
        <w:pStyle w:val="TH"/>
      </w:pPr>
      <w:r w:rsidRPr="003B2883">
        <w:object w:dxaOrig="11655" w:dyaOrig="9721" w14:anchorId="2BC9E979">
          <v:shape id="_x0000_i1055" type="#_x0000_t75" style="width:491.5pt;height:413.85pt" o:ole="">
            <v:imagedata r:id="rId72" o:title="" cropbottom="14084f" cropright="14484f"/>
          </v:shape>
          <o:OLEObject Type="Embed" ProgID="Visio.Drawing.15" ShapeID="_x0000_i1055" DrawAspect="Content" ObjectID="_1633330914" r:id="rId73"/>
        </w:object>
      </w:r>
    </w:p>
    <w:p w14:paraId="55F6E270" w14:textId="77777777" w:rsidR="00515970" w:rsidRPr="003B2883" w:rsidRDefault="00515970" w:rsidP="00515970">
      <w:pPr>
        <w:pStyle w:val="TF"/>
      </w:pPr>
      <w:r w:rsidRPr="003B2883">
        <w:t xml:space="preserve">Figure 6.1.3.1-1: Resource URI structure of the </w:t>
      </w:r>
      <w:r w:rsidR="00170884" w:rsidRPr="003B2883">
        <w:t>Namf_Communication</w:t>
      </w:r>
      <w:r w:rsidRPr="003B2883">
        <w:t xml:space="preserve"> API</w:t>
      </w:r>
    </w:p>
    <w:p w14:paraId="7B59C4EA" w14:textId="77777777" w:rsidR="00515970" w:rsidRPr="003B2883" w:rsidRDefault="00515970" w:rsidP="00515970">
      <w:r w:rsidRPr="003B2883">
        <w:t>Table 6.1.3.1-1 provides an overview of the resources and applicable HTTP methods.</w:t>
      </w:r>
    </w:p>
    <w:p w14:paraId="3DE44A3B" w14:textId="77777777" w:rsidR="00515970" w:rsidRPr="003B2883" w:rsidRDefault="00515970" w:rsidP="0051597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3B2883"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3B2883" w:rsidRDefault="00515970" w:rsidP="004B641F">
            <w:pPr>
              <w:pStyle w:val="TAH"/>
            </w:pPr>
            <w:r w:rsidRPr="003B2883">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3B2883" w:rsidRDefault="00515970" w:rsidP="004B641F">
            <w:pPr>
              <w:pStyle w:val="TAH"/>
            </w:pPr>
            <w:r w:rsidRPr="003B2883">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3B2883" w:rsidRDefault="00515970" w:rsidP="004B641F">
            <w:pPr>
              <w:pStyle w:val="TAH"/>
            </w:pPr>
            <w:r w:rsidRPr="003B2883">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Pr="003B2883" w:rsidRDefault="00515970" w:rsidP="004B641F">
            <w:pPr>
              <w:pStyle w:val="TAH"/>
            </w:pPr>
            <w:r w:rsidRPr="003B2883">
              <w:t>Description</w:t>
            </w:r>
          </w:p>
          <w:p w14:paraId="69C9CC40" w14:textId="77777777" w:rsidR="0014091D" w:rsidRPr="003B2883" w:rsidRDefault="0014091D" w:rsidP="004B641F">
            <w:pPr>
              <w:pStyle w:val="TAH"/>
            </w:pPr>
            <w:r w:rsidRPr="003B2883">
              <w:t>(Mapped Service Operations)</w:t>
            </w:r>
          </w:p>
        </w:tc>
      </w:tr>
      <w:tr w:rsidR="008D6217" w:rsidRPr="003B2883"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3B2883" w:rsidRDefault="008D6217" w:rsidP="00021E54">
            <w:pPr>
              <w:pStyle w:val="TAL"/>
            </w:pPr>
            <w:r w:rsidRPr="003B2883">
              <w:t>Individual ueContext</w:t>
            </w:r>
          </w:p>
          <w:p w14:paraId="0A860DE7" w14:textId="77777777" w:rsidR="008D6217" w:rsidRPr="003B2883"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4683F0AE" w:rsidR="008D6217" w:rsidRPr="003B2883" w:rsidRDefault="003547FC" w:rsidP="00021E54">
            <w:pPr>
              <w:pStyle w:val="TAL"/>
            </w:pPr>
            <w:r w:rsidRPr="003B2883">
              <w:t>{apiRoot}/namf-comm</w:t>
            </w:r>
            <w:r w:rsidR="00F834E9" w:rsidRPr="003B2883">
              <w:t>/&lt;apiVersion&gt;</w:t>
            </w:r>
            <w:r w:rsidR="008D6217" w:rsidRPr="003B2883">
              <w:t>/ue-contexts/{ueContextId}</w:t>
            </w:r>
          </w:p>
          <w:p w14:paraId="6E7C3E40" w14:textId="77777777" w:rsidR="008D6217" w:rsidRPr="003B2883"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3B2883"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3B2883" w:rsidRDefault="008D6217" w:rsidP="00021E54">
            <w:pPr>
              <w:pStyle w:val="TAL"/>
              <w:rPr>
                <w:iCs/>
              </w:rPr>
            </w:pPr>
          </w:p>
        </w:tc>
      </w:tr>
      <w:tr w:rsidR="008D6217" w:rsidRPr="003B2883"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Pr="003B2883"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Pr="003B2883"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Pr="003B2883" w:rsidRDefault="008D6217" w:rsidP="008675F5">
            <w:pPr>
              <w:pStyle w:val="TAL"/>
            </w:pPr>
            <w:r w:rsidRPr="003B2883">
              <w:rPr>
                <w:rFonts w:hint="eastAsia"/>
                <w:lang w:eastAsia="zh-CN"/>
              </w:rPr>
              <w:t>PUT</w:t>
            </w:r>
          </w:p>
        </w:tc>
        <w:tc>
          <w:tcPr>
            <w:tcW w:w="1336" w:type="pct"/>
            <w:tcBorders>
              <w:left w:val="single" w:sz="4" w:space="0" w:color="auto"/>
              <w:right w:val="single" w:sz="4" w:space="0" w:color="auto"/>
            </w:tcBorders>
          </w:tcPr>
          <w:p w14:paraId="509986DD" w14:textId="77777777" w:rsidR="008D6217" w:rsidRPr="003B2883" w:rsidDel="00776350" w:rsidRDefault="008D6217" w:rsidP="008675F5">
            <w:pPr>
              <w:pStyle w:val="TAL"/>
            </w:pPr>
            <w:r w:rsidRPr="003B2883">
              <w:t>CreateUEContext</w:t>
            </w:r>
          </w:p>
        </w:tc>
      </w:tr>
      <w:tr w:rsidR="008D6217" w:rsidRPr="003B2883"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Pr="003B2883" w:rsidRDefault="008D6217" w:rsidP="00E74B69">
            <w:pPr>
              <w:pStyle w:val="TAL"/>
            </w:pPr>
          </w:p>
        </w:tc>
        <w:tc>
          <w:tcPr>
            <w:tcW w:w="2543" w:type="pct"/>
            <w:tcBorders>
              <w:left w:val="single" w:sz="4" w:space="0" w:color="auto"/>
              <w:right w:val="single" w:sz="4" w:space="0" w:color="auto"/>
            </w:tcBorders>
          </w:tcPr>
          <w:p w14:paraId="56B79E57" w14:textId="4EB52F08" w:rsidR="008D6217" w:rsidRPr="003B2883" w:rsidRDefault="003547FC" w:rsidP="00E74B69">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/release</w:t>
            </w:r>
          </w:p>
          <w:p w14:paraId="5D424E77" w14:textId="77777777" w:rsidR="008D6217" w:rsidRPr="003B2883"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Pr="003B2883" w:rsidRDefault="008D6217" w:rsidP="00E74B69">
            <w:pPr>
              <w:pStyle w:val="TAL"/>
              <w:rPr>
                <w:lang w:eastAsia="zh-CN"/>
              </w:rPr>
            </w:pPr>
            <w:r w:rsidRPr="003B2883">
              <w:rPr>
                <w:rFonts w:hint="eastAsia"/>
                <w:lang w:eastAsia="zh-CN"/>
              </w:rPr>
              <w:t>(POST)</w:t>
            </w:r>
          </w:p>
          <w:p w14:paraId="6195180E" w14:textId="77777777" w:rsidR="008D6217" w:rsidRPr="003B2883" w:rsidRDefault="008D6217" w:rsidP="00E74B69">
            <w:pPr>
              <w:pStyle w:val="TAL"/>
              <w:rPr>
                <w:lang w:eastAsia="zh-CN"/>
              </w:rPr>
            </w:pPr>
            <w:r w:rsidRPr="003B2883">
              <w:rPr>
                <w:rFonts w:hint="eastAsia"/>
                <w:lang w:eastAsia="zh-CN"/>
              </w:rPr>
              <w:t>release</w:t>
            </w:r>
          </w:p>
        </w:tc>
        <w:tc>
          <w:tcPr>
            <w:tcW w:w="1336" w:type="pct"/>
            <w:tcBorders>
              <w:left w:val="single" w:sz="4" w:space="0" w:color="auto"/>
              <w:right w:val="single" w:sz="4" w:space="0" w:color="auto"/>
            </w:tcBorders>
          </w:tcPr>
          <w:p w14:paraId="2FC8B86A" w14:textId="77777777" w:rsidR="008D6217" w:rsidRPr="003B2883" w:rsidRDefault="008D6217" w:rsidP="00E74B69">
            <w:pPr>
              <w:pStyle w:val="TAL"/>
            </w:pPr>
            <w:r w:rsidRPr="003B2883">
              <w:rPr>
                <w:rFonts w:hint="eastAsia"/>
                <w:lang w:eastAsia="zh-CN"/>
              </w:rPr>
              <w:t>ReleaseUEContext</w:t>
            </w:r>
          </w:p>
        </w:tc>
      </w:tr>
      <w:tr w:rsidR="008D6217" w:rsidRPr="003B2883"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Pr="003B2883" w:rsidRDefault="008D6217" w:rsidP="00E21E9F">
            <w:pPr>
              <w:pStyle w:val="TAL"/>
            </w:pPr>
          </w:p>
        </w:tc>
        <w:tc>
          <w:tcPr>
            <w:tcW w:w="2543" w:type="pct"/>
            <w:tcBorders>
              <w:left w:val="single" w:sz="4" w:space="0" w:color="auto"/>
              <w:right w:val="single" w:sz="4" w:space="0" w:color="auto"/>
            </w:tcBorders>
          </w:tcPr>
          <w:p w14:paraId="59A11EBA" w14:textId="17DA2E5C" w:rsidR="008D6217" w:rsidRPr="003B2883" w:rsidRDefault="003547FC" w:rsidP="00E21E9F">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5C2A40" w:rsidRPr="003B2883">
              <w:rPr>
                <w:lang w:eastAsia="zh-CN"/>
              </w:rPr>
              <w:t>assign-ebi</w:t>
            </w:r>
          </w:p>
          <w:p w14:paraId="1524A39C" w14:textId="77777777" w:rsidR="008D6217" w:rsidRPr="003B2883"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Pr="003B2883" w:rsidRDefault="008D6217" w:rsidP="00E21E9F">
            <w:pPr>
              <w:pStyle w:val="TAL"/>
              <w:rPr>
                <w:lang w:eastAsia="zh-CN"/>
              </w:rPr>
            </w:pPr>
            <w:r w:rsidRPr="003B2883">
              <w:rPr>
                <w:lang w:eastAsia="zh-CN"/>
              </w:rPr>
              <w:t>(POST)</w:t>
            </w:r>
          </w:p>
          <w:p w14:paraId="15046532" w14:textId="77777777" w:rsidR="008D6217" w:rsidRPr="003B2883" w:rsidRDefault="005C2A40" w:rsidP="00E21E9F">
            <w:pPr>
              <w:pStyle w:val="TAL"/>
              <w:rPr>
                <w:lang w:eastAsia="zh-CN"/>
              </w:rPr>
            </w:pPr>
            <w:r w:rsidRPr="003B2883">
              <w:rPr>
                <w:lang w:eastAsia="zh-CN"/>
              </w:rPr>
              <w:t>assign-ebi</w:t>
            </w:r>
          </w:p>
        </w:tc>
        <w:tc>
          <w:tcPr>
            <w:tcW w:w="1336" w:type="pct"/>
            <w:tcBorders>
              <w:left w:val="single" w:sz="4" w:space="0" w:color="auto"/>
              <w:right w:val="single" w:sz="4" w:space="0" w:color="auto"/>
            </w:tcBorders>
          </w:tcPr>
          <w:p w14:paraId="64AAEC01" w14:textId="77777777" w:rsidR="008D6217" w:rsidRPr="003B2883" w:rsidRDefault="008D6217" w:rsidP="00E21E9F">
            <w:pPr>
              <w:pStyle w:val="TAL"/>
              <w:rPr>
                <w:lang w:eastAsia="zh-CN"/>
              </w:rPr>
            </w:pPr>
            <w:r w:rsidRPr="003B2883">
              <w:rPr>
                <w:rFonts w:eastAsia="SimSun"/>
                <w:lang w:eastAsia="zh-CN"/>
              </w:rPr>
              <w:t>EBIAssignment</w:t>
            </w:r>
          </w:p>
        </w:tc>
      </w:tr>
      <w:tr w:rsidR="008D6217" w:rsidRPr="003B2883"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Pr="003B2883" w:rsidRDefault="008D6217" w:rsidP="008D6217">
            <w:pPr>
              <w:pStyle w:val="TAL"/>
            </w:pPr>
          </w:p>
        </w:tc>
        <w:tc>
          <w:tcPr>
            <w:tcW w:w="2543" w:type="pct"/>
            <w:tcBorders>
              <w:left w:val="single" w:sz="4" w:space="0" w:color="auto"/>
              <w:right w:val="single" w:sz="4" w:space="0" w:color="auto"/>
            </w:tcBorders>
          </w:tcPr>
          <w:p w14:paraId="6802F226" w14:textId="28313AD7" w:rsidR="008D6217" w:rsidRPr="003B2883" w:rsidRDefault="003547FC" w:rsidP="008D6217">
            <w:pPr>
              <w:pStyle w:val="TAL"/>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8D6217" w:rsidRPr="003B2883">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3B2883" w:rsidRDefault="008D6217" w:rsidP="008D6217">
            <w:pPr>
              <w:pStyle w:val="TAL"/>
              <w:rPr>
                <w:lang w:eastAsia="zh-CN"/>
              </w:rPr>
            </w:pPr>
            <w:r w:rsidRPr="003B2883">
              <w:rPr>
                <w:lang w:eastAsia="zh-CN"/>
              </w:rPr>
              <w:t>(POST)</w:t>
            </w:r>
          </w:p>
          <w:p w14:paraId="1766E224" w14:textId="77777777" w:rsidR="008D6217" w:rsidRPr="003B2883" w:rsidRDefault="008D6217" w:rsidP="008D6217">
            <w:pPr>
              <w:pStyle w:val="TAL"/>
              <w:rPr>
                <w:lang w:eastAsia="zh-CN"/>
              </w:rPr>
            </w:pPr>
            <w:r w:rsidRPr="003B2883">
              <w:rPr>
                <w:lang w:eastAsia="zh-CN"/>
              </w:rPr>
              <w:t>transfer</w:t>
            </w:r>
          </w:p>
        </w:tc>
        <w:tc>
          <w:tcPr>
            <w:tcW w:w="1336" w:type="pct"/>
            <w:tcBorders>
              <w:left w:val="single" w:sz="4" w:space="0" w:color="auto"/>
              <w:right w:val="single" w:sz="4" w:space="0" w:color="auto"/>
            </w:tcBorders>
          </w:tcPr>
          <w:p w14:paraId="60FE3D91" w14:textId="77777777" w:rsidR="008D6217" w:rsidRPr="003B2883" w:rsidRDefault="008D6217" w:rsidP="008D6217">
            <w:pPr>
              <w:pStyle w:val="TAL"/>
              <w:rPr>
                <w:rFonts w:eastAsia="SimSun"/>
                <w:lang w:eastAsia="zh-CN"/>
              </w:rPr>
            </w:pPr>
            <w:r w:rsidRPr="003B2883">
              <w:rPr>
                <w:lang w:eastAsia="zh-CN"/>
              </w:rPr>
              <w:t>UEContextTransfer</w:t>
            </w:r>
          </w:p>
        </w:tc>
      </w:tr>
      <w:tr w:rsidR="00AA1FA9" w:rsidRPr="003B2883"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Pr="003B2883" w:rsidRDefault="00AA1FA9" w:rsidP="00AA1FA9">
            <w:pPr>
              <w:pStyle w:val="TAL"/>
            </w:pPr>
          </w:p>
        </w:tc>
        <w:tc>
          <w:tcPr>
            <w:tcW w:w="2543" w:type="pct"/>
            <w:tcBorders>
              <w:left w:val="single" w:sz="4" w:space="0" w:color="auto"/>
              <w:right w:val="single" w:sz="4" w:space="0" w:color="auto"/>
            </w:tcBorders>
          </w:tcPr>
          <w:p w14:paraId="0A7F362F" w14:textId="03AB2586" w:rsidR="00AA1FA9" w:rsidRPr="003B2883" w:rsidRDefault="003547FC" w:rsidP="00AA1FA9">
            <w:pPr>
              <w:pStyle w:val="TAL"/>
            </w:pPr>
            <w:r w:rsidRPr="003B2883">
              <w:t>{apiRoot}/namf-comm</w:t>
            </w:r>
            <w:r w:rsidR="00F834E9" w:rsidRPr="003B2883">
              <w:t>/&lt;apiVersion&gt;</w:t>
            </w:r>
            <w:r w:rsidR="00AA1FA9" w:rsidRPr="003B2883">
              <w:t>/ue</w:t>
            </w:r>
            <w:r w:rsidR="00AA1FA9" w:rsidRPr="003B2883">
              <w:rPr>
                <w:rFonts w:hint="eastAsia"/>
                <w:lang w:eastAsia="zh-CN"/>
              </w:rPr>
              <w:t>-</w:t>
            </w:r>
            <w:r w:rsidR="00AA1FA9" w:rsidRPr="003B2883">
              <w:t>contexts/{ueContextId}</w:t>
            </w:r>
            <w:r w:rsidR="00AA1FA9" w:rsidRPr="003B2883">
              <w:rPr>
                <w:rFonts w:hint="eastAsia"/>
                <w:lang w:eastAsia="zh-CN"/>
              </w:rPr>
              <w:t>/</w:t>
            </w:r>
            <w:r w:rsidR="00AA1FA9" w:rsidRPr="003B2883">
              <w:rPr>
                <w:lang w:eastAsia="zh-CN"/>
              </w:rPr>
              <w:t>transfer-update</w:t>
            </w:r>
          </w:p>
        </w:tc>
        <w:tc>
          <w:tcPr>
            <w:tcW w:w="476" w:type="pct"/>
            <w:tcBorders>
              <w:top w:val="single" w:sz="4" w:space="0" w:color="auto"/>
              <w:left w:val="single" w:sz="4" w:space="0" w:color="auto"/>
              <w:right w:val="single" w:sz="4" w:space="0" w:color="auto"/>
            </w:tcBorders>
          </w:tcPr>
          <w:p w14:paraId="4D4E61F2" w14:textId="77777777" w:rsidR="00AA1FA9" w:rsidRPr="003B2883" w:rsidRDefault="00AA1FA9" w:rsidP="00AA1FA9">
            <w:pPr>
              <w:pStyle w:val="TAL"/>
              <w:rPr>
                <w:lang w:eastAsia="zh-CN"/>
              </w:rPr>
            </w:pPr>
            <w:r w:rsidRPr="003B2883">
              <w:rPr>
                <w:lang w:eastAsia="zh-CN"/>
              </w:rPr>
              <w:t>(POST)</w:t>
            </w:r>
          </w:p>
          <w:p w14:paraId="53105595" w14:textId="77777777" w:rsidR="00AA1FA9" w:rsidRPr="003B2883" w:rsidRDefault="00AA1FA9" w:rsidP="00AA1FA9">
            <w:pPr>
              <w:pStyle w:val="TAL"/>
              <w:rPr>
                <w:lang w:eastAsia="zh-CN"/>
              </w:rPr>
            </w:pPr>
            <w:r w:rsidRPr="003B2883">
              <w:rPr>
                <w:lang w:eastAsia="zh-CN"/>
              </w:rPr>
              <w:t>transfer-update</w:t>
            </w:r>
          </w:p>
        </w:tc>
        <w:tc>
          <w:tcPr>
            <w:tcW w:w="1336" w:type="pct"/>
            <w:tcBorders>
              <w:left w:val="single" w:sz="4" w:space="0" w:color="auto"/>
              <w:right w:val="single" w:sz="4" w:space="0" w:color="auto"/>
            </w:tcBorders>
          </w:tcPr>
          <w:p w14:paraId="34B018B6" w14:textId="77777777" w:rsidR="00AA1FA9" w:rsidRPr="003B2883" w:rsidRDefault="00AA1FA9" w:rsidP="00AA1FA9">
            <w:pPr>
              <w:pStyle w:val="TAL"/>
              <w:rPr>
                <w:lang w:eastAsia="zh-CN"/>
              </w:rPr>
            </w:pPr>
            <w:r w:rsidRPr="003B2883">
              <w:rPr>
                <w:rFonts w:hint="eastAsia"/>
                <w:lang w:eastAsia="zh-CN"/>
              </w:rPr>
              <w:t>RegistrationStatusUpdate</w:t>
            </w:r>
          </w:p>
        </w:tc>
      </w:tr>
      <w:tr w:rsidR="00AA1FA9" w:rsidRPr="003B2883"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3B2883" w:rsidRDefault="00AA1FA9" w:rsidP="00AA1FA9">
            <w:pPr>
              <w:pStyle w:val="TAL"/>
              <w:rPr>
                <w:iCs/>
              </w:rPr>
            </w:pPr>
            <w:r w:rsidRPr="003B2883">
              <w:t>n1N2Message collection</w:t>
            </w:r>
          </w:p>
        </w:tc>
        <w:tc>
          <w:tcPr>
            <w:tcW w:w="0" w:type="auto"/>
            <w:tcBorders>
              <w:left w:val="single" w:sz="4" w:space="0" w:color="auto"/>
              <w:right w:val="single" w:sz="4" w:space="0" w:color="auto"/>
            </w:tcBorders>
            <w:vAlign w:val="center"/>
          </w:tcPr>
          <w:p w14:paraId="0C7800CF" w14:textId="57CB29DE" w:rsidR="00AA1FA9" w:rsidRPr="003B2883" w:rsidRDefault="003547FC" w:rsidP="00AA1FA9">
            <w:pPr>
              <w:pStyle w:val="TAL"/>
              <w:rPr>
                <w:iCs/>
              </w:rPr>
            </w:pPr>
            <w:r w:rsidRPr="003B2883">
              <w:rPr>
                <w:rFonts w:hint="eastAsia"/>
              </w:rPr>
              <w:t>{apiRoot}/namf-comm</w:t>
            </w:r>
            <w:r w:rsidR="00F834E9" w:rsidRPr="003B2883">
              <w:rPr>
                <w:rFonts w:hint="eastAsia"/>
              </w:rPr>
              <w:t>/&lt;apiVersion&gt;</w:t>
            </w:r>
            <w:r w:rsidR="00AA1FA9" w:rsidRPr="003B2883">
              <w:t>/ue-contexts/{ueContextId}/n1-n2-messages</w:t>
            </w:r>
          </w:p>
        </w:tc>
        <w:tc>
          <w:tcPr>
            <w:tcW w:w="476" w:type="pct"/>
            <w:tcBorders>
              <w:top w:val="single" w:sz="4" w:space="0" w:color="auto"/>
              <w:left w:val="single" w:sz="4" w:space="0" w:color="auto"/>
              <w:right w:val="single" w:sz="4" w:space="0" w:color="auto"/>
            </w:tcBorders>
          </w:tcPr>
          <w:p w14:paraId="72C3AD22" w14:textId="77777777" w:rsidR="00AA1FA9" w:rsidRPr="003B2883" w:rsidRDefault="00AA1FA9" w:rsidP="00AA1FA9">
            <w:pPr>
              <w:pStyle w:val="TAL"/>
              <w:rPr>
                <w:iCs/>
              </w:rPr>
            </w:pPr>
            <w:r w:rsidRPr="003B2883">
              <w:t>POST</w:t>
            </w:r>
          </w:p>
        </w:tc>
        <w:tc>
          <w:tcPr>
            <w:tcW w:w="1336" w:type="pct"/>
            <w:tcBorders>
              <w:top w:val="single" w:sz="4" w:space="0" w:color="auto"/>
              <w:left w:val="single" w:sz="4" w:space="0" w:color="auto"/>
              <w:right w:val="single" w:sz="4" w:space="0" w:color="auto"/>
            </w:tcBorders>
          </w:tcPr>
          <w:p w14:paraId="57D5EA6F" w14:textId="77777777" w:rsidR="00AA1FA9" w:rsidRPr="003B2883" w:rsidRDefault="00AA1FA9" w:rsidP="00AA1FA9">
            <w:pPr>
              <w:pStyle w:val="TAL"/>
              <w:rPr>
                <w:iCs/>
              </w:rPr>
            </w:pPr>
            <w:r w:rsidRPr="003B2883">
              <w:t>N1N2MessageTransfer</w:t>
            </w:r>
          </w:p>
        </w:tc>
      </w:tr>
      <w:tr w:rsidR="00AA1FA9" w:rsidRPr="003B2883"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Pr="003B2883" w:rsidRDefault="00AA1FA9" w:rsidP="00AA1FA9">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38CA201D" w14:textId="28121F96" w:rsidR="00AA1FA9" w:rsidRPr="003B2883" w:rsidRDefault="003547FC" w:rsidP="00AA1FA9">
            <w:pPr>
              <w:pStyle w:val="TAL"/>
            </w:pPr>
            <w:r w:rsidRPr="003B2883">
              <w:t>{apiRoot}/namf-comm</w:t>
            </w:r>
            <w:r w:rsidR="00F834E9" w:rsidRPr="003B2883">
              <w:t>/&lt;apiVersion&gt;</w:t>
            </w:r>
            <w:r w:rsidR="00AA1FA9" w:rsidRPr="003B2883">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Pr="003B2883" w:rsidRDefault="00AA1FA9" w:rsidP="00AA1FA9">
            <w:pPr>
              <w:pStyle w:val="TAL"/>
            </w:pPr>
            <w:r w:rsidRPr="003B2883">
              <w:rPr>
                <w:lang w:eastAsia="zh-CN"/>
              </w:rPr>
              <w:t>POST</w:t>
            </w:r>
          </w:p>
        </w:tc>
        <w:tc>
          <w:tcPr>
            <w:tcW w:w="1336" w:type="pct"/>
            <w:tcBorders>
              <w:top w:val="single" w:sz="4" w:space="0" w:color="auto"/>
              <w:left w:val="single" w:sz="4" w:space="0" w:color="auto"/>
              <w:right w:val="single" w:sz="4" w:space="0" w:color="auto"/>
            </w:tcBorders>
          </w:tcPr>
          <w:p w14:paraId="2A62095B" w14:textId="2B4542A9" w:rsidR="00AA1FA9" w:rsidRPr="003B2883" w:rsidRDefault="00AA1FA9" w:rsidP="00AA1FA9">
            <w:pPr>
              <w:pStyle w:val="TAL"/>
            </w:pPr>
            <w:r w:rsidRPr="003B2883">
              <w:rPr>
                <w:lang w:eastAsia="zh-CN"/>
              </w:rPr>
              <w:t>N1</w:t>
            </w:r>
            <w:r w:rsidR="00593175">
              <w:rPr>
                <w:lang w:eastAsia="zh-CN"/>
              </w:rPr>
              <w:t>N2</w:t>
            </w:r>
            <w:r w:rsidRPr="003B2883">
              <w:rPr>
                <w:lang w:eastAsia="zh-CN"/>
              </w:rPr>
              <w:t>MessageSubscribe</w:t>
            </w:r>
          </w:p>
        </w:tc>
      </w:tr>
      <w:tr w:rsidR="00DE55FB" w:rsidRPr="003B2883"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Pr="003B2883" w:rsidRDefault="00DE55FB" w:rsidP="00AA1FA9">
            <w:pPr>
              <w:pStyle w:val="TAL"/>
            </w:pPr>
            <w:r w:rsidRPr="003B2883">
              <w:t>N1N2 Individual Subscription</w:t>
            </w:r>
          </w:p>
        </w:tc>
        <w:tc>
          <w:tcPr>
            <w:tcW w:w="0" w:type="auto"/>
            <w:tcBorders>
              <w:left w:val="single" w:sz="4" w:space="0" w:color="auto"/>
              <w:right w:val="single" w:sz="4" w:space="0" w:color="auto"/>
            </w:tcBorders>
            <w:vAlign w:val="center"/>
          </w:tcPr>
          <w:p w14:paraId="514C37EF" w14:textId="5A529395" w:rsidR="00DE55FB" w:rsidRPr="003B2883" w:rsidRDefault="00DE55FB" w:rsidP="00AA1FA9">
            <w:pPr>
              <w:pStyle w:val="TAL"/>
            </w:pPr>
            <w:r w:rsidRPr="003B2883">
              <w:t>{apiRoot}/namf-comm</w:t>
            </w:r>
            <w:r w:rsidR="00F834E9" w:rsidRPr="003B2883">
              <w:t>/&lt;apiVersion&gt;</w:t>
            </w:r>
            <w:r w:rsidRPr="003B2883">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Pr="003B2883" w:rsidRDefault="00DE55FB" w:rsidP="00AA1FA9">
            <w:pPr>
              <w:pStyle w:val="TAL"/>
              <w:rPr>
                <w:lang w:eastAsia="zh-CN"/>
              </w:rPr>
            </w:pPr>
            <w:r w:rsidRPr="003B2883">
              <w:rPr>
                <w:lang w:eastAsia="zh-CN"/>
              </w:rPr>
              <w:t>DELETE</w:t>
            </w:r>
          </w:p>
        </w:tc>
        <w:tc>
          <w:tcPr>
            <w:tcW w:w="1336" w:type="pct"/>
            <w:tcBorders>
              <w:top w:val="single" w:sz="4" w:space="0" w:color="auto"/>
              <w:left w:val="single" w:sz="4" w:space="0" w:color="auto"/>
              <w:right w:val="single" w:sz="4" w:space="0" w:color="auto"/>
            </w:tcBorders>
          </w:tcPr>
          <w:p w14:paraId="59EF207E" w14:textId="1B1B18C6" w:rsidR="00DE55FB" w:rsidRPr="003B2883" w:rsidRDefault="00DE55FB" w:rsidP="00AA1FA9">
            <w:pPr>
              <w:pStyle w:val="TAL"/>
              <w:rPr>
                <w:lang w:eastAsia="zh-CN"/>
              </w:rPr>
            </w:pPr>
            <w:r w:rsidRPr="003B2883">
              <w:rPr>
                <w:lang w:eastAsia="zh-CN"/>
              </w:rPr>
              <w:t>N1</w:t>
            </w:r>
            <w:r w:rsidR="00593175">
              <w:rPr>
                <w:lang w:eastAsia="zh-CN"/>
              </w:rPr>
              <w:t>N2</w:t>
            </w:r>
            <w:r w:rsidRPr="003B2883">
              <w:rPr>
                <w:lang w:eastAsia="zh-CN"/>
              </w:rPr>
              <w:t>MessageUnSubscribe</w:t>
            </w:r>
          </w:p>
        </w:tc>
      </w:tr>
      <w:tr w:rsidR="00AA1FA9" w:rsidRPr="003B2883"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3B2883" w:rsidDel="00776350" w:rsidRDefault="00AA1FA9" w:rsidP="00AA1FA9">
            <w:pPr>
              <w:pStyle w:val="TAL"/>
            </w:pPr>
            <w:r w:rsidRPr="003B2883">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Pr="003B2883" w:rsidRDefault="00AA1FA9" w:rsidP="00AA1FA9">
            <w:pPr>
              <w:pStyle w:val="TAL"/>
              <w:rPr>
                <w:lang w:val="en-US"/>
              </w:rPr>
            </w:pPr>
            <w:r w:rsidRPr="003B2883">
              <w:rPr>
                <w:lang w:val="en-US"/>
              </w:rPr>
              <w:t>{n</w:t>
            </w:r>
            <w:r w:rsidRPr="003B2883">
              <w:t>1N2MessageTransferFailureNotifyUrl</w:t>
            </w:r>
            <w:r w:rsidRPr="003B2883">
              <w:rPr>
                <w:lang w:val="en-US"/>
              </w:rPr>
              <w:t>}</w:t>
            </w:r>
          </w:p>
          <w:p w14:paraId="3A8AD0B0" w14:textId="77777777" w:rsidR="00AA1FA9" w:rsidRPr="003B2883" w:rsidDel="00776350" w:rsidRDefault="00AA1FA9" w:rsidP="00AA1FA9">
            <w:pPr>
              <w:pStyle w:val="TAL"/>
            </w:pPr>
            <w:r w:rsidRPr="003B2883">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RPr="003B2883" w:rsidDel="00776350" w:rsidRDefault="00AA1FA9" w:rsidP="00AA1FA9">
            <w:pPr>
              <w:pStyle w:val="TAL"/>
            </w:pPr>
            <w:r w:rsidRPr="003B2883">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RPr="003B2883" w:rsidDel="00776350" w:rsidRDefault="00AA1FA9" w:rsidP="00AA1FA9">
            <w:pPr>
              <w:pStyle w:val="TAL"/>
            </w:pPr>
            <w:r w:rsidRPr="003B2883">
              <w:t>N1N2Transfer Failure Notification</w:t>
            </w:r>
          </w:p>
        </w:tc>
      </w:tr>
      <w:tr w:rsidR="00AA1FA9" w:rsidRPr="003B2883"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Pr="003B2883" w:rsidRDefault="00AA1FA9" w:rsidP="00AA1FA9">
            <w:pPr>
              <w:pStyle w:val="TAL"/>
              <w:rPr>
                <w:lang w:eastAsia="zh-CN"/>
              </w:rPr>
            </w:pPr>
            <w:r w:rsidRPr="003B2883">
              <w:rPr>
                <w:rFonts w:hint="eastAsia"/>
                <w:lang w:eastAsia="zh-CN"/>
              </w:rPr>
              <w:t>s</w:t>
            </w:r>
            <w:r w:rsidRPr="003B2883">
              <w:t>ubscriptions</w:t>
            </w:r>
          </w:p>
          <w:p w14:paraId="4A0F1C56" w14:textId="77777777" w:rsidR="00AA1FA9" w:rsidRPr="003B2883" w:rsidRDefault="00AA1FA9" w:rsidP="00AA1FA9">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40BED90C" w14:textId="2CF4B005" w:rsidR="00AA1FA9" w:rsidRPr="003B2883" w:rsidRDefault="003547FC" w:rsidP="00AA1FA9">
            <w:pPr>
              <w:pStyle w:val="TAL"/>
              <w:rPr>
                <w:lang w:val="en-US"/>
              </w:rPr>
            </w:pPr>
            <w:r w:rsidRPr="003B2883">
              <w:t>{apiRoot}/namf-comm</w:t>
            </w:r>
            <w:r w:rsidR="00F834E9" w:rsidRPr="003B2883">
              <w:t>/&lt;apiVersion&gt;</w:t>
            </w:r>
            <w:r w:rsidR="00AA1FA9" w:rsidRPr="003B2883">
              <w:t>/</w:t>
            </w:r>
            <w:r w:rsidR="00AA1FA9" w:rsidRPr="003B2883">
              <w:rPr>
                <w:rFonts w:hint="eastAsia"/>
                <w:lang w:eastAsia="zh-CN"/>
              </w:rPr>
              <w:t>subscription</w:t>
            </w:r>
            <w:r w:rsidR="00AA1FA9" w:rsidRPr="003B2883">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Pr="003B2883" w:rsidRDefault="00AA1FA9" w:rsidP="00AA1FA9">
            <w:pPr>
              <w:pStyle w:val="TAL"/>
            </w:pPr>
            <w:r w:rsidRPr="003B2883">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Pr="003B2883" w:rsidRDefault="00AA1FA9" w:rsidP="00AA1FA9">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Pr="003B2883" w:rsidRDefault="00E26BCF" w:rsidP="00E26BCF">
            <w:pPr>
              <w:pStyle w:val="TAL"/>
              <w:rPr>
                <w:lang w:eastAsia="zh-CN"/>
              </w:rPr>
            </w:pPr>
            <w:r w:rsidRPr="003B2883">
              <w:rPr>
                <w:rFonts w:hint="eastAsia"/>
                <w:lang w:eastAsia="zh-CN"/>
              </w:rPr>
              <w:t>individual</w:t>
            </w:r>
          </w:p>
          <w:p w14:paraId="2B55A55C" w14:textId="77777777" w:rsidR="00E26BCF" w:rsidRPr="003B2883" w:rsidRDefault="00E26BCF" w:rsidP="00E26BCF">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0FB58A73" w14:textId="42117114" w:rsidR="00E26BCF" w:rsidRPr="003B2883" w:rsidDel="003547FC" w:rsidRDefault="00E26BCF" w:rsidP="00E26BCF">
            <w:pPr>
              <w:pStyle w:val="TAL"/>
            </w:pPr>
            <w:r w:rsidRPr="003B2883">
              <w:t>{apiRoot}/namf-comm</w:t>
            </w:r>
            <w:r w:rsidR="00F834E9" w:rsidRPr="003B2883">
              <w:t>/&lt;apiVersion&gt;</w:t>
            </w:r>
            <w:r w:rsidRPr="003B2883">
              <w:t>/subscriptions/{subscriptionI</w:t>
            </w:r>
            <w:r w:rsidRPr="003B2883">
              <w:rPr>
                <w:rFonts w:hint="eastAsia"/>
                <w:lang w:eastAsia="zh-CN"/>
              </w:rPr>
              <w:t>d</w:t>
            </w:r>
            <w:r w:rsidRPr="003B2883">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Pr="003B2883" w:rsidRDefault="00E26BCF" w:rsidP="00E26BCF">
            <w:pPr>
              <w:pStyle w:val="TAL"/>
              <w:rPr>
                <w:lang w:eastAsia="zh-CN"/>
              </w:rPr>
            </w:pPr>
            <w:r w:rsidRPr="003B2883">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3B2883" w:rsidRDefault="00E26BCF" w:rsidP="00E26BCF">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Pr="003B2883"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3B2883"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Pr="003B2883" w:rsidRDefault="00E26BCF" w:rsidP="00E26BCF">
            <w:pPr>
              <w:pStyle w:val="TAL"/>
            </w:pPr>
            <w:r w:rsidRPr="003B2883">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Pr="003B2883" w:rsidRDefault="00E26BCF" w:rsidP="00E26BCF">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E26BCF" w:rsidRPr="003B2883"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Pr="003B2883" w:rsidRDefault="00E26BCF" w:rsidP="00E26BCF">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DF2C7EC" w14:textId="322BEE20" w:rsidR="00E26BCF" w:rsidRPr="003B2883" w:rsidRDefault="00E26BCF" w:rsidP="00E26BCF">
            <w:pPr>
              <w:pStyle w:val="TAL"/>
            </w:pPr>
            <w:r w:rsidRPr="003B2883">
              <w:t>{apiRoot}/namf-comm</w:t>
            </w:r>
            <w:r w:rsidR="00F834E9" w:rsidRPr="003B2883">
              <w:t>/&lt;apiVersion&gt;</w:t>
            </w:r>
            <w:r w:rsidRPr="003B2883">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Pr="003B2883" w:rsidRDefault="00E26BCF" w:rsidP="00E26BCF">
            <w:pPr>
              <w:pStyle w:val="TAL"/>
              <w:rPr>
                <w:lang w:eastAsia="zh-CN"/>
              </w:rPr>
            </w:pPr>
            <w:r w:rsidRPr="003B2883">
              <w:rPr>
                <w:lang w:eastAsia="zh-CN"/>
              </w:rPr>
              <w:t>(POST)</w:t>
            </w:r>
          </w:p>
          <w:p w14:paraId="479A554A" w14:textId="77777777" w:rsidR="00E26BCF" w:rsidRPr="003B2883" w:rsidRDefault="00E26BCF" w:rsidP="00E26BCF">
            <w:pPr>
              <w:pStyle w:val="TAL"/>
              <w:rPr>
                <w:lang w:eastAsia="zh-CN"/>
              </w:rPr>
            </w:pPr>
            <w:r w:rsidRPr="003B2883">
              <w:rPr>
                <w:lang w:eastAsia="zh-CN"/>
              </w:rPr>
              <w:t>transfer</w:t>
            </w:r>
          </w:p>
          <w:p w14:paraId="06C6D147" w14:textId="77777777" w:rsidR="00E26BCF" w:rsidRPr="003B2883"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3B2883" w:rsidRDefault="00E26BCF" w:rsidP="00E26BCF">
            <w:pPr>
              <w:pStyle w:val="TAL"/>
              <w:rPr>
                <w:lang w:eastAsia="zh-CN"/>
              </w:rPr>
            </w:pPr>
            <w:r w:rsidRPr="003B2883">
              <w:rPr>
                <w:lang w:eastAsia="zh-CN"/>
              </w:rPr>
              <w:t>NonUEN2MessageTransfer</w:t>
            </w:r>
          </w:p>
        </w:tc>
      </w:tr>
      <w:tr w:rsidR="00E26BCF" w:rsidRPr="003B2883"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Pr="003B2883" w:rsidRDefault="00E26BCF" w:rsidP="00E26BCF">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6AE1E9AB" w14:textId="5A5AFDA4" w:rsidR="00E26BCF" w:rsidRPr="003B2883" w:rsidRDefault="00E26BCF" w:rsidP="00E26BCF">
            <w:pPr>
              <w:pStyle w:val="TAL"/>
            </w:pPr>
            <w:r w:rsidRPr="003B2883">
              <w:t>{apiRoot}/namf-comm</w:t>
            </w:r>
            <w:r w:rsidR="00F834E9" w:rsidRPr="003B2883">
              <w:t>/&lt;apiVersion&gt;</w:t>
            </w:r>
            <w:r w:rsidRPr="003B2883">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Pr="003B2883" w:rsidRDefault="00E26BCF" w:rsidP="00E26BCF">
            <w:pPr>
              <w:pStyle w:val="TAL"/>
              <w:rPr>
                <w:lang w:eastAsia="zh-CN"/>
              </w:rPr>
            </w:pPr>
            <w:r w:rsidRPr="003B2883">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3B2883" w:rsidRDefault="00E26BCF" w:rsidP="00E26BCF">
            <w:pPr>
              <w:pStyle w:val="TAL"/>
              <w:rPr>
                <w:lang w:eastAsia="zh-CN"/>
              </w:rPr>
            </w:pPr>
            <w:r w:rsidRPr="003B2883">
              <w:rPr>
                <w:lang w:eastAsia="zh-CN"/>
              </w:rPr>
              <w:t>NonUEN2InfoSubscribe</w:t>
            </w:r>
          </w:p>
        </w:tc>
      </w:tr>
      <w:tr w:rsidR="00E26BCF" w:rsidRPr="003B2883"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Pr="003B2883" w:rsidRDefault="00E26BCF" w:rsidP="00E26BCF">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6F05944" w14:textId="6FC1695F" w:rsidR="00E26BCF" w:rsidRPr="003B2883" w:rsidRDefault="00E26BCF" w:rsidP="00E26BCF">
            <w:pPr>
              <w:pStyle w:val="TAL"/>
            </w:pPr>
            <w:r w:rsidRPr="003B2883">
              <w:t>{apiRoot}/namf-comm</w:t>
            </w:r>
            <w:r w:rsidR="00F834E9" w:rsidRPr="003B2883">
              <w:t>/&lt;apiVersion&gt;</w:t>
            </w:r>
            <w:r w:rsidRPr="003B2883">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Pr="003B2883" w:rsidRDefault="00E26BCF" w:rsidP="00E26BCF">
            <w:pPr>
              <w:pStyle w:val="TAL"/>
              <w:rPr>
                <w:lang w:eastAsia="zh-CN"/>
              </w:rPr>
            </w:pPr>
            <w:r w:rsidRPr="003B2883">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3B2883" w:rsidRDefault="00E26BCF" w:rsidP="00E26BCF">
            <w:pPr>
              <w:pStyle w:val="TAL"/>
              <w:rPr>
                <w:lang w:eastAsia="zh-CN"/>
              </w:rPr>
            </w:pPr>
            <w:r w:rsidRPr="003B2883">
              <w:rPr>
                <w:lang w:eastAsia="zh-CN"/>
              </w:rPr>
              <w:t>NonUEN2InfoUnsubscribe</w:t>
            </w:r>
          </w:p>
        </w:tc>
      </w:tr>
    </w:tbl>
    <w:p w14:paraId="414121E3" w14:textId="77777777" w:rsidR="00E55B37" w:rsidRPr="003B2883" w:rsidRDefault="00E55B37" w:rsidP="00E55B37"/>
    <w:p w14:paraId="7ABDD5FB" w14:textId="4028D469" w:rsidR="008675F5" w:rsidRPr="003B2883" w:rsidRDefault="008675F5" w:rsidP="008675F5">
      <w:pPr>
        <w:pStyle w:val="Heading4"/>
        <w:rPr>
          <w:lang w:eastAsia="zh-CN"/>
        </w:rPr>
      </w:pPr>
      <w:bookmarkStart w:id="118" w:name="_Toc20137305"/>
      <w:r w:rsidRPr="003B2883">
        <w:t>6.1.3.2</w:t>
      </w:r>
      <w:r w:rsidRPr="003B2883">
        <w:tab/>
        <w:t xml:space="preserve">Resource: </w:t>
      </w:r>
      <w:r w:rsidR="00E105AC" w:rsidRPr="003B2883">
        <w:t xml:space="preserve">Individual </w:t>
      </w:r>
      <w:r w:rsidRPr="003B2883">
        <w:rPr>
          <w:rFonts w:hint="eastAsia"/>
          <w:lang w:eastAsia="zh-CN"/>
        </w:rPr>
        <w:t>ueContext</w:t>
      </w:r>
      <w:bookmarkEnd w:id="118"/>
    </w:p>
    <w:p w14:paraId="5FC6FA30" w14:textId="5C021CEE" w:rsidR="008675F5" w:rsidRPr="003B2883" w:rsidRDefault="008675F5" w:rsidP="008675F5">
      <w:pPr>
        <w:pStyle w:val="Heading5"/>
      </w:pPr>
      <w:bookmarkStart w:id="119" w:name="_Toc20137306"/>
      <w:r w:rsidRPr="003B2883">
        <w:t>6.1.3.2.1</w:t>
      </w:r>
      <w:r w:rsidRPr="003B2883">
        <w:tab/>
        <w:t>Description</w:t>
      </w:r>
      <w:bookmarkEnd w:id="119"/>
    </w:p>
    <w:p w14:paraId="6F78F4F4" w14:textId="77777777" w:rsidR="008675F5" w:rsidRPr="003B2883" w:rsidRDefault="008675F5" w:rsidP="008675F5">
      <w:r w:rsidRPr="003B2883">
        <w:t xml:space="preserve">This resource represents the </w:t>
      </w:r>
      <w:r w:rsidR="00E105AC" w:rsidRPr="003B2883">
        <w:t xml:space="preserve">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E5A159A" w14:textId="0EAFAA20" w:rsidR="00E105AC" w:rsidRPr="003B2883" w:rsidRDefault="00E105AC" w:rsidP="008675F5">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30FB6A38" w14:textId="7B7B05C4" w:rsidR="008675F5" w:rsidRPr="003B2883" w:rsidRDefault="008675F5" w:rsidP="008675F5">
      <w:pPr>
        <w:pStyle w:val="Heading5"/>
      </w:pPr>
      <w:bookmarkStart w:id="120" w:name="_Toc20137307"/>
      <w:r w:rsidRPr="003B2883">
        <w:t>6.1.3.2.2</w:t>
      </w:r>
      <w:r w:rsidRPr="003B2883">
        <w:tab/>
        <w:t>Resource Definition</w:t>
      </w:r>
      <w:bookmarkEnd w:id="120"/>
    </w:p>
    <w:p w14:paraId="3826C5CE" w14:textId="79E05B79" w:rsidR="008675F5" w:rsidRPr="003B2883" w:rsidRDefault="008675F5" w:rsidP="008675F5">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/ue</w:t>
      </w:r>
      <w:r w:rsidRPr="003B2883">
        <w:rPr>
          <w:rFonts w:hint="eastAsia"/>
          <w:lang w:eastAsia="zh-CN"/>
        </w:rPr>
        <w:t>-</w:t>
      </w:r>
      <w:r w:rsidRPr="003B2883">
        <w:t>contexts/{ueContextId}</w:t>
      </w:r>
    </w:p>
    <w:p w14:paraId="427F330C" w14:textId="77777777" w:rsidR="008675F5" w:rsidRPr="003B2883" w:rsidRDefault="008675F5" w:rsidP="008675F5">
      <w:pPr>
        <w:rPr>
          <w:rFonts w:ascii="Arial" w:hAnsi="Arial" w:cs="Arial"/>
        </w:rPr>
      </w:pPr>
      <w:r w:rsidRPr="003B2883">
        <w:lastRenderedPageBreak/>
        <w:t>This resource shall support the resource URI variables defined in table 6.1.3.</w:t>
      </w:r>
      <w:r w:rsidR="00B13929" w:rsidRPr="003B2883">
        <w:t>2</w:t>
      </w:r>
      <w:r w:rsidRPr="003B2883">
        <w:t>.2-1</w:t>
      </w:r>
      <w:r w:rsidRPr="003B2883">
        <w:rPr>
          <w:rFonts w:ascii="Arial" w:hAnsi="Arial" w:cs="Arial"/>
        </w:rPr>
        <w:t>.</w:t>
      </w:r>
    </w:p>
    <w:p w14:paraId="24D62A94" w14:textId="77777777" w:rsidR="008675F5" w:rsidRPr="003B2883" w:rsidRDefault="008675F5" w:rsidP="008675F5">
      <w:pPr>
        <w:pStyle w:val="TH"/>
        <w:rPr>
          <w:rFonts w:cs="Arial"/>
        </w:rPr>
      </w:pPr>
      <w:r w:rsidRPr="003B2883">
        <w:t>Table 6.1.3.</w:t>
      </w:r>
      <w:r w:rsidR="00B13929" w:rsidRPr="003B2883">
        <w:t>2</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rsidRPr="003B2883"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Pr="003B2883" w:rsidRDefault="008675F5" w:rsidP="00E10F8C">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Pr="003B2883" w:rsidRDefault="008675F5" w:rsidP="00E10F8C">
            <w:pPr>
              <w:pStyle w:val="TAH"/>
            </w:pPr>
            <w:r w:rsidRPr="003B2883">
              <w:t>Definition</w:t>
            </w:r>
          </w:p>
        </w:tc>
      </w:tr>
      <w:tr w:rsidR="007821AD" w:rsidRPr="003B2883"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Pr="003B2883" w:rsidRDefault="007821AD" w:rsidP="007821AD">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26A1744" w:rsidR="007821AD" w:rsidRPr="003B2883" w:rsidRDefault="007821AD" w:rsidP="007821AD">
            <w:pPr>
              <w:pStyle w:val="TAL"/>
            </w:pPr>
            <w:r w:rsidRPr="003B2883">
              <w:t xml:space="preserve">See </w:t>
            </w:r>
            <w:r w:rsidR="003B2883">
              <w:t>clause</w:t>
            </w:r>
            <w:r w:rsidRPr="003B2883">
              <w:t xml:space="preserve"> 6.1.1</w:t>
            </w:r>
          </w:p>
        </w:tc>
      </w:tr>
      <w:tr w:rsidR="00B85932" w:rsidRPr="003B2883"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3148BFF7"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Pr="003B2883" w:rsidRDefault="00B85932" w:rsidP="00B85932">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24390A38" w14:textId="77777777" w:rsidR="00B85932" w:rsidRPr="003B2883" w:rsidRDefault="00B85932" w:rsidP="00B85932">
            <w:pPr>
              <w:pStyle w:val="TAL"/>
              <w:rPr>
                <w:rFonts w:eastAsia="DengXian"/>
              </w:rPr>
            </w:pPr>
            <w:r w:rsidRPr="003B2883">
              <w:tab/>
              <w:t>Pattern: "5g-guti-[0-9]{5,6}[0-9a-fA-F]{14}"</w:t>
            </w:r>
          </w:p>
          <w:p w14:paraId="3B49C9C8" w14:textId="77777777" w:rsidR="00B85932" w:rsidRPr="003B2883" w:rsidRDefault="00B85932" w:rsidP="00B85932">
            <w:pPr>
              <w:pStyle w:val="TAL"/>
            </w:pPr>
            <w:r w:rsidRPr="003B2883">
              <w:t>Or represents the Subscription Permanent Identifier (see 3GPP TS 23.501 [2] clause 5.9.2)</w:t>
            </w:r>
            <w:r w:rsidRPr="003B2883">
              <w:br/>
            </w:r>
            <w:r w:rsidRPr="003B2883">
              <w:tab/>
              <w:t>pattern: "(imsi-[0-9]{5,15}|nai-.+|.+)"</w:t>
            </w:r>
          </w:p>
          <w:p w14:paraId="18CEC36B" w14:textId="77777777" w:rsidR="00B85932" w:rsidRPr="003B2883" w:rsidRDefault="00B85932" w:rsidP="00B85932">
            <w:pPr>
              <w:pStyle w:val="TAL"/>
            </w:pPr>
            <w:r w:rsidRPr="003B2883">
              <w:t>Or represents the Permanent Equipment Identifier (see 3GPP TS 23.501 [2] clause 5.9.3)</w:t>
            </w:r>
          </w:p>
          <w:p w14:paraId="4F2B9778" w14:textId="77777777" w:rsidR="00B85932" w:rsidRPr="003B2883" w:rsidRDefault="00B85932" w:rsidP="00B85932">
            <w:pPr>
              <w:pStyle w:val="TAL"/>
            </w:pPr>
            <w:r w:rsidRPr="003B2883">
              <w:tab/>
              <w:t>pattern: "(imei-[0-9]{15}</w:t>
            </w:r>
            <w:r w:rsidRPr="003B2883">
              <w:rPr>
                <w:lang w:val="fi-FI"/>
              </w:rPr>
              <w:t>|imeisv-[0-9]{16}|.+</w:t>
            </w:r>
            <w:r w:rsidRPr="003B2883">
              <w:t>)"</w:t>
            </w:r>
          </w:p>
        </w:tc>
      </w:tr>
    </w:tbl>
    <w:p w14:paraId="085BB2BE" w14:textId="77777777" w:rsidR="00E55B37" w:rsidRPr="003B2883" w:rsidRDefault="00E55B37" w:rsidP="00E55B37"/>
    <w:p w14:paraId="40E4DF7E" w14:textId="77777777" w:rsidR="00531B05" w:rsidRPr="003B2883" w:rsidRDefault="00531B05" w:rsidP="00531B05">
      <w:pPr>
        <w:pStyle w:val="B1"/>
        <w:ind w:left="0" w:firstLine="0"/>
      </w:pPr>
      <w:r w:rsidRPr="003B2883">
        <w:t>When the ueContextId is composed by UE</w:t>
      </w:r>
      <w:r w:rsidR="003F6B0D" w:rsidRPr="003B2883">
        <w:t>'</w:t>
      </w:r>
      <w:r w:rsidRPr="003B2883">
        <w:t xml:space="preserve">s SUPI or PEI, </w:t>
      </w:r>
      <w:r w:rsidRPr="003B2883">
        <w:rPr>
          <w:lang w:eastAsia="zh-CN"/>
        </w:rPr>
        <w:t xml:space="preserve">UE's </w:t>
      </w:r>
      <w:r w:rsidRPr="003B2883">
        <w:t>PEI shall be used for the case:</w:t>
      </w:r>
    </w:p>
    <w:p w14:paraId="275EAEA8" w14:textId="77777777" w:rsidR="00531B05" w:rsidRPr="003B2883" w:rsidRDefault="00531B05" w:rsidP="00531B05">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765F1A40" w14:textId="77777777" w:rsidR="00531B05" w:rsidRPr="003B2883" w:rsidRDefault="00531B05" w:rsidP="00531B05">
      <w:pPr>
        <w:pStyle w:val="B1"/>
      </w:pPr>
      <w:r w:rsidRPr="003B2883">
        <w:t>-</w:t>
      </w:r>
      <w:r w:rsidRPr="003B2883">
        <w:tab/>
      </w:r>
      <w:r w:rsidRPr="003B2883">
        <w:rPr>
          <w:lang w:eastAsia="zh-CN"/>
        </w:rPr>
        <w:t>If the UE is emergency registration but SUPI is not authenticated.</w:t>
      </w:r>
    </w:p>
    <w:p w14:paraId="397F046F" w14:textId="77777777" w:rsidR="00531B05" w:rsidRPr="003B2883" w:rsidRDefault="00531B05" w:rsidP="00531B05">
      <w:r w:rsidRPr="003B2883">
        <w:t xml:space="preserve">For other cases, </w:t>
      </w:r>
      <w:r w:rsidRPr="003B2883">
        <w:rPr>
          <w:lang w:eastAsia="zh-CN"/>
        </w:rPr>
        <w:t xml:space="preserve">UE's </w:t>
      </w:r>
      <w:r w:rsidRPr="003B2883">
        <w:t>SUPI shall be used.</w:t>
      </w:r>
    </w:p>
    <w:p w14:paraId="58D9E17A" w14:textId="372AEE29" w:rsidR="008675F5" w:rsidRPr="003B2883" w:rsidRDefault="008675F5" w:rsidP="008675F5">
      <w:pPr>
        <w:pStyle w:val="Heading5"/>
      </w:pPr>
      <w:bookmarkStart w:id="121" w:name="_Toc20137308"/>
      <w:r w:rsidRPr="003B2883">
        <w:t>6.1.3.</w:t>
      </w:r>
      <w:r w:rsidR="00FE0A57" w:rsidRPr="003B2883">
        <w:t>2</w:t>
      </w:r>
      <w:r w:rsidRPr="003B2883">
        <w:t>.</w:t>
      </w:r>
      <w:r w:rsidR="00FE0A57" w:rsidRPr="003B2883">
        <w:t>3</w:t>
      </w:r>
      <w:r w:rsidRPr="003B2883">
        <w:tab/>
        <w:t>Resource Standard Methods</w:t>
      </w:r>
      <w:bookmarkEnd w:id="121"/>
    </w:p>
    <w:p w14:paraId="39ABE647" w14:textId="635481FB" w:rsidR="008675F5" w:rsidRPr="003B2883" w:rsidRDefault="008675F5" w:rsidP="008675F5">
      <w:pPr>
        <w:pStyle w:val="Heading6"/>
        <w:rPr>
          <w:lang w:eastAsia="zh-CN"/>
        </w:rPr>
      </w:pPr>
      <w:bookmarkStart w:id="122" w:name="_Toc20137309"/>
      <w:r w:rsidRPr="003B2883">
        <w:t>6.1.3.</w:t>
      </w:r>
      <w:r w:rsidR="00FE0A57" w:rsidRPr="003B2883">
        <w:rPr>
          <w:rFonts w:hint="eastAsia"/>
          <w:lang w:eastAsia="zh-CN"/>
        </w:rPr>
        <w:t>2</w:t>
      </w:r>
      <w:r w:rsidRPr="003B2883">
        <w:t>.3.1</w:t>
      </w:r>
      <w:r w:rsidRPr="003B2883">
        <w:tab/>
      </w:r>
      <w:r w:rsidRPr="003B2883">
        <w:rPr>
          <w:rFonts w:hint="eastAsia"/>
          <w:lang w:eastAsia="zh-CN"/>
        </w:rPr>
        <w:t>PUT</w:t>
      </w:r>
      <w:bookmarkEnd w:id="122"/>
    </w:p>
    <w:p w14:paraId="12AE0D49" w14:textId="77777777" w:rsidR="00531B05" w:rsidRPr="003B2883" w:rsidRDefault="00531B05" w:rsidP="008675F5">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A4054AE" w14:textId="77777777" w:rsidR="008675F5" w:rsidRPr="003B2883" w:rsidRDefault="008675F5" w:rsidP="008675F5">
      <w:r w:rsidRPr="003B2883">
        <w:t>This method shall support the URI query parameters specified in table 6.1.3.</w:t>
      </w:r>
      <w:r w:rsidR="00FE0A57" w:rsidRPr="003B2883">
        <w:t>2</w:t>
      </w:r>
      <w:r w:rsidRPr="003B2883">
        <w:t>.3.1-1.</w:t>
      </w:r>
    </w:p>
    <w:p w14:paraId="50FD62AA" w14:textId="2F2239A1" w:rsidR="008675F5" w:rsidRPr="003B2883" w:rsidRDefault="008675F5" w:rsidP="008675F5">
      <w:pPr>
        <w:pStyle w:val="TH"/>
        <w:rPr>
          <w:rFonts w:cs="Arial"/>
        </w:rPr>
      </w:pPr>
      <w:r w:rsidRPr="003B2883">
        <w:t>Table 6.1.3.</w:t>
      </w:r>
      <w:r w:rsidR="00FE0A57" w:rsidRPr="003B2883">
        <w:t>2</w:t>
      </w:r>
      <w:r w:rsidRPr="003B2883">
        <w:t>.3.</w:t>
      </w:r>
      <w:r w:rsidR="00671A5C" w:rsidRPr="003B2883">
        <w:t>1</w:t>
      </w:r>
      <w:r w:rsidRPr="003B2883">
        <w:t xml:space="preserve">-1: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rsidRPr="003B2883"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Pr="003B2883" w:rsidRDefault="008675F5" w:rsidP="00E10F8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Pr="003B2883" w:rsidRDefault="008675F5"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Pr="003B2883" w:rsidRDefault="008675F5" w:rsidP="00E10F8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Pr="003B2883" w:rsidRDefault="008675F5" w:rsidP="00E10F8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Pr="003B2883" w:rsidRDefault="008675F5" w:rsidP="00E10F8C">
            <w:pPr>
              <w:pStyle w:val="TAH"/>
            </w:pPr>
            <w:r w:rsidRPr="003B2883">
              <w:t>Description</w:t>
            </w:r>
          </w:p>
        </w:tc>
      </w:tr>
      <w:tr w:rsidR="008675F5" w:rsidRPr="003B2883"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Pr="003B2883" w:rsidRDefault="008675F5" w:rsidP="00E10F8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Pr="003B2883"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Pr="003B2883"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Pr="003B2883"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Pr="003B2883" w:rsidRDefault="008675F5" w:rsidP="00E10F8C">
            <w:pPr>
              <w:pStyle w:val="TAL"/>
            </w:pPr>
          </w:p>
        </w:tc>
      </w:tr>
    </w:tbl>
    <w:p w14:paraId="6E358734" w14:textId="77777777" w:rsidR="008675F5" w:rsidRPr="003B2883" w:rsidRDefault="008675F5" w:rsidP="008675F5"/>
    <w:p w14:paraId="1690D8F1" w14:textId="77777777" w:rsidR="008675F5" w:rsidRPr="003B2883" w:rsidRDefault="008675F5" w:rsidP="008675F5">
      <w:r w:rsidRPr="003B2883">
        <w:t>This method shall support the request data structures specified in table 6.1.3.</w:t>
      </w:r>
      <w:r w:rsidR="00FE0A57" w:rsidRPr="003B2883">
        <w:t>2</w:t>
      </w:r>
      <w:r w:rsidRPr="003B2883">
        <w:t>.3.</w:t>
      </w:r>
      <w:r w:rsidR="00671A5C" w:rsidRPr="003B2883">
        <w:t>1</w:t>
      </w:r>
      <w:r w:rsidRPr="003B2883">
        <w:t>-2 and the response data structures and response codes specified in table 6.1.3.</w:t>
      </w:r>
      <w:r w:rsidR="00FE0A57" w:rsidRPr="003B2883">
        <w:t>2</w:t>
      </w:r>
      <w:r w:rsidRPr="003B2883">
        <w:t>.3.</w:t>
      </w:r>
      <w:r w:rsidR="00671A5C" w:rsidRPr="003B2883">
        <w:t>1</w:t>
      </w:r>
      <w:r w:rsidRPr="003B2883">
        <w:t>-3.</w:t>
      </w:r>
    </w:p>
    <w:p w14:paraId="4DDF638D" w14:textId="4F0994F4"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rsidRPr="003B2883"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Pr="003B2883" w:rsidRDefault="008675F5" w:rsidP="00E10F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Pr="003B2883" w:rsidRDefault="008675F5" w:rsidP="00E10F8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Pr="003B2883" w:rsidRDefault="008675F5" w:rsidP="00E10F8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Pr="003B2883" w:rsidRDefault="008675F5" w:rsidP="00E10F8C">
            <w:pPr>
              <w:pStyle w:val="TAH"/>
            </w:pPr>
            <w:r w:rsidRPr="003B2883">
              <w:t>Description</w:t>
            </w:r>
          </w:p>
        </w:tc>
      </w:tr>
      <w:tr w:rsidR="008675F5" w:rsidRPr="003B2883"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w:t>
            </w:r>
            <w:r w:rsidRPr="003B2883">
              <w:rPr>
                <w:rFonts w:hint="eastAsia"/>
                <w:lang w:eastAsia="zh-CN"/>
              </w:rPr>
              <w:t>Data</w:t>
            </w:r>
          </w:p>
          <w:p w14:paraId="19901EC8" w14:textId="77777777" w:rsidR="008675F5" w:rsidRPr="003B2883"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Pr="003B2883" w:rsidRDefault="008675F5" w:rsidP="00E10F8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Pr="003B2883" w:rsidRDefault="008675F5" w:rsidP="00E10F8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Pr="003B2883" w:rsidRDefault="008675F5" w:rsidP="00E10F8C">
            <w:pPr>
              <w:pStyle w:val="TAL"/>
              <w:rPr>
                <w:lang w:eastAsia="zh-CN"/>
              </w:rPr>
            </w:pPr>
            <w:r w:rsidRPr="003B2883">
              <w:rPr>
                <w:rFonts w:hint="eastAsia"/>
                <w:lang w:eastAsia="zh-CN"/>
              </w:rPr>
              <w:t>Defines the UE Context to be created.</w:t>
            </w:r>
          </w:p>
        </w:tc>
      </w:tr>
    </w:tbl>
    <w:p w14:paraId="7E4CD908" w14:textId="77777777" w:rsidR="008675F5" w:rsidRPr="003B2883" w:rsidRDefault="008675F5" w:rsidP="008675F5"/>
    <w:p w14:paraId="652EFF1D" w14:textId="77777777"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rsidRPr="003B2883"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Pr="003B2883" w:rsidRDefault="008675F5" w:rsidP="00E10F8C">
            <w:pPr>
              <w:pStyle w:val="TAH"/>
            </w:pPr>
            <w:r w:rsidRPr="003B2883">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Pr="003B2883" w:rsidRDefault="008675F5" w:rsidP="00E10F8C">
            <w:pPr>
              <w:pStyle w:val="TAH"/>
            </w:pPr>
            <w:r w:rsidRPr="003B2883">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Pr="003B2883" w:rsidRDefault="008675F5" w:rsidP="00E10F8C">
            <w:pPr>
              <w:pStyle w:val="TAH"/>
            </w:pPr>
            <w:r w:rsidRPr="003B2883">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Pr="003B2883" w:rsidRDefault="008675F5" w:rsidP="00E10F8C">
            <w:pPr>
              <w:pStyle w:val="TAH"/>
            </w:pPr>
            <w:r w:rsidRPr="003B2883">
              <w:t>Response</w:t>
            </w:r>
          </w:p>
          <w:p w14:paraId="49948186" w14:textId="77777777" w:rsidR="008675F5" w:rsidRPr="003B2883" w:rsidRDefault="008675F5" w:rsidP="00E10F8C">
            <w:pPr>
              <w:pStyle w:val="TAH"/>
            </w:pPr>
            <w:r w:rsidRPr="003B2883">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Pr="003B2883" w:rsidRDefault="008675F5" w:rsidP="00E10F8C">
            <w:pPr>
              <w:pStyle w:val="TAH"/>
            </w:pPr>
            <w:r w:rsidRPr="003B2883">
              <w:t>Description</w:t>
            </w:r>
          </w:p>
        </w:tc>
      </w:tr>
      <w:tr w:rsidR="008675F5" w:rsidRPr="003B2883"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Created</w:t>
            </w:r>
            <w:r w:rsidRPr="003B2883">
              <w:rPr>
                <w:rFonts w:hint="eastAsia"/>
                <w:lang w:eastAsia="zh-CN"/>
              </w:rPr>
              <w:t>Data</w:t>
            </w:r>
          </w:p>
          <w:p w14:paraId="766EF718" w14:textId="77777777" w:rsidR="008675F5" w:rsidRPr="003B2883"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Pr="003B2883" w:rsidRDefault="008675F5" w:rsidP="00E10F8C">
            <w:pPr>
              <w:pStyle w:val="TAC"/>
            </w:pPr>
            <w:r w:rsidRPr="003B2883">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Pr="003B2883" w:rsidRDefault="008675F5" w:rsidP="00E10F8C">
            <w:pPr>
              <w:pStyle w:val="TAL"/>
            </w:pPr>
            <w:r w:rsidRPr="003B2883">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Pr="003B2883" w:rsidRDefault="008675F5" w:rsidP="00E10F8C">
            <w:pPr>
              <w:pStyle w:val="TAL"/>
            </w:pPr>
            <w:r w:rsidRPr="003B2883">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3B2883" w:rsidRDefault="008675F5" w:rsidP="00E10F8C">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0A244044" w14:textId="77777777" w:rsidR="008675F5" w:rsidRPr="003B2883" w:rsidRDefault="008675F5" w:rsidP="00E10F8C">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E0030" w:rsidRPr="003B2883"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Pr="003B2883" w:rsidRDefault="0050767D" w:rsidP="00FE0030">
            <w:pPr>
              <w:pStyle w:val="TAL"/>
              <w:rPr>
                <w:lang w:eastAsia="zh-CN"/>
              </w:rPr>
            </w:pPr>
            <w:r w:rsidRPr="003B2883">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Pr="003B2883" w:rsidRDefault="00FE0030" w:rsidP="00FE0030">
            <w:pPr>
              <w:pStyle w:val="TAC"/>
            </w:pPr>
            <w:r w:rsidRPr="003B2883">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Pr="003B2883" w:rsidRDefault="00FE0030" w:rsidP="00FE0030">
            <w:pPr>
              <w:pStyle w:val="TAL"/>
            </w:pPr>
            <w:r w:rsidRPr="003B2883">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Pr="003B2883" w:rsidRDefault="00FE0030" w:rsidP="00FE0030">
            <w:pPr>
              <w:pStyle w:val="TAL"/>
            </w:pPr>
            <w:r w:rsidRPr="003B2883">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Pr="003B2883" w:rsidRDefault="00937BBF" w:rsidP="00FE0030">
            <w:pPr>
              <w:pStyle w:val="TAL"/>
            </w:pPr>
            <w:r w:rsidRPr="003B2883">
              <w:t>This case represents the creation of a new UE Context is not successful.</w:t>
            </w:r>
          </w:p>
          <w:p w14:paraId="2D76E461" w14:textId="77777777" w:rsidR="00937BBF" w:rsidRPr="003B2883" w:rsidRDefault="00937BBF" w:rsidP="00FE0030">
            <w:pPr>
              <w:pStyle w:val="TAL"/>
            </w:pPr>
          </w:p>
          <w:p w14:paraId="45243761" w14:textId="77777777" w:rsidR="00937BBF" w:rsidRPr="003B2883" w:rsidRDefault="00937BBF" w:rsidP="00FE0030">
            <w:pPr>
              <w:pStyle w:val="TAL"/>
            </w:pPr>
            <w:r w:rsidRPr="003B2883">
              <w:t xml:space="preserve">The </w:t>
            </w:r>
            <w:r w:rsidR="002C784C" w:rsidRPr="003B2883">
              <w:t>"</w:t>
            </w:r>
            <w:r w:rsidR="006C0E51" w:rsidRPr="003B2883">
              <w:t>cause</w:t>
            </w:r>
            <w:r w:rsidR="002C784C" w:rsidRPr="003B2883">
              <w:t xml:space="preserve">" attribute </w:t>
            </w:r>
            <w:r w:rsidR="006C0E51" w:rsidRPr="003B2883">
              <w:t xml:space="preserve">of the ProblemDetails </w:t>
            </w:r>
            <w:r w:rsidR="002C784C" w:rsidRPr="003B2883">
              <w:t>shall be set to:</w:t>
            </w:r>
          </w:p>
          <w:p w14:paraId="196D4B6C" w14:textId="77777777" w:rsidR="002C784C" w:rsidRPr="003B2883" w:rsidRDefault="00113C9F" w:rsidP="003518DB">
            <w:pPr>
              <w:pStyle w:val="TAL"/>
              <w:ind w:left="284"/>
            </w:pPr>
            <w:r w:rsidRPr="003B2883">
              <w:t>-</w:t>
            </w:r>
            <w:r w:rsidR="003F6B0D" w:rsidRPr="003B2883">
              <w:tab/>
            </w:r>
            <w:r w:rsidR="002C784C" w:rsidRPr="003B2883">
              <w:t>HANDOVER_FAILURE</w:t>
            </w:r>
          </w:p>
        </w:tc>
      </w:tr>
    </w:tbl>
    <w:p w14:paraId="5D972FCD" w14:textId="77777777" w:rsidR="00E55B37" w:rsidRPr="003B2883" w:rsidRDefault="00E55B37" w:rsidP="00E55B37"/>
    <w:p w14:paraId="0C11AF81" w14:textId="2ECBE3FF" w:rsidR="00FE0A57" w:rsidRPr="003B2883" w:rsidRDefault="00FE0A57" w:rsidP="00FE0A57">
      <w:pPr>
        <w:pStyle w:val="Heading5"/>
      </w:pPr>
      <w:bookmarkStart w:id="123" w:name="_Toc20137310"/>
      <w:r w:rsidRPr="003B2883">
        <w:lastRenderedPageBreak/>
        <w:t>6.1.3.</w:t>
      </w:r>
      <w:r w:rsidR="00B13929" w:rsidRPr="003B2883">
        <w:t>2</w:t>
      </w:r>
      <w:r w:rsidRPr="003B2883">
        <w:t>.4</w:t>
      </w:r>
      <w:r w:rsidRPr="003B2883">
        <w:tab/>
        <w:t>Resource Custom Operations</w:t>
      </w:r>
      <w:bookmarkEnd w:id="123"/>
    </w:p>
    <w:p w14:paraId="1D86AE26" w14:textId="10EB7836" w:rsidR="00FE0A57" w:rsidRPr="003B2883" w:rsidRDefault="00B13929" w:rsidP="00FE0A57">
      <w:pPr>
        <w:pStyle w:val="Heading6"/>
        <w:ind w:left="0" w:firstLine="0"/>
      </w:pPr>
      <w:bookmarkStart w:id="124" w:name="_Toc20137311"/>
      <w:r w:rsidRPr="003B2883">
        <w:t>6.1</w:t>
      </w:r>
      <w:r w:rsidR="00FE0A57" w:rsidRPr="003B2883">
        <w:t>.3.</w:t>
      </w:r>
      <w:r w:rsidRPr="003B2883">
        <w:t>2</w:t>
      </w:r>
      <w:r w:rsidR="00FE0A57" w:rsidRPr="003B2883">
        <w:t>.4.1</w:t>
      </w:r>
      <w:r w:rsidR="00FE0A57" w:rsidRPr="003B2883">
        <w:tab/>
        <w:t>Overview</w:t>
      </w:r>
      <w:bookmarkEnd w:id="124"/>
    </w:p>
    <w:p w14:paraId="52D3A9D1" w14:textId="77777777" w:rsidR="00FE0A57" w:rsidRPr="003B2883" w:rsidRDefault="00FE0A57" w:rsidP="00FE0A57">
      <w:pPr>
        <w:pStyle w:val="TH"/>
      </w:pPr>
      <w:r w:rsidRPr="003B2883">
        <w:t>Table 6.1.3.</w:t>
      </w:r>
      <w:r w:rsidR="00B13929" w:rsidRPr="003B2883">
        <w:t>2</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rsidRPr="003B2883"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Pr="003B2883" w:rsidRDefault="00FE0A57" w:rsidP="00E10F8C">
            <w:pPr>
              <w:pStyle w:val="TAH"/>
            </w:pPr>
            <w:r w:rsidRPr="003B2883">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Pr="003B2883" w:rsidRDefault="00FE0A57" w:rsidP="00E10F8C">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Pr="003B2883" w:rsidRDefault="00FE0A57" w:rsidP="00E10F8C">
            <w:pPr>
              <w:pStyle w:val="TAH"/>
            </w:pPr>
            <w:r w:rsidRPr="003B2883">
              <w:t>Description</w:t>
            </w:r>
          </w:p>
        </w:tc>
      </w:tr>
      <w:tr w:rsidR="00FE0A57" w:rsidRPr="003B2883"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5DDA0C4C" w:rsidR="00FE0A57" w:rsidRPr="003B2883" w:rsidRDefault="00FE0A57" w:rsidP="00E10F8C">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Pr="003B2883" w:rsidRDefault="00FE0A57" w:rsidP="00E10F8C">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Pr="003B2883" w:rsidRDefault="00FE0A57" w:rsidP="00E10F8C">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47D40039" w14:textId="77777777" w:rsidR="00FE0A57" w:rsidRPr="003B2883" w:rsidRDefault="00FE0A57" w:rsidP="00E10F8C">
            <w:pPr>
              <w:pStyle w:val="TAL"/>
            </w:pPr>
            <w:r w:rsidRPr="003B2883">
              <w:t xml:space="preserve">It is used for the Release </w:t>
            </w:r>
            <w:r w:rsidRPr="003B2883">
              <w:rPr>
                <w:rFonts w:hint="eastAsia"/>
                <w:lang w:eastAsia="zh-CN"/>
              </w:rPr>
              <w:t>UE</w:t>
            </w:r>
            <w:r w:rsidRPr="003B2883">
              <w:t xml:space="preserve"> Context service operation.</w:t>
            </w:r>
          </w:p>
        </w:tc>
      </w:tr>
      <w:tr w:rsidR="00291350" w:rsidRPr="003B2883"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1116A6DD" w:rsidR="00291350" w:rsidRPr="003B2883" w:rsidRDefault="00291350" w:rsidP="00291350">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005C2A40" w:rsidRPr="003B2883">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Pr="003B2883" w:rsidRDefault="00291350" w:rsidP="00291350">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Pr="003B2883" w:rsidRDefault="00291350" w:rsidP="00291350">
            <w:pPr>
              <w:pStyle w:val="TAL"/>
            </w:pPr>
            <w:r w:rsidRPr="003B2883">
              <w:t>Assign EPS bearer ID(s) towards EPS bearer(s) mapped from QoS Flow(s), for a PDU session for the UE.</w:t>
            </w:r>
          </w:p>
          <w:p w14:paraId="3A3A7FEA" w14:textId="77777777" w:rsidR="00291350" w:rsidRPr="003B2883" w:rsidRDefault="00291350" w:rsidP="00291350">
            <w:pPr>
              <w:pStyle w:val="TAL"/>
            </w:pPr>
            <w:r w:rsidRPr="003B2883">
              <w:t>It is used for EBIAssignment service operation.</w:t>
            </w:r>
          </w:p>
        </w:tc>
      </w:tr>
      <w:tr w:rsidR="00C96C63" w:rsidRPr="003B288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2D0C2B4D" w:rsidR="00C96C63" w:rsidRPr="003B2883" w:rsidRDefault="00C96C63" w:rsidP="00C96C63">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Pr="003B2883" w:rsidRDefault="00C96C63" w:rsidP="00C96C63">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3B2883" w:rsidRDefault="00C96C63" w:rsidP="00C96C63">
            <w:pPr>
              <w:pStyle w:val="TAL"/>
            </w:pPr>
            <w:r w:rsidRPr="003B2883">
              <w:t>Transfer an existing individual ueContext resource from old AMF to new AMF.</w:t>
            </w:r>
          </w:p>
          <w:p w14:paraId="572969BD" w14:textId="77777777" w:rsidR="00C96C63" w:rsidRPr="003B2883" w:rsidRDefault="00C96C63" w:rsidP="00C96C63">
            <w:pPr>
              <w:pStyle w:val="TAL"/>
            </w:pPr>
            <w:r w:rsidRPr="003B2883">
              <w:t>It is used for the UEContextTransfer service operation.</w:t>
            </w:r>
          </w:p>
        </w:tc>
      </w:tr>
    </w:tbl>
    <w:p w14:paraId="71432F09" w14:textId="77777777" w:rsidR="00E55B37" w:rsidRPr="003B2883" w:rsidRDefault="00E55B37" w:rsidP="00E55B37"/>
    <w:p w14:paraId="39706AF9" w14:textId="65D2CDF1" w:rsidR="00FE0A57" w:rsidRPr="003B2883" w:rsidRDefault="00FE0A57" w:rsidP="00FE0A57">
      <w:pPr>
        <w:pStyle w:val="Heading6"/>
        <w:ind w:left="0" w:firstLine="0"/>
        <w:rPr>
          <w:lang w:eastAsia="zh-CN"/>
        </w:rPr>
      </w:pPr>
      <w:bookmarkStart w:id="125" w:name="_Toc20137312"/>
      <w:r w:rsidRPr="003B2883">
        <w:t>6.1.3.</w:t>
      </w:r>
      <w:r w:rsidR="00B13929" w:rsidRPr="003B2883">
        <w:t>2</w:t>
      </w:r>
      <w:r w:rsidRPr="003B2883">
        <w:t>.4.2</w:t>
      </w:r>
      <w:r w:rsidRPr="003B2883">
        <w:tab/>
        <w:t xml:space="preserve">Operation: </w:t>
      </w:r>
      <w:r w:rsidRPr="003B2883">
        <w:rPr>
          <w:rFonts w:hint="eastAsia"/>
          <w:lang w:eastAsia="zh-CN"/>
        </w:rPr>
        <w:t>(POST) release</w:t>
      </w:r>
      <w:bookmarkEnd w:id="125"/>
    </w:p>
    <w:p w14:paraId="28C4B24B" w14:textId="592FE526" w:rsidR="00FE0A57" w:rsidRPr="003B2883" w:rsidRDefault="00B13929" w:rsidP="00FE0A57">
      <w:pPr>
        <w:pStyle w:val="Heading7"/>
      </w:pPr>
      <w:bookmarkStart w:id="126" w:name="_Toc20137313"/>
      <w:r w:rsidRPr="003B2883">
        <w:t>6.1</w:t>
      </w:r>
      <w:r w:rsidR="00FE0A57" w:rsidRPr="003B2883">
        <w:t>.3.</w:t>
      </w:r>
      <w:r w:rsidRPr="003B2883">
        <w:t>2</w:t>
      </w:r>
      <w:r w:rsidR="00FE0A57" w:rsidRPr="003B2883">
        <w:t>.4.2.1</w:t>
      </w:r>
      <w:r w:rsidR="00FE0A57" w:rsidRPr="003B2883">
        <w:tab/>
        <w:t>Description</w:t>
      </w:r>
      <w:bookmarkEnd w:id="126"/>
    </w:p>
    <w:p w14:paraId="1CF8A6F0" w14:textId="77777777" w:rsidR="00FE0A57" w:rsidRPr="003B2883" w:rsidRDefault="00FE0A57" w:rsidP="00FE0A57">
      <w:r w:rsidRPr="003B2883">
        <w:t xml:space="preserve">This </w:t>
      </w:r>
      <w:r w:rsidRPr="003B2883">
        <w:rPr>
          <w:rFonts w:hint="eastAsia"/>
          <w:lang w:eastAsia="zh-CN"/>
        </w:rPr>
        <w:t xml:space="preserve">ueContextId identifies the individual ueContext </w:t>
      </w:r>
      <w:r w:rsidR="003E4B95" w:rsidRPr="003B2883">
        <w:rPr>
          <w:lang w:eastAsia="zh-CN"/>
        </w:rPr>
        <w:t xml:space="preserve">resource </w:t>
      </w:r>
      <w:r w:rsidRPr="003B2883">
        <w:t xml:space="preserve">is composed by </w:t>
      </w:r>
      <w:r w:rsidR="003E4B95" w:rsidRPr="003B2883">
        <w:t xml:space="preserve">UE's </w:t>
      </w:r>
      <w:r w:rsidR="00A51D34" w:rsidRPr="003B2883">
        <w:t>SUPI or PEI, See table 6.1.3.2.2-1</w:t>
      </w:r>
      <w:r w:rsidRPr="003B2883">
        <w:t>.</w:t>
      </w:r>
    </w:p>
    <w:p w14:paraId="0A2907CD" w14:textId="3D4B1077" w:rsidR="00FE0A57" w:rsidRPr="003B2883" w:rsidRDefault="00B13929" w:rsidP="00FE0A57">
      <w:pPr>
        <w:pStyle w:val="Heading7"/>
      </w:pPr>
      <w:bookmarkStart w:id="127" w:name="_Toc20137314"/>
      <w:r w:rsidRPr="003B2883">
        <w:t>6.1</w:t>
      </w:r>
      <w:r w:rsidR="00FE0A57" w:rsidRPr="003B2883">
        <w:t>.3.</w:t>
      </w:r>
      <w:r w:rsidRPr="003B2883">
        <w:t>2</w:t>
      </w:r>
      <w:r w:rsidR="00FE0A57" w:rsidRPr="003B2883">
        <w:t>.4.2.2</w:t>
      </w:r>
      <w:r w:rsidR="00FE0A57" w:rsidRPr="003B2883">
        <w:tab/>
        <w:t>Operation Definition</w:t>
      </w:r>
      <w:bookmarkEnd w:id="127"/>
    </w:p>
    <w:p w14:paraId="631D094E" w14:textId="77777777" w:rsidR="00FE0A57" w:rsidRPr="003B2883" w:rsidRDefault="00FE0A57" w:rsidP="00FE0A57">
      <w:r w:rsidRPr="003B2883">
        <w:t>This operation shall support the request data structures specified in table 6.</w:t>
      </w:r>
      <w:r w:rsidR="00B13929" w:rsidRPr="003B2883">
        <w:t>1</w:t>
      </w:r>
      <w:r w:rsidRPr="003B2883">
        <w:t>.3.</w:t>
      </w:r>
      <w:r w:rsidR="00B13929" w:rsidRPr="003B2883">
        <w:t>2</w:t>
      </w:r>
      <w:r w:rsidRPr="003B2883">
        <w:t>.4.2.2-1 and the response data structure and response codes specif</w:t>
      </w:r>
      <w:r w:rsidR="00B13929" w:rsidRPr="003B2883">
        <w:t>ied in table 6.1</w:t>
      </w:r>
      <w:r w:rsidRPr="003B2883">
        <w:t>.3.</w:t>
      </w:r>
      <w:r w:rsidR="00B13929" w:rsidRPr="003B2883">
        <w:t>2</w:t>
      </w:r>
      <w:r w:rsidRPr="003B2883">
        <w:t>.4.2.2-2.</w:t>
      </w:r>
    </w:p>
    <w:p w14:paraId="6BFADA43" w14:textId="3DA428B6" w:rsidR="00FE0A57" w:rsidRPr="003B2883" w:rsidRDefault="00B13929" w:rsidP="00FE0A57">
      <w:pPr>
        <w:pStyle w:val="TH"/>
      </w:pPr>
      <w:r w:rsidRPr="003B2883">
        <w:t>Table 6.1</w:t>
      </w:r>
      <w:r w:rsidR="00FE0A57" w:rsidRPr="003B2883">
        <w:t>.3.</w:t>
      </w:r>
      <w:r w:rsidRPr="003B2883">
        <w:t>2</w:t>
      </w:r>
      <w:r w:rsidR="00FE0A57" w:rsidRPr="003B2883">
        <w:t xml:space="preserve">.4.2.2-1: Data structures supported by the </w:t>
      </w:r>
      <w:r w:rsidR="00FE0A57" w:rsidRPr="003B2883">
        <w:rPr>
          <w:rFonts w:hint="eastAsia"/>
          <w:lang w:eastAsia="zh-CN"/>
        </w:rPr>
        <w:t>(POST) release</w:t>
      </w:r>
      <w:r w:rsidR="00FE0A57"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rsidRPr="003B2883"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Pr="003B2883" w:rsidRDefault="00FE0A57" w:rsidP="00E10F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Pr="003B2883" w:rsidRDefault="00FE0A57" w:rsidP="00E10F8C">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Pr="003B2883" w:rsidRDefault="00FE0A57" w:rsidP="00E10F8C">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Pr="003B2883" w:rsidRDefault="00FE0A57" w:rsidP="00E10F8C">
            <w:pPr>
              <w:pStyle w:val="TAH"/>
            </w:pPr>
            <w:r w:rsidRPr="003B2883">
              <w:t>Description</w:t>
            </w:r>
          </w:p>
        </w:tc>
      </w:tr>
      <w:tr w:rsidR="00FE0A57" w:rsidRPr="003B2883"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Pr="003B2883" w:rsidRDefault="00FE0A57" w:rsidP="00E10F8C">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Pr="003B2883" w:rsidRDefault="00FE0A57" w:rsidP="00E10F8C">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Pr="003B2883" w:rsidRDefault="00FE0A57" w:rsidP="00E10F8C">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Pr="003B2883" w:rsidRDefault="00FE0A57" w:rsidP="00E10F8C">
            <w:pPr>
              <w:pStyle w:val="TAL"/>
              <w:rPr>
                <w:lang w:eastAsia="zh-CN"/>
              </w:rPr>
            </w:pPr>
            <w:r w:rsidRPr="003B2883">
              <w:rPr>
                <w:lang w:eastAsia="zh-CN"/>
              </w:rPr>
              <w:t>The information used for releasing of the UE Context</w:t>
            </w:r>
          </w:p>
        </w:tc>
      </w:tr>
    </w:tbl>
    <w:p w14:paraId="1461419D" w14:textId="77777777" w:rsidR="00FE0A57" w:rsidRPr="003B2883" w:rsidRDefault="00FE0A57" w:rsidP="00FE0A57"/>
    <w:p w14:paraId="721EDA6E" w14:textId="77777777" w:rsidR="00FE0A57" w:rsidRPr="003B2883" w:rsidRDefault="00FE0A57" w:rsidP="00FE0A57">
      <w:pPr>
        <w:pStyle w:val="TH"/>
      </w:pPr>
      <w:r w:rsidRPr="003B2883">
        <w:t>Table 6.</w:t>
      </w:r>
      <w:r w:rsidR="00B13929" w:rsidRPr="003B2883">
        <w:t>1</w:t>
      </w:r>
      <w:r w:rsidRPr="003B2883">
        <w:t>.3.</w:t>
      </w:r>
      <w:r w:rsidR="00B13929" w:rsidRPr="003B2883">
        <w:t>2</w:t>
      </w:r>
      <w:r w:rsidRPr="003B2883">
        <w:t xml:space="preserve">.4.2.2-2: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rsidRPr="003B2883"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Pr="003B2883" w:rsidRDefault="00FE0A57"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Pr="003B2883" w:rsidRDefault="00FE0A57" w:rsidP="00E10F8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Pr="003B2883" w:rsidRDefault="00FE0A57" w:rsidP="00E10F8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Pr="003B2883" w:rsidRDefault="00FE0A57" w:rsidP="00E10F8C">
            <w:pPr>
              <w:pStyle w:val="TAH"/>
            </w:pPr>
            <w:r w:rsidRPr="003B2883">
              <w:t>Response</w:t>
            </w:r>
          </w:p>
          <w:p w14:paraId="73182EE8" w14:textId="77777777" w:rsidR="00FE0A57" w:rsidRPr="003B2883" w:rsidRDefault="00FE0A57" w:rsidP="00E10F8C">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Pr="003B2883" w:rsidRDefault="00FE0A57" w:rsidP="00E10F8C">
            <w:pPr>
              <w:pStyle w:val="TAH"/>
            </w:pPr>
            <w:r w:rsidRPr="003B2883">
              <w:t>Description</w:t>
            </w:r>
          </w:p>
        </w:tc>
      </w:tr>
      <w:tr w:rsidR="000D0101" w:rsidRPr="003B2883"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Pr="003B2883" w:rsidRDefault="000D0101" w:rsidP="000D010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Pr="003B2883"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Pr="003B2883"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Pr="003B2883" w:rsidRDefault="000D0101" w:rsidP="000D010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Pr="003B2883" w:rsidRDefault="000D0101" w:rsidP="000D0101">
            <w:pPr>
              <w:pStyle w:val="TAL"/>
            </w:pPr>
            <w:r w:rsidRPr="003B2883">
              <w:t xml:space="preserve">This case represents the handover is </w:t>
            </w:r>
            <w:r w:rsidRPr="003B2883">
              <w:rPr>
                <w:lang w:eastAsia="zh-CN"/>
              </w:rPr>
              <w:t xml:space="preserve">cancelled successfully. </w:t>
            </w:r>
          </w:p>
        </w:tc>
      </w:tr>
      <w:tr w:rsidR="00647BDE" w:rsidRPr="003B2883"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Pr="003B2883" w:rsidRDefault="00647BDE" w:rsidP="00647BDE">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Pr="003B2883" w:rsidRDefault="00647BDE" w:rsidP="00647BDE">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Pr="003B2883" w:rsidRDefault="00647BDE" w:rsidP="00647BDE">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Pr="003B2883" w:rsidRDefault="00647BDE" w:rsidP="00647BDE">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Pr="003B2883" w:rsidRDefault="00241BD2" w:rsidP="00241BD2">
            <w:pPr>
              <w:pStyle w:val="TAL"/>
            </w:pPr>
            <w:r w:rsidRPr="003B2883">
              <w:t>The "cause" attribute shall be set to one of the following application errors:</w:t>
            </w:r>
          </w:p>
          <w:p w14:paraId="71363D47" w14:textId="77777777" w:rsidR="00241BD2" w:rsidRPr="003B2883" w:rsidRDefault="00241BD2" w:rsidP="003518DB">
            <w:pPr>
              <w:pStyle w:val="TAL"/>
              <w:ind w:left="284"/>
            </w:pPr>
            <w:r w:rsidRPr="003B2883">
              <w:t>- UNSPECIFIED</w:t>
            </w:r>
          </w:p>
          <w:p w14:paraId="48D9D1F1" w14:textId="77777777" w:rsidR="00241BD2" w:rsidRPr="003B2883" w:rsidRDefault="00241BD2" w:rsidP="00311123">
            <w:pPr>
              <w:pStyle w:val="TAL"/>
              <w:ind w:left="284"/>
            </w:pPr>
            <w:r w:rsidRPr="003B2883">
              <w:t>- SUPI_OR_PEI_UNKNOWN</w:t>
            </w:r>
          </w:p>
          <w:p w14:paraId="6757DBD9" w14:textId="77777777" w:rsidR="00311123" w:rsidRPr="003B2883" w:rsidRDefault="00311123" w:rsidP="003518DB">
            <w:pPr>
              <w:pStyle w:val="TAL"/>
              <w:ind w:left="284"/>
            </w:pPr>
          </w:p>
          <w:p w14:paraId="3099F0BF" w14:textId="77777777" w:rsidR="00241BD2" w:rsidRPr="003B2883" w:rsidRDefault="00241BD2" w:rsidP="00241BD2">
            <w:pPr>
              <w:pStyle w:val="TAL"/>
            </w:pPr>
            <w:r w:rsidRPr="003B2883">
              <w:t>See table 6.1.7.3-1 for the description of this error.</w:t>
            </w:r>
          </w:p>
        </w:tc>
      </w:tr>
      <w:tr w:rsidR="00241BD2" w:rsidRPr="003B2883"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Pr="003B2883" w:rsidRDefault="00241BD2" w:rsidP="00241BD2">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Pr="003B2883" w:rsidRDefault="00241BD2" w:rsidP="00241BD2">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Pr="003B2883" w:rsidRDefault="00241BD2" w:rsidP="00241BD2">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Pr="003B2883" w:rsidRDefault="00241BD2" w:rsidP="00241BD2">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Pr="003B2883" w:rsidRDefault="00241BD2" w:rsidP="00241BD2">
            <w:pPr>
              <w:pStyle w:val="TAL"/>
            </w:pPr>
            <w:r w:rsidRPr="003B2883">
              <w:t>The "cause" attribute shall be set to the following application error:</w:t>
            </w:r>
          </w:p>
          <w:p w14:paraId="41B7C291" w14:textId="77777777" w:rsidR="00241BD2" w:rsidRPr="003B2883" w:rsidRDefault="00241BD2" w:rsidP="00311123">
            <w:pPr>
              <w:pStyle w:val="TAL"/>
              <w:ind w:left="284"/>
            </w:pPr>
            <w:r w:rsidRPr="003B2883">
              <w:t>- CONTEXT_NOT_FOUND</w:t>
            </w:r>
          </w:p>
          <w:p w14:paraId="41B002AD" w14:textId="77777777" w:rsidR="00311123" w:rsidRPr="003B2883" w:rsidRDefault="00311123" w:rsidP="003518DB">
            <w:pPr>
              <w:pStyle w:val="TAL"/>
              <w:ind w:left="284"/>
            </w:pPr>
          </w:p>
          <w:p w14:paraId="18638410" w14:textId="77777777" w:rsidR="00241BD2" w:rsidRPr="003B2883" w:rsidRDefault="00241BD2" w:rsidP="00241BD2">
            <w:pPr>
              <w:pStyle w:val="TAL"/>
            </w:pPr>
            <w:r w:rsidRPr="003B2883">
              <w:t>See table 6.1.7.3-1 for the description of this error.</w:t>
            </w:r>
          </w:p>
        </w:tc>
      </w:tr>
    </w:tbl>
    <w:p w14:paraId="7992C7C3" w14:textId="77777777" w:rsidR="00515970" w:rsidRPr="003B2883" w:rsidRDefault="00515970" w:rsidP="00E55B37"/>
    <w:p w14:paraId="0F0679B5" w14:textId="2D959E83" w:rsidR="00291350" w:rsidRPr="003B2883" w:rsidRDefault="00C12B85" w:rsidP="00291350">
      <w:pPr>
        <w:pStyle w:val="Heading6"/>
        <w:ind w:left="0" w:firstLine="0"/>
        <w:rPr>
          <w:lang w:eastAsia="zh-CN"/>
        </w:rPr>
      </w:pPr>
      <w:bookmarkStart w:id="128" w:name="_Toc20137315"/>
      <w:r w:rsidRPr="003B2883">
        <w:lastRenderedPageBreak/>
        <w:t>6.1.3.2.4.3</w:t>
      </w:r>
      <w:r w:rsidR="00291350" w:rsidRPr="003B2883">
        <w:tab/>
        <w:t xml:space="preserve">Operation: </w:t>
      </w:r>
      <w:r w:rsidR="00291350" w:rsidRPr="003B2883">
        <w:rPr>
          <w:rFonts w:hint="eastAsia"/>
          <w:lang w:eastAsia="zh-CN"/>
        </w:rPr>
        <w:t xml:space="preserve">(POST) </w:t>
      </w:r>
      <w:r w:rsidR="005C2A40" w:rsidRPr="003B2883">
        <w:rPr>
          <w:lang w:eastAsia="zh-CN"/>
        </w:rPr>
        <w:t>assign-ebi</w:t>
      </w:r>
      <w:bookmarkEnd w:id="128"/>
    </w:p>
    <w:p w14:paraId="0677BD98" w14:textId="1E3EA07C" w:rsidR="00291350" w:rsidRPr="003B2883" w:rsidRDefault="00C12B85" w:rsidP="00291350">
      <w:pPr>
        <w:pStyle w:val="Heading7"/>
      </w:pPr>
      <w:bookmarkStart w:id="129" w:name="_Toc20137316"/>
      <w:r w:rsidRPr="003B2883">
        <w:t>6.1.3.2.4.3</w:t>
      </w:r>
      <w:r w:rsidR="00291350" w:rsidRPr="003B2883">
        <w:t>.1</w:t>
      </w:r>
      <w:r w:rsidR="00291350" w:rsidRPr="003B2883">
        <w:tab/>
        <w:t>Description</w:t>
      </w:r>
      <w:bookmarkEnd w:id="129"/>
    </w:p>
    <w:p w14:paraId="3AB12378" w14:textId="77777777" w:rsidR="00291350" w:rsidRPr="003B2883" w:rsidRDefault="00291350" w:rsidP="0029135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531B05" w:rsidRPr="003B2883">
        <w:t xml:space="preserve"> or PEI</w:t>
      </w:r>
      <w:r w:rsidRPr="003B2883">
        <w:t>, see Table 6.1.3.2.2-1.</w:t>
      </w:r>
    </w:p>
    <w:p w14:paraId="38AA95BA" w14:textId="37C0756D" w:rsidR="00291350" w:rsidRPr="003B2883" w:rsidRDefault="00C12B85" w:rsidP="00291350">
      <w:pPr>
        <w:pStyle w:val="Heading7"/>
      </w:pPr>
      <w:bookmarkStart w:id="130" w:name="_Toc20137317"/>
      <w:r w:rsidRPr="003B2883">
        <w:t>6.1.3.2.4.3</w:t>
      </w:r>
      <w:r w:rsidR="00291350" w:rsidRPr="003B2883">
        <w:t>.2</w:t>
      </w:r>
      <w:r w:rsidR="00291350" w:rsidRPr="003B2883">
        <w:tab/>
        <w:t>Operation Definition</w:t>
      </w:r>
      <w:bookmarkEnd w:id="130"/>
    </w:p>
    <w:p w14:paraId="033EBFF7" w14:textId="77777777" w:rsidR="00291350" w:rsidRPr="003B2883" w:rsidRDefault="00291350" w:rsidP="00291350">
      <w:r w:rsidRPr="003B2883">
        <w:t xml:space="preserve">This operation shall support the request data structures specified in table </w:t>
      </w:r>
      <w:r w:rsidR="00C12B85" w:rsidRPr="003B2883">
        <w:t>6.1.3.2.4.3</w:t>
      </w:r>
      <w:r w:rsidRPr="003B2883">
        <w:t xml:space="preserve">.2-1 and the response data structure and response codes specified in table </w:t>
      </w:r>
      <w:r w:rsidR="00C12B85" w:rsidRPr="003B2883">
        <w:t>6.1.3.2.4.3</w:t>
      </w:r>
      <w:r w:rsidRPr="003B2883">
        <w:t>.2-2.</w:t>
      </w:r>
    </w:p>
    <w:p w14:paraId="19570D79" w14:textId="5DBAA050" w:rsidR="00291350" w:rsidRPr="003B2883" w:rsidRDefault="00291350" w:rsidP="00291350">
      <w:pPr>
        <w:pStyle w:val="TH"/>
      </w:pPr>
      <w:r w:rsidRPr="003B2883">
        <w:t xml:space="preserve">Table </w:t>
      </w:r>
      <w:r w:rsidR="00C12B85" w:rsidRPr="003B2883">
        <w:t>6.1.3.2.4.3</w:t>
      </w:r>
      <w:r w:rsidRPr="003B2883">
        <w:t xml:space="preserve">.2-1: Data structures supported by the </w:t>
      </w:r>
      <w:r w:rsidRPr="003B2883">
        <w:rPr>
          <w:rFonts w:hint="eastAsia"/>
          <w:lang w:eastAsia="zh-CN"/>
        </w:rPr>
        <w:t xml:space="preserve">(POST) </w:t>
      </w:r>
      <w:r w:rsidR="005C2A40"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rsidRPr="003B2883"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Pr="003B2883" w:rsidRDefault="00291350" w:rsidP="00CB583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Pr="003B2883" w:rsidRDefault="00291350" w:rsidP="00CB583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Pr="003B2883" w:rsidRDefault="00291350" w:rsidP="00CB583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Pr="003B2883" w:rsidRDefault="00291350" w:rsidP="00CB5838">
            <w:pPr>
              <w:pStyle w:val="TAH"/>
            </w:pPr>
            <w:r w:rsidRPr="003B2883">
              <w:t>Description</w:t>
            </w:r>
          </w:p>
        </w:tc>
      </w:tr>
      <w:tr w:rsidR="00291350" w:rsidRPr="003B2883"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Pr="003B2883" w:rsidRDefault="00291350" w:rsidP="00CB583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Pr="003B2883" w:rsidRDefault="00291350" w:rsidP="00CB583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Pr="003B2883" w:rsidRDefault="00291350" w:rsidP="00CB583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Pr="003B2883" w:rsidRDefault="00291350" w:rsidP="00CB5838">
            <w:pPr>
              <w:pStyle w:val="TAL"/>
              <w:rPr>
                <w:lang w:eastAsia="zh-CN"/>
              </w:rPr>
            </w:pPr>
            <w:r w:rsidRPr="003B2883">
              <w:rPr>
                <w:lang w:eastAsia="zh-CN"/>
              </w:rPr>
              <w:t>The information required for AMF to allocate EPS bearer ID(s).</w:t>
            </w:r>
          </w:p>
        </w:tc>
      </w:tr>
    </w:tbl>
    <w:p w14:paraId="6B3BF0F7" w14:textId="77777777" w:rsidR="00291350" w:rsidRPr="003B2883" w:rsidRDefault="00291350" w:rsidP="00291350"/>
    <w:p w14:paraId="7598228C" w14:textId="77777777" w:rsidR="00291350" w:rsidRPr="003B2883" w:rsidRDefault="00291350" w:rsidP="00291350">
      <w:pPr>
        <w:pStyle w:val="TH"/>
      </w:pPr>
      <w:r w:rsidRPr="003B2883">
        <w:t>Table 6.1.3.2.4.</w:t>
      </w:r>
      <w:r w:rsidR="00C12B85" w:rsidRPr="003B2883">
        <w:t>3</w:t>
      </w:r>
      <w:r w:rsidRPr="003B2883">
        <w:t>.</w:t>
      </w:r>
      <w:r w:rsidR="00C12B85" w:rsidRPr="003B2883">
        <w:t>2</w:t>
      </w:r>
      <w:r w:rsidRPr="003B2883">
        <w:t xml:space="preserve">-2: Data structures supported by the </w:t>
      </w:r>
      <w:r w:rsidRPr="003B2883">
        <w:rPr>
          <w:rFonts w:hint="eastAsia"/>
          <w:lang w:eastAsia="zh-CN"/>
        </w:rPr>
        <w:t xml:space="preserve">(POST) </w:t>
      </w:r>
      <w:r w:rsidR="005C2A40"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rsidRPr="003B2883"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Pr="003B2883" w:rsidRDefault="0029135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Pr="003B2883" w:rsidRDefault="0029135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Pr="003B2883" w:rsidRDefault="0029135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Pr="003B2883" w:rsidRDefault="00291350" w:rsidP="00CB5838">
            <w:pPr>
              <w:pStyle w:val="TAH"/>
            </w:pPr>
            <w:r w:rsidRPr="003B2883">
              <w:t>Response</w:t>
            </w:r>
          </w:p>
          <w:p w14:paraId="6A1A298B" w14:textId="77777777" w:rsidR="00291350" w:rsidRPr="003B2883" w:rsidRDefault="0029135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Pr="003B2883" w:rsidRDefault="00291350" w:rsidP="00CB5838">
            <w:pPr>
              <w:pStyle w:val="TAH"/>
            </w:pPr>
            <w:r w:rsidRPr="003B2883">
              <w:t>Description</w:t>
            </w:r>
          </w:p>
        </w:tc>
      </w:tr>
      <w:tr w:rsidR="00291350" w:rsidRPr="003B2883"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Pr="003B2883" w:rsidRDefault="00291350" w:rsidP="00CB5838">
            <w:pPr>
              <w:pStyle w:val="TAL"/>
            </w:pPr>
            <w:r w:rsidRPr="003B2883">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Pr="003B2883" w:rsidRDefault="00291350" w:rsidP="00CB5838">
            <w:pPr>
              <w:pStyle w:val="TAL"/>
            </w:pPr>
            <w:r w:rsidRPr="003B2883">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Pr="003B2883" w:rsidRDefault="00291350" w:rsidP="00CB5838">
            <w:pPr>
              <w:pStyle w:val="TAL"/>
            </w:pPr>
            <w:r w:rsidRPr="003B2883">
              <w:t>Represent successful assignment of EPS bearer ID service operation, with the assigned EBIs included.</w:t>
            </w:r>
          </w:p>
          <w:p w14:paraId="22E395AE" w14:textId="77777777" w:rsidR="00291350" w:rsidRPr="003B2883" w:rsidRDefault="00291350" w:rsidP="00CB5838">
            <w:pPr>
              <w:pStyle w:val="TAL"/>
            </w:pPr>
            <w:r w:rsidRPr="003B2883">
              <w:t>AMF may allocate only a subset of the requested EBIs, when not enough available EBI(s) can be allocated, e.g. when other PDU sessions with higher ARP have occupied too many EBIs.</w:t>
            </w:r>
            <w:r w:rsidR="00AE5E4A" w:rsidRPr="003B2883">
              <w:t xml:space="preserve"> If the POST request body contained "releasedEbiList" the AMF shall release those EBI(s) and shall include the "releaseEbiList" IE in the POST response body.</w:t>
            </w:r>
          </w:p>
        </w:tc>
      </w:tr>
      <w:tr w:rsidR="00291350" w:rsidRPr="003B2883"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Pr="003B2883" w:rsidRDefault="00291350" w:rsidP="00CB5838">
            <w:pPr>
              <w:pStyle w:val="TAL"/>
            </w:pPr>
            <w:r w:rsidRPr="003B2883">
              <w:t>AssignEbi</w:t>
            </w:r>
            <w:r w:rsidR="00AE5E4A" w:rsidRPr="003B2883">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Pr="003B2883" w:rsidRDefault="00291350" w:rsidP="00CB5838">
            <w:pPr>
              <w:pStyle w:val="TAL"/>
            </w:pPr>
            <w:r w:rsidRPr="003B2883">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Pr="003B2883" w:rsidRDefault="006C0E51" w:rsidP="00CB5838">
            <w:pPr>
              <w:pStyle w:val="TAL"/>
              <w:rPr>
                <w:lang w:val="en-US"/>
              </w:rPr>
            </w:pPr>
            <w:r w:rsidRPr="003B2883">
              <w:t>This r</w:t>
            </w:r>
            <w:r w:rsidR="00291350" w:rsidRPr="003B2883">
              <w:t xml:space="preserve">epresents </w:t>
            </w:r>
            <w:r w:rsidRPr="003B2883">
              <w:t>the case when none of the requested EBI(s) can be assigned by the AMF. The "cause" attribute of the ProblemDetails shall be set to</w:t>
            </w:r>
            <w:r w:rsidRPr="003B2883">
              <w:rPr>
                <w:lang w:val="en-US"/>
              </w:rPr>
              <w:t>:</w:t>
            </w:r>
          </w:p>
          <w:p w14:paraId="2A88BA5A" w14:textId="77777777" w:rsidR="006C0E51" w:rsidRPr="003B2883" w:rsidRDefault="006C0E51" w:rsidP="003D5C4D">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61D9EC" w14:textId="5BA500DE" w:rsidR="00734BEC" w:rsidRPr="003B2883" w:rsidRDefault="00734BEC" w:rsidP="003D5C4D">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3B2883">
              <w:rPr>
                <w:rFonts w:ascii="Arial" w:hAnsi="Arial"/>
                <w:sz w:val="18"/>
              </w:rPr>
              <w:t>clause</w:t>
            </w:r>
            <w:r w:rsidRPr="003B2883">
              <w:rPr>
                <w:rFonts w:ascii="Arial" w:hAnsi="Arial"/>
                <w:sz w:val="18"/>
              </w:rPr>
              <w:t xml:space="preserve"> 4.11.1.4.1 of 3GPP TS 23.502 [3].</w:t>
            </w:r>
          </w:p>
          <w:p w14:paraId="76F21AA8" w14:textId="16C93D6C" w:rsidR="00473A25" w:rsidRPr="003B2883" w:rsidRDefault="00473A25" w:rsidP="003D5C4D">
            <w:pPr>
              <w:pStyle w:val="B1"/>
              <w:rPr>
                <w:lang w:val="en-US"/>
              </w:rPr>
            </w:pPr>
            <w:r w:rsidRPr="003B2883">
              <w:rPr>
                <w:rFonts w:ascii="Arial" w:hAnsi="Arial"/>
                <w:sz w:val="18"/>
              </w:rPr>
              <w:t>-</w:t>
            </w:r>
            <w:r w:rsidR="00DC50E7"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3B2883">
              <w:rPr>
                <w:rFonts w:ascii="Arial" w:hAnsi="Arial"/>
                <w:sz w:val="18"/>
              </w:rPr>
              <w:t>clause</w:t>
            </w:r>
            <w:r w:rsidRPr="003B2883">
              <w:rPr>
                <w:rFonts w:ascii="Arial" w:hAnsi="Arial"/>
                <w:sz w:val="18"/>
              </w:rPr>
              <w:t xml:space="preserve"> 5.17.2.3.1 of 3GPP TS 23.501 [2].</w:t>
            </w:r>
          </w:p>
        </w:tc>
      </w:tr>
    </w:tbl>
    <w:p w14:paraId="298BB6E3" w14:textId="77777777" w:rsidR="00291350" w:rsidRPr="003B2883" w:rsidRDefault="00291350" w:rsidP="00291350"/>
    <w:p w14:paraId="6FF3F854" w14:textId="6DDFA393" w:rsidR="0031199E" w:rsidRPr="003B2883" w:rsidRDefault="0031199E" w:rsidP="0031199E">
      <w:pPr>
        <w:pStyle w:val="Heading6"/>
        <w:ind w:left="0" w:firstLine="0"/>
        <w:rPr>
          <w:lang w:eastAsia="zh-CN"/>
        </w:rPr>
      </w:pPr>
      <w:bookmarkStart w:id="131" w:name="_Toc20137318"/>
      <w:r w:rsidRPr="003B2883">
        <w:t>6.1.3.2.4.</w:t>
      </w:r>
      <w:r w:rsidR="009B74A5" w:rsidRPr="003B2883">
        <w:t>4</w:t>
      </w:r>
      <w:r w:rsidRPr="003B2883">
        <w:tab/>
        <w:t xml:space="preserve">Operation: </w:t>
      </w:r>
      <w:r w:rsidRPr="003B2883">
        <w:rPr>
          <w:rFonts w:hint="eastAsia"/>
          <w:lang w:eastAsia="zh-CN"/>
        </w:rPr>
        <w:t xml:space="preserve">(POST) </w:t>
      </w:r>
      <w:r w:rsidRPr="003B2883">
        <w:rPr>
          <w:lang w:eastAsia="zh-CN"/>
        </w:rPr>
        <w:t>transfer</w:t>
      </w:r>
      <w:bookmarkEnd w:id="131"/>
    </w:p>
    <w:p w14:paraId="7D8AB4DC" w14:textId="58DB2DCA" w:rsidR="0031199E" w:rsidRPr="003B2883" w:rsidRDefault="0031199E" w:rsidP="0031199E">
      <w:pPr>
        <w:pStyle w:val="Heading7"/>
      </w:pPr>
      <w:bookmarkStart w:id="132" w:name="_Toc20137319"/>
      <w:r w:rsidRPr="003B2883">
        <w:t>6.1.3.2.4.</w:t>
      </w:r>
      <w:r w:rsidR="009B74A5" w:rsidRPr="003B2883">
        <w:t>4</w:t>
      </w:r>
      <w:r w:rsidRPr="003B2883">
        <w:t>.1</w:t>
      </w:r>
      <w:r w:rsidRPr="003B2883">
        <w:tab/>
        <w:t>Description</w:t>
      </w:r>
      <w:bookmarkEnd w:id="132"/>
    </w:p>
    <w:p w14:paraId="4D494FFC" w14:textId="77777777" w:rsidR="0031199E" w:rsidRPr="003B2883" w:rsidRDefault="0031199E" w:rsidP="0031199E">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w:t>
      </w:r>
      <w:r w:rsidR="00DF499F" w:rsidRPr="003B2883">
        <w:t xml:space="preserve"> or SUPI</w:t>
      </w:r>
      <w:r w:rsidRPr="003B2883">
        <w:t>, see Table 6.1.3.2.2-1.</w:t>
      </w:r>
    </w:p>
    <w:p w14:paraId="108E5E53" w14:textId="3EB3FBC1" w:rsidR="0031199E" w:rsidRPr="003B2883" w:rsidRDefault="0031199E" w:rsidP="0031199E">
      <w:pPr>
        <w:pStyle w:val="Heading7"/>
      </w:pPr>
      <w:bookmarkStart w:id="133" w:name="_Toc20137320"/>
      <w:r w:rsidRPr="003B2883">
        <w:t>6.1.3.2.4.</w:t>
      </w:r>
      <w:r w:rsidR="009B74A5" w:rsidRPr="003B2883">
        <w:t>4</w:t>
      </w:r>
      <w:r w:rsidRPr="003B2883">
        <w:t>.2</w:t>
      </w:r>
      <w:r w:rsidRPr="003B2883">
        <w:tab/>
        <w:t>Operation Definition</w:t>
      </w:r>
      <w:bookmarkEnd w:id="133"/>
    </w:p>
    <w:p w14:paraId="40C55F95" w14:textId="77777777" w:rsidR="0031199E" w:rsidRPr="003B2883" w:rsidRDefault="0031199E" w:rsidP="0031199E">
      <w:r w:rsidRPr="003B2883">
        <w:t>This operation shall support the request data structures specified in table 6.1.3.2.4.</w:t>
      </w:r>
      <w:r w:rsidR="009B74A5" w:rsidRPr="003B2883">
        <w:t>4</w:t>
      </w:r>
      <w:r w:rsidRPr="003B2883">
        <w:t>.2-1 and the response data structure and response codes specified in table 6.1.3.2.4.</w:t>
      </w:r>
      <w:r w:rsidR="009B74A5" w:rsidRPr="003B2883">
        <w:t>4</w:t>
      </w:r>
      <w:r w:rsidRPr="003B2883">
        <w:t>.2-2.</w:t>
      </w:r>
    </w:p>
    <w:p w14:paraId="6EF0B144" w14:textId="641F1C63" w:rsidR="0031199E" w:rsidRPr="003B2883" w:rsidRDefault="0031199E" w:rsidP="0031199E">
      <w:pPr>
        <w:pStyle w:val="TH"/>
      </w:pPr>
      <w:r w:rsidRPr="003B2883">
        <w:lastRenderedPageBreak/>
        <w:t>Table 6.1.3.2.4.</w:t>
      </w:r>
      <w:r w:rsidR="009B74A5" w:rsidRPr="003B2883">
        <w:t>4</w:t>
      </w:r>
      <w:r w:rsidRPr="003B2883">
        <w:t xml:space="preserve">.2-1: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3B2883"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3B2883" w:rsidRDefault="0031199E" w:rsidP="00115BBB">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3B2883" w:rsidRDefault="0031199E" w:rsidP="00115BBB">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3B2883" w:rsidRDefault="0031199E" w:rsidP="00115BBB">
            <w:pPr>
              <w:pStyle w:val="TAH"/>
            </w:pPr>
            <w:r w:rsidRPr="003B2883">
              <w:t>Description</w:t>
            </w:r>
          </w:p>
        </w:tc>
      </w:tr>
      <w:tr w:rsidR="0031199E" w:rsidRPr="003B2883"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3B2883" w:rsidRDefault="0031199E" w:rsidP="00115BBB">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3B2883" w:rsidRDefault="0031199E" w:rsidP="00115BBB">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3B2883" w:rsidRDefault="0031199E" w:rsidP="00115BBB">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3B2883" w:rsidRDefault="0031199E" w:rsidP="00115BBB">
            <w:pPr>
              <w:pStyle w:val="TAL"/>
              <w:rPr>
                <w:lang w:eastAsia="zh-CN"/>
              </w:rPr>
            </w:pPr>
            <w:r w:rsidRPr="003B2883">
              <w:rPr>
                <w:lang w:eastAsia="zh-CN"/>
              </w:rPr>
              <w:t>Represents to start transferring of an individual ueContext resource from old AMF to new AMF.</w:t>
            </w:r>
          </w:p>
        </w:tc>
      </w:tr>
    </w:tbl>
    <w:p w14:paraId="71F52D7D" w14:textId="77777777" w:rsidR="0031199E" w:rsidRPr="003B2883" w:rsidRDefault="0031199E" w:rsidP="0031199E"/>
    <w:p w14:paraId="65DEF7D7" w14:textId="77777777" w:rsidR="0031199E" w:rsidRPr="003B2883" w:rsidRDefault="0031199E" w:rsidP="0031199E">
      <w:pPr>
        <w:pStyle w:val="TH"/>
      </w:pPr>
      <w:r w:rsidRPr="003B2883">
        <w:t>Table 6.1.3.2.4.</w:t>
      </w:r>
      <w:r w:rsidR="009B74A5" w:rsidRPr="003B2883">
        <w:t>4</w:t>
      </w:r>
      <w:r w:rsidRPr="003B2883">
        <w:t xml:space="preserve">.2-2: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3B2883"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3B2883" w:rsidRDefault="0031199E" w:rsidP="00115BBB">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3B2883" w:rsidRDefault="0031199E" w:rsidP="00115BBB">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3B2883" w:rsidRDefault="0031199E" w:rsidP="00115BBB">
            <w:pPr>
              <w:pStyle w:val="TAH"/>
            </w:pPr>
            <w:r w:rsidRPr="003B2883">
              <w:t>Response</w:t>
            </w:r>
          </w:p>
          <w:p w14:paraId="4CF7D1A6" w14:textId="77777777" w:rsidR="0031199E" w:rsidRPr="003B2883" w:rsidRDefault="0031199E" w:rsidP="00115BBB">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3B2883" w:rsidRDefault="0031199E" w:rsidP="00115BBB">
            <w:pPr>
              <w:pStyle w:val="TAH"/>
            </w:pPr>
            <w:r w:rsidRPr="003B2883">
              <w:t>Description</w:t>
            </w:r>
          </w:p>
        </w:tc>
      </w:tr>
      <w:tr w:rsidR="0031199E" w:rsidRPr="003B2883"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3B2883" w:rsidRDefault="0031199E" w:rsidP="00115BBB">
            <w:pPr>
              <w:pStyle w:val="TAL"/>
            </w:pPr>
            <w:r w:rsidRPr="003B2883">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3B2883" w:rsidRDefault="0031199E" w:rsidP="00115BBB">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3B2883" w:rsidRDefault="0031199E" w:rsidP="00115BBB">
            <w:pPr>
              <w:pStyle w:val="TAL"/>
            </w:pPr>
            <w:r w:rsidRPr="003B2883">
              <w:t>Indicates the transferring of the individual ueContext resource is started successfully.</w:t>
            </w:r>
          </w:p>
        </w:tc>
      </w:tr>
      <w:tr w:rsidR="0031199E" w:rsidRPr="003B2883"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3B2883" w:rsidRDefault="0031199E" w:rsidP="00115BBB">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3B2883" w:rsidRDefault="0031199E" w:rsidP="00115BBB">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3B2883" w:rsidRDefault="0031199E" w:rsidP="00115BBB">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w:t>
            </w:r>
            <w:r w:rsidR="00B925C7" w:rsidRPr="003B2883">
              <w:t>cause</w:t>
            </w:r>
            <w:r w:rsidRPr="003B2883">
              <w:t>" attribute is set to</w:t>
            </w:r>
            <w:r w:rsidR="00B925C7" w:rsidRPr="003B2883">
              <w:t>:</w:t>
            </w:r>
          </w:p>
          <w:p w14:paraId="6E6E9EAE" w14:textId="77777777" w:rsidR="0031199E" w:rsidRPr="003B2883" w:rsidRDefault="00B925C7"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INTEGRITY_CHECK_FAIL.</w:t>
            </w:r>
          </w:p>
          <w:p w14:paraId="24CA7D3D" w14:textId="77777777" w:rsidR="00DF499F" w:rsidRPr="003B2883" w:rsidRDefault="00DF499F" w:rsidP="00DF499F">
            <w:pPr>
              <w:pStyle w:val="TAL"/>
            </w:pPr>
          </w:p>
          <w:p w14:paraId="073342BD" w14:textId="77777777" w:rsidR="00DF499F" w:rsidRPr="003B2883" w:rsidRDefault="00DF499F" w:rsidP="00DF499F">
            <w:pPr>
              <w:pStyle w:val="TAL"/>
            </w:pPr>
            <w:r w:rsidRPr="003B2883">
              <w:t>See table 6.1.7.3-1 for the description of these errors.</w:t>
            </w:r>
          </w:p>
        </w:tc>
      </w:tr>
      <w:tr w:rsidR="0031199E" w:rsidRPr="003B2883"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3B2883" w:rsidRDefault="0031199E" w:rsidP="00115BBB">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3B2883" w:rsidRDefault="0031199E" w:rsidP="00115BBB">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3B2883" w:rsidRDefault="0031199E" w:rsidP="00115BBB">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3B2883" w:rsidRDefault="0031199E" w:rsidP="00115BBB">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3B2883" w:rsidRDefault="0031199E" w:rsidP="00115BBB">
            <w:pPr>
              <w:pStyle w:val="TAL"/>
            </w:pPr>
            <w:r w:rsidRPr="003B2883">
              <w:rPr>
                <w:rFonts w:hint="eastAsia"/>
              </w:rPr>
              <w:t xml:space="preserve">If the AMF does not have the requested UE context, </w:t>
            </w:r>
            <w:r w:rsidRPr="003B2883">
              <w:t xml:space="preserve">the AMF shall return this status code. The </w:t>
            </w:r>
            <w:r w:rsidR="004E0E2A" w:rsidRPr="003B2883">
              <w:t>"</w:t>
            </w:r>
            <w:r w:rsidR="00276D26" w:rsidRPr="003B2883">
              <w:t>cause</w:t>
            </w:r>
            <w:r w:rsidR="004E0E2A" w:rsidRPr="003B2883">
              <w:t>" attribute</w:t>
            </w:r>
            <w:r w:rsidRPr="003B2883">
              <w:t xml:space="preserve"> is set to</w:t>
            </w:r>
            <w:r w:rsidR="00276D26" w:rsidRPr="003B2883">
              <w:t>:</w:t>
            </w:r>
          </w:p>
          <w:p w14:paraId="644DB19F" w14:textId="77777777" w:rsidR="0031199E" w:rsidRPr="003B2883" w:rsidRDefault="00276D26"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CONTEXT_NOT_FOUND</w:t>
            </w:r>
          </w:p>
          <w:p w14:paraId="13A41547" w14:textId="77777777" w:rsidR="00DF499F" w:rsidRPr="003B2883" w:rsidRDefault="00DF499F" w:rsidP="00DF499F">
            <w:pPr>
              <w:pStyle w:val="TAL"/>
            </w:pPr>
            <w:r w:rsidRPr="003B2883">
              <w:t>See table 6.1.7.3-1 for the description of these errors.</w:t>
            </w:r>
          </w:p>
        </w:tc>
      </w:tr>
    </w:tbl>
    <w:p w14:paraId="266942DE" w14:textId="77777777" w:rsidR="0031199E" w:rsidRPr="003B2883" w:rsidRDefault="0031199E" w:rsidP="00291350"/>
    <w:p w14:paraId="2F36F8CB" w14:textId="07BCD360" w:rsidR="00AA1FA9" w:rsidRPr="003B2883" w:rsidRDefault="00AA1FA9" w:rsidP="00AA1FA9">
      <w:pPr>
        <w:pStyle w:val="Heading6"/>
        <w:ind w:left="0" w:firstLine="0"/>
        <w:rPr>
          <w:lang w:eastAsia="zh-CN"/>
        </w:rPr>
      </w:pPr>
      <w:bookmarkStart w:id="134" w:name="_Toc20137321"/>
      <w:r w:rsidRPr="003B2883">
        <w:t>6.1.3.2.4.5</w:t>
      </w:r>
      <w:r w:rsidRPr="003B2883">
        <w:tab/>
        <w:t xml:space="preserve">Operation: </w:t>
      </w:r>
      <w:r w:rsidRPr="003B2883">
        <w:rPr>
          <w:rFonts w:hint="eastAsia"/>
          <w:lang w:eastAsia="zh-CN"/>
        </w:rPr>
        <w:t xml:space="preserve">(POST) </w:t>
      </w:r>
      <w:r w:rsidRPr="003B2883">
        <w:rPr>
          <w:lang w:eastAsia="zh-CN"/>
        </w:rPr>
        <w:t>transfer-update</w:t>
      </w:r>
      <w:bookmarkEnd w:id="134"/>
    </w:p>
    <w:p w14:paraId="6AF35BC9" w14:textId="46F48DBB" w:rsidR="00AA1FA9" w:rsidRPr="003B2883" w:rsidRDefault="00AA1FA9" w:rsidP="00AA1FA9">
      <w:pPr>
        <w:pStyle w:val="Heading7"/>
      </w:pPr>
      <w:bookmarkStart w:id="135" w:name="_Toc20137322"/>
      <w:r w:rsidRPr="003B2883">
        <w:t>6.1.3.2.4.5.1</w:t>
      </w:r>
      <w:r w:rsidRPr="003B2883">
        <w:tab/>
        <w:t>Description</w:t>
      </w:r>
      <w:bookmarkEnd w:id="135"/>
    </w:p>
    <w:p w14:paraId="15151845" w14:textId="77777777" w:rsidR="00AA1FA9" w:rsidRPr="003B2883" w:rsidRDefault="00AA1FA9" w:rsidP="00AA1FA9">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6550D86B" w14:textId="05D21819" w:rsidR="00AA1FA9" w:rsidRPr="003B2883" w:rsidRDefault="00AA1FA9" w:rsidP="00AA1FA9">
      <w:pPr>
        <w:pStyle w:val="Heading7"/>
      </w:pPr>
      <w:bookmarkStart w:id="136" w:name="_Toc20137323"/>
      <w:r w:rsidRPr="003B2883">
        <w:t>6.1.3.2.4.5.2</w:t>
      </w:r>
      <w:r w:rsidRPr="003B2883">
        <w:tab/>
        <w:t>Operation Definition</w:t>
      </w:r>
      <w:bookmarkEnd w:id="136"/>
    </w:p>
    <w:p w14:paraId="698B7A67" w14:textId="77777777" w:rsidR="00AA1FA9" w:rsidRPr="003B2883" w:rsidRDefault="00AA1FA9" w:rsidP="00AA1FA9">
      <w:r w:rsidRPr="003B2883">
        <w:t>This operation shall support the request data structures specified in table 6.1.3.2.4.5.2-1 and the response data structure and response codes specified in table 6.1.3.2.4.5.2-2.</w:t>
      </w:r>
    </w:p>
    <w:p w14:paraId="26E3B316" w14:textId="1890F6B5" w:rsidR="00AA1FA9" w:rsidRPr="003B2883" w:rsidRDefault="00AA1FA9" w:rsidP="00AA1FA9">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3B2883"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3B2883" w:rsidRDefault="00AA1FA9" w:rsidP="000B71E4">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3B2883" w:rsidRDefault="00AA1FA9" w:rsidP="000B71E4">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3B2883" w:rsidRDefault="00AA1FA9" w:rsidP="000B71E4">
            <w:pPr>
              <w:pStyle w:val="TAH"/>
            </w:pPr>
            <w:r w:rsidRPr="003B2883">
              <w:t>Description</w:t>
            </w:r>
          </w:p>
        </w:tc>
      </w:tr>
      <w:tr w:rsidR="00AA1FA9" w:rsidRPr="003B2883"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3B2883" w:rsidRDefault="00AA1FA9" w:rsidP="000B71E4">
            <w:pPr>
              <w:pStyle w:val="TAL"/>
              <w:rPr>
                <w:lang w:eastAsia="zh-CN"/>
              </w:rPr>
            </w:pPr>
            <w:r w:rsidRPr="003B2883">
              <w:rPr>
                <w:lang w:eastAsia="zh-CN"/>
              </w:rPr>
              <w:t>U</w:t>
            </w:r>
            <w:r w:rsidR="00261DC5" w:rsidRPr="003B2883">
              <w:rPr>
                <w:lang w:eastAsia="zh-CN"/>
              </w:rPr>
              <w:t>e</w:t>
            </w:r>
            <w:r w:rsidRPr="003B2883">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3B2883" w:rsidRDefault="00AA1FA9" w:rsidP="000B71E4">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3B2883" w:rsidRDefault="00AA1FA9" w:rsidP="000B71E4">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3B2883" w:rsidRDefault="00AA1FA9" w:rsidP="000B71E4">
            <w:pPr>
              <w:pStyle w:val="TAL"/>
              <w:rPr>
                <w:lang w:eastAsia="zh-CN"/>
              </w:rPr>
            </w:pPr>
            <w:r w:rsidRPr="003B2883">
              <w:rPr>
                <w:lang w:eastAsia="zh-CN"/>
              </w:rPr>
              <w:t>Represents to the update of status on the transferring of an individual ueContext resource from old AMF to new AMF.</w:t>
            </w:r>
          </w:p>
        </w:tc>
      </w:tr>
    </w:tbl>
    <w:p w14:paraId="64508CC7" w14:textId="77777777" w:rsidR="00AA1FA9" w:rsidRPr="003B2883" w:rsidRDefault="00AA1FA9" w:rsidP="00AA1FA9"/>
    <w:p w14:paraId="0135AD00" w14:textId="77777777" w:rsidR="00AA1FA9" w:rsidRPr="003B2883" w:rsidRDefault="00AA1FA9" w:rsidP="00AA1FA9">
      <w:pPr>
        <w:pStyle w:val="TH"/>
      </w:pPr>
      <w:r w:rsidRPr="003B2883">
        <w:lastRenderedPageBreak/>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3B2883"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3B2883" w:rsidRDefault="00AA1FA9" w:rsidP="000B71E4">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3B2883" w:rsidRDefault="00AA1FA9" w:rsidP="000B71E4">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3B2883" w:rsidRDefault="00AA1FA9" w:rsidP="000B71E4">
            <w:pPr>
              <w:pStyle w:val="TAH"/>
            </w:pPr>
            <w:r w:rsidRPr="003B2883">
              <w:t>Response</w:t>
            </w:r>
          </w:p>
          <w:p w14:paraId="3552E02D" w14:textId="77777777" w:rsidR="00AA1FA9" w:rsidRPr="003B2883" w:rsidRDefault="00AA1FA9" w:rsidP="000B71E4">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3B2883" w:rsidRDefault="00AA1FA9" w:rsidP="000B71E4">
            <w:pPr>
              <w:pStyle w:val="TAH"/>
            </w:pPr>
            <w:r w:rsidRPr="003B2883">
              <w:t>Description</w:t>
            </w:r>
          </w:p>
        </w:tc>
      </w:tr>
      <w:tr w:rsidR="00AA1FA9" w:rsidRPr="003B2883"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3B2883" w:rsidRDefault="00AA1FA9" w:rsidP="000B71E4">
            <w:pPr>
              <w:pStyle w:val="TAL"/>
            </w:pPr>
            <w:r w:rsidRPr="003B2883">
              <w:rPr>
                <w:lang w:eastAsia="zh-CN"/>
              </w:rPr>
              <w:t>U</w:t>
            </w:r>
            <w:r w:rsidR="00261DC5" w:rsidRPr="003B2883">
              <w:rPr>
                <w:lang w:eastAsia="zh-CN"/>
              </w:rPr>
              <w:t>e</w:t>
            </w:r>
            <w:r w:rsidRPr="003B2883">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3B2883" w:rsidRDefault="00AA1FA9" w:rsidP="000B71E4">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3B2883" w:rsidRDefault="00AA1FA9" w:rsidP="000B71E4">
            <w:pPr>
              <w:pStyle w:val="TAL"/>
            </w:pPr>
            <w:r w:rsidRPr="003B2883">
              <w:t>Indicates the update of UE context transfer status is successful at the source AMF.</w:t>
            </w:r>
          </w:p>
        </w:tc>
      </w:tr>
      <w:tr w:rsidR="00AA1FA9" w:rsidRPr="003B2883"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3B2883" w:rsidRDefault="00AA1FA9" w:rsidP="000B71E4">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3B2883" w:rsidRDefault="00AA1FA9" w:rsidP="000B71E4">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3B2883" w:rsidRDefault="00AA1FA9" w:rsidP="000B71E4">
            <w:pPr>
              <w:pStyle w:val="TAL"/>
            </w:pPr>
            <w:r w:rsidRPr="003B2883">
              <w:t>Indicates that AMF can understand the request but cannot fulfil the request due to errors.</w:t>
            </w:r>
          </w:p>
        </w:tc>
      </w:tr>
      <w:tr w:rsidR="00AA1FA9" w:rsidRPr="003B2883"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3B2883" w:rsidRDefault="00AA1FA9" w:rsidP="000B71E4">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3B2883" w:rsidRDefault="00AA1FA9" w:rsidP="000B71E4">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3B2883" w:rsidRDefault="00AA1FA9" w:rsidP="000B71E4">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3B2883" w:rsidRDefault="00AA1FA9" w:rsidP="000B71E4">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3B2883" w:rsidRDefault="00AA1FA9" w:rsidP="000B71E4">
            <w:pPr>
              <w:pStyle w:val="TAL"/>
            </w:pPr>
            <w:r w:rsidRPr="003B2883">
              <w:rPr>
                <w:rFonts w:hint="eastAsia"/>
              </w:rPr>
              <w:t xml:space="preserve">If the AMF does not have the requested UE context, </w:t>
            </w:r>
            <w:r w:rsidRPr="003B2883">
              <w:t>the AMF shall return this status code. The "cause" attribute is set to:</w:t>
            </w:r>
          </w:p>
          <w:p w14:paraId="14ED46B1" w14:textId="77777777" w:rsidR="00AA1FA9" w:rsidRPr="003B2883" w:rsidRDefault="00AA1FA9" w:rsidP="000B71E4">
            <w:pPr>
              <w:pStyle w:val="B1"/>
            </w:pPr>
            <w:r w:rsidRPr="003B2883">
              <w:t>-</w:t>
            </w:r>
            <w:r w:rsidRPr="003B2883">
              <w:tab/>
            </w:r>
            <w:r w:rsidRPr="003B2883">
              <w:rPr>
                <w:rFonts w:ascii="Arial" w:hAnsi="Arial"/>
                <w:sz w:val="18"/>
              </w:rPr>
              <w:t>CONTEXT_NOT_FOUND</w:t>
            </w:r>
          </w:p>
        </w:tc>
      </w:tr>
    </w:tbl>
    <w:p w14:paraId="220DB59E" w14:textId="77777777" w:rsidR="00AA1FA9" w:rsidRPr="003B2883" w:rsidRDefault="00AA1FA9" w:rsidP="00291350"/>
    <w:p w14:paraId="02FD45D8" w14:textId="4A5EDA59" w:rsidR="00367646" w:rsidRPr="003B2883" w:rsidRDefault="00367646" w:rsidP="00367646">
      <w:pPr>
        <w:pStyle w:val="Heading4"/>
      </w:pPr>
      <w:bookmarkStart w:id="137" w:name="_Toc20137324"/>
      <w:r w:rsidRPr="003B2883">
        <w:t>6.1.3.3</w:t>
      </w:r>
      <w:r w:rsidRPr="003B2883">
        <w:tab/>
        <w:t>Resource: N1N2 Subscriptions Collection for Individual UE Contexts</w:t>
      </w:r>
      <w:bookmarkEnd w:id="137"/>
    </w:p>
    <w:p w14:paraId="496D21F8" w14:textId="44821ECB" w:rsidR="00367646" w:rsidRPr="003B2883" w:rsidRDefault="00367646" w:rsidP="00367646">
      <w:pPr>
        <w:pStyle w:val="Heading5"/>
      </w:pPr>
      <w:bookmarkStart w:id="138" w:name="_Toc20137325"/>
      <w:r w:rsidRPr="003B2883">
        <w:t>6.1.3.3.1</w:t>
      </w:r>
      <w:r w:rsidRPr="003B2883">
        <w:tab/>
        <w:t>Description</w:t>
      </w:r>
      <w:bookmarkEnd w:id="138"/>
    </w:p>
    <w:p w14:paraId="7ABD1144" w14:textId="1A1E5851" w:rsidR="00367646" w:rsidRPr="003B2883" w:rsidRDefault="00367646" w:rsidP="00367646">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424C5D4E" w14:textId="10E3DDCA" w:rsidR="00367646" w:rsidRPr="003B2883" w:rsidRDefault="00367646" w:rsidP="00367646">
      <w:pPr>
        <w:pStyle w:val="Heading5"/>
      </w:pPr>
      <w:bookmarkStart w:id="139" w:name="_Toc20137326"/>
      <w:r w:rsidRPr="003B2883">
        <w:t>6.1.3.3.2</w:t>
      </w:r>
      <w:r w:rsidRPr="003B2883">
        <w:tab/>
        <w:t>Resource Definition</w:t>
      </w:r>
      <w:bookmarkEnd w:id="139"/>
    </w:p>
    <w:p w14:paraId="06A46011" w14:textId="46E5F998"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w:t>
      </w:r>
    </w:p>
    <w:p w14:paraId="6B0620C6" w14:textId="77777777" w:rsidR="00367646" w:rsidRPr="003B2883" w:rsidRDefault="00367646" w:rsidP="00367646">
      <w:pPr>
        <w:rPr>
          <w:rFonts w:ascii="Arial" w:hAnsi="Arial" w:cs="Arial"/>
        </w:rPr>
      </w:pPr>
      <w:r w:rsidRPr="003B2883">
        <w:t>This resource shall support the resource URI variables defined in table 6.1.3.3.2-1</w:t>
      </w:r>
      <w:r w:rsidRPr="003B2883">
        <w:rPr>
          <w:rFonts w:ascii="Arial" w:hAnsi="Arial" w:cs="Arial"/>
        </w:rPr>
        <w:t>.</w:t>
      </w:r>
    </w:p>
    <w:p w14:paraId="65243966" w14:textId="77777777" w:rsidR="00367646" w:rsidRPr="003B2883" w:rsidRDefault="00367646" w:rsidP="00367646">
      <w:pPr>
        <w:pStyle w:val="TH"/>
        <w:rPr>
          <w:rFonts w:cs="Arial"/>
        </w:rPr>
      </w:pPr>
      <w:r w:rsidRPr="003B2883">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3B2883" w:rsidRDefault="00367646" w:rsidP="00B47D24">
            <w:pPr>
              <w:pStyle w:val="TAH"/>
            </w:pPr>
            <w:r w:rsidRPr="003B2883">
              <w:t>Definition</w:t>
            </w:r>
          </w:p>
        </w:tc>
      </w:tr>
      <w:tr w:rsidR="00367646" w:rsidRPr="003B2883"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492AC9D7"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DD07408"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2B8E83A" w14:textId="77777777" w:rsidR="00B85932" w:rsidRPr="003B2883" w:rsidRDefault="00B85932" w:rsidP="00B85932">
            <w:pPr>
              <w:pStyle w:val="TAL"/>
            </w:pPr>
            <w:r w:rsidRPr="003B2883">
              <w:t>Or represents the Permanent Equipment Identifier (see 3GPP TS 23.501 [2] clause 5.9.3)</w:t>
            </w:r>
          </w:p>
          <w:p w14:paraId="2AB1ABB9" w14:textId="77777777" w:rsidR="00B85932" w:rsidRPr="003B2883" w:rsidRDefault="00B85932" w:rsidP="00B85932">
            <w:pPr>
              <w:pStyle w:val="TAL"/>
              <w:rPr>
                <w:lang w:eastAsia="zh-CN"/>
              </w:rPr>
            </w:pPr>
            <w:r w:rsidRPr="003B2883">
              <w:tab/>
              <w:t>pattern: "(imei-[0-9]{15})"</w:t>
            </w:r>
          </w:p>
        </w:tc>
      </w:tr>
    </w:tbl>
    <w:p w14:paraId="4325D600" w14:textId="77777777" w:rsidR="00367646" w:rsidRPr="003B2883" w:rsidRDefault="00367646" w:rsidP="00367646"/>
    <w:p w14:paraId="1D8F8842" w14:textId="151AA5C9" w:rsidR="00367646" w:rsidRPr="003B2883" w:rsidRDefault="00367646" w:rsidP="00367646">
      <w:pPr>
        <w:pStyle w:val="Heading6"/>
      </w:pPr>
      <w:bookmarkStart w:id="140" w:name="_Toc20137327"/>
      <w:r w:rsidRPr="003B2883">
        <w:t>6.1.3.3.3.1</w:t>
      </w:r>
      <w:r w:rsidRPr="003B2883">
        <w:tab/>
        <w:t>POST</w:t>
      </w:r>
      <w:bookmarkEnd w:id="140"/>
    </w:p>
    <w:p w14:paraId="266AFFAE" w14:textId="77777777" w:rsidR="00367646" w:rsidRPr="003B2883" w:rsidRDefault="00367646" w:rsidP="00367646">
      <w:r w:rsidRPr="003B2883">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B2883" w:rsidRDefault="00367646" w:rsidP="00367646">
      <w:r w:rsidRPr="003B2883">
        <w:t>This method shall support the request data structures specified in table 6.1.3.3.3.1-2 and the response data structures and response codes specified in table 6.1.3.3.3.1-3.</w:t>
      </w:r>
    </w:p>
    <w:p w14:paraId="24CF00A0" w14:textId="0C553115" w:rsidR="00367646" w:rsidRPr="003B2883" w:rsidRDefault="00367646" w:rsidP="00367646">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3B2883" w:rsidRDefault="00367646" w:rsidP="00B47D24">
            <w:pPr>
              <w:pStyle w:val="TAH"/>
            </w:pPr>
            <w:r w:rsidRPr="003B2883">
              <w:t>Description</w:t>
            </w:r>
          </w:p>
        </w:tc>
      </w:tr>
      <w:tr w:rsidR="00367646" w:rsidRPr="003B2883"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3B2883" w:rsidRDefault="00367646" w:rsidP="00B47D24">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3B2883" w:rsidRDefault="00367646" w:rsidP="00B47D24">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3B2883" w:rsidRDefault="00367646" w:rsidP="00B47D24">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3B2883" w:rsidRDefault="00367646" w:rsidP="00B47D24">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Pr="003B2883" w:rsidRDefault="00367646" w:rsidP="00367646"/>
    <w:p w14:paraId="09D3D10A" w14:textId="77777777" w:rsidR="00367646" w:rsidRPr="003B2883" w:rsidRDefault="00367646" w:rsidP="00367646">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3B2883" w:rsidRDefault="00367646" w:rsidP="00B47D24">
            <w:pPr>
              <w:pStyle w:val="TAH"/>
            </w:pPr>
            <w:r w:rsidRPr="003B2883">
              <w:t>Response</w:t>
            </w:r>
          </w:p>
          <w:p w14:paraId="4EF5BDD6"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3B2883" w:rsidRDefault="00367646" w:rsidP="00B47D24">
            <w:pPr>
              <w:pStyle w:val="TAH"/>
            </w:pPr>
            <w:r w:rsidRPr="003B2883">
              <w:t>Description</w:t>
            </w:r>
          </w:p>
        </w:tc>
      </w:tr>
      <w:tr w:rsidR="00367646" w:rsidRPr="003B2883"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3B2883" w:rsidDel="00793F63" w:rsidRDefault="00367646" w:rsidP="00B47D24">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RPr="003B2883" w:rsidDel="00793F63" w:rsidRDefault="00367646" w:rsidP="00B47D24">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3B2883" w:rsidDel="00793F63" w:rsidRDefault="00367646" w:rsidP="00B47D24">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3B2883" w:rsidDel="00793F63" w:rsidRDefault="00367646" w:rsidP="00B47D24">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3B48B65D" w:rsidR="00367646" w:rsidRPr="003B2883" w:rsidRDefault="00367646" w:rsidP="00B47D24">
            <w:pPr>
              <w:pStyle w:val="TAL"/>
            </w:pPr>
            <w:r w:rsidRPr="003B2883">
              <w:t>This case represents the successful creation of the subscription for N1 and/or N2 information notification.</w:t>
            </w:r>
          </w:p>
          <w:p w14:paraId="28A78453" w14:textId="77777777" w:rsidR="00367646" w:rsidRPr="003B2883" w:rsidRDefault="00367646" w:rsidP="00B47D24">
            <w:pPr>
              <w:pStyle w:val="TAL"/>
            </w:pPr>
          </w:p>
          <w:p w14:paraId="3D8C3500" w14:textId="77777777" w:rsidR="00367646" w:rsidRPr="003B2883" w:rsidRDefault="00367646" w:rsidP="00B47D24">
            <w:pPr>
              <w:pStyle w:val="TAL"/>
            </w:pPr>
            <w:r w:rsidRPr="003B2883">
              <w:t>Upon success, a response body is returned containing the representation describing the status of the request.</w:t>
            </w:r>
          </w:p>
          <w:p w14:paraId="46DA1A77" w14:textId="77777777" w:rsidR="00367646" w:rsidRPr="003B2883" w:rsidRDefault="00367646" w:rsidP="00B47D24">
            <w:pPr>
              <w:pStyle w:val="TAL"/>
            </w:pPr>
          </w:p>
          <w:p w14:paraId="38361C6D" w14:textId="77777777" w:rsidR="00367646" w:rsidRPr="003B2883" w:rsidDel="00793F63" w:rsidRDefault="00367646" w:rsidP="00B47D24">
            <w:pPr>
              <w:pStyle w:val="TAL"/>
            </w:pPr>
            <w:r w:rsidRPr="003B2883">
              <w:t>The Location header shall contain the location (URI) of the created subscription resource.</w:t>
            </w:r>
          </w:p>
        </w:tc>
      </w:tr>
    </w:tbl>
    <w:p w14:paraId="401F28C9" w14:textId="77777777" w:rsidR="00367646" w:rsidRPr="003B2883" w:rsidRDefault="00367646" w:rsidP="00367646"/>
    <w:p w14:paraId="066C8462" w14:textId="0BA09FD9" w:rsidR="00367646" w:rsidRPr="003B2883" w:rsidRDefault="00367646" w:rsidP="00367646">
      <w:pPr>
        <w:pStyle w:val="Heading5"/>
      </w:pPr>
      <w:bookmarkStart w:id="141" w:name="_Toc20137328"/>
      <w:r w:rsidRPr="003B2883">
        <w:t>6.1.3.3.4</w:t>
      </w:r>
      <w:r w:rsidRPr="003B2883">
        <w:tab/>
        <w:t>Resource Custom Operations</w:t>
      </w:r>
      <w:bookmarkEnd w:id="141"/>
    </w:p>
    <w:p w14:paraId="0C1F6385" w14:textId="77777777" w:rsidR="00367646" w:rsidRPr="003B2883" w:rsidRDefault="00367646" w:rsidP="00367646">
      <w:r w:rsidRPr="003B2883">
        <w:t>There are no custom operations supported on this resource.</w:t>
      </w:r>
    </w:p>
    <w:p w14:paraId="2B399679" w14:textId="33F791AD" w:rsidR="00367646" w:rsidRPr="003B2883" w:rsidRDefault="00367646" w:rsidP="00367646">
      <w:pPr>
        <w:pStyle w:val="Heading4"/>
      </w:pPr>
      <w:bookmarkStart w:id="142" w:name="_Toc20137329"/>
      <w:r w:rsidRPr="003B2883">
        <w:t>6.1.3.4</w:t>
      </w:r>
      <w:r w:rsidRPr="003B2883">
        <w:tab/>
        <w:t>Resource: N1N2 Individual Subscription</w:t>
      </w:r>
      <w:bookmarkEnd w:id="142"/>
    </w:p>
    <w:p w14:paraId="5B4E596D" w14:textId="5CDC7FA9" w:rsidR="00367646" w:rsidRPr="003B2883" w:rsidRDefault="00367646" w:rsidP="00367646">
      <w:pPr>
        <w:pStyle w:val="Heading5"/>
      </w:pPr>
      <w:bookmarkStart w:id="143" w:name="_Toc20137330"/>
      <w:r w:rsidRPr="003B2883">
        <w:t>6.1.3.4.1</w:t>
      </w:r>
      <w:r w:rsidRPr="003B2883">
        <w:tab/>
        <w:t>Description</w:t>
      </w:r>
      <w:bookmarkEnd w:id="143"/>
    </w:p>
    <w:p w14:paraId="67C990A6" w14:textId="33262CB4" w:rsidR="00367646" w:rsidRPr="003B2883" w:rsidRDefault="00367646" w:rsidP="00367646">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3ABF1948" w14:textId="453DC5E6" w:rsidR="00367646" w:rsidRPr="003B2883" w:rsidRDefault="00367646" w:rsidP="00367646">
      <w:pPr>
        <w:pStyle w:val="Heading5"/>
      </w:pPr>
      <w:bookmarkStart w:id="144" w:name="_Toc20137331"/>
      <w:r w:rsidRPr="003B2883">
        <w:t>6.1.3.4.2</w:t>
      </w:r>
      <w:r w:rsidRPr="003B2883">
        <w:tab/>
        <w:t>Resource Definition</w:t>
      </w:r>
      <w:bookmarkEnd w:id="144"/>
    </w:p>
    <w:p w14:paraId="5039A4FD" w14:textId="7FA52723"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/{ueContextId}/n1-n2-messages/subscriptions/{subscriptionId}</w:t>
      </w:r>
    </w:p>
    <w:p w14:paraId="4E7B62D7" w14:textId="77777777" w:rsidR="00367646" w:rsidRPr="003B2883" w:rsidRDefault="00367646" w:rsidP="00367646">
      <w:pPr>
        <w:rPr>
          <w:rFonts w:ascii="Arial" w:hAnsi="Arial" w:cs="Arial"/>
        </w:rPr>
      </w:pPr>
      <w:r w:rsidRPr="003B2883">
        <w:t>This resource shall support the resource URI variables defined in table 6.1.3.4.2-1</w:t>
      </w:r>
      <w:r w:rsidRPr="003B2883">
        <w:rPr>
          <w:rFonts w:ascii="Arial" w:hAnsi="Arial" w:cs="Arial"/>
        </w:rPr>
        <w:t>.</w:t>
      </w:r>
    </w:p>
    <w:p w14:paraId="6E8B9F47" w14:textId="77777777" w:rsidR="00367646" w:rsidRPr="003B2883" w:rsidRDefault="00367646" w:rsidP="00367646">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3B2883" w:rsidRDefault="00367646" w:rsidP="00B47D24">
            <w:pPr>
              <w:pStyle w:val="TAH"/>
            </w:pPr>
            <w:r w:rsidRPr="003B2883">
              <w:t>Definition</w:t>
            </w:r>
          </w:p>
        </w:tc>
      </w:tr>
      <w:tr w:rsidR="00367646" w:rsidRPr="003B2883"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1AB4B04B"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FE6D842"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CFBD46A" w14:textId="77777777" w:rsidR="00B85932" w:rsidRPr="003B2883" w:rsidRDefault="00B85932" w:rsidP="00B85932">
            <w:pPr>
              <w:pStyle w:val="TAL"/>
            </w:pPr>
            <w:r w:rsidRPr="003B2883">
              <w:t>Or represents the Permanent Equipment Identifier (see 3GPP TS 23.501 [2] clause 5.9.3)</w:t>
            </w:r>
          </w:p>
          <w:p w14:paraId="54109EC7" w14:textId="77777777" w:rsidR="00B85932" w:rsidRPr="003B2883" w:rsidRDefault="00B85932" w:rsidP="00B85932">
            <w:pPr>
              <w:pStyle w:val="TAL"/>
              <w:rPr>
                <w:lang w:eastAsia="zh-CN"/>
              </w:rPr>
            </w:pPr>
            <w:r w:rsidRPr="003B2883">
              <w:tab/>
              <w:t>pattern: "(imei-[0-9]{15})"</w:t>
            </w:r>
          </w:p>
        </w:tc>
      </w:tr>
      <w:tr w:rsidR="00B85932" w:rsidRPr="003B2883"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Pr="003B2883" w:rsidRDefault="00B85932" w:rsidP="00B85932">
            <w:pPr>
              <w:pStyle w:val="TAL"/>
              <w:rPr>
                <w:lang w:eastAsia="zh-CN"/>
              </w:rPr>
            </w:pPr>
            <w:r w:rsidRPr="003B2883">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Pr="003B2883" w:rsidRDefault="00B85932" w:rsidP="00B85932">
            <w:pPr>
              <w:pStyle w:val="TAL"/>
            </w:pPr>
            <w:r w:rsidRPr="003B2883">
              <w:t>Represents the individual subscription to the UE specific N1/N2 message notification.</w:t>
            </w:r>
          </w:p>
        </w:tc>
      </w:tr>
    </w:tbl>
    <w:p w14:paraId="20A84D51" w14:textId="77777777" w:rsidR="00367646" w:rsidRPr="003B2883" w:rsidRDefault="00367646" w:rsidP="00367646"/>
    <w:p w14:paraId="73AAE747" w14:textId="609F8BD0" w:rsidR="00367646" w:rsidRPr="003B2883" w:rsidRDefault="00367646" w:rsidP="00367646">
      <w:pPr>
        <w:pStyle w:val="Heading6"/>
      </w:pPr>
      <w:bookmarkStart w:id="145" w:name="_Toc20137332"/>
      <w:r w:rsidRPr="003B2883">
        <w:t>6.1.3.4.3.1</w:t>
      </w:r>
      <w:r w:rsidRPr="003B2883">
        <w:tab/>
        <w:t>DELETE</w:t>
      </w:r>
      <w:bookmarkEnd w:id="145"/>
    </w:p>
    <w:p w14:paraId="7E777A3D" w14:textId="77777777" w:rsidR="00367646" w:rsidRPr="003B2883" w:rsidRDefault="00367646" w:rsidP="00367646">
      <w:r w:rsidRPr="003B2883">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B2883" w:rsidRDefault="00367646" w:rsidP="00367646">
      <w:r w:rsidRPr="003B2883">
        <w:t>This method shall support the request data structures specified in table 6.1.3.4.3.1-2 and the response data structures and response codes specified in table 6.1.3.4.3.1-3.</w:t>
      </w:r>
    </w:p>
    <w:p w14:paraId="3F5C4231" w14:textId="6F88EF6A" w:rsidR="00367646" w:rsidRPr="003B2883" w:rsidRDefault="00367646" w:rsidP="00367646">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3B2883" w:rsidRDefault="00367646" w:rsidP="00B47D24">
            <w:pPr>
              <w:pStyle w:val="TAH"/>
            </w:pPr>
            <w:r w:rsidRPr="003B2883">
              <w:t>Description</w:t>
            </w:r>
          </w:p>
        </w:tc>
      </w:tr>
      <w:tr w:rsidR="00367646" w:rsidRPr="003B2883"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3B2883" w:rsidRDefault="00367646" w:rsidP="00B47D24">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3B2883"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3B2883"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3B2883" w:rsidRDefault="00367646" w:rsidP="00B47D24">
            <w:pPr>
              <w:pStyle w:val="TAL"/>
            </w:pPr>
          </w:p>
        </w:tc>
      </w:tr>
    </w:tbl>
    <w:p w14:paraId="48F06758" w14:textId="77777777" w:rsidR="00367646" w:rsidRPr="003B2883" w:rsidRDefault="00367646" w:rsidP="00367646"/>
    <w:p w14:paraId="49B9654C" w14:textId="77777777" w:rsidR="00367646" w:rsidRPr="003B2883" w:rsidRDefault="00367646" w:rsidP="00367646">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3B2883" w:rsidRDefault="00367646" w:rsidP="00B47D24">
            <w:pPr>
              <w:pStyle w:val="TAH"/>
            </w:pPr>
            <w:r w:rsidRPr="003B2883">
              <w:t>Response</w:t>
            </w:r>
          </w:p>
          <w:p w14:paraId="38D70302"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3B2883" w:rsidRDefault="00367646" w:rsidP="00B47D24">
            <w:pPr>
              <w:pStyle w:val="TAH"/>
            </w:pPr>
            <w:r w:rsidRPr="003B2883">
              <w:t>Description</w:t>
            </w:r>
          </w:p>
        </w:tc>
      </w:tr>
      <w:tr w:rsidR="00367646" w:rsidRPr="003B2883"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3B2883" w:rsidDel="00793F63" w:rsidRDefault="00367646" w:rsidP="00B47D24">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RPr="003B2883"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3B2883"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3B2883" w:rsidDel="00793F63" w:rsidRDefault="00367646" w:rsidP="00B47D24">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3B2883" w:rsidDel="00793F63" w:rsidRDefault="00367646" w:rsidP="00B47D24">
            <w:pPr>
              <w:pStyle w:val="TAL"/>
            </w:pPr>
          </w:p>
        </w:tc>
      </w:tr>
    </w:tbl>
    <w:p w14:paraId="63F1FF6F" w14:textId="77777777" w:rsidR="00367646" w:rsidRPr="003B2883" w:rsidRDefault="00367646" w:rsidP="00367646"/>
    <w:p w14:paraId="55E12FA5" w14:textId="433715C7" w:rsidR="00367646" w:rsidRPr="003B2883" w:rsidRDefault="00367646" w:rsidP="00367646">
      <w:pPr>
        <w:pStyle w:val="Heading5"/>
      </w:pPr>
      <w:bookmarkStart w:id="146" w:name="_Toc20137333"/>
      <w:r w:rsidRPr="003B2883">
        <w:t>6.1.3.4.4</w:t>
      </w:r>
      <w:r w:rsidRPr="003B2883">
        <w:tab/>
        <w:t>Resource Custom Operations</w:t>
      </w:r>
      <w:bookmarkEnd w:id="146"/>
    </w:p>
    <w:p w14:paraId="3AEDC37B" w14:textId="77777777" w:rsidR="00367646" w:rsidRPr="003B2883" w:rsidRDefault="00367646" w:rsidP="00367646">
      <w:r w:rsidRPr="003B2883">
        <w:t>There are no custom operations supported on this resource.</w:t>
      </w:r>
    </w:p>
    <w:p w14:paraId="4E7106CC" w14:textId="29025A51" w:rsidR="00367646" w:rsidRPr="003B2883" w:rsidRDefault="00367646" w:rsidP="00367646">
      <w:pPr>
        <w:pStyle w:val="Heading4"/>
      </w:pPr>
      <w:bookmarkStart w:id="147" w:name="_Toc20137334"/>
      <w:r w:rsidRPr="003B2883">
        <w:t>6.1.3.5</w:t>
      </w:r>
      <w:r w:rsidRPr="003B2883">
        <w:tab/>
        <w:t>Resource: N1 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47"/>
    </w:p>
    <w:p w14:paraId="611E9407" w14:textId="1CC361D9" w:rsidR="00367646" w:rsidRPr="003B2883" w:rsidRDefault="00367646" w:rsidP="00367646">
      <w:pPr>
        <w:pStyle w:val="Heading5"/>
      </w:pPr>
      <w:bookmarkStart w:id="148" w:name="_Toc20137335"/>
      <w:r w:rsidRPr="003B2883">
        <w:t>6.1.3.5.1</w:t>
      </w:r>
      <w:r w:rsidRPr="003B2883">
        <w:tab/>
        <w:t>Description</w:t>
      </w:r>
      <w:bookmarkEnd w:id="148"/>
    </w:p>
    <w:p w14:paraId="6D21BB2A" w14:textId="0CBB82F7" w:rsidR="00367646" w:rsidRPr="003B2883" w:rsidRDefault="00367646" w:rsidP="00367646">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4216264E" w14:textId="13B9464B" w:rsidR="00367646" w:rsidRPr="003B2883" w:rsidRDefault="00367646" w:rsidP="00367646">
      <w:pPr>
        <w:pStyle w:val="Heading5"/>
      </w:pPr>
      <w:bookmarkStart w:id="149" w:name="_Toc20137336"/>
      <w:r w:rsidRPr="003B2883">
        <w:t>6.1.3.5.2</w:t>
      </w:r>
      <w:r w:rsidRPr="003B2883">
        <w:tab/>
        <w:t>Resource Definition</w:t>
      </w:r>
      <w:bookmarkEnd w:id="149"/>
    </w:p>
    <w:p w14:paraId="66C8557A" w14:textId="7DDB71A2" w:rsidR="00367646" w:rsidRPr="003B2883" w:rsidRDefault="00367646" w:rsidP="00367646">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lang w:eastAsia="zh-CN"/>
        </w:rPr>
        <w:t>ue-contexts/{ueContextId}/n1-n2-messages</w:t>
      </w:r>
    </w:p>
    <w:p w14:paraId="2E840CAD" w14:textId="77777777" w:rsidR="00367646" w:rsidRPr="003B2883" w:rsidRDefault="00367646" w:rsidP="00367646">
      <w:pPr>
        <w:rPr>
          <w:rFonts w:ascii="Arial" w:hAnsi="Arial" w:cs="Arial"/>
        </w:rPr>
      </w:pPr>
      <w:r w:rsidRPr="003B2883">
        <w:t>This resource shall support the resource URI variables defined in table 6.1.3.5.2-1</w:t>
      </w:r>
      <w:r w:rsidRPr="003B2883">
        <w:rPr>
          <w:rFonts w:ascii="Arial" w:hAnsi="Arial" w:cs="Arial"/>
        </w:rPr>
        <w:t>.</w:t>
      </w:r>
    </w:p>
    <w:p w14:paraId="1AE71D25" w14:textId="77777777" w:rsidR="00367646" w:rsidRPr="003B2883" w:rsidRDefault="00367646" w:rsidP="00367646">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Pr="003B2883" w:rsidRDefault="00367646" w:rsidP="00B47D24">
            <w:pPr>
              <w:pStyle w:val="TAH"/>
            </w:pPr>
            <w:r w:rsidRPr="003B2883">
              <w:t>Definition</w:t>
            </w:r>
          </w:p>
        </w:tc>
      </w:tr>
      <w:tr w:rsidR="00367646" w:rsidRPr="003B2883"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Pr="003B2883" w:rsidRDefault="00367646" w:rsidP="00B47D24">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32367ECE" w:rsidR="00367646" w:rsidRPr="003B2883" w:rsidRDefault="00367646" w:rsidP="00B47D24">
            <w:pPr>
              <w:pStyle w:val="TAL"/>
            </w:pPr>
            <w:r w:rsidRPr="003B2883">
              <w:t xml:space="preserve">See </w:t>
            </w:r>
            <w:r w:rsidR="003B2883">
              <w:t>clause</w:t>
            </w:r>
            <w:r w:rsidRPr="003B2883">
              <w:rPr>
                <w:lang w:val="en-US" w:eastAsia="zh-CN"/>
              </w:rPr>
              <w:t> </w:t>
            </w:r>
            <w:r w:rsidRPr="003B2883">
              <w:t>6.1.1</w:t>
            </w:r>
          </w:p>
        </w:tc>
      </w:tr>
      <w:tr w:rsidR="00B85932" w:rsidRPr="003B2883"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1E5EA498"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Pr="003B2883" w:rsidRDefault="00B85932" w:rsidP="00B85932">
            <w:pPr>
              <w:pStyle w:val="TAL"/>
            </w:pPr>
            <w:r w:rsidRPr="003B2883">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22CEA6F" w:rsidR="00B85932" w:rsidRPr="003B2883" w:rsidRDefault="00B85932" w:rsidP="00B85932">
            <w:pPr>
              <w:pStyle w:val="TAL"/>
            </w:pPr>
            <w:r w:rsidRPr="003B2883">
              <w:t xml:space="preserve">Represents the Subscription Permanent Identifier (see 3GPP TS 23.501 [2] </w:t>
            </w:r>
            <w:r w:rsidR="003B2883">
              <w:t>clause</w:t>
            </w:r>
            <w:r w:rsidRPr="003B2883">
              <w:t xml:space="preserve"> 5.9.2)</w:t>
            </w:r>
            <w:r w:rsidRPr="003B2883">
              <w:br/>
            </w:r>
            <w:r w:rsidRPr="003B2883">
              <w:tab/>
              <w:t>pattern: "(imsi-[0-9]{5,15}|nai-.+)"</w:t>
            </w:r>
          </w:p>
          <w:p w14:paraId="6199A96E" w14:textId="1A4516C7" w:rsidR="00B85932" w:rsidRPr="003B2883" w:rsidRDefault="00B85932" w:rsidP="00B85932">
            <w:pPr>
              <w:pStyle w:val="TAL"/>
            </w:pPr>
            <w:r w:rsidRPr="003B2883">
              <w:t xml:space="preserve">Or represents the Permanent Equipment Identifier (see 3GPP TS 23.501 [2] </w:t>
            </w:r>
            <w:r w:rsidR="003B2883">
              <w:t>clause</w:t>
            </w:r>
            <w:r w:rsidRPr="003B2883">
              <w:t xml:space="preserve"> 5.9.3)</w:t>
            </w:r>
          </w:p>
          <w:p w14:paraId="5F05DA91" w14:textId="77777777" w:rsidR="00B85932" w:rsidRPr="003B2883" w:rsidRDefault="00B85932" w:rsidP="00B85932">
            <w:pPr>
              <w:pStyle w:val="TAL"/>
            </w:pPr>
            <w:r w:rsidRPr="003B2883">
              <w:tab/>
              <w:t>pattern: "(imei-[0-9]{15}|imeisv-[0-9]{16})"</w:t>
            </w:r>
          </w:p>
          <w:p w14:paraId="7E9EE54F" w14:textId="5435F57B" w:rsidR="00B85932" w:rsidRPr="003B2883" w:rsidRDefault="00B85932" w:rsidP="00B85932">
            <w:pPr>
              <w:pStyle w:val="TAL"/>
            </w:pPr>
            <w:r w:rsidRPr="003B2883">
              <w:t xml:space="preserve">Or represents the LCS Correlation ID (see 3GPP TS 29.572 [25] </w:t>
            </w:r>
            <w:r w:rsidR="003B2883">
              <w:t>clause</w:t>
            </w:r>
            <w:r w:rsidRPr="003B2883">
              <w:t xml:space="preserve"> 6.1.6.3.2) (NOTE)</w:t>
            </w:r>
          </w:p>
          <w:p w14:paraId="30CFF279" w14:textId="77777777" w:rsidR="00B85932" w:rsidRPr="003B2883" w:rsidRDefault="00B85932" w:rsidP="00B85932">
            <w:pPr>
              <w:pStyle w:val="TAL"/>
            </w:pPr>
            <w:r w:rsidRPr="003B2883">
              <w:tab/>
              <w:t>pattern: "(cid-.{1,255})"</w:t>
            </w:r>
          </w:p>
        </w:tc>
      </w:tr>
      <w:tr w:rsidR="00B85932" w:rsidRPr="003B2883"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Pr="003B2883" w:rsidRDefault="00B85932" w:rsidP="00B85932">
            <w:pPr>
              <w:pStyle w:val="TAN"/>
            </w:pPr>
            <w:r w:rsidRPr="003B2883">
              <w:t>NOTE:</w:t>
            </w:r>
            <w:r w:rsidRPr="003B2883">
              <w:tab/>
              <w:t>The LCS Correlation ID shall only be applied when transferring LCS related UE-Specific N1 and/or N2 messages.</w:t>
            </w:r>
          </w:p>
        </w:tc>
      </w:tr>
    </w:tbl>
    <w:p w14:paraId="61546808" w14:textId="77777777" w:rsidR="00367646" w:rsidRPr="003B2883" w:rsidRDefault="00367646" w:rsidP="00367646"/>
    <w:p w14:paraId="7E27E1DB" w14:textId="0F5DECAB" w:rsidR="00367646" w:rsidRPr="003B2883" w:rsidRDefault="00367646" w:rsidP="00367646">
      <w:pPr>
        <w:pStyle w:val="Heading5"/>
      </w:pPr>
      <w:bookmarkStart w:id="150" w:name="_Toc20137337"/>
      <w:r w:rsidRPr="003B2883">
        <w:t>6.1.3.5.3</w:t>
      </w:r>
      <w:r w:rsidRPr="003B2883">
        <w:tab/>
        <w:t>Resource Standard Methods</w:t>
      </w:r>
      <w:bookmarkEnd w:id="150"/>
    </w:p>
    <w:p w14:paraId="5B107E6D" w14:textId="151D47D7" w:rsidR="00367646" w:rsidRPr="003B2883" w:rsidRDefault="00367646" w:rsidP="00367646">
      <w:pPr>
        <w:pStyle w:val="Heading6"/>
        <w:rPr>
          <w:lang w:eastAsia="zh-CN"/>
        </w:rPr>
      </w:pPr>
      <w:bookmarkStart w:id="151" w:name="_Toc20137338"/>
      <w:r w:rsidRPr="003B2883">
        <w:t>6.1.3.5.3.1</w:t>
      </w:r>
      <w:r w:rsidRPr="003B2883">
        <w:tab/>
      </w:r>
      <w:r w:rsidRPr="003B2883">
        <w:rPr>
          <w:rFonts w:hint="eastAsia"/>
          <w:lang w:eastAsia="zh-CN"/>
        </w:rPr>
        <w:t>POST</w:t>
      </w:r>
      <w:bookmarkEnd w:id="151"/>
    </w:p>
    <w:p w14:paraId="22CEFCC8" w14:textId="7355A958" w:rsidR="00367646" w:rsidRPr="003B2883" w:rsidRDefault="00367646" w:rsidP="00367646">
      <w:r w:rsidRPr="003B2883">
        <w:t>This method initiates a N1 message and/or N2 message transfer at the AMF and may create a resource to store the N1 message if the UE is not reachable or if the UE is paged.</w:t>
      </w:r>
    </w:p>
    <w:p w14:paraId="79C44EAF" w14:textId="77777777" w:rsidR="00367646" w:rsidRPr="003B2883" w:rsidRDefault="00367646" w:rsidP="00367646">
      <w:r w:rsidRPr="003B2883">
        <w:t>This method shall support the request data structures specified in table 6.1.3.5.3.1-2 and the response data structures and response codes specified in table 6.1.3.5.3.1-3.</w:t>
      </w:r>
    </w:p>
    <w:p w14:paraId="7B0B7B18" w14:textId="384E8E47" w:rsidR="00367646" w:rsidRPr="003B2883" w:rsidRDefault="00367646" w:rsidP="00367646">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rsidRPr="003B2883"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Pr="003B2883" w:rsidRDefault="00367646" w:rsidP="00B47D24">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Pr="003B2883" w:rsidRDefault="00367646" w:rsidP="00B47D24">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Pr="003B2883" w:rsidRDefault="00367646" w:rsidP="00B47D24">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Pr="003B2883" w:rsidRDefault="00367646" w:rsidP="00B47D24">
            <w:pPr>
              <w:pStyle w:val="TAH"/>
            </w:pPr>
            <w:r w:rsidRPr="003B2883">
              <w:t>Description</w:t>
            </w:r>
          </w:p>
        </w:tc>
      </w:tr>
      <w:tr w:rsidR="00367646" w:rsidRPr="003B2883"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Pr="003B2883" w:rsidRDefault="00CF2AE6" w:rsidP="00CF2AE6">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Pr="003B2883" w:rsidRDefault="00367646" w:rsidP="00B47D24">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Pr="003B2883" w:rsidRDefault="00367646" w:rsidP="00B47D24">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Pr="003B2883" w:rsidRDefault="00367646" w:rsidP="00B47D24">
            <w:pPr>
              <w:pStyle w:val="TAL"/>
              <w:rPr>
                <w:rFonts w:cs="Arial"/>
                <w:szCs w:val="18"/>
                <w:lang w:val="en-US" w:eastAsia="zh-CN"/>
              </w:rPr>
            </w:pPr>
            <w:r w:rsidRPr="003B2883">
              <w:rPr>
                <w:rFonts w:cs="Arial"/>
                <w:szCs w:val="18"/>
                <w:lang w:val="en-US" w:eastAsia="zh-CN"/>
              </w:rPr>
              <w:t>This contains:</w:t>
            </w:r>
          </w:p>
          <w:p w14:paraId="7FC25473" w14:textId="77777777" w:rsidR="00367646" w:rsidRPr="003B2883" w:rsidRDefault="00367646" w:rsidP="001B698C">
            <w:pPr>
              <w:pStyle w:val="TAL"/>
              <w:ind w:left="301" w:hanging="301"/>
            </w:pPr>
            <w:r w:rsidRPr="003B2883">
              <w:t>-</w:t>
            </w:r>
            <w:r w:rsidR="003F6B0D" w:rsidRPr="003B2883">
              <w:tab/>
            </w:r>
            <w:r w:rsidRPr="003B2883">
              <w:t>N1 message, if the NF Service Consumer requests to transfer an N1 message to the UE or;</w:t>
            </w:r>
          </w:p>
          <w:p w14:paraId="5D2EC992" w14:textId="77777777" w:rsidR="00367646" w:rsidRPr="003B2883" w:rsidRDefault="00367646" w:rsidP="001B698C">
            <w:pPr>
              <w:pStyle w:val="TAL"/>
              <w:ind w:left="301" w:hanging="301"/>
            </w:pPr>
            <w:r w:rsidRPr="003B2883">
              <w:t>-</w:t>
            </w:r>
            <w:r w:rsidR="003F6B0D" w:rsidRPr="003B2883">
              <w:tab/>
            </w:r>
            <w:r w:rsidRPr="003B2883">
              <w:t>N2 information, if the NF Service Consumer requests to transfer an N2 information to the 5G-AN or;</w:t>
            </w:r>
          </w:p>
          <w:p w14:paraId="66F7C160" w14:textId="77777777" w:rsidR="00367646" w:rsidRPr="003B2883" w:rsidRDefault="00367646" w:rsidP="001B698C">
            <w:pPr>
              <w:pStyle w:val="TAL"/>
              <w:ind w:left="301" w:hanging="301"/>
              <w:rPr>
                <w:lang w:eastAsia="zh-CN"/>
              </w:rPr>
            </w:pPr>
            <w:r w:rsidRPr="003B2883">
              <w:t>-</w:t>
            </w:r>
            <w:r w:rsidR="003F6B0D" w:rsidRPr="003B2883">
              <w:tab/>
            </w:r>
            <w:r w:rsidRPr="003B2883">
              <w:t>both, if the NF Service Consumer requests to transfer both an N1 message to the UE and an N2 information to the 5G-AN.</w:t>
            </w:r>
          </w:p>
        </w:tc>
      </w:tr>
    </w:tbl>
    <w:p w14:paraId="42629759" w14:textId="77777777" w:rsidR="00367646" w:rsidRPr="003B2883" w:rsidRDefault="00367646" w:rsidP="00367646"/>
    <w:p w14:paraId="5B55070C" w14:textId="77777777" w:rsidR="00367646" w:rsidRPr="003B2883" w:rsidRDefault="00367646" w:rsidP="00367646">
      <w:pPr>
        <w:pStyle w:val="TH"/>
      </w:pPr>
      <w:r w:rsidRPr="003B2883">
        <w:lastRenderedPageBreak/>
        <w:t xml:space="preserve">Table 6.1.3.5.3.1-3: Data structures supported by the </w:t>
      </w:r>
      <w:r w:rsidRPr="003B2883">
        <w:rPr>
          <w:rFonts w:hint="eastAsia"/>
          <w:lang w:eastAsia="zh-CN"/>
        </w:rPr>
        <w:t>POST</w:t>
      </w:r>
      <w:r w:rsidRPr="003B2883">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rsidRPr="003B2883" w14:paraId="17FE853F" w14:textId="77777777" w:rsidTr="00621D82">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Pr="003B2883" w:rsidRDefault="00367646" w:rsidP="00B47D24">
            <w:pPr>
              <w:pStyle w:val="TAH"/>
            </w:pPr>
            <w:r w:rsidRPr="003B2883">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Pr="003B2883" w:rsidRDefault="00367646" w:rsidP="00B47D24">
            <w:pPr>
              <w:pStyle w:val="TAH"/>
            </w:pPr>
            <w:r w:rsidRPr="003B2883">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Pr="003B2883" w:rsidRDefault="00367646" w:rsidP="00B47D24">
            <w:pPr>
              <w:pStyle w:val="TAH"/>
            </w:pPr>
            <w:r w:rsidRPr="003B2883">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Pr="003B2883" w:rsidRDefault="00367646" w:rsidP="00B47D24">
            <w:pPr>
              <w:pStyle w:val="TAH"/>
            </w:pPr>
            <w:r w:rsidRPr="003B2883">
              <w:t>Response</w:t>
            </w:r>
          </w:p>
          <w:p w14:paraId="153B3CE3" w14:textId="77777777" w:rsidR="00367646" w:rsidRPr="003B2883" w:rsidRDefault="00367646" w:rsidP="00B47D24">
            <w:pPr>
              <w:pStyle w:val="TAH"/>
            </w:pPr>
            <w:r w:rsidRPr="003B2883">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Pr="003B2883" w:rsidRDefault="00367646" w:rsidP="00B47D24">
            <w:pPr>
              <w:pStyle w:val="TAH"/>
            </w:pPr>
            <w:r w:rsidRPr="003B2883">
              <w:t>Description</w:t>
            </w:r>
          </w:p>
        </w:tc>
      </w:tr>
      <w:tr w:rsidR="00367646" w:rsidRPr="003B2883" w14:paraId="60E7D453"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Pr="003B2883" w:rsidRDefault="00367646" w:rsidP="00B47D24">
            <w:pPr>
              <w:pStyle w:val="TAL"/>
              <w:rPr>
                <w:lang w:eastAsia="zh-CN"/>
              </w:rPr>
            </w:pPr>
            <w:r w:rsidRPr="003B2883">
              <w:rPr>
                <w:lang w:eastAsia="zh-CN"/>
              </w:rPr>
              <w:t>N1N2MessageTransferRspData</w:t>
            </w:r>
          </w:p>
          <w:p w14:paraId="38F1FB03" w14:textId="77777777" w:rsidR="00367646" w:rsidRPr="003B2883"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Pr="003B2883" w:rsidRDefault="00367646" w:rsidP="00B47D24">
            <w:pPr>
              <w:pStyle w:val="TAL"/>
            </w:pPr>
            <w:r w:rsidRPr="003B2883">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Pr="003B2883" w:rsidRDefault="00367646" w:rsidP="00B47D24">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Pr="003B2883" w:rsidRDefault="003756EC" w:rsidP="00B47D24">
            <w:pPr>
              <w:pStyle w:val="TAL"/>
            </w:pPr>
          </w:p>
          <w:p w14:paraId="063401DA" w14:textId="77777777" w:rsidR="003756EC" w:rsidRPr="003B2883" w:rsidRDefault="003756EC" w:rsidP="003756EC">
            <w:pPr>
              <w:pStyle w:val="TAL"/>
            </w:pPr>
            <w:r w:rsidRPr="003B2883">
              <w:t>The cause included in the response body shall be set to one of the following values:</w:t>
            </w:r>
          </w:p>
          <w:p w14:paraId="1437AD4A" w14:textId="77777777" w:rsidR="003756EC" w:rsidRPr="003B2883" w:rsidRDefault="003756EC" w:rsidP="003756EC">
            <w:pPr>
              <w:pStyle w:val="TAL"/>
            </w:pPr>
            <w:r w:rsidRPr="003B2883">
              <w:t>-</w:t>
            </w:r>
            <w:r w:rsidRPr="003B2883">
              <w:tab/>
              <w:t>WAITING_FOR_ASYNCHRONOUS_TRANSFER</w:t>
            </w:r>
          </w:p>
          <w:p w14:paraId="6468BD6E" w14:textId="36FF9FFD" w:rsidR="003756EC" w:rsidRPr="003B2883" w:rsidRDefault="003756EC" w:rsidP="003756EC">
            <w:pPr>
              <w:pStyle w:val="TAL"/>
            </w:pPr>
            <w:r w:rsidRPr="003B2883">
              <w:t>-</w:t>
            </w:r>
            <w:r w:rsidRPr="003B2883">
              <w:tab/>
              <w:t>ATTEMPTING_TO_REACH_UE</w:t>
            </w:r>
          </w:p>
          <w:p w14:paraId="757DFD6F" w14:textId="77777777" w:rsidR="00367646" w:rsidRPr="003B2883" w:rsidRDefault="00367646" w:rsidP="00B47D24">
            <w:pPr>
              <w:pStyle w:val="TAL"/>
            </w:pPr>
          </w:p>
          <w:p w14:paraId="7D708694" w14:textId="77777777" w:rsidR="00367646" w:rsidRPr="003B2883" w:rsidRDefault="00367646" w:rsidP="00B47D24">
            <w:pPr>
              <w:pStyle w:val="TAL"/>
            </w:pPr>
            <w:r w:rsidRPr="003B2883">
              <w:t>The HTTP response shall include a "Location" HTTP header that contains the resource URI of the created resource.</w:t>
            </w:r>
          </w:p>
        </w:tc>
      </w:tr>
      <w:tr w:rsidR="00367646" w:rsidRPr="003B2883" w14:paraId="2B2AB69E"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Pr="003B2883" w:rsidRDefault="00367646" w:rsidP="00B47D24">
            <w:pPr>
              <w:pStyle w:val="TAL"/>
              <w:rPr>
                <w:lang w:eastAsia="zh-CN"/>
              </w:rPr>
            </w:pPr>
            <w:r w:rsidRPr="003B2883">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Pr="003B2883" w:rsidRDefault="00367646" w:rsidP="00B47D24">
            <w:pPr>
              <w:pStyle w:val="TAL"/>
            </w:pPr>
            <w:r w:rsidRPr="003B2883">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Pr="003B2883" w:rsidRDefault="00367646" w:rsidP="00B47D24">
            <w:pPr>
              <w:pStyle w:val="TAL"/>
            </w:pPr>
            <w:r w:rsidRPr="003B2883">
              <w:t>This represents the case where the AMF is able to successfully transfer the N1/N2 message to the UE and/or the AN. The cause included in the response body shall be</w:t>
            </w:r>
            <w:r w:rsidR="00853905" w:rsidRPr="003B2883">
              <w:t xml:space="preserve"> to one of the following values:</w:t>
            </w:r>
          </w:p>
          <w:p w14:paraId="3FA74C29" w14:textId="372ADDBA" w:rsidR="00367646" w:rsidRPr="003B2883" w:rsidRDefault="00853905" w:rsidP="00B47D24">
            <w:pPr>
              <w:pStyle w:val="TAL"/>
            </w:pPr>
            <w:r w:rsidRPr="003B2883">
              <w:t>-</w:t>
            </w:r>
            <w:r w:rsidRPr="003B2883">
              <w:tab/>
            </w:r>
            <w:r w:rsidR="00367646" w:rsidRPr="003B2883">
              <w:t>N1_N2_TRANSFER_INITIATED</w:t>
            </w:r>
          </w:p>
          <w:p w14:paraId="3ABD746C" w14:textId="77777777" w:rsidR="00853905" w:rsidRPr="003B2883" w:rsidRDefault="00853905" w:rsidP="00853905">
            <w:pPr>
              <w:pStyle w:val="TAL"/>
            </w:pPr>
            <w:r w:rsidRPr="003B2883">
              <w:t>-</w:t>
            </w:r>
            <w:r w:rsidRPr="003B2883">
              <w:tab/>
              <w:t>N1_MSG_NOT_TRANSFERRED</w:t>
            </w:r>
          </w:p>
          <w:p w14:paraId="01FEE884" w14:textId="3B1F6D0D" w:rsidR="00853905" w:rsidRPr="003B2883" w:rsidRDefault="00853905" w:rsidP="00B47D24">
            <w:pPr>
              <w:pStyle w:val="TAL"/>
            </w:pPr>
          </w:p>
        </w:tc>
      </w:tr>
      <w:tr w:rsidR="00367646" w:rsidRPr="003B2883" w14:paraId="5C19FCD6"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Pr="003B2883" w:rsidRDefault="00367646" w:rsidP="00B47D24">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Pr="003B2883" w:rsidRDefault="00367646" w:rsidP="00B47D24">
            <w:pPr>
              <w:pStyle w:val="TAL"/>
            </w:pPr>
            <w:r w:rsidRPr="003B2883">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Pr="003B2883" w:rsidRDefault="00367646" w:rsidP="00B47D24">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0DF569DC" w14:textId="77777777" w:rsidR="00367646" w:rsidRPr="003B2883" w:rsidRDefault="00367646" w:rsidP="006C7935">
            <w:pPr>
              <w:pStyle w:val="TAL"/>
            </w:pPr>
            <w:r w:rsidRPr="003B2883">
              <w:t>-</w:t>
            </w:r>
            <w:r w:rsidRPr="003B2883">
              <w:tab/>
              <w:t>NF_CONSUMER_REDIRECT_ONE_TXN</w:t>
            </w:r>
          </w:p>
          <w:p w14:paraId="1AEAE1DC" w14:textId="77777777" w:rsidR="006C7935" w:rsidRPr="003B2883" w:rsidRDefault="006C7935" w:rsidP="001B698C">
            <w:pPr>
              <w:pStyle w:val="TAL"/>
            </w:pPr>
          </w:p>
          <w:p w14:paraId="3FE76C98" w14:textId="77777777" w:rsidR="00367646" w:rsidRPr="003B2883" w:rsidRDefault="00367646" w:rsidP="00B47D24">
            <w:pPr>
              <w:pStyle w:val="B1"/>
              <w:ind w:left="0" w:firstLine="0"/>
              <w:rPr>
                <w:rFonts w:ascii="Arial" w:hAnsi="Arial"/>
                <w:sz w:val="18"/>
              </w:rPr>
            </w:pPr>
            <w:r w:rsidRPr="003B2883">
              <w:rPr>
                <w:rFonts w:ascii="Arial" w:hAnsi="Arial"/>
                <w:sz w:val="18"/>
              </w:rPr>
              <w:t>See table 6.1.7.3-1 for the description of these errors</w:t>
            </w:r>
          </w:p>
          <w:p w14:paraId="2C3DDB7C" w14:textId="116959C8" w:rsidR="00367646" w:rsidRPr="003B2883" w:rsidRDefault="00367646" w:rsidP="00B47D24">
            <w:pPr>
              <w:pStyle w:val="TAL"/>
            </w:pPr>
            <w:r w:rsidRPr="003B2883">
              <w:t xml:space="preserve">The Location header of the response shall be set to </w:t>
            </w:r>
            <w:r w:rsidR="0056670F" w:rsidRPr="003B2883">
              <w:rPr>
                <w:rFonts w:hint="eastAsia"/>
                <w:lang w:eastAsia="zh-CN"/>
              </w:rPr>
              <w:t xml:space="preserve">URI of the resource located on </w:t>
            </w:r>
            <w:r w:rsidRPr="003B2883">
              <w:t>the target NF Service Consumer (e.g. AMF) to which the request is redirected.</w:t>
            </w:r>
          </w:p>
        </w:tc>
      </w:tr>
      <w:tr w:rsidR="006C7935" w:rsidRPr="003B2883" w14:paraId="7953B4DA"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Pr="003B2883" w:rsidRDefault="006C7935" w:rsidP="006C7935">
            <w:pPr>
              <w:pStyle w:val="TAL"/>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Pr="003B2883" w:rsidRDefault="006C7935" w:rsidP="006C7935">
            <w:pPr>
              <w:pStyle w:val="TAL"/>
            </w:pPr>
            <w:r w:rsidRPr="003B2883">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38B516A1" w:rsidR="006C7935" w:rsidRPr="003B2883" w:rsidRDefault="006C7935" w:rsidP="006C7935">
            <w:pPr>
              <w:pStyle w:val="TAL"/>
            </w:pPr>
            <w:r w:rsidRPr="003B2883">
              <w:t>The cause attribute of the ProblemDetails structure shall be set to one of the following application errors:</w:t>
            </w:r>
          </w:p>
          <w:p w14:paraId="5BBE1174" w14:textId="63120268" w:rsidR="006C7935" w:rsidRPr="003B2883" w:rsidRDefault="006C7935" w:rsidP="006C7935">
            <w:pPr>
              <w:pStyle w:val="TAL"/>
            </w:pPr>
            <w:r w:rsidRPr="003B2883">
              <w:t>-</w:t>
            </w:r>
            <w:r w:rsidRPr="003B2883">
              <w:tab/>
              <w:t>UE_IN_NON_ALLOWED_AREA</w:t>
            </w:r>
          </w:p>
          <w:p w14:paraId="44F33BC1" w14:textId="3E583944" w:rsidR="007E0F9C" w:rsidRPr="003B2883" w:rsidRDefault="007E0F9C" w:rsidP="006C7935">
            <w:pPr>
              <w:pStyle w:val="TAL"/>
            </w:pPr>
            <w:r w:rsidRPr="003B2883">
              <w:t>-</w:t>
            </w:r>
            <w:r w:rsidRPr="003B2883">
              <w:tab/>
              <w:t>UE_WITHOUT_N1_LPP_SUPPORT</w:t>
            </w:r>
          </w:p>
          <w:p w14:paraId="38F9FD21" w14:textId="77777777" w:rsidR="00621D82" w:rsidRDefault="006C7935" w:rsidP="00621D82">
            <w:pPr>
              <w:pStyle w:val="TAL"/>
            </w:pPr>
            <w:r w:rsidRPr="003B2883">
              <w:t>-</w:t>
            </w:r>
            <w:r w:rsidRPr="003B2883">
              <w:tab/>
              <w:t>UNSPECIFIED</w:t>
            </w:r>
          </w:p>
          <w:p w14:paraId="6970A132" w14:textId="77777777" w:rsidR="00621D82" w:rsidRPr="003B2883" w:rsidRDefault="00621D82" w:rsidP="00621D82">
            <w:pPr>
              <w:pStyle w:val="TAL"/>
            </w:pPr>
            <w:r>
              <w:t>-</w:t>
            </w:r>
            <w:r>
              <w:tab/>
              <w:t>SM_CONTEXT_RELOCATION_REQUIRED</w:t>
            </w:r>
          </w:p>
          <w:p w14:paraId="25B07079" w14:textId="77777777" w:rsidR="006C7935" w:rsidRPr="003B2883" w:rsidRDefault="006C7935" w:rsidP="006C7935">
            <w:pPr>
              <w:pStyle w:val="TAL"/>
            </w:pPr>
          </w:p>
          <w:p w14:paraId="7CD7A9EB" w14:textId="77777777" w:rsidR="006C7935" w:rsidRPr="003B2883" w:rsidRDefault="006C7935" w:rsidP="006C7935">
            <w:pPr>
              <w:pStyle w:val="TAL"/>
            </w:pPr>
          </w:p>
          <w:p w14:paraId="789EA603" w14:textId="77C344AB" w:rsidR="006C7935" w:rsidRPr="003B2883" w:rsidRDefault="006C7935" w:rsidP="006C7935">
            <w:pPr>
              <w:pStyle w:val="TAL"/>
            </w:pPr>
            <w:r w:rsidRPr="003B2883">
              <w:t>See table 6.1.7.3-1 for the description of these errors</w:t>
            </w:r>
            <w:r w:rsidR="00853905" w:rsidRPr="003B2883">
              <w:t>.</w:t>
            </w:r>
          </w:p>
        </w:tc>
      </w:tr>
      <w:tr w:rsidR="006C7935" w:rsidRPr="003B2883" w14:paraId="43273A1A"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Pr="003B2883" w:rsidRDefault="006C7935" w:rsidP="006C7935">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Pr="003B2883" w:rsidRDefault="006C7935" w:rsidP="006C7935">
            <w:pPr>
              <w:pStyle w:val="TAL"/>
            </w:pPr>
            <w:r w:rsidRPr="003B2883">
              <w:t>404 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Pr="003B2883" w:rsidRDefault="006C7935" w:rsidP="006C7935">
            <w:pPr>
              <w:pStyle w:val="TAL"/>
            </w:pPr>
            <w:r w:rsidRPr="003B2883">
              <w:t>This represents the case when the related UE is not found in the NF Service Consumer (e.g. AMF). The "cause" attribute shall be set to one of the following application error:</w:t>
            </w:r>
          </w:p>
          <w:p w14:paraId="41975935" w14:textId="77777777" w:rsidR="006C7935" w:rsidRPr="003B2883" w:rsidRDefault="006C7935" w:rsidP="006C7935">
            <w:pPr>
              <w:pStyle w:val="TAL"/>
            </w:pPr>
            <w:r w:rsidRPr="003B2883">
              <w:t>-</w:t>
            </w:r>
            <w:r w:rsidRPr="003B2883">
              <w:tab/>
            </w:r>
            <w:r w:rsidRPr="003B2883">
              <w:rPr>
                <w:rFonts w:hint="eastAsia"/>
              </w:rPr>
              <w:t>CONTEXT_NOT_FOUND</w:t>
            </w:r>
          </w:p>
          <w:p w14:paraId="66460F62" w14:textId="77777777" w:rsidR="006C7935" w:rsidRPr="003B2883" w:rsidRDefault="006C7935" w:rsidP="001B698C">
            <w:pPr>
              <w:pStyle w:val="TAL"/>
            </w:pPr>
          </w:p>
          <w:p w14:paraId="28C9073B" w14:textId="07631AE6" w:rsidR="006C7935" w:rsidRPr="003B2883" w:rsidRDefault="006C7935" w:rsidP="006C7935">
            <w:pPr>
              <w:pStyle w:val="TAL"/>
            </w:pPr>
            <w:r w:rsidRPr="003B2883">
              <w:t>See table 6.1.7.3-1 for the description of these errors</w:t>
            </w:r>
            <w:r w:rsidR="00853905" w:rsidRPr="003B2883">
              <w:t>.</w:t>
            </w:r>
          </w:p>
        </w:tc>
      </w:tr>
      <w:tr w:rsidR="006C7935" w:rsidRPr="003B2883" w14:paraId="0E47B3BF"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Pr="003B2883" w:rsidRDefault="006C7935" w:rsidP="006C7935">
            <w:pPr>
              <w:pStyle w:val="TAL"/>
              <w:rPr>
                <w:lang w:eastAsia="zh-CN"/>
              </w:rPr>
            </w:pPr>
            <w:r w:rsidRPr="003B2883">
              <w:rPr>
                <w:lang w:eastAsia="zh-CN"/>
              </w:rPr>
              <w:t>N1N2MessageTransferError</w:t>
            </w:r>
          </w:p>
          <w:p w14:paraId="5F628F01" w14:textId="77777777" w:rsidR="006C7935" w:rsidRPr="003B2883"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Pr="003B2883" w:rsidRDefault="006C7935" w:rsidP="006C7935">
            <w:pPr>
              <w:pStyle w:val="TAC"/>
            </w:pPr>
            <w:r w:rsidRPr="003B2883">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Pr="003B2883" w:rsidRDefault="006C7935" w:rsidP="006C7935">
            <w:pPr>
              <w:pStyle w:val="TAL"/>
            </w:pPr>
            <w:r w:rsidRPr="003B2883">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Pr="003B2883" w:rsidRDefault="006C7935" w:rsidP="006C7935">
            <w:pPr>
              <w:pStyle w:val="TAL"/>
            </w:pPr>
            <w:r w:rsidRPr="003B2883">
              <w:rPr>
                <w:rFonts w:hint="eastAsia"/>
              </w:rPr>
              <w:t xml:space="preserve">409 </w:t>
            </w:r>
            <w:r w:rsidRPr="003B2883">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Pr="003B2883" w:rsidRDefault="006C7935" w:rsidP="006C7935">
            <w:pPr>
              <w:pStyle w:val="TAL"/>
            </w:pPr>
            <w:r w:rsidRPr="003B2883">
              <w:rPr>
                <w:rFonts w:hint="eastAsia"/>
              </w:rPr>
              <w:t>This represents the case where the AMF</w:t>
            </w:r>
            <w:r w:rsidRPr="003B2883">
              <w:t xml:space="preserve"> rejects the N1N2MessageTransfer request due to </w:t>
            </w:r>
            <w:r w:rsidR="00F1057A" w:rsidRPr="003B2883">
              <w:t>one of the following reasons</w:t>
            </w:r>
            <w:r w:rsidRPr="003B2883">
              <w:rPr>
                <w:rFonts w:hint="eastAsia"/>
              </w:rPr>
              <w:t xml:space="preserve">. </w:t>
            </w:r>
            <w:r w:rsidRPr="003B2883">
              <w:t>The cause attribute of the ProblemDetails structure shall be set to:</w:t>
            </w:r>
          </w:p>
          <w:p w14:paraId="4FFB2261" w14:textId="77777777" w:rsidR="006C7935" w:rsidRPr="003B2883" w:rsidRDefault="006C7935" w:rsidP="001B698C">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7062B44F" w14:textId="59722B17" w:rsidR="006C7935" w:rsidRPr="003B2883" w:rsidRDefault="006C7935" w:rsidP="001B698C">
            <w:pPr>
              <w:pStyle w:val="TAL"/>
              <w:ind w:left="301" w:hanging="301"/>
            </w:pPr>
            <w:r w:rsidRPr="003B2883">
              <w:t>-</w:t>
            </w:r>
            <w:r w:rsidRPr="003B2883">
              <w:tab/>
              <w:t xml:space="preserve">TEMPORARY_REJECT_REGISTRATION_ONGOING, if there is an ongoing registration procedure (see </w:t>
            </w:r>
            <w:r w:rsidR="003B2883">
              <w:t>clause</w:t>
            </w:r>
            <w:r w:rsidRPr="003B2883">
              <w:t xml:space="preserve"> 4.2.3.3 of 3GPP TS 23.502 [3]);</w:t>
            </w:r>
          </w:p>
          <w:p w14:paraId="15AC2912" w14:textId="791CFB9F" w:rsidR="006C7935" w:rsidRPr="003B2883" w:rsidRDefault="006C7935" w:rsidP="001B698C">
            <w:pPr>
              <w:pStyle w:val="TAL"/>
              <w:ind w:left="301" w:hanging="301"/>
            </w:pPr>
            <w:r w:rsidRPr="003B2883">
              <w:t>-</w:t>
            </w:r>
            <w:r w:rsidRPr="003B2883">
              <w:tab/>
              <w:t xml:space="preserve">TEMPORARY_REJECT_HANDOVER_ONGOING, if there is an ongoing Xn or N2 handover procedure (see </w:t>
            </w:r>
            <w:r w:rsidR="003B2883">
              <w:t>clause</w:t>
            </w:r>
            <w:r w:rsidRPr="003B2883">
              <w:t xml:space="preserve"> 4.9.1.2.1 and 4.9.1.3.1 of 3GPP TS 23.502 [3]).</w:t>
            </w:r>
          </w:p>
          <w:p w14:paraId="08B06073" w14:textId="77777777" w:rsidR="00F1057A" w:rsidRPr="003B2883" w:rsidRDefault="00F1057A" w:rsidP="00F1057A">
            <w:pPr>
              <w:pStyle w:val="TAL"/>
              <w:ind w:left="301" w:hanging="301"/>
            </w:pPr>
            <w:r w:rsidRPr="003B2883">
              <w:t>-</w:t>
            </w:r>
            <w:r w:rsidRPr="003B2883">
              <w:tab/>
              <w:t xml:space="preserve">UE_IN_CM_IDLE_STATE, if this is a request to transfer a N2 PDU Session </w:t>
            </w:r>
            <w:r w:rsidRPr="003B2883">
              <w:rPr>
                <w:noProof/>
              </w:rPr>
              <w:t xml:space="preserve">Resource </w:t>
            </w:r>
            <w:r w:rsidRPr="003B2883">
              <w:t>Release Command to a 5G-AN and if the UE is in CM-IDLE state at the AMF for the Access Network Type associated to the PDU session.</w:t>
            </w:r>
          </w:p>
          <w:p w14:paraId="65B50FAC" w14:textId="77777777" w:rsidR="00F1057A" w:rsidRPr="003B2883" w:rsidRDefault="00F1057A" w:rsidP="001B698C">
            <w:pPr>
              <w:pStyle w:val="TAL"/>
              <w:ind w:left="301" w:hanging="301"/>
            </w:pPr>
          </w:p>
          <w:p w14:paraId="7170C523" w14:textId="479C3E42" w:rsidR="00853905" w:rsidRPr="003B2883" w:rsidRDefault="00853905" w:rsidP="001B698C">
            <w:pPr>
              <w:pStyle w:val="TAL"/>
              <w:ind w:left="301" w:hanging="301"/>
            </w:pPr>
            <w:r w:rsidRPr="003B2883">
              <w:t>See table 6.1.7.3-1 for the description of these errors.</w:t>
            </w:r>
          </w:p>
        </w:tc>
      </w:tr>
      <w:tr w:rsidR="006C7935" w:rsidRPr="003B2883" w14:paraId="4006E7DC"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Pr="003B2883" w:rsidRDefault="006C7935" w:rsidP="006C7935">
            <w:pPr>
              <w:pStyle w:val="TAL"/>
              <w:rPr>
                <w:lang w:eastAsia="zh-CN"/>
              </w:rPr>
            </w:pPr>
            <w:r w:rsidRPr="003B2883">
              <w:rPr>
                <w:lang w:eastAsia="zh-CN"/>
              </w:rPr>
              <w:lastRenderedPageBreak/>
              <w:t>N1N2MessageTransferError</w:t>
            </w:r>
            <w:r w:rsidRPr="003B2883"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Pr="003B2883" w:rsidRDefault="006C7935" w:rsidP="006C7935">
            <w:pPr>
              <w:pStyle w:val="TAL"/>
            </w:pPr>
            <w:r w:rsidRPr="003B2883">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1631FA5A" w:rsidR="006C7935" w:rsidRPr="003B2883" w:rsidRDefault="006C7935" w:rsidP="006C7935">
            <w:pPr>
              <w:pStyle w:val="TAL"/>
            </w:pPr>
            <w:r w:rsidRPr="003B2883">
              <w:t>This represents the case where the UE is not reachable at the AMF and the AMF is unable to page the UE. The cause attribute of the ProblemDetails structure shall be set to:</w:t>
            </w:r>
          </w:p>
          <w:p w14:paraId="3B60EF82" w14:textId="165E1CB3" w:rsidR="006C7935" w:rsidRPr="003B2883" w:rsidRDefault="006C7935" w:rsidP="001B698C">
            <w:pPr>
              <w:pStyle w:val="TAL"/>
              <w:ind w:left="301" w:hanging="301"/>
            </w:pPr>
            <w:r w:rsidRPr="003B2883">
              <w:t>-</w:t>
            </w:r>
            <w:r w:rsidRPr="003B2883">
              <w:tab/>
              <w:t>UE_NOT_REACHABLE, if the UE is not reachable for paging;</w:t>
            </w:r>
          </w:p>
          <w:p w14:paraId="67C57487" w14:textId="77777777" w:rsidR="00853905" w:rsidRPr="003B2883" w:rsidRDefault="00853905" w:rsidP="001B698C">
            <w:pPr>
              <w:pStyle w:val="TAL"/>
              <w:ind w:left="301" w:hanging="301"/>
            </w:pPr>
          </w:p>
          <w:p w14:paraId="10D1145D" w14:textId="6E5F81F8" w:rsidR="00853905" w:rsidRPr="003B2883" w:rsidRDefault="00853905" w:rsidP="001B698C">
            <w:pPr>
              <w:pStyle w:val="TAL"/>
              <w:ind w:left="301" w:hanging="301"/>
            </w:pPr>
            <w:r w:rsidRPr="003B2883">
              <w:t>See table 6.1.7.3-1 for the description of these errors.</w:t>
            </w:r>
          </w:p>
        </w:tc>
      </w:tr>
    </w:tbl>
    <w:p w14:paraId="63F9C5FA" w14:textId="77777777" w:rsidR="00367646" w:rsidRPr="003B2883" w:rsidRDefault="00367646" w:rsidP="003D5C4D"/>
    <w:p w14:paraId="002CE69C" w14:textId="6DCBE2B8" w:rsidR="00515970" w:rsidRPr="003B2883" w:rsidRDefault="00515970" w:rsidP="00515970">
      <w:pPr>
        <w:pStyle w:val="Heading4"/>
      </w:pPr>
      <w:bookmarkStart w:id="152" w:name="_Toc20137339"/>
      <w:r w:rsidRPr="003B2883">
        <w:t>6.1.3.</w:t>
      </w:r>
      <w:r w:rsidR="00C55DD7" w:rsidRPr="003B2883">
        <w:t>6</w:t>
      </w:r>
      <w:r w:rsidRPr="003B2883">
        <w:tab/>
        <w:t xml:space="preserve">Resource: </w:t>
      </w:r>
      <w:r w:rsidR="005E6820" w:rsidRPr="003B2883">
        <w:t>subscriptions</w:t>
      </w:r>
      <w:r w:rsidR="005E6820" w:rsidRPr="003B2883">
        <w:rPr>
          <w:rFonts w:hint="eastAsia"/>
          <w:lang w:eastAsia="zh-CN"/>
        </w:rPr>
        <w:t xml:space="preserve"> collection</w:t>
      </w:r>
      <w:bookmarkEnd w:id="152"/>
    </w:p>
    <w:p w14:paraId="55979988" w14:textId="2813332E" w:rsidR="005E6820" w:rsidRPr="003B2883" w:rsidRDefault="005E6820" w:rsidP="005E6820">
      <w:pPr>
        <w:pStyle w:val="Heading5"/>
      </w:pPr>
      <w:bookmarkStart w:id="153" w:name="_Toc20137340"/>
      <w:r w:rsidRPr="003B2883">
        <w:t>6.1.3.</w:t>
      </w:r>
      <w:r w:rsidR="00C55DD7" w:rsidRPr="003B2883">
        <w:t>6</w:t>
      </w:r>
      <w:r w:rsidRPr="003B2883">
        <w:t>.1</w:t>
      </w:r>
      <w:r w:rsidRPr="003B2883">
        <w:tab/>
        <w:t>Description</w:t>
      </w:r>
      <w:bookmarkEnd w:id="153"/>
    </w:p>
    <w:p w14:paraId="33E9CC5A" w14:textId="77777777" w:rsidR="005E6820" w:rsidRPr="003B2883" w:rsidRDefault="005E6820" w:rsidP="005E682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2B5167AC" w14:textId="47ACC501" w:rsidR="007138DD" w:rsidRPr="003B2883" w:rsidRDefault="007138DD" w:rsidP="007138DD">
      <w:r w:rsidRPr="003B2883">
        <w:t xml:space="preserve">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6D02F631" w14:textId="42B5A7D1" w:rsidR="005E6820" w:rsidRPr="003B2883" w:rsidRDefault="005E6820" w:rsidP="005E6820">
      <w:pPr>
        <w:pStyle w:val="Heading5"/>
      </w:pPr>
      <w:bookmarkStart w:id="154" w:name="_Toc20137341"/>
      <w:r w:rsidRPr="003B2883">
        <w:t>6.1.3.</w:t>
      </w:r>
      <w:r w:rsidR="00C55DD7" w:rsidRPr="003B2883">
        <w:t>6</w:t>
      </w:r>
      <w:r w:rsidRPr="003B2883">
        <w:t>.2</w:t>
      </w:r>
      <w:r w:rsidRPr="003B2883">
        <w:tab/>
        <w:t>Resource Definition</w:t>
      </w:r>
      <w:bookmarkEnd w:id="154"/>
    </w:p>
    <w:p w14:paraId="25ABA54C" w14:textId="242CFD4A" w:rsidR="005E6820" w:rsidRPr="003B2883" w:rsidRDefault="005E6820" w:rsidP="005E682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rFonts w:hint="eastAsia"/>
          <w:lang w:eastAsia="zh-CN"/>
        </w:rPr>
        <w:t>subscription</w:t>
      </w:r>
      <w:r w:rsidRPr="003B2883">
        <w:t>s</w:t>
      </w:r>
    </w:p>
    <w:p w14:paraId="44F112E0" w14:textId="77777777" w:rsidR="005E6820" w:rsidRPr="003B2883" w:rsidRDefault="005E6820" w:rsidP="005E6820">
      <w:pPr>
        <w:rPr>
          <w:rFonts w:ascii="Arial" w:hAnsi="Arial" w:cs="Arial"/>
        </w:rPr>
      </w:pPr>
      <w:r w:rsidRPr="003B2883">
        <w:t>This resource shall support the resource URI variables defined in table 6.1.3.</w:t>
      </w:r>
      <w:r w:rsidR="00C55DD7" w:rsidRPr="003B2883">
        <w:t>6</w:t>
      </w:r>
      <w:r w:rsidRPr="003B2883">
        <w:t>.2-1</w:t>
      </w:r>
      <w:r w:rsidRPr="003B2883">
        <w:rPr>
          <w:rFonts w:ascii="Arial" w:hAnsi="Arial" w:cs="Arial"/>
        </w:rPr>
        <w:t>.</w:t>
      </w:r>
    </w:p>
    <w:p w14:paraId="6F6DF30A" w14:textId="77777777" w:rsidR="005E6820" w:rsidRPr="003B2883" w:rsidRDefault="005E6820" w:rsidP="008A2057">
      <w:pPr>
        <w:pStyle w:val="TH"/>
        <w:rPr>
          <w:rFonts w:cs="Arial"/>
        </w:rPr>
      </w:pPr>
      <w:r w:rsidRPr="003B2883">
        <w:t>Table 6.1.3.</w:t>
      </w:r>
      <w:r w:rsidR="00C55DD7" w:rsidRPr="003B2883">
        <w:t>6</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rsidRPr="003B2883"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Pr="003B2883" w:rsidRDefault="005E6820"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Pr="003B2883" w:rsidRDefault="005E6820" w:rsidP="00DD5ED9">
            <w:pPr>
              <w:pStyle w:val="TAH"/>
            </w:pPr>
            <w:r w:rsidRPr="003B2883">
              <w:t>Definition</w:t>
            </w:r>
          </w:p>
        </w:tc>
      </w:tr>
      <w:tr w:rsidR="005E6820" w:rsidRPr="003B2883"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Pr="003B2883" w:rsidRDefault="005E6820"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21EF5323" w:rsidR="005E6820" w:rsidRPr="003B2883" w:rsidRDefault="005E6820" w:rsidP="00DD5ED9">
            <w:pPr>
              <w:pStyle w:val="TAL"/>
            </w:pPr>
            <w:r w:rsidRPr="003B2883">
              <w:t xml:space="preserve">See </w:t>
            </w:r>
            <w:r w:rsidR="003B2883">
              <w:t>clause</w:t>
            </w:r>
            <w:r w:rsidRPr="003B2883">
              <w:rPr>
                <w:lang w:val="en-US" w:eastAsia="zh-CN"/>
              </w:rPr>
              <w:t> </w:t>
            </w:r>
            <w:r w:rsidRPr="003B2883">
              <w:t>6.1.1</w:t>
            </w:r>
          </w:p>
        </w:tc>
      </w:tr>
      <w:tr w:rsidR="00B85932" w:rsidRPr="003B2883"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5FBF3B6C" w:rsidR="00B85932" w:rsidRPr="003B2883" w:rsidRDefault="00B85932" w:rsidP="00B85932">
            <w:pPr>
              <w:pStyle w:val="TAL"/>
            </w:pPr>
            <w:r w:rsidRPr="003B2883">
              <w:t xml:space="preserve">See </w:t>
            </w:r>
            <w:r w:rsidR="003B2883">
              <w:t>clause</w:t>
            </w:r>
            <w:r w:rsidRPr="003B2883">
              <w:t xml:space="preserve"> 6.1.1.</w:t>
            </w:r>
          </w:p>
        </w:tc>
      </w:tr>
    </w:tbl>
    <w:p w14:paraId="1EC6AFCC" w14:textId="77777777" w:rsidR="005E6820" w:rsidRPr="003B2883" w:rsidRDefault="005E6820" w:rsidP="005E6820"/>
    <w:p w14:paraId="4752EFD0" w14:textId="7B06ACF7" w:rsidR="005E6820" w:rsidRPr="003B2883" w:rsidRDefault="005E6820" w:rsidP="005E6820">
      <w:pPr>
        <w:pStyle w:val="Heading5"/>
      </w:pPr>
      <w:bookmarkStart w:id="155" w:name="_Toc20137342"/>
      <w:r w:rsidRPr="003B2883">
        <w:t>6.1.3.</w:t>
      </w:r>
      <w:r w:rsidR="00C55DD7" w:rsidRPr="003B2883">
        <w:t>6</w:t>
      </w:r>
      <w:r w:rsidRPr="003B2883">
        <w:t>.3</w:t>
      </w:r>
      <w:r w:rsidRPr="003B2883">
        <w:tab/>
        <w:t>Resource Standard Methods</w:t>
      </w:r>
      <w:bookmarkEnd w:id="155"/>
    </w:p>
    <w:p w14:paraId="53C6DC12" w14:textId="3094D6DD" w:rsidR="005E6820" w:rsidRPr="003B2883" w:rsidRDefault="005E6820" w:rsidP="005E6820">
      <w:pPr>
        <w:pStyle w:val="Heading6"/>
        <w:rPr>
          <w:lang w:eastAsia="zh-CN"/>
        </w:rPr>
      </w:pPr>
      <w:bookmarkStart w:id="156" w:name="_Toc20137343"/>
      <w:r w:rsidRPr="003B2883">
        <w:t>6.1.3.</w:t>
      </w:r>
      <w:r w:rsidR="00C55DD7" w:rsidRPr="003B2883">
        <w:t>6</w:t>
      </w:r>
      <w:r w:rsidRPr="003B2883">
        <w:t>.3.1</w:t>
      </w:r>
      <w:r w:rsidRPr="003B2883">
        <w:tab/>
      </w:r>
      <w:r w:rsidRPr="003B2883">
        <w:rPr>
          <w:rFonts w:hint="eastAsia"/>
          <w:lang w:eastAsia="zh-CN"/>
        </w:rPr>
        <w:t>POST</w:t>
      </w:r>
      <w:bookmarkEnd w:id="156"/>
    </w:p>
    <w:p w14:paraId="0EF592C2" w14:textId="77777777" w:rsidR="005E6820" w:rsidRPr="003B2883" w:rsidRDefault="005E6820" w:rsidP="005E6820">
      <w:r w:rsidRPr="003B2883">
        <w:t>This method creates a new subscription.</w:t>
      </w:r>
      <w:r w:rsidRPr="003B2883">
        <w:rPr>
          <w:rFonts w:hint="eastAsia"/>
          <w:lang w:eastAsia="zh-CN"/>
        </w:rPr>
        <w:t xml:space="preserve"> </w:t>
      </w:r>
      <w:r w:rsidRPr="003B2883">
        <w:t>This method shall support the URI query parameters specified in table 6.1.3.</w:t>
      </w:r>
      <w:r w:rsidR="00C55DD7" w:rsidRPr="003B2883">
        <w:t>6</w:t>
      </w:r>
      <w:r w:rsidRPr="003B2883">
        <w:t>.3.1-1.</w:t>
      </w:r>
    </w:p>
    <w:p w14:paraId="7E0BC562" w14:textId="337FB5E0" w:rsidR="005E6820" w:rsidRPr="003B2883" w:rsidRDefault="005E6820" w:rsidP="008A2057">
      <w:pPr>
        <w:pStyle w:val="TH"/>
        <w:rPr>
          <w:rFonts w:cs="Arial"/>
        </w:rPr>
      </w:pPr>
      <w:r w:rsidRPr="003B2883">
        <w:t>Table 6.1.3.</w:t>
      </w:r>
      <w:r w:rsidR="00C55DD7" w:rsidRPr="003B2883">
        <w:t>6</w:t>
      </w:r>
      <w:r w:rsidRPr="003B2883">
        <w:t xml:space="preserve">.3.1-1: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rsidRPr="003B2883"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Pr="003B2883" w:rsidRDefault="005E6820"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Pr="003B2883" w:rsidRDefault="005E6820"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Pr="003B2883" w:rsidRDefault="005E6820"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Pr="003B2883" w:rsidRDefault="005E6820"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Pr="003B2883" w:rsidRDefault="005E6820" w:rsidP="00DD5ED9">
            <w:pPr>
              <w:pStyle w:val="TAH"/>
            </w:pPr>
            <w:r w:rsidRPr="003B2883">
              <w:t>Description</w:t>
            </w:r>
          </w:p>
        </w:tc>
      </w:tr>
      <w:tr w:rsidR="005E6820" w:rsidRPr="003B2883"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Pr="003B2883" w:rsidRDefault="005E6820"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Pr="003B2883"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Pr="003B2883"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Pr="003B2883"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Pr="003B2883" w:rsidRDefault="005E6820" w:rsidP="00DD5ED9">
            <w:pPr>
              <w:pStyle w:val="TAL"/>
            </w:pPr>
          </w:p>
        </w:tc>
      </w:tr>
    </w:tbl>
    <w:p w14:paraId="750835BA" w14:textId="77777777" w:rsidR="005E6820" w:rsidRPr="003B2883" w:rsidRDefault="005E6820" w:rsidP="005E6820"/>
    <w:p w14:paraId="570203C6" w14:textId="77777777" w:rsidR="005E6820" w:rsidRPr="003B2883" w:rsidRDefault="005E6820" w:rsidP="005E6820">
      <w:r w:rsidRPr="003B2883">
        <w:t>This method shall support the request data structures specified in table 6.1.3.</w:t>
      </w:r>
      <w:r w:rsidR="00C55DD7" w:rsidRPr="003B2883">
        <w:t>6</w:t>
      </w:r>
      <w:r w:rsidRPr="003B2883">
        <w:t>.3.1-2 and the response data structures and response codes specified in table 6.1.3.3.3.1-3.</w:t>
      </w:r>
    </w:p>
    <w:p w14:paraId="0357AFA8" w14:textId="45712AB7" w:rsidR="005E6820" w:rsidRPr="003B2883" w:rsidRDefault="005E6820" w:rsidP="008A2057">
      <w:pPr>
        <w:pStyle w:val="TH"/>
      </w:pPr>
      <w:r w:rsidRPr="003B2883">
        <w:t>Table 6.1.3.</w:t>
      </w:r>
      <w:r w:rsidR="00C55DD7" w:rsidRPr="003B2883">
        <w:t>6</w:t>
      </w:r>
      <w:r w:rsidRPr="003B2883">
        <w:t xml:space="preserve">.3.1-2: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rsidRPr="003B2883"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Pr="003B2883" w:rsidRDefault="005E6820"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Pr="003B2883" w:rsidRDefault="005E6820"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Pr="003B2883" w:rsidRDefault="005E6820"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Pr="003B2883" w:rsidRDefault="005E6820" w:rsidP="00DD5ED9">
            <w:pPr>
              <w:pStyle w:val="TAH"/>
            </w:pPr>
            <w:r w:rsidRPr="003B2883">
              <w:t>Description</w:t>
            </w:r>
          </w:p>
        </w:tc>
      </w:tr>
      <w:tr w:rsidR="005E6820" w:rsidRPr="003B2883"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Pr="003B2883" w:rsidRDefault="005E6820" w:rsidP="00DD5ED9">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Pr="003B2883" w:rsidRDefault="005E6820"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Pr="003B2883" w:rsidRDefault="005E6820"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Pr="003B2883" w:rsidRDefault="005E6820" w:rsidP="00DD5ED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131D62" w14:textId="77777777" w:rsidR="005E6820" w:rsidRPr="003B2883" w:rsidRDefault="005E6820" w:rsidP="00DD5ED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765AE661" w14:textId="77777777" w:rsidR="005E6820" w:rsidRPr="003B2883" w:rsidRDefault="005E6820" w:rsidP="00DD5ED9">
            <w:pPr>
              <w:pStyle w:val="TAL"/>
              <w:rPr>
                <w:lang w:eastAsia="zh-CN"/>
              </w:rPr>
            </w:pPr>
            <w:r w:rsidRPr="003B2883">
              <w:rPr>
                <w:rFonts w:hint="eastAsia"/>
                <w:lang w:eastAsia="zh-CN"/>
              </w:rPr>
              <w:t>- amfStatusUri</w:t>
            </w:r>
          </w:p>
        </w:tc>
      </w:tr>
    </w:tbl>
    <w:p w14:paraId="2D873D0A" w14:textId="77777777" w:rsidR="005E6820" w:rsidRPr="003B2883" w:rsidRDefault="005E6820" w:rsidP="005E6820"/>
    <w:p w14:paraId="383D6853" w14:textId="77777777" w:rsidR="005E6820" w:rsidRPr="003B2883" w:rsidRDefault="005E6820" w:rsidP="008A2057">
      <w:pPr>
        <w:pStyle w:val="TH"/>
      </w:pPr>
      <w:r w:rsidRPr="003B2883">
        <w:lastRenderedPageBreak/>
        <w:t>Table 6.1.3.</w:t>
      </w:r>
      <w:r w:rsidR="00C55DD7" w:rsidRPr="003B2883">
        <w:t>6</w:t>
      </w:r>
      <w:r w:rsidRPr="003B2883">
        <w:t xml:space="preserve">.3.1-3: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rsidRPr="003B2883"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Pr="003B2883" w:rsidRDefault="005E6820" w:rsidP="00DD5ED9">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Pr="003B2883" w:rsidRDefault="005E6820" w:rsidP="00DD5ED9">
            <w:pPr>
              <w:pStyle w:val="TAH"/>
            </w:pPr>
            <w:r w:rsidRPr="003B2883">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Pr="003B2883" w:rsidRDefault="005E6820" w:rsidP="00DD5ED9">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Pr="003B2883" w:rsidRDefault="005E6820" w:rsidP="00DD5ED9">
            <w:pPr>
              <w:pStyle w:val="TAH"/>
            </w:pPr>
            <w:r w:rsidRPr="003B2883">
              <w:t>Response</w:t>
            </w:r>
          </w:p>
          <w:p w14:paraId="4DF364AD" w14:textId="77777777" w:rsidR="005E6820" w:rsidRPr="003B2883" w:rsidRDefault="005E6820" w:rsidP="00DD5ED9">
            <w:pPr>
              <w:pStyle w:val="TAH"/>
            </w:pPr>
            <w:r w:rsidRPr="003B2883">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Pr="003B2883" w:rsidRDefault="005E6820" w:rsidP="00DD5ED9">
            <w:pPr>
              <w:pStyle w:val="TAH"/>
            </w:pPr>
            <w:r w:rsidRPr="003B2883">
              <w:t>Description</w:t>
            </w:r>
          </w:p>
        </w:tc>
      </w:tr>
      <w:tr w:rsidR="005E6820" w:rsidRPr="003B2883"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Pr="003B2883" w:rsidRDefault="005E6820" w:rsidP="00DD5ED9">
            <w:pPr>
              <w:pStyle w:val="TAL"/>
            </w:pPr>
            <w:r w:rsidRPr="003B2883">
              <w:t>SubscriptionData</w:t>
            </w:r>
          </w:p>
          <w:p w14:paraId="2DEC1FD7" w14:textId="77777777" w:rsidR="005E6820" w:rsidRPr="003B2883"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Pr="003B2883" w:rsidRDefault="005E6820" w:rsidP="00DD5ED9">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Pr="003B2883" w:rsidRDefault="005E6820" w:rsidP="00DD5ED9">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Pr="003B2883" w:rsidRDefault="005E6820" w:rsidP="00DD5ED9">
            <w:pPr>
              <w:pStyle w:val="TAL"/>
            </w:pPr>
            <w:r w:rsidRPr="003B2883">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Pr="003B2883" w:rsidRDefault="005E6820" w:rsidP="00DD5ED9">
            <w:pPr>
              <w:pStyle w:val="TAL"/>
            </w:pPr>
            <w:r w:rsidRPr="003B2883">
              <w:t>This case represents the successful creation of a subscription.</w:t>
            </w:r>
          </w:p>
          <w:p w14:paraId="74986BB8" w14:textId="77777777" w:rsidR="005E6820" w:rsidRPr="003B2883" w:rsidRDefault="005E6820" w:rsidP="00DD5ED9">
            <w:pPr>
              <w:pStyle w:val="TAL"/>
            </w:pPr>
          </w:p>
          <w:p w14:paraId="16696E3A" w14:textId="77777777" w:rsidR="005E6820" w:rsidRPr="003B2883" w:rsidRDefault="005E6820" w:rsidP="00DD5ED9">
            <w:pPr>
              <w:pStyle w:val="TAL"/>
            </w:pPr>
            <w:r w:rsidRPr="003B2883">
              <w:t>Upon success, the HTTP response shall include a "Location" HTTP header that contains the resource URI of the created resource.</w:t>
            </w:r>
          </w:p>
        </w:tc>
      </w:tr>
      <w:tr w:rsidR="0094460D" w:rsidRPr="003B2883"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Pr="003B2883" w:rsidRDefault="0094460D" w:rsidP="0094460D">
            <w:pPr>
              <w:pStyle w:val="TAL"/>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Pr="003B2883" w:rsidRDefault="0094460D" w:rsidP="0094460D">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Pr="003B2883" w:rsidRDefault="0094460D" w:rsidP="0094460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Pr="003B2883" w:rsidRDefault="0094460D" w:rsidP="0094460D">
            <w:pPr>
              <w:pStyle w:val="TAL"/>
            </w:pPr>
            <w:r w:rsidRPr="003B2883">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Pr="003B2883" w:rsidRDefault="0094460D" w:rsidP="0094460D">
            <w:pPr>
              <w:pStyle w:val="TAL"/>
            </w:pPr>
            <w:r w:rsidRPr="003B2883">
              <w:t>The "cause" attribute shall be set to the following application error:</w:t>
            </w:r>
          </w:p>
          <w:p w14:paraId="288945E0" w14:textId="77777777" w:rsidR="0094460D" w:rsidRPr="003B2883" w:rsidRDefault="0094460D" w:rsidP="003518DB">
            <w:pPr>
              <w:pStyle w:val="TAL"/>
              <w:ind w:left="284"/>
            </w:pPr>
            <w:r w:rsidRPr="003B2883">
              <w:t>- UNSPECIFIED</w:t>
            </w:r>
          </w:p>
          <w:p w14:paraId="354A5ACC" w14:textId="77777777" w:rsidR="00311123" w:rsidRPr="003B2883" w:rsidRDefault="00311123" w:rsidP="0094460D">
            <w:pPr>
              <w:pStyle w:val="TAL"/>
            </w:pPr>
          </w:p>
          <w:p w14:paraId="008A1556" w14:textId="77777777" w:rsidR="0094460D" w:rsidRPr="003B2883" w:rsidRDefault="0094460D" w:rsidP="0094460D">
            <w:pPr>
              <w:pStyle w:val="TAL"/>
            </w:pPr>
            <w:r w:rsidRPr="003B2883">
              <w:t>See table 6.1.7.3-1 for the description of this error.</w:t>
            </w:r>
          </w:p>
        </w:tc>
      </w:tr>
    </w:tbl>
    <w:p w14:paraId="78F18D9E" w14:textId="77777777" w:rsidR="005E6820" w:rsidRPr="003B2883" w:rsidRDefault="005E6820" w:rsidP="005E6820"/>
    <w:p w14:paraId="65D2D7B0" w14:textId="58AA7F00" w:rsidR="008C699C" w:rsidRPr="003B2883" w:rsidRDefault="008C699C" w:rsidP="008C699C">
      <w:pPr>
        <w:pStyle w:val="Heading4"/>
        <w:rPr>
          <w:lang w:eastAsia="zh-CN"/>
        </w:rPr>
      </w:pPr>
      <w:bookmarkStart w:id="157" w:name="_Toc20137344"/>
      <w:r w:rsidRPr="003B2883">
        <w:t>6.1.3.</w:t>
      </w:r>
      <w:r w:rsidR="00C55DD7" w:rsidRPr="003B2883">
        <w:t>7</w:t>
      </w:r>
      <w:r w:rsidRPr="003B2883">
        <w:tab/>
        <w:t xml:space="preserve">Resource: </w:t>
      </w:r>
      <w:r w:rsidRPr="003B2883">
        <w:rPr>
          <w:rFonts w:hint="eastAsia"/>
          <w:lang w:eastAsia="zh-CN"/>
        </w:rPr>
        <w:t>individual subscription</w:t>
      </w:r>
      <w:bookmarkEnd w:id="157"/>
    </w:p>
    <w:p w14:paraId="64A96D5A" w14:textId="746F7C26" w:rsidR="008C699C" w:rsidRPr="003B2883" w:rsidRDefault="008C699C" w:rsidP="008C699C">
      <w:pPr>
        <w:pStyle w:val="Heading5"/>
      </w:pPr>
      <w:bookmarkStart w:id="158" w:name="_Toc20137345"/>
      <w:r w:rsidRPr="003B2883">
        <w:t>6.1.3.</w:t>
      </w:r>
      <w:r w:rsidR="00C55DD7" w:rsidRPr="003B2883">
        <w:t>7</w:t>
      </w:r>
      <w:r w:rsidRPr="003B2883">
        <w:t>.1</w:t>
      </w:r>
      <w:r w:rsidRPr="003B2883">
        <w:tab/>
        <w:t>Description</w:t>
      </w:r>
      <w:bookmarkEnd w:id="158"/>
    </w:p>
    <w:p w14:paraId="52D4FD8C" w14:textId="77777777" w:rsidR="008C699C" w:rsidRPr="003B2883" w:rsidRDefault="008C699C" w:rsidP="008C699C">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500FB442" w14:textId="2EC24896" w:rsidR="007138DD" w:rsidRPr="003B2883" w:rsidRDefault="007138DD" w:rsidP="007138D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05831E00" w14:textId="5ED86377" w:rsidR="008C699C" w:rsidRPr="003B2883" w:rsidRDefault="008C699C" w:rsidP="008C699C">
      <w:pPr>
        <w:pStyle w:val="Heading5"/>
      </w:pPr>
      <w:bookmarkStart w:id="159" w:name="_Toc20137346"/>
      <w:r w:rsidRPr="003B2883">
        <w:t>6.1.3.</w:t>
      </w:r>
      <w:r w:rsidR="00C55DD7" w:rsidRPr="003B2883">
        <w:t>7</w:t>
      </w:r>
      <w:r w:rsidRPr="003B2883">
        <w:t>.2</w:t>
      </w:r>
      <w:r w:rsidRPr="003B2883">
        <w:tab/>
        <w:t>Resource Definition</w:t>
      </w:r>
      <w:bookmarkEnd w:id="159"/>
    </w:p>
    <w:p w14:paraId="12228732" w14:textId="6CFDCFFB" w:rsidR="008C699C" w:rsidRPr="003B2883" w:rsidRDefault="008C699C" w:rsidP="008C699C">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51A94E8C" w14:textId="77777777" w:rsidR="008C699C" w:rsidRPr="003B2883" w:rsidRDefault="008C699C" w:rsidP="008C699C">
      <w:pPr>
        <w:rPr>
          <w:rFonts w:ascii="Arial" w:hAnsi="Arial" w:cs="Arial"/>
        </w:rPr>
      </w:pPr>
      <w:r w:rsidRPr="003B2883">
        <w:t>This resource shall support the resource URI variables defined in table 6.1.3.</w:t>
      </w:r>
      <w:r w:rsidR="00C55DD7" w:rsidRPr="003B2883">
        <w:t>7</w:t>
      </w:r>
      <w:r w:rsidRPr="003B2883">
        <w:t>.2-1</w:t>
      </w:r>
      <w:r w:rsidRPr="003B2883">
        <w:rPr>
          <w:rFonts w:ascii="Arial" w:hAnsi="Arial" w:cs="Arial"/>
        </w:rPr>
        <w:t>.</w:t>
      </w:r>
    </w:p>
    <w:p w14:paraId="67373257" w14:textId="77777777" w:rsidR="008C699C" w:rsidRPr="003B2883" w:rsidRDefault="008C699C" w:rsidP="008A2057">
      <w:pPr>
        <w:pStyle w:val="TH"/>
        <w:rPr>
          <w:rFonts w:cs="Arial"/>
        </w:rPr>
      </w:pPr>
      <w:r w:rsidRPr="003B2883">
        <w:t>Table 6.1.3.</w:t>
      </w:r>
      <w:r w:rsidR="00C55DD7" w:rsidRPr="003B2883">
        <w:t>7</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rsidRPr="003B2883"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Pr="003B2883" w:rsidRDefault="008C699C"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Pr="003B2883" w:rsidRDefault="008C699C" w:rsidP="00DD5ED9">
            <w:pPr>
              <w:pStyle w:val="TAH"/>
            </w:pPr>
            <w:r w:rsidRPr="003B2883">
              <w:t>Definition</w:t>
            </w:r>
          </w:p>
        </w:tc>
      </w:tr>
      <w:tr w:rsidR="008C699C" w:rsidRPr="003B2883"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Pr="003B2883" w:rsidRDefault="008C699C"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337F6738" w:rsidR="008C699C" w:rsidRPr="003B2883" w:rsidRDefault="008C699C" w:rsidP="00DD5ED9">
            <w:pPr>
              <w:pStyle w:val="TAL"/>
            </w:pPr>
            <w:r w:rsidRPr="003B2883">
              <w:t xml:space="preserve">See </w:t>
            </w:r>
            <w:r w:rsidR="003B2883">
              <w:t>clause</w:t>
            </w:r>
            <w:r w:rsidRPr="003B2883">
              <w:rPr>
                <w:lang w:val="en-US" w:eastAsia="zh-CN"/>
              </w:rPr>
              <w:t> </w:t>
            </w:r>
            <w:r w:rsidRPr="003B2883">
              <w:t>6.1.1</w:t>
            </w:r>
          </w:p>
        </w:tc>
      </w:tr>
      <w:tr w:rsidR="00B85932" w:rsidRPr="003B2883"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6C356E3B"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Pr="003B2883" w:rsidRDefault="00B85932" w:rsidP="00B85932">
            <w:pPr>
              <w:pStyle w:val="TAL"/>
              <w:rPr>
                <w:lang w:eastAsia="zh-CN"/>
              </w:rPr>
            </w:pPr>
            <w:r w:rsidRPr="003B2883">
              <w:t>subscriptionI</w:t>
            </w:r>
            <w:r w:rsidRPr="003B2883">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Pr="003B2883" w:rsidRDefault="00B85932" w:rsidP="00B85932">
            <w:pPr>
              <w:pStyle w:val="TAL"/>
            </w:pPr>
            <w:r w:rsidRPr="003B2883">
              <w:t>Represents a specific subscription</w:t>
            </w:r>
          </w:p>
        </w:tc>
      </w:tr>
    </w:tbl>
    <w:p w14:paraId="5A1601A9" w14:textId="77777777" w:rsidR="008C699C" w:rsidRPr="003B2883" w:rsidRDefault="008C699C" w:rsidP="008C699C"/>
    <w:p w14:paraId="194A9EFE" w14:textId="0B6E7426" w:rsidR="008C699C" w:rsidRPr="003B2883" w:rsidRDefault="008C699C" w:rsidP="008C699C">
      <w:pPr>
        <w:pStyle w:val="Heading5"/>
      </w:pPr>
      <w:bookmarkStart w:id="160" w:name="_Toc20137347"/>
      <w:r w:rsidRPr="003B2883">
        <w:t>6.1.3.</w:t>
      </w:r>
      <w:r w:rsidR="00C55DD7" w:rsidRPr="003B2883">
        <w:t>7</w:t>
      </w:r>
      <w:r w:rsidRPr="003B2883">
        <w:t>.3</w:t>
      </w:r>
      <w:r w:rsidRPr="003B2883">
        <w:tab/>
        <w:t>Resource Standard Methods</w:t>
      </w:r>
      <w:bookmarkEnd w:id="160"/>
    </w:p>
    <w:p w14:paraId="5EC22DA5" w14:textId="41AC37D0" w:rsidR="008C699C" w:rsidRPr="003B2883" w:rsidRDefault="008C699C" w:rsidP="008C699C">
      <w:pPr>
        <w:pStyle w:val="Heading6"/>
        <w:rPr>
          <w:lang w:eastAsia="zh-CN"/>
        </w:rPr>
      </w:pPr>
      <w:bookmarkStart w:id="161" w:name="_Toc20137348"/>
      <w:r w:rsidRPr="003B2883">
        <w:t>6.1.3.</w:t>
      </w:r>
      <w:r w:rsidR="00C55DD7" w:rsidRPr="003B2883">
        <w:t>7</w:t>
      </w:r>
      <w:r w:rsidRPr="003B2883">
        <w:t>.3.1</w:t>
      </w:r>
      <w:r w:rsidRPr="003B2883">
        <w:tab/>
      </w:r>
      <w:r w:rsidRPr="003B2883">
        <w:rPr>
          <w:rFonts w:hint="eastAsia"/>
          <w:lang w:eastAsia="zh-CN"/>
        </w:rPr>
        <w:t>DELETE</w:t>
      </w:r>
      <w:bookmarkEnd w:id="161"/>
    </w:p>
    <w:p w14:paraId="5A5DF5B2" w14:textId="77777777" w:rsidR="008C699C" w:rsidRPr="003B2883" w:rsidRDefault="008C699C" w:rsidP="008C699C">
      <w:r w:rsidRPr="003B2883">
        <w:t>This method terminates an existing subscription.</w:t>
      </w:r>
      <w:r w:rsidRPr="003B2883">
        <w:rPr>
          <w:rFonts w:hint="eastAsia"/>
          <w:lang w:eastAsia="zh-CN"/>
        </w:rPr>
        <w:t xml:space="preserve"> </w:t>
      </w:r>
      <w:r w:rsidRPr="003B2883">
        <w:t>This method shall support the URI query parameters specified in table 6.1.3.</w:t>
      </w:r>
      <w:r w:rsidR="00C55DD7" w:rsidRPr="003B2883">
        <w:t>7</w:t>
      </w:r>
      <w:r w:rsidRPr="003B2883">
        <w:t>.3.1-1.</w:t>
      </w:r>
    </w:p>
    <w:p w14:paraId="61A796F0" w14:textId="21808E3E" w:rsidR="008C699C" w:rsidRPr="003B2883" w:rsidRDefault="008C699C" w:rsidP="008A2057">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rsidRPr="003B2883"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Pr="003B2883" w:rsidRDefault="008C699C"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Pr="003B2883" w:rsidRDefault="008C699C"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Pr="003B2883" w:rsidRDefault="008C699C"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Pr="003B2883" w:rsidRDefault="008C699C" w:rsidP="00DD5ED9">
            <w:pPr>
              <w:pStyle w:val="TAH"/>
            </w:pPr>
            <w:r w:rsidRPr="003B2883">
              <w:t>Description</w:t>
            </w:r>
          </w:p>
        </w:tc>
      </w:tr>
      <w:tr w:rsidR="008C699C" w:rsidRPr="003B2883"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Pr="003B2883" w:rsidRDefault="008C699C"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Pr="003B2883"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Pr="003B2883"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Pr="003B2883"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Pr="003B2883" w:rsidRDefault="008C699C" w:rsidP="00DD5ED9">
            <w:pPr>
              <w:pStyle w:val="TAL"/>
            </w:pPr>
          </w:p>
        </w:tc>
      </w:tr>
    </w:tbl>
    <w:p w14:paraId="7C93F30F" w14:textId="77777777" w:rsidR="008C699C" w:rsidRPr="003B2883" w:rsidRDefault="008C699C" w:rsidP="008C699C"/>
    <w:p w14:paraId="52E0865A" w14:textId="77777777" w:rsidR="008C699C" w:rsidRPr="003B2883" w:rsidRDefault="008C699C" w:rsidP="008C699C">
      <w:r w:rsidRPr="003B2883">
        <w:t>This method shall support the request data structures specified in table 6.1.3.</w:t>
      </w:r>
      <w:r w:rsidR="00C55DD7" w:rsidRPr="003B2883">
        <w:t>7</w:t>
      </w:r>
      <w:r w:rsidRPr="003B2883">
        <w:t>.3.1-2 and the response data structures and response codes specified in table 6.1.3.</w:t>
      </w:r>
      <w:r w:rsidR="00C55DD7" w:rsidRPr="003B2883">
        <w:t>7</w:t>
      </w:r>
      <w:r w:rsidRPr="003B2883">
        <w:t>.3.1-3.</w:t>
      </w:r>
    </w:p>
    <w:p w14:paraId="0A8F06F0" w14:textId="5BDD993E" w:rsidR="008C699C" w:rsidRPr="003B2883" w:rsidRDefault="008C699C" w:rsidP="008A2057">
      <w:pPr>
        <w:pStyle w:val="TH"/>
      </w:pPr>
      <w:r w:rsidRPr="003B2883">
        <w:t>Table 6.1.3.</w:t>
      </w:r>
      <w:r w:rsidR="00C55DD7" w:rsidRPr="003B2883">
        <w:t>7</w:t>
      </w:r>
      <w:r w:rsidRPr="003B2883">
        <w:t xml:space="preserve">.3.1-2: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rsidRPr="003B2883"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Pr="003B2883" w:rsidRDefault="008C699C"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Pr="003B2883" w:rsidRDefault="008C699C"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Pr="003B2883" w:rsidRDefault="008C699C"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Pr="003B2883" w:rsidRDefault="008C699C" w:rsidP="00DD5ED9">
            <w:pPr>
              <w:pStyle w:val="TAH"/>
            </w:pPr>
            <w:r w:rsidRPr="003B2883">
              <w:t>Description</w:t>
            </w:r>
          </w:p>
        </w:tc>
      </w:tr>
      <w:tr w:rsidR="008C699C" w:rsidRPr="003B2883"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Pr="003B2883" w:rsidRDefault="008C699C" w:rsidP="00DD5ED9">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Pr="003B2883"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Pr="003B2883"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Pr="003B2883" w:rsidRDefault="008C699C" w:rsidP="00DD5ED9">
            <w:pPr>
              <w:pStyle w:val="TAL"/>
              <w:rPr>
                <w:lang w:eastAsia="zh-CN"/>
              </w:rPr>
            </w:pPr>
          </w:p>
        </w:tc>
      </w:tr>
    </w:tbl>
    <w:p w14:paraId="7A718A10" w14:textId="77777777" w:rsidR="008C699C" w:rsidRPr="003B2883" w:rsidRDefault="008C699C" w:rsidP="008C699C"/>
    <w:p w14:paraId="70CA7E1F" w14:textId="77777777" w:rsidR="008C699C" w:rsidRPr="003B2883" w:rsidRDefault="008C699C" w:rsidP="008A2057">
      <w:pPr>
        <w:pStyle w:val="TH"/>
      </w:pPr>
      <w:r w:rsidRPr="003B2883">
        <w:lastRenderedPageBreak/>
        <w:t>Table 6.1.3.</w:t>
      </w:r>
      <w:r w:rsidR="00C55DD7" w:rsidRPr="003B2883">
        <w:t>7</w:t>
      </w:r>
      <w:r w:rsidRPr="003B2883">
        <w:t xml:space="preserve">.3.1-3: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rsidRPr="003B2883"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Pr="003B2883" w:rsidRDefault="008C699C"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Pr="003B2883" w:rsidRDefault="008C699C"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Pr="003B2883" w:rsidRDefault="008C699C" w:rsidP="00DD5ED9">
            <w:pPr>
              <w:pStyle w:val="TAH"/>
            </w:pPr>
            <w:r w:rsidRPr="003B2883">
              <w:t>Response</w:t>
            </w:r>
          </w:p>
          <w:p w14:paraId="30A978A1" w14:textId="77777777" w:rsidR="008C699C" w:rsidRPr="003B2883" w:rsidRDefault="008C699C"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Pr="003B2883" w:rsidRDefault="008C699C" w:rsidP="00DD5ED9">
            <w:pPr>
              <w:pStyle w:val="TAH"/>
            </w:pPr>
            <w:r w:rsidRPr="003B2883">
              <w:t>Description</w:t>
            </w:r>
          </w:p>
        </w:tc>
      </w:tr>
      <w:tr w:rsidR="008C699C" w:rsidRPr="003B2883"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Pr="003B2883"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Pr="003B2883"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Pr="003B2883"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Pr="003B2883" w:rsidRDefault="008C699C"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Pr="003B2883" w:rsidRDefault="008C699C" w:rsidP="00DD5ED9">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85BEC" w:rsidRPr="003B2883"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Pr="003B2883" w:rsidRDefault="00685BEC" w:rsidP="00685BE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Pr="003B2883" w:rsidRDefault="00685BEC" w:rsidP="00685BE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Pr="003B2883" w:rsidRDefault="00685BEC" w:rsidP="00685BE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Pr="003B2883" w:rsidRDefault="00685BEC" w:rsidP="00685BEC">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Pr="003B2883" w:rsidRDefault="00685BEC" w:rsidP="00685BEC">
            <w:pPr>
              <w:pStyle w:val="TAL"/>
            </w:pPr>
            <w:r w:rsidRPr="003B2883">
              <w:t>If the AMF does not have the requested subscription, the AMF shall return this status code. The "cause" attribute is set to:</w:t>
            </w:r>
          </w:p>
          <w:p w14:paraId="3B1048F4" w14:textId="0F096E00" w:rsidR="00685BEC" w:rsidRPr="003B2883" w:rsidRDefault="00685BEC" w:rsidP="003D5C4D">
            <w:pPr>
              <w:pStyle w:val="B1"/>
            </w:pPr>
            <w:r w:rsidRPr="003B2883">
              <w:t>-</w:t>
            </w:r>
            <w:r w:rsidRPr="003B2883">
              <w:tab/>
            </w:r>
            <w:r w:rsidR="00EC40B2" w:rsidRPr="003B2883">
              <w:rPr>
                <w:rFonts w:ascii="Arial" w:hAnsi="Arial"/>
                <w:sz w:val="18"/>
              </w:rPr>
              <w:t>SUBSCRIPTION_NOT_FOUND</w:t>
            </w:r>
          </w:p>
        </w:tc>
      </w:tr>
    </w:tbl>
    <w:p w14:paraId="6DF33389" w14:textId="77777777" w:rsidR="008C699C" w:rsidRPr="003B2883" w:rsidRDefault="008C699C" w:rsidP="008C699C">
      <w:pPr>
        <w:rPr>
          <w:lang w:eastAsia="zh-CN"/>
        </w:rPr>
      </w:pPr>
    </w:p>
    <w:p w14:paraId="260D004A" w14:textId="3C0AF402" w:rsidR="007C152E" w:rsidRPr="003B2883" w:rsidRDefault="009F46D1" w:rsidP="007C152E">
      <w:pPr>
        <w:pStyle w:val="Heading6"/>
        <w:rPr>
          <w:lang w:eastAsia="zh-CN"/>
        </w:rPr>
      </w:pPr>
      <w:bookmarkStart w:id="162" w:name="_Toc20137349"/>
      <w:r w:rsidRPr="003B2883">
        <w:t>6.1.3.</w:t>
      </w:r>
      <w:r w:rsidR="00C55DD7" w:rsidRPr="003B2883">
        <w:t>7</w:t>
      </w:r>
      <w:r w:rsidRPr="003B2883">
        <w:t>.3.2</w:t>
      </w:r>
      <w:r w:rsidR="007C152E" w:rsidRPr="003B2883">
        <w:tab/>
      </w:r>
      <w:r w:rsidR="007C152E" w:rsidRPr="003B2883">
        <w:rPr>
          <w:lang w:eastAsia="zh-CN"/>
        </w:rPr>
        <w:t>PUT</w:t>
      </w:r>
      <w:bookmarkEnd w:id="162"/>
    </w:p>
    <w:p w14:paraId="5BD0D18D" w14:textId="77777777" w:rsidR="007C152E" w:rsidRPr="003B2883" w:rsidRDefault="007C152E" w:rsidP="007C152E">
      <w:r w:rsidRPr="003B2883">
        <w:t>This method replaces an existing subscription completely.</w:t>
      </w:r>
      <w:r w:rsidRPr="003B2883">
        <w:rPr>
          <w:rFonts w:hint="eastAsia"/>
          <w:lang w:eastAsia="zh-CN"/>
        </w:rPr>
        <w:t xml:space="preserve"> </w:t>
      </w:r>
      <w:r w:rsidRPr="003B2883">
        <w:t xml:space="preserve">This method shall support the URI query parameters specified in table </w:t>
      </w:r>
      <w:r w:rsidR="009F46D1" w:rsidRPr="003B2883">
        <w:t>6.1.3.</w:t>
      </w:r>
      <w:r w:rsidR="00C55DD7" w:rsidRPr="003B2883">
        <w:t>7</w:t>
      </w:r>
      <w:r w:rsidR="009F46D1" w:rsidRPr="003B2883">
        <w:t>.3.2</w:t>
      </w:r>
      <w:r w:rsidRPr="003B2883">
        <w:t>-1.</w:t>
      </w:r>
    </w:p>
    <w:p w14:paraId="7503F0AD" w14:textId="5F4CCC9E" w:rsidR="007C152E" w:rsidRPr="003B2883" w:rsidRDefault="007C152E" w:rsidP="007C152E">
      <w:pPr>
        <w:pStyle w:val="TH"/>
        <w:rPr>
          <w:rFonts w:cs="Arial"/>
        </w:rPr>
      </w:pPr>
      <w:r w:rsidRPr="003B2883">
        <w:t xml:space="preserve">Table </w:t>
      </w:r>
      <w:r w:rsidR="009F46D1" w:rsidRPr="003B2883">
        <w:t>6.1.3.</w:t>
      </w:r>
      <w:r w:rsidR="00C55DD7" w:rsidRPr="003B2883">
        <w:t>7</w:t>
      </w:r>
      <w:r w:rsidR="009F46D1" w:rsidRPr="003B2883">
        <w:t>.3.2</w:t>
      </w:r>
      <w:r w:rsidRPr="003B2883">
        <w:t xml:space="preserve">-1: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rsidRPr="003B2883"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Pr="003B2883" w:rsidRDefault="007C152E" w:rsidP="002C784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Pr="003B2883" w:rsidRDefault="007C152E" w:rsidP="002C784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Pr="003B2883" w:rsidRDefault="007C152E" w:rsidP="002C784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Pr="003B2883" w:rsidRDefault="007C152E" w:rsidP="002C784C">
            <w:pPr>
              <w:pStyle w:val="TAH"/>
            </w:pPr>
            <w:r w:rsidRPr="003B2883">
              <w:t>Description</w:t>
            </w:r>
          </w:p>
        </w:tc>
      </w:tr>
      <w:tr w:rsidR="007C152E" w:rsidRPr="003B2883"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Pr="003B2883" w:rsidRDefault="007C152E" w:rsidP="002C784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Pr="003B2883"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Pr="003B2883"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Pr="003B2883"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Pr="003B2883" w:rsidRDefault="007C152E" w:rsidP="002C784C">
            <w:pPr>
              <w:pStyle w:val="TAL"/>
            </w:pPr>
          </w:p>
        </w:tc>
      </w:tr>
    </w:tbl>
    <w:p w14:paraId="4A2FEEB7" w14:textId="77777777" w:rsidR="007C152E" w:rsidRPr="003B2883" w:rsidRDefault="007C152E" w:rsidP="007C152E"/>
    <w:p w14:paraId="2BE5B1AE" w14:textId="77777777" w:rsidR="007C152E" w:rsidRPr="003B2883" w:rsidRDefault="007C152E" w:rsidP="007C152E">
      <w:r w:rsidRPr="003B2883">
        <w:t xml:space="preserve">This method shall support the request data structures specified in table </w:t>
      </w:r>
      <w:r w:rsidR="009F46D1" w:rsidRPr="003B2883">
        <w:t>6.1.3.</w:t>
      </w:r>
      <w:r w:rsidR="00C55DD7" w:rsidRPr="003B2883">
        <w:t>7</w:t>
      </w:r>
      <w:r w:rsidR="009F46D1" w:rsidRPr="003B2883">
        <w:t>.3.2</w:t>
      </w:r>
      <w:r w:rsidRPr="003B2883">
        <w:t xml:space="preserve">-2 and the response data structures and response codes specified in table </w:t>
      </w:r>
      <w:r w:rsidR="009F46D1" w:rsidRPr="003B2883">
        <w:t>6.1.3.</w:t>
      </w:r>
      <w:r w:rsidR="00C55DD7" w:rsidRPr="003B2883">
        <w:t>7</w:t>
      </w:r>
      <w:r w:rsidR="009F46D1" w:rsidRPr="003B2883">
        <w:t>.3.2</w:t>
      </w:r>
      <w:r w:rsidRPr="003B2883">
        <w:t>-3.</w:t>
      </w:r>
    </w:p>
    <w:p w14:paraId="25DE39D4" w14:textId="2052B539"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rsidRPr="003B2883"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Pr="003B2883" w:rsidRDefault="007C152E"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Pr="003B2883" w:rsidRDefault="007C152E" w:rsidP="002C784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Pr="003B2883" w:rsidRDefault="007C152E" w:rsidP="002C784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Pr="003B2883" w:rsidRDefault="007C152E" w:rsidP="002C784C">
            <w:pPr>
              <w:pStyle w:val="TAH"/>
            </w:pPr>
            <w:r w:rsidRPr="003B2883">
              <w:t>Description</w:t>
            </w:r>
          </w:p>
        </w:tc>
      </w:tr>
      <w:tr w:rsidR="007C152E" w:rsidRPr="003B2883"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Pr="003B2883" w:rsidRDefault="007C152E" w:rsidP="002C784C">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Pr="003B2883" w:rsidRDefault="007C152E" w:rsidP="002C784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Pr="003B2883" w:rsidRDefault="007C152E" w:rsidP="002C784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Pr="003B2883" w:rsidRDefault="007C152E" w:rsidP="002C784C">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24B9325E" w14:textId="77777777" w:rsidR="007C152E" w:rsidRPr="003B2883" w:rsidRDefault="007C152E" w:rsidP="002C784C">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6FCDF38C" w14:textId="77777777" w:rsidR="007C152E" w:rsidRPr="003B2883" w:rsidRDefault="007C152E" w:rsidP="002C784C">
            <w:pPr>
              <w:pStyle w:val="TAL"/>
              <w:rPr>
                <w:lang w:eastAsia="zh-CN"/>
              </w:rPr>
            </w:pPr>
            <w:r w:rsidRPr="003B2883">
              <w:rPr>
                <w:rFonts w:hint="eastAsia"/>
                <w:lang w:eastAsia="zh-CN"/>
              </w:rPr>
              <w:t>- amfStatusUri</w:t>
            </w:r>
          </w:p>
        </w:tc>
      </w:tr>
    </w:tbl>
    <w:p w14:paraId="217F8BAF" w14:textId="77777777" w:rsidR="007C152E" w:rsidRPr="003B2883" w:rsidRDefault="007C152E" w:rsidP="007C152E"/>
    <w:p w14:paraId="351E8D65" w14:textId="77777777"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rsidRPr="003B2883"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Pr="003B2883" w:rsidRDefault="007C152E" w:rsidP="002C784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Pr="003B2883" w:rsidRDefault="007C152E" w:rsidP="002C784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Pr="003B2883" w:rsidRDefault="007C152E" w:rsidP="002C784C">
            <w:pPr>
              <w:pStyle w:val="TAH"/>
            </w:pPr>
            <w:r w:rsidRPr="003B2883">
              <w:t>Response</w:t>
            </w:r>
          </w:p>
          <w:p w14:paraId="5604AA30" w14:textId="77777777" w:rsidR="007C152E" w:rsidRPr="003B2883" w:rsidRDefault="007C152E" w:rsidP="002C784C">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Pr="003B2883" w:rsidRDefault="007C152E" w:rsidP="002C784C">
            <w:pPr>
              <w:pStyle w:val="TAH"/>
            </w:pPr>
            <w:r w:rsidRPr="003B2883">
              <w:t>Description</w:t>
            </w:r>
          </w:p>
        </w:tc>
      </w:tr>
      <w:tr w:rsidR="007C152E" w:rsidRPr="003B2883"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Pr="003B2883" w:rsidRDefault="007C152E" w:rsidP="002C784C">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Pr="003B2883" w:rsidRDefault="007C152E" w:rsidP="002C784C">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Pr="003B2883" w:rsidRDefault="007C152E" w:rsidP="002C784C">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7C152E" w:rsidRPr="003B2883"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Pr="003B2883" w:rsidRDefault="007C152E" w:rsidP="002C784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Pr="003B2883" w:rsidRDefault="007C152E" w:rsidP="002C784C">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Pr="003B2883" w:rsidRDefault="007C152E" w:rsidP="002C784C">
            <w:pPr>
              <w:pStyle w:val="TAL"/>
              <w:rPr>
                <w:lang w:eastAsia="zh-CN"/>
              </w:rPr>
            </w:pPr>
            <w:r w:rsidRPr="003B2883">
              <w:t>This case represents the failure update of an existing subscription</w:t>
            </w:r>
            <w:r w:rsidRPr="003B2883">
              <w:rPr>
                <w:rFonts w:hint="eastAsia"/>
                <w:lang w:eastAsia="zh-CN"/>
              </w:rPr>
              <w:t>.</w:t>
            </w:r>
          </w:p>
        </w:tc>
      </w:tr>
    </w:tbl>
    <w:p w14:paraId="7C7A142B" w14:textId="77777777" w:rsidR="007C152E" w:rsidRPr="003B2883" w:rsidRDefault="007C152E" w:rsidP="007C152E"/>
    <w:p w14:paraId="7264A94F" w14:textId="6C134499" w:rsidR="00B335C0" w:rsidRPr="003B2883" w:rsidRDefault="00D47809" w:rsidP="00B335C0">
      <w:pPr>
        <w:pStyle w:val="Heading4"/>
      </w:pPr>
      <w:bookmarkStart w:id="163" w:name="_Toc20137350"/>
      <w:r w:rsidRPr="003B2883">
        <w:t>6.1.3</w:t>
      </w:r>
      <w:r w:rsidR="00B335C0" w:rsidRPr="003B2883">
        <w:t>.</w:t>
      </w:r>
      <w:r w:rsidR="007A501A" w:rsidRPr="003B2883">
        <w:t>8</w:t>
      </w:r>
      <w:r w:rsidR="00B335C0" w:rsidRPr="003B2883">
        <w:tab/>
        <w:t>Resource: Non UE N2Messages Collection</w:t>
      </w:r>
      <w:bookmarkEnd w:id="163"/>
    </w:p>
    <w:p w14:paraId="1AC026ED" w14:textId="7D217B93" w:rsidR="00B335C0" w:rsidRPr="003B2883" w:rsidRDefault="00D47809" w:rsidP="00B335C0">
      <w:pPr>
        <w:pStyle w:val="Heading5"/>
      </w:pPr>
      <w:bookmarkStart w:id="164" w:name="_Toc20137351"/>
      <w:r w:rsidRPr="003B2883">
        <w:t>6.1.3</w:t>
      </w:r>
      <w:r w:rsidR="00B335C0" w:rsidRPr="003B2883">
        <w:t>.</w:t>
      </w:r>
      <w:r w:rsidR="007A501A" w:rsidRPr="003B2883">
        <w:t>8</w:t>
      </w:r>
      <w:r w:rsidR="00B335C0" w:rsidRPr="003B2883">
        <w:t>.1</w:t>
      </w:r>
      <w:r w:rsidR="00B335C0" w:rsidRPr="003B2883">
        <w:tab/>
        <w:t>Description</w:t>
      </w:r>
      <w:bookmarkEnd w:id="164"/>
    </w:p>
    <w:p w14:paraId="58A202E0" w14:textId="10C69553" w:rsidR="00B335C0" w:rsidRPr="003B2883" w:rsidRDefault="00B335C0" w:rsidP="00B335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5A552EBB" w14:textId="3CE79C80" w:rsidR="00B335C0" w:rsidRPr="003B2883" w:rsidRDefault="00D47809" w:rsidP="00B335C0">
      <w:pPr>
        <w:pStyle w:val="Heading5"/>
      </w:pPr>
      <w:bookmarkStart w:id="165" w:name="_Toc20137352"/>
      <w:r w:rsidRPr="003B2883">
        <w:t>6.1.3</w:t>
      </w:r>
      <w:r w:rsidR="00B335C0" w:rsidRPr="003B2883">
        <w:t>.</w:t>
      </w:r>
      <w:r w:rsidR="007A501A" w:rsidRPr="003B2883">
        <w:t>8</w:t>
      </w:r>
      <w:r w:rsidR="00B335C0" w:rsidRPr="003B2883">
        <w:t>.2</w:t>
      </w:r>
      <w:r w:rsidR="00B335C0" w:rsidRPr="003B2883">
        <w:tab/>
        <w:t>Resource Definition</w:t>
      </w:r>
      <w:bookmarkEnd w:id="165"/>
    </w:p>
    <w:p w14:paraId="10EE903B" w14:textId="6020B0B1"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w:t>
      </w:r>
    </w:p>
    <w:p w14:paraId="2B1FE82C"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8</w:t>
      </w:r>
      <w:r w:rsidRPr="003B2883">
        <w:t>.2-1</w:t>
      </w:r>
      <w:r w:rsidRPr="003B2883">
        <w:rPr>
          <w:rFonts w:ascii="Arial" w:hAnsi="Arial" w:cs="Arial"/>
        </w:rPr>
        <w:t>.</w:t>
      </w:r>
    </w:p>
    <w:p w14:paraId="021AB76E" w14:textId="77777777" w:rsidR="00B335C0" w:rsidRPr="003B2883" w:rsidRDefault="00B335C0" w:rsidP="00B335C0">
      <w:pPr>
        <w:pStyle w:val="TH"/>
        <w:rPr>
          <w:rFonts w:cs="Arial"/>
        </w:rPr>
      </w:pPr>
      <w:r w:rsidRPr="003B2883">
        <w:t>Table </w:t>
      </w:r>
      <w:r w:rsidR="00D47809" w:rsidRPr="003B2883">
        <w:t>6.1.3</w:t>
      </w:r>
      <w:r w:rsidRPr="003B2883">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3B2883" w:rsidRDefault="00B335C0" w:rsidP="00CB5838">
            <w:pPr>
              <w:pStyle w:val="TAH"/>
            </w:pPr>
            <w:r w:rsidRPr="003B2883">
              <w:t>Definition</w:t>
            </w:r>
          </w:p>
        </w:tc>
      </w:tr>
      <w:tr w:rsidR="00B335C0" w:rsidRPr="003B2883"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6FA09B97"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9F7093C"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0AE63176" w14:textId="77777777" w:rsidR="00B335C0" w:rsidRPr="003B2883" w:rsidRDefault="00B335C0" w:rsidP="00B335C0"/>
    <w:p w14:paraId="3C0443E0" w14:textId="5781EB79" w:rsidR="0024246B" w:rsidRPr="003B2883" w:rsidRDefault="0024246B" w:rsidP="0024246B">
      <w:pPr>
        <w:pStyle w:val="Heading5"/>
      </w:pPr>
      <w:bookmarkStart w:id="166" w:name="_Toc20137353"/>
      <w:r w:rsidRPr="003B2883">
        <w:lastRenderedPageBreak/>
        <w:t>6.1.3.</w:t>
      </w:r>
      <w:r w:rsidR="007A501A" w:rsidRPr="003B2883">
        <w:t>8</w:t>
      </w:r>
      <w:r w:rsidRPr="003B2883">
        <w:t>.3</w:t>
      </w:r>
      <w:r w:rsidRPr="003B2883">
        <w:tab/>
        <w:t>Resource Standard Methods</w:t>
      </w:r>
      <w:bookmarkEnd w:id="166"/>
    </w:p>
    <w:p w14:paraId="0AACB135" w14:textId="77777777" w:rsidR="00551DF4" w:rsidRPr="003B2883" w:rsidRDefault="00551DF4" w:rsidP="00551DF4">
      <w:r w:rsidRPr="003B2883">
        <w:rPr>
          <w:rFonts w:hint="eastAsia"/>
        </w:rPr>
        <w:t>There are no resource standard methods for the non-ue-n2-messages collection resource in this release of t</w:t>
      </w:r>
      <w:r w:rsidRPr="003B2883">
        <w:t>his specification.</w:t>
      </w:r>
    </w:p>
    <w:p w14:paraId="1E170703" w14:textId="421628EC" w:rsidR="00B335C0" w:rsidRPr="003B2883" w:rsidRDefault="00D47809" w:rsidP="00B335C0">
      <w:pPr>
        <w:pStyle w:val="Heading5"/>
      </w:pPr>
      <w:bookmarkStart w:id="167" w:name="_Toc20137354"/>
      <w:r w:rsidRPr="003B2883">
        <w:t>6.1.3</w:t>
      </w:r>
      <w:r w:rsidR="00B335C0" w:rsidRPr="003B2883">
        <w:t>.</w:t>
      </w:r>
      <w:r w:rsidR="007A501A" w:rsidRPr="003B2883">
        <w:t>8</w:t>
      </w:r>
      <w:r w:rsidR="00B335C0" w:rsidRPr="003B2883">
        <w:t>.4</w:t>
      </w:r>
      <w:r w:rsidR="00B335C0" w:rsidRPr="003B2883">
        <w:tab/>
        <w:t>Resource Custom Operations</w:t>
      </w:r>
      <w:bookmarkEnd w:id="167"/>
    </w:p>
    <w:p w14:paraId="7474BFE0" w14:textId="710C9F38" w:rsidR="00B335C0" w:rsidRPr="003B2883" w:rsidRDefault="00D47809" w:rsidP="00B335C0">
      <w:pPr>
        <w:pStyle w:val="Heading6"/>
        <w:ind w:left="0" w:firstLine="0"/>
      </w:pPr>
      <w:bookmarkStart w:id="168" w:name="_Toc20137355"/>
      <w:r w:rsidRPr="003B2883">
        <w:t>6.1.3</w:t>
      </w:r>
      <w:r w:rsidR="00B335C0" w:rsidRPr="003B2883">
        <w:t>.</w:t>
      </w:r>
      <w:r w:rsidR="007A501A" w:rsidRPr="003B2883">
        <w:t>8</w:t>
      </w:r>
      <w:r w:rsidR="00B335C0" w:rsidRPr="003B2883">
        <w:t>.4.1</w:t>
      </w:r>
      <w:r w:rsidR="00B335C0" w:rsidRPr="003B2883">
        <w:tab/>
        <w:t>Overview</w:t>
      </w:r>
      <w:bookmarkEnd w:id="168"/>
    </w:p>
    <w:p w14:paraId="3DF1E0A6"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3B2883"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3B2883" w:rsidRDefault="00B335C0" w:rsidP="00CB5838">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3B2883" w:rsidRDefault="00B335C0" w:rsidP="00CB5838">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3B2883" w:rsidRDefault="00B335C0" w:rsidP="00CB5838">
            <w:pPr>
              <w:pStyle w:val="TAH"/>
            </w:pPr>
            <w:r w:rsidRPr="003B2883">
              <w:t>Description</w:t>
            </w:r>
          </w:p>
        </w:tc>
      </w:tr>
      <w:tr w:rsidR="00B335C0" w:rsidRPr="003B2883"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3B2883" w:rsidRDefault="00B335C0" w:rsidP="00CB5838">
            <w:pPr>
              <w:pStyle w:val="TAL"/>
            </w:pPr>
            <w:r w:rsidRPr="003B2883">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3B2883" w:rsidRDefault="00B335C0" w:rsidP="00CB583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3B2883" w:rsidRDefault="00B335C0" w:rsidP="00CB5838">
            <w:pPr>
              <w:pStyle w:val="TAL"/>
            </w:pPr>
            <w:r w:rsidRPr="003B2883">
              <w:t>Transfer the N2 message to 5G-AN.</w:t>
            </w:r>
          </w:p>
        </w:tc>
      </w:tr>
    </w:tbl>
    <w:p w14:paraId="24790C4D" w14:textId="77777777" w:rsidR="00B335C0" w:rsidRPr="003B2883" w:rsidRDefault="00B335C0" w:rsidP="00B335C0"/>
    <w:p w14:paraId="52D9AB95" w14:textId="7EFDE046" w:rsidR="00B335C0" w:rsidRPr="003B2883" w:rsidRDefault="00D47809" w:rsidP="00B335C0">
      <w:pPr>
        <w:pStyle w:val="Heading6"/>
        <w:ind w:left="0" w:firstLine="0"/>
        <w:rPr>
          <w:lang w:eastAsia="zh-CN"/>
        </w:rPr>
      </w:pPr>
      <w:bookmarkStart w:id="169" w:name="_Toc20137356"/>
      <w:r w:rsidRPr="003B2883">
        <w:t>6.1.3</w:t>
      </w:r>
      <w:r w:rsidR="00B335C0" w:rsidRPr="003B2883">
        <w:t>.</w:t>
      </w:r>
      <w:r w:rsidR="007A501A" w:rsidRPr="003B2883">
        <w:t>8</w:t>
      </w:r>
      <w:r w:rsidR="00B335C0" w:rsidRPr="003B2883">
        <w:t>.4.2</w:t>
      </w:r>
      <w:r w:rsidR="00B335C0" w:rsidRPr="003B2883">
        <w:tab/>
        <w:t xml:space="preserve">Operation: </w:t>
      </w:r>
      <w:r w:rsidR="00B335C0" w:rsidRPr="003B2883">
        <w:rPr>
          <w:lang w:eastAsia="zh-CN"/>
        </w:rPr>
        <w:t>transfer</w:t>
      </w:r>
      <w:bookmarkEnd w:id="169"/>
    </w:p>
    <w:p w14:paraId="03984328" w14:textId="60F5793A" w:rsidR="00B335C0" w:rsidRPr="003B2883" w:rsidRDefault="00D47809" w:rsidP="00B335C0">
      <w:pPr>
        <w:pStyle w:val="Heading7"/>
      </w:pPr>
      <w:bookmarkStart w:id="170" w:name="_Toc20137357"/>
      <w:r w:rsidRPr="003B2883">
        <w:t>6.1.3</w:t>
      </w:r>
      <w:r w:rsidR="00B335C0" w:rsidRPr="003B2883">
        <w:t>.</w:t>
      </w:r>
      <w:r w:rsidR="007A501A" w:rsidRPr="003B2883">
        <w:t>8</w:t>
      </w:r>
      <w:r w:rsidR="00B335C0" w:rsidRPr="003B2883">
        <w:t>.4.2.1</w:t>
      </w:r>
      <w:r w:rsidR="00B335C0" w:rsidRPr="003B2883">
        <w:tab/>
        <w:t>Description</w:t>
      </w:r>
      <w:bookmarkEnd w:id="170"/>
    </w:p>
    <w:p w14:paraId="035508B6" w14:textId="77777777" w:rsidR="00B335C0" w:rsidRPr="003B2883" w:rsidRDefault="00B335C0" w:rsidP="00B335C0">
      <w:r w:rsidRPr="003B2883">
        <w:t>The {resourceUri}/transfer custom operation is used to initiate a non UE associated N2 information transfer to the identified 5G-AN nodes. This custom operation uses the HTTP POST method.</w:t>
      </w:r>
    </w:p>
    <w:p w14:paraId="703BE3EA" w14:textId="46395B8F" w:rsidR="00B335C0" w:rsidRPr="003B2883" w:rsidRDefault="00D47809" w:rsidP="00B335C0">
      <w:pPr>
        <w:pStyle w:val="Heading7"/>
      </w:pPr>
      <w:bookmarkStart w:id="171" w:name="_Toc20137358"/>
      <w:r w:rsidRPr="003B2883">
        <w:t>6.1.3</w:t>
      </w:r>
      <w:r w:rsidR="00B335C0" w:rsidRPr="003B2883">
        <w:t>.</w:t>
      </w:r>
      <w:r w:rsidR="007A501A" w:rsidRPr="003B2883">
        <w:t>8</w:t>
      </w:r>
      <w:r w:rsidR="00B335C0" w:rsidRPr="003B2883">
        <w:t>.4.2.2</w:t>
      </w:r>
      <w:r w:rsidR="00B335C0" w:rsidRPr="003B2883">
        <w:tab/>
        <w:t>Operation Definition</w:t>
      </w:r>
      <w:bookmarkEnd w:id="171"/>
    </w:p>
    <w:p w14:paraId="44A371E2" w14:textId="77777777" w:rsidR="00B335C0" w:rsidRPr="003B2883" w:rsidRDefault="00B335C0" w:rsidP="00B335C0">
      <w:r w:rsidRPr="003B2883">
        <w:t xml:space="preserve">This operation shall support the request data structures specified in table </w:t>
      </w:r>
      <w:r w:rsidR="00D47809" w:rsidRPr="003B2883">
        <w:t>6.1.3</w:t>
      </w:r>
      <w:r w:rsidRPr="003B2883">
        <w:t>.</w:t>
      </w:r>
      <w:r w:rsidR="007A501A" w:rsidRPr="003B2883">
        <w:t>8</w:t>
      </w:r>
      <w:r w:rsidRPr="003B2883">
        <w:t xml:space="preserve">.4.2.2-1 and the response data structure and response codes specified in table </w:t>
      </w:r>
      <w:r w:rsidR="00D47809" w:rsidRPr="003B2883">
        <w:t>6.1.3</w:t>
      </w:r>
      <w:r w:rsidRPr="003B2883">
        <w:t>.</w:t>
      </w:r>
      <w:r w:rsidR="007A501A" w:rsidRPr="003B2883">
        <w:t>8</w:t>
      </w:r>
      <w:r w:rsidRPr="003B2883">
        <w:t>.4.2.2-2.</w:t>
      </w:r>
    </w:p>
    <w:p w14:paraId="4D54CED5" w14:textId="1FFF0DCC"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 xml:space="preserve">.4.2.2-1: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3B2883" w:rsidRDefault="00B335C0" w:rsidP="00CB5838">
            <w:pPr>
              <w:pStyle w:val="TAH"/>
            </w:pPr>
            <w:r w:rsidRPr="003B2883">
              <w:t>Description</w:t>
            </w:r>
          </w:p>
        </w:tc>
      </w:tr>
      <w:tr w:rsidR="00B335C0" w:rsidRPr="003B2883"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3B2883" w:rsidRDefault="00B335C0" w:rsidP="00CB5838">
            <w:pPr>
              <w:pStyle w:val="TAL"/>
            </w:pPr>
            <w:r w:rsidRPr="003B2883">
              <w:t>N2InformationTransfer</w:t>
            </w:r>
            <w:r w:rsidR="006666D3" w:rsidRPr="003B288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3B2883" w:rsidRDefault="00B335C0"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3B2883" w:rsidRDefault="00B335C0"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3B2883" w:rsidRDefault="00B335C0" w:rsidP="00CB5838">
            <w:pPr>
              <w:pStyle w:val="TAL"/>
            </w:pPr>
            <w:r w:rsidRPr="003B2883">
              <w:t>Representation of the data to be sent to the 5G-AN node</w:t>
            </w:r>
            <w:r w:rsidR="00315BF5" w:rsidRPr="003B2883">
              <w:t>(s)</w:t>
            </w:r>
            <w:r w:rsidRPr="003B2883">
              <w:t xml:space="preserve"> by the AMF. </w:t>
            </w:r>
          </w:p>
        </w:tc>
      </w:tr>
    </w:tbl>
    <w:p w14:paraId="1A403148" w14:textId="77777777" w:rsidR="00B335C0" w:rsidRPr="003B2883" w:rsidRDefault="00B335C0" w:rsidP="00B335C0"/>
    <w:p w14:paraId="2BAF6A1A"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3B2883" w:rsidRDefault="00B335C0" w:rsidP="00CB5838">
            <w:pPr>
              <w:pStyle w:val="TAH"/>
            </w:pPr>
            <w:r w:rsidRPr="003B2883">
              <w:t>Response</w:t>
            </w:r>
          </w:p>
          <w:p w14:paraId="2D54C9B0"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3B2883" w:rsidRDefault="00B335C0" w:rsidP="00CB5838">
            <w:pPr>
              <w:pStyle w:val="TAH"/>
            </w:pPr>
            <w:r w:rsidRPr="003B2883">
              <w:t>Description</w:t>
            </w:r>
          </w:p>
        </w:tc>
      </w:tr>
      <w:tr w:rsidR="00B335C0" w:rsidRPr="003B2883"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3B2883" w:rsidRDefault="006666D3" w:rsidP="00CB583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3B2883" w:rsidRDefault="00C2728C" w:rsidP="00CB583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3B2883" w:rsidRDefault="00C2728C" w:rsidP="00CB583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3B2883" w:rsidRDefault="006666D3" w:rsidP="00CB583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3B2883" w:rsidRDefault="006666D3" w:rsidP="00CB5838">
            <w:pPr>
              <w:pStyle w:val="TAL"/>
            </w:pPr>
            <w:r w:rsidRPr="003B2883">
              <w:t>Indicates AMF has successfully initiated the transferring of N2 Information to the AN..</w:t>
            </w:r>
          </w:p>
        </w:tc>
      </w:tr>
      <w:tr w:rsidR="00583367" w:rsidRPr="003B2883"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Pr="003B2883" w:rsidRDefault="00583367" w:rsidP="00583367">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Pr="003B2883" w:rsidRDefault="00807669" w:rsidP="00583367">
            <w:pPr>
              <w:pStyle w:val="TAL"/>
            </w:pPr>
            <w:r w:rsidRPr="003B2883">
              <w:t>The "cause" attribute shall be set to one of the errors defined in Table 5.2.7.2-1 of 3GPP TS 29.500 [4].</w:t>
            </w:r>
          </w:p>
        </w:tc>
      </w:tr>
      <w:tr w:rsidR="00583367" w:rsidRPr="003B2883"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Pr="003B2883" w:rsidRDefault="00583367" w:rsidP="00583367">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Pr="003B2883" w:rsidRDefault="00583367" w:rsidP="00583367">
            <w:pPr>
              <w:pStyle w:val="TAL"/>
            </w:pPr>
            <w:r w:rsidRPr="003B2883">
              <w:t>The "cause" attribute shall be set to one of the following application errors:</w:t>
            </w:r>
          </w:p>
          <w:p w14:paraId="02F25163" w14:textId="77777777" w:rsidR="00583367" w:rsidRPr="003B2883" w:rsidRDefault="00583367" w:rsidP="003518DB">
            <w:pPr>
              <w:pStyle w:val="TAL"/>
              <w:ind w:left="284"/>
            </w:pPr>
            <w:r w:rsidRPr="003B2883">
              <w:t>- UNSPECIFIED</w:t>
            </w:r>
          </w:p>
          <w:p w14:paraId="25290461" w14:textId="77777777" w:rsidR="00583367" w:rsidRPr="003B2883" w:rsidRDefault="00583367" w:rsidP="00583367">
            <w:pPr>
              <w:pStyle w:val="TAL"/>
            </w:pPr>
            <w:r w:rsidRPr="003B2883">
              <w:t>See table 6.1.7.3-1 for the description of these errors.</w:t>
            </w:r>
          </w:p>
        </w:tc>
      </w:tr>
      <w:tr w:rsidR="00583367" w:rsidRPr="003B2883"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Pr="003B2883" w:rsidRDefault="00583367" w:rsidP="00583367">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Pr="003B2883" w:rsidRDefault="00583367" w:rsidP="00583367">
            <w:pPr>
              <w:pStyle w:val="TAL"/>
            </w:pPr>
            <w:r w:rsidRPr="003B2883">
              <w:t>The "cause" attribute shall be set to one of the following application errors:</w:t>
            </w:r>
          </w:p>
          <w:p w14:paraId="3B2B73DA" w14:textId="77777777" w:rsidR="00583367" w:rsidRPr="003B2883" w:rsidRDefault="00583367" w:rsidP="003518DB">
            <w:pPr>
              <w:pStyle w:val="TAL"/>
              <w:ind w:left="284"/>
            </w:pPr>
            <w:r w:rsidRPr="003B2883">
              <w:t>- CONTEXT_NOT_FOUND</w:t>
            </w:r>
          </w:p>
          <w:p w14:paraId="0D0856D4" w14:textId="77777777" w:rsidR="00583367" w:rsidRPr="003B2883" w:rsidRDefault="00583367" w:rsidP="00583367">
            <w:pPr>
              <w:pStyle w:val="TAL"/>
            </w:pPr>
            <w:r w:rsidRPr="003B2883">
              <w:t>See table 6.1.7.3-1 for the description of these errors.</w:t>
            </w:r>
          </w:p>
        </w:tc>
      </w:tr>
      <w:tr w:rsidR="00583367" w:rsidRPr="003B2883"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Pr="003B2883" w:rsidRDefault="00583367" w:rsidP="00583367">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Pr="003B2883" w:rsidRDefault="00807669" w:rsidP="00583367">
            <w:pPr>
              <w:pStyle w:val="TAL"/>
            </w:pPr>
            <w:r w:rsidRPr="003B2883">
              <w:t>The "cause" attribute shall be set to one of the errors defined in Table 5.2.7.2-1 of 3GPP TS 29.500 [4].</w:t>
            </w:r>
          </w:p>
        </w:tc>
      </w:tr>
      <w:tr w:rsidR="00583367" w:rsidRPr="003B2883"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Pr="003B2883" w:rsidRDefault="00583367" w:rsidP="00583367">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Pr="003B2883" w:rsidRDefault="00807669" w:rsidP="00583367">
            <w:pPr>
              <w:pStyle w:val="TAL"/>
            </w:pPr>
            <w:r w:rsidRPr="003B2883">
              <w:t>The "cause" attribute shall be set to one of the errors defined in Table 5.2.7.2-1 of 3GPP TS 29.500 [4].</w:t>
            </w:r>
          </w:p>
        </w:tc>
      </w:tr>
    </w:tbl>
    <w:p w14:paraId="52F59669" w14:textId="77777777" w:rsidR="00B335C0" w:rsidRPr="003B2883" w:rsidRDefault="00B335C0" w:rsidP="00B335C0"/>
    <w:p w14:paraId="32982538" w14:textId="7E3E1510" w:rsidR="00B335C0" w:rsidRPr="003B2883" w:rsidRDefault="00D47809" w:rsidP="00B335C0">
      <w:pPr>
        <w:pStyle w:val="Heading4"/>
      </w:pPr>
      <w:bookmarkStart w:id="172" w:name="_Toc20137359"/>
      <w:r w:rsidRPr="003B2883">
        <w:lastRenderedPageBreak/>
        <w:t>6.1.3</w:t>
      </w:r>
      <w:r w:rsidR="00B335C0" w:rsidRPr="003B2883">
        <w:t>.</w:t>
      </w:r>
      <w:r w:rsidR="007A501A" w:rsidRPr="003B2883">
        <w:t>9</w:t>
      </w:r>
      <w:r w:rsidR="00B335C0" w:rsidRPr="003B2883">
        <w:tab/>
        <w:t>Resource: Non UE N2Messages Subscriptions Collection</w:t>
      </w:r>
      <w:bookmarkEnd w:id="172"/>
    </w:p>
    <w:p w14:paraId="11D89E7A" w14:textId="6CB61AD1" w:rsidR="00B335C0" w:rsidRPr="003B2883" w:rsidRDefault="00D47809" w:rsidP="00B335C0">
      <w:pPr>
        <w:pStyle w:val="Heading5"/>
      </w:pPr>
      <w:bookmarkStart w:id="173" w:name="_Toc20137360"/>
      <w:r w:rsidRPr="003B2883">
        <w:t>6.1.3</w:t>
      </w:r>
      <w:r w:rsidR="00B335C0" w:rsidRPr="003B2883">
        <w:t>.</w:t>
      </w:r>
      <w:r w:rsidR="007A501A" w:rsidRPr="003B2883">
        <w:t>9</w:t>
      </w:r>
      <w:r w:rsidR="00B335C0" w:rsidRPr="003B2883">
        <w:t>.1</w:t>
      </w:r>
      <w:r w:rsidR="00B335C0" w:rsidRPr="003B2883">
        <w:tab/>
        <w:t>Description</w:t>
      </w:r>
      <w:bookmarkEnd w:id="173"/>
    </w:p>
    <w:p w14:paraId="3E446C96" w14:textId="22B21729" w:rsidR="00B335C0" w:rsidRPr="003B2883" w:rsidRDefault="00B335C0" w:rsidP="00B335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62068E28" w14:textId="47965BC0" w:rsidR="00B335C0" w:rsidRPr="003B2883" w:rsidRDefault="00D47809" w:rsidP="00B335C0">
      <w:pPr>
        <w:pStyle w:val="Heading5"/>
      </w:pPr>
      <w:bookmarkStart w:id="174" w:name="_Toc20137361"/>
      <w:r w:rsidRPr="003B2883">
        <w:t>6.1.3</w:t>
      </w:r>
      <w:r w:rsidR="00B335C0" w:rsidRPr="003B2883">
        <w:t>.</w:t>
      </w:r>
      <w:r w:rsidR="007A501A" w:rsidRPr="003B2883">
        <w:t>9</w:t>
      </w:r>
      <w:r w:rsidR="00B335C0" w:rsidRPr="003B2883">
        <w:t>.2</w:t>
      </w:r>
      <w:r w:rsidR="00B335C0" w:rsidRPr="003B2883">
        <w:tab/>
        <w:t>Resource Definition</w:t>
      </w:r>
      <w:bookmarkEnd w:id="174"/>
    </w:p>
    <w:p w14:paraId="3088824D" w14:textId="61274E57"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w:t>
      </w:r>
    </w:p>
    <w:p w14:paraId="7FFBA1C8"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9</w:t>
      </w:r>
      <w:r w:rsidRPr="003B2883">
        <w:t>.2-1</w:t>
      </w:r>
      <w:r w:rsidRPr="003B2883">
        <w:rPr>
          <w:rFonts w:ascii="Arial" w:hAnsi="Arial" w:cs="Arial"/>
        </w:rPr>
        <w:t>.</w:t>
      </w:r>
    </w:p>
    <w:p w14:paraId="737A5F61" w14:textId="77777777" w:rsidR="00B335C0" w:rsidRPr="003B2883" w:rsidRDefault="00B335C0" w:rsidP="00B335C0">
      <w:pPr>
        <w:pStyle w:val="TH"/>
        <w:rPr>
          <w:rFonts w:cs="Arial"/>
        </w:rPr>
      </w:pPr>
      <w:r w:rsidRPr="003B2883">
        <w:t>Table </w:t>
      </w:r>
      <w:r w:rsidR="00D47809" w:rsidRPr="003B2883">
        <w:t>6.1.3</w:t>
      </w:r>
      <w:r w:rsidRPr="003B2883">
        <w:t>.</w:t>
      </w:r>
      <w:r w:rsidR="007A501A" w:rsidRPr="003B2883">
        <w:t>9</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3B2883" w:rsidRDefault="00B335C0" w:rsidP="00CB5838">
            <w:pPr>
              <w:pStyle w:val="TAH"/>
            </w:pPr>
            <w:r w:rsidRPr="003B2883">
              <w:t>Definition</w:t>
            </w:r>
          </w:p>
        </w:tc>
      </w:tr>
      <w:tr w:rsidR="00B335C0" w:rsidRPr="003B2883"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078F73BF"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3F7D899D"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14771A96" w14:textId="77777777" w:rsidR="00B335C0" w:rsidRPr="003B2883" w:rsidRDefault="00B335C0" w:rsidP="00B335C0"/>
    <w:p w14:paraId="3843A583" w14:textId="2DA4B2AC" w:rsidR="0024246B" w:rsidRPr="003B2883" w:rsidRDefault="0024246B" w:rsidP="0024246B">
      <w:pPr>
        <w:pStyle w:val="Heading5"/>
      </w:pPr>
      <w:bookmarkStart w:id="175" w:name="_Toc20137362"/>
      <w:r w:rsidRPr="003B2883">
        <w:t>6.1.3.</w:t>
      </w:r>
      <w:r w:rsidR="007A501A" w:rsidRPr="003B2883">
        <w:t>9</w:t>
      </w:r>
      <w:r w:rsidRPr="003B2883">
        <w:t>.3</w:t>
      </w:r>
      <w:r w:rsidRPr="003B2883">
        <w:tab/>
        <w:t>Resource Standard Methods</w:t>
      </w:r>
      <w:bookmarkEnd w:id="175"/>
    </w:p>
    <w:p w14:paraId="16317533" w14:textId="78109289" w:rsidR="00B335C0" w:rsidRPr="003B2883" w:rsidRDefault="00D47809" w:rsidP="00B335C0">
      <w:pPr>
        <w:pStyle w:val="Heading6"/>
      </w:pPr>
      <w:bookmarkStart w:id="176" w:name="_Toc20137363"/>
      <w:r w:rsidRPr="003B2883">
        <w:t>6.1.3</w:t>
      </w:r>
      <w:r w:rsidR="00B335C0" w:rsidRPr="003B2883">
        <w:t>.</w:t>
      </w:r>
      <w:r w:rsidR="007A501A" w:rsidRPr="003B2883">
        <w:t>9</w:t>
      </w:r>
      <w:r w:rsidR="00B335C0" w:rsidRPr="003B2883">
        <w:t>.3.1</w:t>
      </w:r>
      <w:r w:rsidR="00B335C0" w:rsidRPr="003B2883">
        <w:tab/>
        <w:t>POST</w:t>
      </w:r>
      <w:bookmarkEnd w:id="176"/>
    </w:p>
    <w:p w14:paraId="0269DA81" w14:textId="77777777" w:rsidR="00B335C0" w:rsidRPr="003B2883" w:rsidRDefault="00B335C0" w:rsidP="00B335C0">
      <w:r w:rsidRPr="003B2883">
        <w:t>This method creates an individual N2 information subscription resource for non UE related N2 information. This method is used by NF Service Consumers (</w:t>
      </w:r>
      <w:r w:rsidR="00174A65" w:rsidRPr="003B2883">
        <w:t xml:space="preserve">e.g. </w:t>
      </w:r>
      <w:r w:rsidRPr="003B2883">
        <w:t>LMF</w:t>
      </w:r>
      <w:r w:rsidR="00932DC3" w:rsidRPr="003B2883">
        <w:t>, CBCF/PWS-IWF</w:t>
      </w:r>
      <w:r w:rsidRPr="003B2883">
        <w:t>) to subscribe for notifications about non UE related N2 Information from a specific 5G-AN node</w:t>
      </w:r>
      <w:r w:rsidR="00932DC3" w:rsidRPr="003B2883">
        <w:t>, or from any 5G-AN node</w:t>
      </w:r>
      <w:r w:rsidRPr="003B2883">
        <w:t>.</w:t>
      </w:r>
    </w:p>
    <w:p w14:paraId="31F04A73"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9</w:t>
      </w:r>
      <w:r w:rsidRPr="003B2883">
        <w:t>.3.1-2 and the response data structures and response codes specified in table </w:t>
      </w:r>
      <w:r w:rsidR="00D47809" w:rsidRPr="003B2883">
        <w:t>6.1.3</w:t>
      </w:r>
      <w:r w:rsidRPr="003B2883">
        <w:t>.</w:t>
      </w:r>
      <w:r w:rsidR="007A501A" w:rsidRPr="003B2883">
        <w:t>9</w:t>
      </w:r>
      <w:r w:rsidRPr="003B2883">
        <w:t>.3.1-3.</w:t>
      </w:r>
    </w:p>
    <w:p w14:paraId="6A64F179" w14:textId="16C10688"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3B2883" w:rsidRDefault="00B335C0" w:rsidP="00CB5838">
            <w:pPr>
              <w:pStyle w:val="TAH"/>
            </w:pPr>
            <w:r w:rsidRPr="003B2883">
              <w:t>Description</w:t>
            </w:r>
          </w:p>
        </w:tc>
      </w:tr>
      <w:tr w:rsidR="00B335C0" w:rsidRPr="003B2883"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3B2883" w:rsidRDefault="00B335C0" w:rsidP="00CB583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3B2883" w:rsidRDefault="00B335C0" w:rsidP="00CB583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3B2883" w:rsidRDefault="00B335C0" w:rsidP="00CB583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3B2883" w:rsidRDefault="00B335C0" w:rsidP="00CB5838">
            <w:pPr>
              <w:pStyle w:val="TAL"/>
            </w:pPr>
            <w:r w:rsidRPr="003B2883">
              <w:t>Representation of the subscription for N2 information notification.</w:t>
            </w:r>
          </w:p>
        </w:tc>
      </w:tr>
    </w:tbl>
    <w:p w14:paraId="3BE173B9" w14:textId="77777777" w:rsidR="00B335C0" w:rsidRPr="003B2883" w:rsidRDefault="00B335C0" w:rsidP="00B335C0"/>
    <w:p w14:paraId="53215A0C" w14:textId="77777777"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3B2883" w:rsidRDefault="00B335C0" w:rsidP="00CB5838">
            <w:pPr>
              <w:pStyle w:val="TAH"/>
            </w:pPr>
            <w:r w:rsidRPr="003B2883">
              <w:t>Response</w:t>
            </w:r>
          </w:p>
          <w:p w14:paraId="1185221E"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3B2883" w:rsidRDefault="00B335C0" w:rsidP="00CB5838">
            <w:pPr>
              <w:pStyle w:val="TAH"/>
            </w:pPr>
            <w:r w:rsidRPr="003B2883">
              <w:t>Description</w:t>
            </w:r>
          </w:p>
        </w:tc>
      </w:tr>
      <w:tr w:rsidR="00B335C0" w:rsidRPr="003B2883"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3B2883" w:rsidDel="00793F63" w:rsidRDefault="00B335C0" w:rsidP="00CB583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RPr="003B2883" w:rsidDel="00793F63" w:rsidRDefault="00B335C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3B2883" w:rsidDel="00793F63" w:rsidRDefault="00B335C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3B2883" w:rsidDel="00793F63" w:rsidRDefault="00B335C0" w:rsidP="00CB583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06244476" w:rsidR="00B335C0" w:rsidRPr="003B2883" w:rsidRDefault="00B335C0" w:rsidP="00CB5838">
            <w:pPr>
              <w:pStyle w:val="TAL"/>
            </w:pPr>
            <w:r w:rsidRPr="003B2883">
              <w:t>This case represents the successful creation of the subscription for N2 information notification.</w:t>
            </w:r>
          </w:p>
          <w:p w14:paraId="2C10D00E" w14:textId="77777777" w:rsidR="00B335C0" w:rsidRPr="003B2883" w:rsidRDefault="00B335C0" w:rsidP="00CB5838">
            <w:pPr>
              <w:pStyle w:val="TAL"/>
            </w:pPr>
          </w:p>
          <w:p w14:paraId="1C0A6DCC" w14:textId="77777777" w:rsidR="00B335C0" w:rsidRPr="003B2883" w:rsidDel="00793F63" w:rsidRDefault="00B335C0" w:rsidP="00CB5838">
            <w:pPr>
              <w:pStyle w:val="TAL"/>
            </w:pPr>
            <w:r w:rsidRPr="003B2883">
              <w:t>Upon success, a response body is returned containing the representation describing the status of the request. The Location header shall carry the location (URI) of the created subscription resource.</w:t>
            </w:r>
          </w:p>
        </w:tc>
      </w:tr>
      <w:tr w:rsidR="00551DF4" w:rsidRPr="003B2883"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Pr="003B2883" w:rsidRDefault="00551DF4" w:rsidP="00551DF4">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Pr="003B2883" w:rsidRDefault="00551DF4" w:rsidP="00551DF4">
            <w:pPr>
              <w:pStyle w:val="TAC"/>
            </w:pPr>
            <w:r w:rsidRPr="003B2883">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Pr="003B2883" w:rsidRDefault="00551DF4" w:rsidP="00551DF4">
            <w:pPr>
              <w:pStyle w:val="TAL"/>
            </w:pP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Pr="003B2883" w:rsidRDefault="00551DF4" w:rsidP="00551DF4">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Pr="003B2883" w:rsidRDefault="00551DF4" w:rsidP="00551DF4">
            <w:pPr>
              <w:pStyle w:val="TAL"/>
            </w:pPr>
            <w:r w:rsidRPr="003B2883">
              <w:t>If the NF Service Consumer is not authorized to subscribe for non UE N2 message notifications, the AMF shall return this status code with the ProblemDetails</w:t>
            </w:r>
          </w:p>
        </w:tc>
      </w:tr>
    </w:tbl>
    <w:p w14:paraId="4F063930" w14:textId="77777777" w:rsidR="0025198C" w:rsidRPr="003B2883" w:rsidRDefault="0025198C" w:rsidP="0025198C"/>
    <w:p w14:paraId="3CCCD39C" w14:textId="546E3482" w:rsidR="00B335C0" w:rsidRPr="003B2883" w:rsidRDefault="00D47809" w:rsidP="00B335C0">
      <w:pPr>
        <w:pStyle w:val="Heading5"/>
      </w:pPr>
      <w:bookmarkStart w:id="177" w:name="_Toc20137364"/>
      <w:r w:rsidRPr="003B2883">
        <w:t>6.1.3</w:t>
      </w:r>
      <w:r w:rsidR="00B335C0" w:rsidRPr="003B2883">
        <w:t>.</w:t>
      </w:r>
      <w:r w:rsidR="007A501A" w:rsidRPr="003B2883">
        <w:t>9</w:t>
      </w:r>
      <w:r w:rsidR="00B335C0" w:rsidRPr="003B2883">
        <w:t>.4</w:t>
      </w:r>
      <w:r w:rsidR="00B335C0" w:rsidRPr="003B2883">
        <w:tab/>
        <w:t>Resource Custom Operations</w:t>
      </w:r>
      <w:bookmarkEnd w:id="177"/>
    </w:p>
    <w:p w14:paraId="18DED41A" w14:textId="77777777" w:rsidR="00B335C0" w:rsidRPr="003B2883" w:rsidRDefault="00B335C0" w:rsidP="00B335C0">
      <w:r w:rsidRPr="003B2883">
        <w:t>There are no custom operations supported on this resource.</w:t>
      </w:r>
    </w:p>
    <w:p w14:paraId="377BA769" w14:textId="5ABCA9D6" w:rsidR="00B335C0" w:rsidRPr="003B2883" w:rsidRDefault="00D47809" w:rsidP="00B335C0">
      <w:pPr>
        <w:pStyle w:val="Heading4"/>
      </w:pPr>
      <w:bookmarkStart w:id="178" w:name="_Toc20137365"/>
      <w:r w:rsidRPr="003B2883">
        <w:lastRenderedPageBreak/>
        <w:t>6.1.3</w:t>
      </w:r>
      <w:r w:rsidR="00B335C0" w:rsidRPr="003B2883">
        <w:t>.</w:t>
      </w:r>
      <w:r w:rsidR="007A501A" w:rsidRPr="003B2883">
        <w:t>10</w:t>
      </w:r>
      <w:r w:rsidR="00B335C0" w:rsidRPr="003B2883">
        <w:tab/>
        <w:t>Resource: Non UE N2 Message Notification Individual Subscription</w:t>
      </w:r>
      <w:bookmarkEnd w:id="178"/>
    </w:p>
    <w:p w14:paraId="1DD2494E" w14:textId="3561767E" w:rsidR="00B335C0" w:rsidRPr="003B2883" w:rsidRDefault="00D47809" w:rsidP="00B335C0">
      <w:pPr>
        <w:pStyle w:val="Heading5"/>
      </w:pPr>
      <w:bookmarkStart w:id="179" w:name="_Toc20137366"/>
      <w:r w:rsidRPr="003B2883">
        <w:t>6.1.3</w:t>
      </w:r>
      <w:r w:rsidR="00B335C0" w:rsidRPr="003B2883">
        <w:t>.</w:t>
      </w:r>
      <w:r w:rsidR="007A501A" w:rsidRPr="003B2883">
        <w:t>10</w:t>
      </w:r>
      <w:r w:rsidR="00B335C0" w:rsidRPr="003B2883">
        <w:t>.1</w:t>
      </w:r>
      <w:r w:rsidR="00B335C0" w:rsidRPr="003B2883">
        <w:tab/>
        <w:t>Description</w:t>
      </w:r>
      <w:bookmarkEnd w:id="179"/>
    </w:p>
    <w:p w14:paraId="2752E6DE" w14:textId="21DAB245" w:rsidR="00B335C0" w:rsidRPr="003B2883" w:rsidRDefault="00B335C0" w:rsidP="00B335C0">
      <w:pPr>
        <w:rPr>
          <w:lang w:eastAsia="zh-CN"/>
        </w:rPr>
      </w:pPr>
      <w:r w:rsidRPr="003B2883">
        <w:t>This resource represents the individual subscription for the notifications of non UE specific N2 message types (</w:t>
      </w:r>
      <w:r w:rsidR="00174A65" w:rsidRPr="003B2883">
        <w:t xml:space="preserve">e.g. </w:t>
      </w:r>
      <w:r w:rsidRPr="003B2883">
        <w:t>NRPPa</w:t>
      </w:r>
      <w:r w:rsidR="0085422F" w:rsidRPr="003B2883">
        <w:t>, PWS Notifications</w:t>
      </w:r>
      <w:r w:rsidRPr="003B2883">
        <w:t xml:space="preserve">). This resource is modelled with the Store resource archetype (see </w:t>
      </w:r>
      <w:r w:rsidR="003B2883">
        <w:t>clause</w:t>
      </w:r>
      <w:r w:rsidRPr="003B2883">
        <w:t xml:space="preserve"> C.3 of</w:t>
      </w:r>
      <w:r w:rsidR="0090693A">
        <w:t xml:space="preserve"> 3GPP TS</w:t>
      </w:r>
      <w:r w:rsidR="00514461">
        <w:t> </w:t>
      </w:r>
      <w:r w:rsidR="00514461" w:rsidRPr="003B2883">
        <w:t>29.501</w:t>
      </w:r>
      <w:r w:rsidR="00514461">
        <w:t> </w:t>
      </w:r>
      <w:r w:rsidR="00514461" w:rsidRPr="003B2883">
        <w:t>[</w:t>
      </w:r>
      <w:r w:rsidRPr="003B2883">
        <w:t>5]).</w:t>
      </w:r>
    </w:p>
    <w:p w14:paraId="326F8899" w14:textId="7286B7E7" w:rsidR="00B335C0" w:rsidRPr="003B2883" w:rsidRDefault="00D47809" w:rsidP="00B335C0">
      <w:pPr>
        <w:pStyle w:val="Heading5"/>
      </w:pPr>
      <w:bookmarkStart w:id="180" w:name="_Toc20137367"/>
      <w:r w:rsidRPr="003B2883">
        <w:t>6.1.3</w:t>
      </w:r>
      <w:r w:rsidR="00B335C0" w:rsidRPr="003B2883">
        <w:t>.</w:t>
      </w:r>
      <w:r w:rsidR="007A501A" w:rsidRPr="003B2883">
        <w:t>10</w:t>
      </w:r>
      <w:r w:rsidR="00B335C0" w:rsidRPr="003B2883">
        <w:t>.2</w:t>
      </w:r>
      <w:r w:rsidR="00B335C0" w:rsidRPr="003B2883">
        <w:tab/>
        <w:t>Resource Definition</w:t>
      </w:r>
      <w:bookmarkEnd w:id="180"/>
    </w:p>
    <w:p w14:paraId="7BD82707" w14:textId="3BF549DB"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/non-ue-n2-messages/subscriptions/{n2NotifySubscriptionId}</w:t>
      </w:r>
    </w:p>
    <w:p w14:paraId="2E5E2264"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10</w:t>
      </w:r>
      <w:r w:rsidRPr="003B2883">
        <w:t>.2-1</w:t>
      </w:r>
      <w:r w:rsidRPr="003B2883">
        <w:rPr>
          <w:rFonts w:ascii="Arial" w:hAnsi="Arial" w:cs="Arial"/>
        </w:rPr>
        <w:t>.</w:t>
      </w:r>
    </w:p>
    <w:p w14:paraId="6C5A3110" w14:textId="77777777" w:rsidR="00B335C0" w:rsidRPr="003B2883" w:rsidRDefault="00B335C0" w:rsidP="00B335C0">
      <w:pPr>
        <w:pStyle w:val="TH"/>
        <w:rPr>
          <w:rFonts w:cs="Arial"/>
        </w:rPr>
      </w:pPr>
      <w:r w:rsidRPr="003B2883">
        <w:t>Table </w:t>
      </w:r>
      <w:r w:rsidR="00D47809" w:rsidRPr="003B2883">
        <w:t>6.1.3</w:t>
      </w:r>
      <w:r w:rsidRPr="003B2883">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3B2883"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3B2883" w:rsidRDefault="00B335C0" w:rsidP="00CB5838">
            <w:pPr>
              <w:pStyle w:val="TAH"/>
            </w:pPr>
            <w:r w:rsidRPr="003B2883">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3B2883" w:rsidRDefault="00B335C0" w:rsidP="00CB5838">
            <w:pPr>
              <w:pStyle w:val="TAH"/>
            </w:pPr>
            <w:r w:rsidRPr="003B2883">
              <w:t>Definition</w:t>
            </w:r>
          </w:p>
        </w:tc>
      </w:tr>
      <w:tr w:rsidR="00B335C0" w:rsidRPr="003B2883"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3B2883" w:rsidRDefault="00B335C0" w:rsidP="00CB5838">
            <w:pPr>
              <w:pStyle w:val="TAL"/>
            </w:pPr>
            <w:r w:rsidRPr="003B2883">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25BEC9F9"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Pr="003B2883" w:rsidRDefault="00B85932" w:rsidP="00B85932">
            <w:pPr>
              <w:pStyle w:val="TAL"/>
              <w:rPr>
                <w:lang w:eastAsia="zh-CN"/>
              </w:rPr>
            </w:pPr>
            <w:r w:rsidRPr="003B2883">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5F71454E"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Pr="003B2883" w:rsidRDefault="00B85932" w:rsidP="00B85932">
            <w:pPr>
              <w:pStyle w:val="TAL"/>
              <w:rPr>
                <w:lang w:eastAsia="zh-CN"/>
              </w:rPr>
            </w:pPr>
            <w:r w:rsidRPr="003B2883">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Pr="003B2883" w:rsidRDefault="00B85932" w:rsidP="00B85932">
            <w:pPr>
              <w:pStyle w:val="TAL"/>
            </w:pPr>
            <w:r w:rsidRPr="003B2883">
              <w:t>Represents the individual subscription to the non UE specific N2 message notification.</w:t>
            </w:r>
          </w:p>
        </w:tc>
      </w:tr>
    </w:tbl>
    <w:p w14:paraId="4232E1D7" w14:textId="77777777" w:rsidR="00B335C0" w:rsidRPr="003B2883" w:rsidRDefault="00B335C0" w:rsidP="00B335C0"/>
    <w:p w14:paraId="350ED2B1" w14:textId="128476A3" w:rsidR="0024246B" w:rsidRPr="003B2883" w:rsidRDefault="0024246B" w:rsidP="0024246B">
      <w:pPr>
        <w:pStyle w:val="Heading5"/>
      </w:pPr>
      <w:bookmarkStart w:id="181" w:name="_Toc20137368"/>
      <w:r w:rsidRPr="003B2883">
        <w:t>6.1.3.</w:t>
      </w:r>
      <w:r w:rsidR="007A501A" w:rsidRPr="003B2883">
        <w:t>10</w:t>
      </w:r>
      <w:r w:rsidRPr="003B2883">
        <w:t>.3</w:t>
      </w:r>
      <w:r w:rsidRPr="003B2883">
        <w:tab/>
        <w:t>Resource Standard Methods</w:t>
      </w:r>
      <w:bookmarkEnd w:id="181"/>
    </w:p>
    <w:p w14:paraId="14B5A51F" w14:textId="250391AB" w:rsidR="00B335C0" w:rsidRPr="003B2883" w:rsidRDefault="00D47809" w:rsidP="00B335C0">
      <w:pPr>
        <w:pStyle w:val="Heading6"/>
      </w:pPr>
      <w:bookmarkStart w:id="182" w:name="_Toc20137369"/>
      <w:r w:rsidRPr="003B2883">
        <w:t>6.1.3</w:t>
      </w:r>
      <w:r w:rsidR="00B335C0" w:rsidRPr="003B2883">
        <w:t>.</w:t>
      </w:r>
      <w:r w:rsidR="007A501A" w:rsidRPr="003B2883">
        <w:t>10</w:t>
      </w:r>
      <w:r w:rsidR="00B335C0" w:rsidRPr="003B2883">
        <w:t>.3.1</w:t>
      </w:r>
      <w:r w:rsidR="00B335C0" w:rsidRPr="003B2883">
        <w:tab/>
        <w:t>DELETE</w:t>
      </w:r>
      <w:bookmarkEnd w:id="182"/>
    </w:p>
    <w:p w14:paraId="178C616B" w14:textId="77777777" w:rsidR="00B335C0" w:rsidRPr="003B2883" w:rsidRDefault="00B335C0" w:rsidP="00B335C0">
      <w:r w:rsidRPr="003B2883">
        <w:t>This method deletes an individual N2 message notification subscription resource for non UE associated N2 information. This method is used by NF Service Consumers (</w:t>
      </w:r>
      <w:r w:rsidR="00174A65" w:rsidRPr="003B2883">
        <w:t xml:space="preserve">e.g. </w:t>
      </w:r>
      <w:r w:rsidRPr="003B2883">
        <w:t>LMF) to unsubscribe for notifications about non UE related N2 information.</w:t>
      </w:r>
    </w:p>
    <w:p w14:paraId="7F820076"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10</w:t>
      </w:r>
      <w:r w:rsidRPr="003B2883">
        <w:t>.3.1-2 and the response data structures and response codes specified in table </w:t>
      </w:r>
      <w:r w:rsidR="00D47809" w:rsidRPr="003B2883">
        <w:t>6.1.3</w:t>
      </w:r>
      <w:r w:rsidRPr="003B2883">
        <w:t>.</w:t>
      </w:r>
      <w:r w:rsidR="007A501A" w:rsidRPr="003B2883">
        <w:t>10</w:t>
      </w:r>
      <w:r w:rsidRPr="003B2883">
        <w:t>.3.1-3.</w:t>
      </w:r>
    </w:p>
    <w:p w14:paraId="3958B0B8" w14:textId="3863070F"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3B2883" w:rsidRDefault="00B335C0" w:rsidP="00CB583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3B2883" w:rsidRDefault="00B335C0" w:rsidP="00CB5838">
            <w:pPr>
              <w:pStyle w:val="TAH"/>
            </w:pPr>
            <w:r w:rsidRPr="003B2883">
              <w:t>Description</w:t>
            </w:r>
          </w:p>
        </w:tc>
      </w:tr>
      <w:tr w:rsidR="00B335C0" w:rsidRPr="003B2883"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3B2883" w:rsidRDefault="00B335C0" w:rsidP="00CB583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3B2883"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3B2883"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3B2883" w:rsidRDefault="00B335C0" w:rsidP="00CB5838">
            <w:pPr>
              <w:pStyle w:val="TAL"/>
            </w:pPr>
          </w:p>
        </w:tc>
      </w:tr>
    </w:tbl>
    <w:p w14:paraId="5F677D24" w14:textId="77777777" w:rsidR="00B335C0" w:rsidRPr="003B2883" w:rsidRDefault="00B335C0" w:rsidP="00B335C0"/>
    <w:p w14:paraId="2038AC1E" w14:textId="77777777"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3B2883" w:rsidRDefault="00B335C0" w:rsidP="00CB5838">
            <w:pPr>
              <w:pStyle w:val="TAH"/>
            </w:pPr>
            <w:r w:rsidRPr="003B2883">
              <w:t>Response</w:t>
            </w:r>
          </w:p>
          <w:p w14:paraId="7038A052"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3B2883" w:rsidRDefault="00B335C0" w:rsidP="00CB5838">
            <w:pPr>
              <w:pStyle w:val="TAH"/>
            </w:pPr>
            <w:r w:rsidRPr="003B2883">
              <w:t>Description</w:t>
            </w:r>
          </w:p>
        </w:tc>
      </w:tr>
      <w:tr w:rsidR="00B335C0" w:rsidRPr="003B2883"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3B2883" w:rsidDel="00793F63" w:rsidRDefault="00B335C0" w:rsidP="00CB583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RPr="003B2883"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3B2883"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3B2883" w:rsidDel="00793F63" w:rsidRDefault="00551DF4" w:rsidP="00CB583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3B2883" w:rsidDel="00793F63" w:rsidRDefault="00B335C0" w:rsidP="00CB5838">
            <w:pPr>
              <w:pStyle w:val="TAL"/>
            </w:pPr>
          </w:p>
        </w:tc>
      </w:tr>
    </w:tbl>
    <w:p w14:paraId="6126B6A7" w14:textId="77777777" w:rsidR="00B335C0" w:rsidRPr="003B2883" w:rsidRDefault="00B335C0" w:rsidP="00B335C0"/>
    <w:p w14:paraId="253A1F67" w14:textId="5798F0C3" w:rsidR="00B335C0" w:rsidRPr="003B2883" w:rsidRDefault="00D47809" w:rsidP="00B335C0">
      <w:pPr>
        <w:pStyle w:val="Heading5"/>
      </w:pPr>
      <w:bookmarkStart w:id="183" w:name="_Toc20137370"/>
      <w:r w:rsidRPr="003B2883">
        <w:t>6.1.3</w:t>
      </w:r>
      <w:r w:rsidR="00B335C0" w:rsidRPr="003B2883">
        <w:t>.</w:t>
      </w:r>
      <w:r w:rsidR="007A501A" w:rsidRPr="003B2883">
        <w:t>10</w:t>
      </w:r>
      <w:r w:rsidR="00B335C0" w:rsidRPr="003B2883">
        <w:t>.4</w:t>
      </w:r>
      <w:r w:rsidR="00B335C0" w:rsidRPr="003B2883">
        <w:tab/>
        <w:t>Resource Custom Operations</w:t>
      </w:r>
      <w:bookmarkEnd w:id="183"/>
    </w:p>
    <w:p w14:paraId="41D37A20" w14:textId="77777777" w:rsidR="00C97D54" w:rsidRPr="003B2883" w:rsidRDefault="00B335C0" w:rsidP="00C97D54">
      <w:r w:rsidRPr="003B2883">
        <w:t>There are no custom operations supported on this resource.</w:t>
      </w:r>
    </w:p>
    <w:p w14:paraId="6900F0F1" w14:textId="4A129A06" w:rsidR="00515970" w:rsidRPr="003B2883" w:rsidRDefault="00515970" w:rsidP="00515970">
      <w:pPr>
        <w:pStyle w:val="Heading3"/>
      </w:pPr>
      <w:bookmarkStart w:id="184" w:name="_Toc20137371"/>
      <w:r w:rsidRPr="003B2883">
        <w:t>6.1.4</w:t>
      </w:r>
      <w:r w:rsidRPr="003B2883">
        <w:tab/>
        <w:t>Custom Operations without associated resources</w:t>
      </w:r>
      <w:bookmarkEnd w:id="184"/>
    </w:p>
    <w:p w14:paraId="64284D27" w14:textId="77777777" w:rsidR="00FA73EA" w:rsidRPr="003B2883" w:rsidRDefault="00FA73EA" w:rsidP="00FA73EA">
      <w:r w:rsidRPr="003B2883">
        <w:t>There are no custom operations without associated resources supported on Namf_Communication Service.</w:t>
      </w:r>
    </w:p>
    <w:p w14:paraId="7924B7D1" w14:textId="4DA9EE07" w:rsidR="00515970" w:rsidRPr="003B2883" w:rsidRDefault="00515970" w:rsidP="00515970">
      <w:pPr>
        <w:pStyle w:val="Heading3"/>
      </w:pPr>
      <w:bookmarkStart w:id="185" w:name="_Toc20137372"/>
      <w:r w:rsidRPr="003B2883">
        <w:t>6.1.5</w:t>
      </w:r>
      <w:r w:rsidRPr="003B2883">
        <w:tab/>
        <w:t>Notifications</w:t>
      </w:r>
      <w:bookmarkEnd w:id="185"/>
    </w:p>
    <w:p w14:paraId="10ACC749" w14:textId="1072BECA" w:rsidR="00515970" w:rsidRPr="003B2883" w:rsidRDefault="00515970" w:rsidP="00515970">
      <w:pPr>
        <w:pStyle w:val="Heading4"/>
      </w:pPr>
      <w:bookmarkStart w:id="186" w:name="_Toc20137373"/>
      <w:r w:rsidRPr="003B2883">
        <w:t>6.1.5.1</w:t>
      </w:r>
      <w:r w:rsidRPr="003B2883">
        <w:tab/>
        <w:t>General</w:t>
      </w:r>
      <w:bookmarkEnd w:id="186"/>
    </w:p>
    <w:p w14:paraId="4F6606D2" w14:textId="77777777" w:rsidR="00A71E54" w:rsidRPr="003B2883" w:rsidRDefault="00A71E54" w:rsidP="00A71E54">
      <w:r w:rsidRPr="003B2883">
        <w:t>The notifications provided by the Namf_Communication service are specified in this clause.</w:t>
      </w:r>
    </w:p>
    <w:p w14:paraId="18209530" w14:textId="4E0E7E78" w:rsidR="00515970" w:rsidRPr="003B2883" w:rsidRDefault="00515970" w:rsidP="00515970">
      <w:pPr>
        <w:pStyle w:val="Heading4"/>
      </w:pPr>
      <w:bookmarkStart w:id="187" w:name="_Toc20137374"/>
      <w:r w:rsidRPr="003B2883">
        <w:lastRenderedPageBreak/>
        <w:t>6.1.5.2</w:t>
      </w:r>
      <w:r w:rsidRPr="003B2883">
        <w:tab/>
      </w:r>
      <w:r w:rsidR="00B72699" w:rsidRPr="003B2883">
        <w:t>AMF Status Change Notification</w:t>
      </w:r>
      <w:bookmarkEnd w:id="187"/>
    </w:p>
    <w:p w14:paraId="3507FF52" w14:textId="05D16F01" w:rsidR="00B72699" w:rsidRPr="003B2883" w:rsidRDefault="00B72699" w:rsidP="00B72699">
      <w:pPr>
        <w:pStyle w:val="Heading5"/>
      </w:pPr>
      <w:bookmarkStart w:id="188" w:name="_Toc20137375"/>
      <w:r w:rsidRPr="003B2883">
        <w:t>6.1.5.</w:t>
      </w:r>
      <w:r w:rsidRPr="003B2883">
        <w:rPr>
          <w:lang w:eastAsia="zh-CN"/>
        </w:rPr>
        <w:t>2</w:t>
      </w:r>
      <w:r w:rsidRPr="003B2883">
        <w:t>.1</w:t>
      </w:r>
      <w:r w:rsidRPr="003B2883">
        <w:tab/>
        <w:t>Description</w:t>
      </w:r>
      <w:bookmarkEnd w:id="188"/>
    </w:p>
    <w:p w14:paraId="0EDABF10" w14:textId="36050B34" w:rsidR="008111C9" w:rsidRPr="003B2883" w:rsidRDefault="008111C9" w:rsidP="008111C9">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rsidR="0090693A">
        <w:t xml:space="preserve"> 3GPP TS</w:t>
      </w:r>
      <w:r w:rsidR="00514461">
        <w:t> </w:t>
      </w:r>
      <w:r w:rsidR="00514461" w:rsidRPr="003B2883">
        <w:t>29.501</w:t>
      </w:r>
      <w:r w:rsidR="00514461">
        <w:t> </w:t>
      </w:r>
      <w:r w:rsidR="00514461" w:rsidRPr="003B2883">
        <w:t>[</w:t>
      </w:r>
      <w:r w:rsidR="00514461">
        <w:t>5</w:t>
      </w:r>
      <w:r w:rsidRPr="003B2883">
        <w:t>].</w:t>
      </w:r>
    </w:p>
    <w:p w14:paraId="78E08D38" w14:textId="6EEE9CAA" w:rsidR="00B72699" w:rsidRPr="003B2883" w:rsidRDefault="00B72699" w:rsidP="00B72699">
      <w:pPr>
        <w:pStyle w:val="Heading5"/>
      </w:pPr>
      <w:bookmarkStart w:id="189" w:name="_Toc20137376"/>
      <w:r w:rsidRPr="003B2883">
        <w:t>6.1.5.</w:t>
      </w:r>
      <w:r w:rsidRPr="003B2883">
        <w:rPr>
          <w:lang w:eastAsia="zh-CN"/>
        </w:rPr>
        <w:t>2</w:t>
      </w:r>
      <w:r w:rsidRPr="003B2883">
        <w:t>.2</w:t>
      </w:r>
      <w:r w:rsidRPr="003B2883">
        <w:tab/>
      </w:r>
      <w:r w:rsidR="008111C9" w:rsidRPr="003B2883">
        <w:t xml:space="preserve">Notification </w:t>
      </w:r>
      <w:r w:rsidRPr="003B2883">
        <w:t>Definition</w:t>
      </w:r>
      <w:bookmarkEnd w:id="189"/>
    </w:p>
    <w:p w14:paraId="59969753" w14:textId="77777777" w:rsidR="00B72699" w:rsidRPr="003B2883" w:rsidRDefault="008111C9" w:rsidP="00B72699">
      <w:r w:rsidRPr="003B2883">
        <w:t xml:space="preserve">Call-back </w:t>
      </w:r>
      <w:r w:rsidR="00B72699" w:rsidRPr="003B2883">
        <w:t>URI: {</w:t>
      </w:r>
      <w:r w:rsidR="00B72699" w:rsidRPr="003B2883">
        <w:rPr>
          <w:rFonts w:hint="eastAsia"/>
          <w:lang w:eastAsia="zh-CN"/>
        </w:rPr>
        <w:t>amfStatus</w:t>
      </w:r>
      <w:r w:rsidRPr="003B2883">
        <w:rPr>
          <w:lang w:eastAsia="zh-CN"/>
        </w:rPr>
        <w:t>Callback</w:t>
      </w:r>
      <w:r w:rsidR="00B72699" w:rsidRPr="003B2883">
        <w:t>U</w:t>
      </w:r>
      <w:r w:rsidR="00B72699" w:rsidRPr="003B2883">
        <w:rPr>
          <w:rFonts w:hint="eastAsia"/>
          <w:lang w:eastAsia="zh-CN"/>
        </w:rPr>
        <w:t>ri</w:t>
      </w:r>
      <w:r w:rsidR="00B72699" w:rsidRPr="003B2883">
        <w:t>}</w:t>
      </w:r>
    </w:p>
    <w:p w14:paraId="01384045" w14:textId="77777777" w:rsidR="00B72699" w:rsidRPr="003B2883" w:rsidRDefault="008111C9" w:rsidP="00B72699">
      <w:pPr>
        <w:rPr>
          <w:rFonts w:ascii="Arial" w:hAnsi="Arial" w:cs="Arial"/>
        </w:rPr>
      </w:pPr>
      <w:r w:rsidRPr="003B2883">
        <w:rPr>
          <w:rFonts w:ascii="Arial" w:hAnsi="Arial" w:cs="Arial"/>
        </w:rPr>
        <w:t>Call-back URI is provided by NF Service Consumer during creation of the subscription.</w:t>
      </w:r>
    </w:p>
    <w:p w14:paraId="660646DE" w14:textId="1ED1A9AB" w:rsidR="00B72699" w:rsidRPr="003B2883" w:rsidRDefault="00B72699" w:rsidP="00B72699">
      <w:pPr>
        <w:pStyle w:val="Heading5"/>
      </w:pPr>
      <w:bookmarkStart w:id="190" w:name="_Toc20137377"/>
      <w:r w:rsidRPr="003B2883">
        <w:t>6.1.5.</w:t>
      </w:r>
      <w:r w:rsidRPr="003B2883">
        <w:rPr>
          <w:lang w:eastAsia="zh-CN"/>
        </w:rPr>
        <w:t>2</w:t>
      </w:r>
      <w:r w:rsidRPr="003B2883">
        <w:t>.3</w:t>
      </w:r>
      <w:r w:rsidRPr="003B2883">
        <w:tab/>
      </w:r>
      <w:r w:rsidR="008111C9" w:rsidRPr="003B2883">
        <w:t xml:space="preserve">Notification </w:t>
      </w:r>
      <w:r w:rsidRPr="003B2883">
        <w:t>Standard Methods</w:t>
      </w:r>
      <w:bookmarkEnd w:id="190"/>
    </w:p>
    <w:p w14:paraId="19D9AE82" w14:textId="7B33A55E" w:rsidR="00B72699" w:rsidRPr="003B2883" w:rsidRDefault="00B72699" w:rsidP="00B72699">
      <w:pPr>
        <w:pStyle w:val="Heading6"/>
        <w:rPr>
          <w:lang w:eastAsia="zh-CN"/>
        </w:rPr>
      </w:pPr>
      <w:bookmarkStart w:id="191" w:name="_Toc20137378"/>
      <w:r w:rsidRPr="003B2883">
        <w:t>6.1.5.</w:t>
      </w:r>
      <w:r w:rsidRPr="003B2883">
        <w:rPr>
          <w:lang w:eastAsia="zh-CN"/>
        </w:rPr>
        <w:t>2</w:t>
      </w:r>
      <w:r w:rsidRPr="003B2883">
        <w:t>.3.1</w:t>
      </w:r>
      <w:r w:rsidRPr="003B2883">
        <w:tab/>
      </w:r>
      <w:r w:rsidRPr="003B2883">
        <w:rPr>
          <w:rFonts w:hint="eastAsia"/>
          <w:lang w:eastAsia="zh-CN"/>
        </w:rPr>
        <w:t>POST</w:t>
      </w:r>
      <w:bookmarkEnd w:id="191"/>
    </w:p>
    <w:p w14:paraId="4F0879D5" w14:textId="77777777" w:rsidR="00B72699" w:rsidRPr="003B2883" w:rsidRDefault="00B72699" w:rsidP="00B72699">
      <w:r w:rsidRPr="003B2883">
        <w:t>This method shall support the request data structures specified in table 6.1.5.</w:t>
      </w:r>
      <w:r w:rsidRPr="003B2883">
        <w:rPr>
          <w:lang w:eastAsia="zh-CN"/>
        </w:rPr>
        <w:t>2</w:t>
      </w:r>
      <w:r w:rsidRPr="003B2883">
        <w:t>.3.1-</w:t>
      </w:r>
      <w:r w:rsidR="008111C9" w:rsidRPr="003B2883">
        <w:t>1</w:t>
      </w:r>
      <w:r w:rsidRPr="003B2883">
        <w:t xml:space="preserve"> and the response data structures and response codes specified in table 6.1.5.</w:t>
      </w:r>
      <w:r w:rsidRPr="003B2883">
        <w:rPr>
          <w:lang w:eastAsia="zh-CN"/>
        </w:rPr>
        <w:t>2</w:t>
      </w:r>
      <w:r w:rsidRPr="003B2883">
        <w:t>.3.1-</w:t>
      </w:r>
      <w:r w:rsidR="008111C9" w:rsidRPr="003B2883">
        <w:t>2</w:t>
      </w:r>
      <w:r w:rsidRPr="003B2883">
        <w:t>.</w:t>
      </w:r>
    </w:p>
    <w:p w14:paraId="1336BA98" w14:textId="46ABAE46" w:rsidR="00B72699" w:rsidRPr="003B2883" w:rsidRDefault="00B72699" w:rsidP="008A2057">
      <w:pPr>
        <w:pStyle w:val="TH"/>
      </w:pPr>
      <w:r w:rsidRPr="003B2883">
        <w:t>Table 6.1.5.</w:t>
      </w:r>
      <w:r w:rsidRPr="003B2883">
        <w:rPr>
          <w:lang w:eastAsia="zh-CN"/>
        </w:rPr>
        <w:t>2</w:t>
      </w:r>
      <w:r w:rsidRPr="003B2883">
        <w:t>.3.1-</w:t>
      </w:r>
      <w:r w:rsidR="008111C9" w:rsidRPr="003B2883">
        <w:t>1</w:t>
      </w:r>
      <w:r w:rsidRPr="003B2883">
        <w:t xml:space="preserve">: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rsidRPr="003B2883"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Pr="003B2883" w:rsidRDefault="00B72699"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Pr="003B2883" w:rsidRDefault="00B72699"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Pr="003B2883" w:rsidRDefault="00B72699"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Pr="003B2883" w:rsidRDefault="00B72699" w:rsidP="00DD5ED9">
            <w:pPr>
              <w:pStyle w:val="TAH"/>
            </w:pPr>
            <w:r w:rsidRPr="003B2883">
              <w:t>Description</w:t>
            </w:r>
          </w:p>
        </w:tc>
      </w:tr>
      <w:tr w:rsidR="00B72699" w:rsidRPr="003B2883"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Pr="003B2883" w:rsidRDefault="00B72699" w:rsidP="00DD5ED9">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Pr="003B2883" w:rsidRDefault="00B72699"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Pr="003B2883" w:rsidRDefault="00B72699"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Pr="003B2883" w:rsidRDefault="00B72699" w:rsidP="00DD5ED9">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1FB8AB74" w14:textId="77777777" w:rsidR="00B72699" w:rsidRPr="003B2883" w:rsidRDefault="00B72699" w:rsidP="00B72699"/>
    <w:p w14:paraId="0A96336C" w14:textId="77777777" w:rsidR="00B72699" w:rsidRPr="003B2883" w:rsidRDefault="00B72699" w:rsidP="008A2057">
      <w:pPr>
        <w:pStyle w:val="TH"/>
      </w:pPr>
      <w:r w:rsidRPr="003B2883">
        <w:t>Table 6.1.5.</w:t>
      </w:r>
      <w:r w:rsidRPr="003B2883">
        <w:rPr>
          <w:lang w:eastAsia="zh-CN"/>
        </w:rPr>
        <w:t>2</w:t>
      </w:r>
      <w:r w:rsidRPr="003B2883">
        <w:t>.3.1-</w:t>
      </w:r>
      <w:r w:rsidR="008111C9"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rsidRPr="003B2883"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Pr="003B2883" w:rsidRDefault="00B72699"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Pr="003B2883" w:rsidRDefault="00B72699"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Pr="003B2883" w:rsidRDefault="00B72699"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Pr="003B2883" w:rsidRDefault="00B72699" w:rsidP="00DD5ED9">
            <w:pPr>
              <w:pStyle w:val="TAH"/>
            </w:pPr>
            <w:r w:rsidRPr="003B2883">
              <w:t>Response</w:t>
            </w:r>
          </w:p>
          <w:p w14:paraId="540E84D9" w14:textId="77777777" w:rsidR="00B72699" w:rsidRPr="003B2883" w:rsidRDefault="00B72699"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Pr="003B2883" w:rsidRDefault="00B72699" w:rsidP="00DD5ED9">
            <w:pPr>
              <w:pStyle w:val="TAH"/>
            </w:pPr>
            <w:r w:rsidRPr="003B2883">
              <w:t>Description</w:t>
            </w:r>
          </w:p>
        </w:tc>
      </w:tr>
      <w:tr w:rsidR="00B72699" w:rsidRPr="003B2883"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Pr="003B2883" w:rsidRDefault="00B72699" w:rsidP="00DD5ED9">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Pr="003B2883"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Pr="003B2883"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Pr="003B2883" w:rsidRDefault="00B72699"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Pr="003B2883" w:rsidRDefault="00B72699" w:rsidP="00DD5ED9">
            <w:pPr>
              <w:pStyle w:val="TAL"/>
            </w:pPr>
            <w:r w:rsidRPr="003B2883">
              <w:t xml:space="preserve">This case represents a successful notification of the </w:t>
            </w:r>
            <w:r w:rsidRPr="003B2883">
              <w:rPr>
                <w:rFonts w:hint="eastAsia"/>
                <w:lang w:eastAsia="zh-CN"/>
              </w:rPr>
              <w:t>AMF status change</w:t>
            </w:r>
            <w:r w:rsidRPr="003B2883">
              <w:t>.</w:t>
            </w:r>
          </w:p>
        </w:tc>
      </w:tr>
      <w:tr w:rsidR="009B45E6" w:rsidRPr="003B2883"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Pr="003B2883" w:rsidRDefault="009B45E6" w:rsidP="009B45E6">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Pr="003B2883" w:rsidRDefault="009B45E6" w:rsidP="009B45E6">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Pr="003B2883" w:rsidRDefault="009B45E6" w:rsidP="009B45E6">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Pr="003B2883" w:rsidRDefault="003D4E8C" w:rsidP="009B45E6">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434981F4" w:rsidR="003D4E8C" w:rsidRPr="003B2883" w:rsidRDefault="009B45E6" w:rsidP="003D4E8C">
            <w:pPr>
              <w:pStyle w:val="TAL"/>
              <w:rPr>
                <w:lang w:eastAsia="zh-CN"/>
              </w:rPr>
            </w:pPr>
            <w:r w:rsidRPr="003B2883">
              <w:t>This case represents the failure of the notification</w:t>
            </w:r>
            <w:r w:rsidRPr="003B2883">
              <w:rPr>
                <w:lang w:eastAsia="zh-CN"/>
              </w:rPr>
              <w:t xml:space="preserve"> </w:t>
            </w:r>
            <w:r w:rsidR="003D4E8C" w:rsidRPr="003B2883">
              <w:t>due to the context is not found</w:t>
            </w:r>
            <w:r w:rsidR="003D4E8C" w:rsidRPr="003B2883">
              <w:rPr>
                <w:lang w:eastAsia="zh-CN"/>
              </w:rPr>
              <w:t>.</w:t>
            </w:r>
          </w:p>
          <w:p w14:paraId="6395D855" w14:textId="77777777" w:rsidR="003D4E8C" w:rsidRPr="003B2883" w:rsidRDefault="003D4E8C" w:rsidP="003D4E8C">
            <w:pPr>
              <w:pStyle w:val="TAL"/>
            </w:pPr>
          </w:p>
          <w:p w14:paraId="06991ED5" w14:textId="77777777" w:rsidR="003D4E8C" w:rsidRPr="003B2883" w:rsidRDefault="003D4E8C" w:rsidP="003D4E8C">
            <w:pPr>
              <w:pStyle w:val="TAL"/>
            </w:pPr>
            <w:r w:rsidRPr="003B2883">
              <w:t>The "cause" attribute shall be set to:</w:t>
            </w:r>
          </w:p>
          <w:p w14:paraId="3B407EB6" w14:textId="77777777" w:rsidR="003D4E8C" w:rsidRPr="003B2883" w:rsidRDefault="00BE19D9" w:rsidP="00BE19D9">
            <w:pPr>
              <w:pStyle w:val="B1"/>
              <w:ind w:left="284" w:firstLine="0"/>
            </w:pPr>
            <w:r w:rsidRPr="003B2883">
              <w:rPr>
                <w:rFonts w:ascii="Arial" w:hAnsi="Arial"/>
                <w:sz w:val="18"/>
              </w:rPr>
              <w:t>-</w:t>
            </w:r>
            <w:r w:rsidRPr="003B2883">
              <w:tab/>
            </w:r>
            <w:r w:rsidR="003D4E8C" w:rsidRPr="003B2883">
              <w:rPr>
                <w:rFonts w:ascii="Arial" w:hAnsi="Arial"/>
                <w:sz w:val="18"/>
              </w:rPr>
              <w:t>CONTEXT_NOT_FOUND</w:t>
            </w:r>
          </w:p>
          <w:p w14:paraId="3449E1D6" w14:textId="77777777" w:rsidR="009B45E6" w:rsidRPr="003B2883" w:rsidRDefault="009B45E6" w:rsidP="009B45E6">
            <w:pPr>
              <w:pStyle w:val="TAL"/>
            </w:pPr>
          </w:p>
        </w:tc>
      </w:tr>
    </w:tbl>
    <w:p w14:paraId="1C4A3B41" w14:textId="77777777" w:rsidR="00B72699" w:rsidRPr="003B2883" w:rsidRDefault="00B72699" w:rsidP="00B72699">
      <w:pPr>
        <w:rPr>
          <w:lang w:eastAsia="zh-CN"/>
        </w:rPr>
      </w:pPr>
    </w:p>
    <w:p w14:paraId="66CFE63B" w14:textId="176C8A11" w:rsidR="00515970" w:rsidRPr="003B2883" w:rsidRDefault="00515970" w:rsidP="00515970">
      <w:pPr>
        <w:pStyle w:val="Heading4"/>
      </w:pPr>
      <w:bookmarkStart w:id="192" w:name="_Toc20137379"/>
      <w:r w:rsidRPr="003B2883">
        <w:t>6.1.5.3</w:t>
      </w:r>
      <w:r w:rsidRPr="003B2883">
        <w:tab/>
      </w:r>
      <w:r w:rsidR="005E428C" w:rsidRPr="003B2883">
        <w:t>Non UE N2 Information Notification</w:t>
      </w:r>
      <w:bookmarkEnd w:id="192"/>
    </w:p>
    <w:p w14:paraId="50C0596C" w14:textId="4B9CFDF2" w:rsidR="005E428C" w:rsidRPr="003B2883" w:rsidRDefault="005E428C" w:rsidP="005E428C">
      <w:pPr>
        <w:pStyle w:val="Heading5"/>
      </w:pPr>
      <w:bookmarkStart w:id="193" w:name="_Toc20137380"/>
      <w:r w:rsidRPr="003B2883">
        <w:t>6.1.5.</w:t>
      </w:r>
      <w:r w:rsidRPr="003B2883">
        <w:rPr>
          <w:lang w:eastAsia="zh-CN"/>
        </w:rPr>
        <w:t>3</w:t>
      </w:r>
      <w:r w:rsidRPr="003B2883">
        <w:t>.1</w:t>
      </w:r>
      <w:r w:rsidRPr="003B2883">
        <w:tab/>
        <w:t>Description</w:t>
      </w:r>
      <w:bookmarkEnd w:id="193"/>
    </w:p>
    <w:p w14:paraId="7E3364F7" w14:textId="77777777" w:rsidR="005E428C" w:rsidRPr="003B2883" w:rsidRDefault="005E428C" w:rsidP="005E428C">
      <w:r w:rsidRPr="003B2883">
        <w:t xml:space="preserve">This resource represents the callback reference provided by the NF Service Consumer (e.g. </w:t>
      </w:r>
      <w:r w:rsidRPr="003B2883">
        <w:rPr>
          <w:rFonts w:hint="eastAsia"/>
          <w:lang w:eastAsia="zh-CN"/>
        </w:rPr>
        <w:t>LMF</w:t>
      </w:r>
      <w:r w:rsidR="00827D0D"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4B544AE" w14:textId="1273E151" w:rsidR="005E428C" w:rsidRPr="003B2883" w:rsidRDefault="005E428C" w:rsidP="005E428C">
      <w:pPr>
        <w:pStyle w:val="Heading5"/>
      </w:pPr>
      <w:bookmarkStart w:id="194" w:name="_Toc20137381"/>
      <w:r w:rsidRPr="003B2883">
        <w:t>6.1.5.</w:t>
      </w:r>
      <w:r w:rsidRPr="003B2883">
        <w:rPr>
          <w:lang w:eastAsia="zh-CN"/>
        </w:rPr>
        <w:t>3</w:t>
      </w:r>
      <w:r w:rsidRPr="003B2883">
        <w:t>.2</w:t>
      </w:r>
      <w:r w:rsidRPr="003B2883">
        <w:tab/>
        <w:t>Notification Definition</w:t>
      </w:r>
      <w:bookmarkEnd w:id="194"/>
    </w:p>
    <w:p w14:paraId="09187EE3" w14:textId="77777777" w:rsidR="005E428C" w:rsidRPr="003B2883" w:rsidRDefault="005E428C" w:rsidP="005E428C">
      <w:pPr>
        <w:rPr>
          <w:lang w:eastAsia="zh-CN"/>
        </w:rPr>
      </w:pPr>
      <w:r w:rsidRPr="003B2883">
        <w:t>Callback URI: {</w:t>
      </w:r>
      <w:r w:rsidRPr="003B2883">
        <w:rPr>
          <w:lang w:eastAsia="zh-CN"/>
        </w:rPr>
        <w:t>n2NotifyCallbackUri</w:t>
      </w:r>
      <w:r w:rsidRPr="003B2883">
        <w:t>}</w:t>
      </w:r>
    </w:p>
    <w:p w14:paraId="0BC87C5F" w14:textId="77777777" w:rsidR="005E428C" w:rsidRPr="003B2883" w:rsidRDefault="005E428C" w:rsidP="005E428C">
      <w:pPr>
        <w:rPr>
          <w:rFonts w:ascii="Arial" w:hAnsi="Arial" w:cs="Arial"/>
        </w:rPr>
      </w:pPr>
      <w:r w:rsidRPr="003B2883">
        <w:t>This notification shall support the resource URI variables defined in table 6.1.5.</w:t>
      </w:r>
      <w:r w:rsidRPr="003B2883">
        <w:rPr>
          <w:lang w:eastAsia="zh-CN"/>
        </w:rPr>
        <w:t>2</w:t>
      </w:r>
      <w:r w:rsidRPr="003B2883">
        <w:t>.2-1</w:t>
      </w:r>
      <w:r w:rsidRPr="003B2883">
        <w:rPr>
          <w:rFonts w:ascii="Arial" w:hAnsi="Arial" w:cs="Arial"/>
        </w:rPr>
        <w:t>.</w:t>
      </w:r>
    </w:p>
    <w:p w14:paraId="2557FAF1" w14:textId="77777777" w:rsidR="005E428C" w:rsidRPr="003B2883" w:rsidRDefault="005E428C" w:rsidP="008A2057">
      <w:pPr>
        <w:pStyle w:val="TH"/>
        <w:rPr>
          <w:rFonts w:cs="Arial"/>
        </w:rPr>
      </w:pPr>
      <w:r w:rsidRPr="003B2883">
        <w:t>Table 6.1.5.</w:t>
      </w:r>
      <w:r w:rsidRPr="003B2883">
        <w:rPr>
          <w:lang w:eastAsia="zh-CN"/>
        </w:rPr>
        <w:t>3</w:t>
      </w:r>
      <w:r w:rsidRPr="003B2883">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rsidRPr="003B2883"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Pr="003B2883" w:rsidRDefault="005E428C"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Pr="003B2883" w:rsidRDefault="005E428C" w:rsidP="00CB5838">
            <w:pPr>
              <w:pStyle w:val="TAH"/>
            </w:pPr>
            <w:r w:rsidRPr="003B2883">
              <w:t>Definition</w:t>
            </w:r>
          </w:p>
        </w:tc>
      </w:tr>
      <w:tr w:rsidR="005E428C" w:rsidRPr="003B2883"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Pr="003B2883" w:rsidRDefault="005E428C" w:rsidP="00CB583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Pr="003B2883" w:rsidRDefault="005E428C" w:rsidP="00CB5838">
            <w:pPr>
              <w:pStyle w:val="TAL"/>
            </w:pPr>
            <w:r w:rsidRPr="003B2883">
              <w:t>Callback reference provided by the NF Service Consumer during the subscription to this notification.</w:t>
            </w:r>
          </w:p>
        </w:tc>
      </w:tr>
    </w:tbl>
    <w:p w14:paraId="798F773C" w14:textId="77777777" w:rsidR="005E428C" w:rsidRPr="003B2883" w:rsidRDefault="005E428C" w:rsidP="005E428C"/>
    <w:p w14:paraId="0FDE255F" w14:textId="219FDEC8" w:rsidR="005E428C" w:rsidRPr="003B2883" w:rsidRDefault="005E428C" w:rsidP="005E428C">
      <w:pPr>
        <w:pStyle w:val="Heading5"/>
      </w:pPr>
      <w:bookmarkStart w:id="195" w:name="_Toc20137382"/>
      <w:r w:rsidRPr="003B2883">
        <w:lastRenderedPageBreak/>
        <w:t>6.1.5.</w:t>
      </w:r>
      <w:r w:rsidRPr="003B2883">
        <w:rPr>
          <w:lang w:eastAsia="zh-CN"/>
        </w:rPr>
        <w:t>3</w:t>
      </w:r>
      <w:r w:rsidRPr="003B2883">
        <w:t>.3</w:t>
      </w:r>
      <w:r w:rsidRPr="003B2883">
        <w:tab/>
        <w:t>Notification Standard Methods</w:t>
      </w:r>
      <w:bookmarkEnd w:id="195"/>
    </w:p>
    <w:p w14:paraId="584C68A1" w14:textId="1B17FC2F" w:rsidR="005E428C" w:rsidRPr="003B2883" w:rsidRDefault="005E428C" w:rsidP="005E428C">
      <w:pPr>
        <w:pStyle w:val="Heading6"/>
        <w:rPr>
          <w:lang w:eastAsia="zh-CN"/>
        </w:rPr>
      </w:pPr>
      <w:bookmarkStart w:id="196" w:name="_Toc20137383"/>
      <w:r w:rsidRPr="003B2883">
        <w:t>6.1.5.</w:t>
      </w:r>
      <w:r w:rsidRPr="003B2883">
        <w:rPr>
          <w:lang w:eastAsia="zh-CN"/>
        </w:rPr>
        <w:t>3</w:t>
      </w:r>
      <w:r w:rsidRPr="003B2883">
        <w:t>.3.1</w:t>
      </w:r>
      <w:r w:rsidRPr="003B2883">
        <w:tab/>
      </w:r>
      <w:r w:rsidRPr="003B2883">
        <w:rPr>
          <w:rFonts w:hint="eastAsia"/>
          <w:lang w:eastAsia="zh-CN"/>
        </w:rPr>
        <w:t>POST</w:t>
      </w:r>
      <w:bookmarkEnd w:id="196"/>
    </w:p>
    <w:p w14:paraId="0656CE65" w14:textId="760B5543" w:rsidR="005E428C" w:rsidRPr="003B2883" w:rsidRDefault="005E428C" w:rsidP="005E428C">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r w:rsidR="00C37E8D" w:rsidRPr="003B2883">
        <w:rPr>
          <w:lang w:eastAsia="zh-CN"/>
        </w:rPr>
        <w:t>, CBCF/PWS-IWF</w:t>
      </w:r>
      <w:r w:rsidRPr="003B2883">
        <w:t>).</w:t>
      </w:r>
    </w:p>
    <w:p w14:paraId="4B38AD5E" w14:textId="77777777" w:rsidR="005E428C" w:rsidRPr="003B2883" w:rsidRDefault="005E428C" w:rsidP="005E428C">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585FBD39" w14:textId="2BD2F390" w:rsidR="005E428C" w:rsidRPr="003B2883" w:rsidRDefault="005E428C" w:rsidP="008A2057">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rsidRPr="003B2883"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Pr="003B2883" w:rsidRDefault="005E428C"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Pr="003B2883" w:rsidRDefault="005E428C"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Pr="003B2883" w:rsidRDefault="005E428C"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Pr="003B2883" w:rsidRDefault="005E428C" w:rsidP="00CB5838">
            <w:pPr>
              <w:pStyle w:val="TAH"/>
            </w:pPr>
            <w:r w:rsidRPr="003B2883">
              <w:t>Description</w:t>
            </w:r>
          </w:p>
        </w:tc>
      </w:tr>
      <w:tr w:rsidR="005E428C" w:rsidRPr="003B2883"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Pr="003B2883" w:rsidRDefault="005E428C"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Pr="003B2883" w:rsidRDefault="005E428C"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Pr="003B2883" w:rsidRDefault="005E428C"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Pr="003B2883" w:rsidRDefault="005E428C"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7EB5B81A" w14:textId="77777777" w:rsidR="005E428C" w:rsidRPr="003B2883" w:rsidRDefault="005E428C" w:rsidP="005E428C"/>
    <w:p w14:paraId="1C64C25F" w14:textId="56D6977B" w:rsidR="005E428C" w:rsidRPr="003B2883" w:rsidRDefault="005E428C" w:rsidP="008A2057">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rsidRPr="003B2883"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Pr="003B2883" w:rsidRDefault="005E428C"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Pr="003B2883" w:rsidRDefault="005E428C"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Pr="003B2883" w:rsidRDefault="005E428C"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Pr="003B2883" w:rsidRDefault="005E428C" w:rsidP="00CB5838">
            <w:pPr>
              <w:pStyle w:val="TAH"/>
            </w:pPr>
            <w:r w:rsidRPr="003B2883">
              <w:t>Response</w:t>
            </w:r>
          </w:p>
          <w:p w14:paraId="0D259588" w14:textId="77777777" w:rsidR="005E428C" w:rsidRPr="003B2883" w:rsidRDefault="005E428C"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Pr="003B2883" w:rsidRDefault="005E428C" w:rsidP="00CB5838">
            <w:pPr>
              <w:pStyle w:val="TAH"/>
            </w:pPr>
            <w:r w:rsidRPr="003B2883">
              <w:t>Description</w:t>
            </w:r>
          </w:p>
        </w:tc>
      </w:tr>
      <w:tr w:rsidR="005E428C" w:rsidRPr="003B2883"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Pr="003B2883" w:rsidRDefault="005E428C"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Pr="003B2883"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Pr="003B2883"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Pr="003B2883" w:rsidRDefault="005E428C"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Pr="003B2883" w:rsidRDefault="005E428C"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bl>
    <w:p w14:paraId="706C3E60" w14:textId="77777777" w:rsidR="005E428C" w:rsidRPr="003B2883" w:rsidRDefault="005E428C" w:rsidP="005E428C">
      <w:pPr>
        <w:rPr>
          <w:lang w:eastAsia="zh-CN"/>
        </w:rPr>
      </w:pPr>
    </w:p>
    <w:p w14:paraId="03A1CC02" w14:textId="4DDCCFD1" w:rsidR="00A27499" w:rsidRPr="003B2883" w:rsidRDefault="00BD5FCE" w:rsidP="00A27499">
      <w:pPr>
        <w:pStyle w:val="Heading4"/>
      </w:pPr>
      <w:bookmarkStart w:id="197" w:name="_Toc20137384"/>
      <w:r w:rsidRPr="003B2883">
        <w:t>6.1.5.4</w:t>
      </w:r>
      <w:r w:rsidR="00A27499" w:rsidRPr="003B2883">
        <w:tab/>
        <w:t>N1 Message Notification</w:t>
      </w:r>
      <w:bookmarkEnd w:id="197"/>
    </w:p>
    <w:p w14:paraId="711C2830" w14:textId="6F1684E0" w:rsidR="00A27499" w:rsidRPr="003B2883" w:rsidRDefault="00BD5FCE" w:rsidP="00A27499">
      <w:pPr>
        <w:pStyle w:val="Heading5"/>
      </w:pPr>
      <w:bookmarkStart w:id="198" w:name="_Toc20137385"/>
      <w:r w:rsidRPr="003B2883">
        <w:t>6.1.5.4</w:t>
      </w:r>
      <w:r w:rsidR="00A27499" w:rsidRPr="003B2883">
        <w:t>.1</w:t>
      </w:r>
      <w:r w:rsidR="00A27499" w:rsidRPr="003B2883">
        <w:tab/>
        <w:t>Description</w:t>
      </w:r>
      <w:bookmarkEnd w:id="198"/>
    </w:p>
    <w:p w14:paraId="603EB3DE"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w:t>
      </w:r>
      <w:r w:rsidR="00174A65" w:rsidRPr="003B2883">
        <w:t xml:space="preserve">e.g. </w:t>
      </w:r>
      <w:r w:rsidR="000E6F8B" w:rsidRPr="003B2883">
        <w:t>L</w:t>
      </w:r>
      <w:r w:rsidRPr="003B2883">
        <w:t>PP messages).</w:t>
      </w:r>
    </w:p>
    <w:p w14:paraId="6087445B" w14:textId="4431E962" w:rsidR="00A27499" w:rsidRPr="003B2883" w:rsidRDefault="00BD5FCE" w:rsidP="00A27499">
      <w:pPr>
        <w:pStyle w:val="Heading5"/>
      </w:pPr>
      <w:bookmarkStart w:id="199" w:name="_Toc20137386"/>
      <w:r w:rsidRPr="003B2883">
        <w:t>6.1.5.4</w:t>
      </w:r>
      <w:r w:rsidR="00A27499" w:rsidRPr="003B2883">
        <w:t>.2</w:t>
      </w:r>
      <w:r w:rsidR="00A27499" w:rsidRPr="003B2883">
        <w:tab/>
        <w:t>Notification Definition</w:t>
      </w:r>
      <w:bookmarkEnd w:id="199"/>
    </w:p>
    <w:p w14:paraId="405648CD" w14:textId="77777777" w:rsidR="00A27499" w:rsidRPr="003B2883" w:rsidRDefault="00A27499" w:rsidP="00A27499">
      <w:r w:rsidRPr="003B2883">
        <w:t>Callback URI: {</w:t>
      </w:r>
      <w:r w:rsidRPr="003B2883">
        <w:rPr>
          <w:lang w:eastAsia="zh-CN"/>
        </w:rPr>
        <w:t xml:space="preserve"> n1NotifyCallbackUri</w:t>
      </w:r>
      <w:r w:rsidRPr="003B2883">
        <w:t xml:space="preserve"> }</w:t>
      </w:r>
    </w:p>
    <w:p w14:paraId="4933AFF9" w14:textId="77777777" w:rsidR="00A957F7" w:rsidRPr="003B2883" w:rsidRDefault="002501F1" w:rsidP="00A957F7">
      <w:pPr>
        <w:rPr>
          <w:lang w:eastAsia="zh-CN"/>
        </w:rPr>
      </w:pPr>
      <w:r w:rsidRPr="003B2883">
        <w:t>Callback URI is provided by the NF Service Consumer during the subscription to this notification.</w:t>
      </w:r>
      <w:r w:rsidR="00A957F7" w:rsidRPr="003B2883">
        <w:t xml:space="preserve"> . The callback URI for N1 message notification may also be obtained from the NRF, if the NF Service Consumer has registered it in the NF Profile with the NRF.</w:t>
      </w:r>
    </w:p>
    <w:p w14:paraId="5EF2B294" w14:textId="6CB96612" w:rsidR="00A27499" w:rsidRPr="003B2883" w:rsidRDefault="00BD5FCE" w:rsidP="00A27499">
      <w:pPr>
        <w:pStyle w:val="Heading5"/>
      </w:pPr>
      <w:bookmarkStart w:id="200" w:name="_Toc20137387"/>
      <w:r w:rsidRPr="003B2883">
        <w:t>6.1.5.4</w:t>
      </w:r>
      <w:r w:rsidR="00A27499" w:rsidRPr="003B2883">
        <w:t>.3</w:t>
      </w:r>
      <w:r w:rsidR="00A27499" w:rsidRPr="003B2883">
        <w:tab/>
        <w:t>Notification Standard Methods</w:t>
      </w:r>
      <w:bookmarkEnd w:id="200"/>
    </w:p>
    <w:p w14:paraId="1FB9D0C7" w14:textId="0E6AAED6" w:rsidR="00A27499" w:rsidRPr="003B2883" w:rsidRDefault="00BD5FCE" w:rsidP="00A27499">
      <w:pPr>
        <w:pStyle w:val="Heading6"/>
        <w:rPr>
          <w:lang w:eastAsia="zh-CN"/>
        </w:rPr>
      </w:pPr>
      <w:bookmarkStart w:id="201" w:name="_Toc20137388"/>
      <w:r w:rsidRPr="003B2883">
        <w:t>6.1.5.4</w:t>
      </w:r>
      <w:r w:rsidR="00A27499" w:rsidRPr="003B2883">
        <w:t>.3.1</w:t>
      </w:r>
      <w:r w:rsidR="00A27499" w:rsidRPr="003B2883">
        <w:tab/>
      </w:r>
      <w:r w:rsidR="00A27499" w:rsidRPr="003B2883">
        <w:rPr>
          <w:rFonts w:hint="eastAsia"/>
          <w:lang w:eastAsia="zh-CN"/>
        </w:rPr>
        <w:t>POST</w:t>
      </w:r>
      <w:bookmarkEnd w:id="201"/>
    </w:p>
    <w:p w14:paraId="368B232F" w14:textId="017E1E0F" w:rsidR="00A27499" w:rsidRPr="003B2883" w:rsidRDefault="00A27499" w:rsidP="00A27499">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w:t>
      </w:r>
      <w:r w:rsidR="00174A65" w:rsidRPr="003B2883">
        <w:t xml:space="preserve">e.g. </w:t>
      </w:r>
      <w:r w:rsidRPr="003B2883">
        <w:t>LMF).</w:t>
      </w:r>
    </w:p>
    <w:p w14:paraId="12D18118" w14:textId="77777777" w:rsidR="00A27499" w:rsidRPr="003B2883" w:rsidRDefault="00A27499" w:rsidP="00A27499">
      <w:r w:rsidRPr="003B2883">
        <w:t xml:space="preserve">This method shall support the request data structures specified in table </w:t>
      </w:r>
      <w:r w:rsidR="00BD5FCE" w:rsidRPr="003B2883">
        <w:t>6.1.5.4</w:t>
      </w:r>
      <w:r w:rsidRPr="003B2883">
        <w:t xml:space="preserve">.3.1-2 and the response data structures and response codes specified in table </w:t>
      </w:r>
      <w:r w:rsidR="00BD5FCE" w:rsidRPr="003B2883">
        <w:t>6.1.5.4</w:t>
      </w:r>
      <w:r w:rsidRPr="003B2883">
        <w:t>.3.1-3.</w:t>
      </w:r>
    </w:p>
    <w:p w14:paraId="0A521FFB" w14:textId="5E53C6CA" w:rsidR="00A27499" w:rsidRPr="003B2883" w:rsidRDefault="00A27499" w:rsidP="008A2057">
      <w:pPr>
        <w:pStyle w:val="TH"/>
      </w:pPr>
      <w:r w:rsidRPr="003B2883">
        <w:t xml:space="preserve">Table </w:t>
      </w:r>
      <w:r w:rsidR="00BD5FCE" w:rsidRPr="003B2883">
        <w:t>6.1.5.4</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Pr="003B2883" w:rsidRDefault="00A27499" w:rsidP="00CB5838">
            <w:pPr>
              <w:pStyle w:val="TAH"/>
            </w:pPr>
            <w:r w:rsidRPr="003B2883">
              <w:t>Description</w:t>
            </w:r>
          </w:p>
        </w:tc>
      </w:tr>
      <w:tr w:rsidR="00A27499" w:rsidRPr="003B2883"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Pr="003B2883" w:rsidRDefault="00A27499" w:rsidP="00CB583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Pr="003B2883" w:rsidRDefault="00A27499" w:rsidP="00CB583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6258B8D" w14:textId="77777777" w:rsidR="00A27499" w:rsidRPr="003B2883" w:rsidRDefault="00A27499" w:rsidP="00A27499"/>
    <w:p w14:paraId="49679230" w14:textId="77777777" w:rsidR="00A27499" w:rsidRPr="003B2883" w:rsidRDefault="00A27499" w:rsidP="008A2057">
      <w:pPr>
        <w:pStyle w:val="TH"/>
      </w:pPr>
      <w:r w:rsidRPr="003B2883">
        <w:lastRenderedPageBreak/>
        <w:t xml:space="preserve">Table </w:t>
      </w:r>
      <w:r w:rsidR="00BD5FCE" w:rsidRPr="003B2883">
        <w:t>6.1.5.4</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rsidRPr="003B2883"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Pr="003B2883" w:rsidRDefault="00A27499" w:rsidP="00CB5838">
            <w:pPr>
              <w:pStyle w:val="TAH"/>
            </w:pPr>
            <w:r w:rsidRPr="003B2883">
              <w:t>Response</w:t>
            </w:r>
          </w:p>
          <w:p w14:paraId="67519D6E"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Pr="003B2883" w:rsidRDefault="00A27499" w:rsidP="00CB5838">
            <w:pPr>
              <w:pStyle w:val="TAH"/>
            </w:pPr>
            <w:r w:rsidRPr="003B2883">
              <w:t>Description</w:t>
            </w:r>
          </w:p>
        </w:tc>
      </w:tr>
      <w:tr w:rsidR="00A27499" w:rsidRPr="003B2883"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Pr="003B2883" w:rsidRDefault="00A27499" w:rsidP="00CB5838">
            <w:pPr>
              <w:pStyle w:val="TAL"/>
            </w:pPr>
            <w:r w:rsidRPr="003B2883">
              <w:t xml:space="preserve">This case represents a successful notification of the </w:t>
            </w:r>
            <w:r w:rsidRPr="003B2883">
              <w:rPr>
                <w:lang w:eastAsia="zh-CN"/>
              </w:rPr>
              <w:t>N1 message to the NF service consumer</w:t>
            </w:r>
            <w:r w:rsidRPr="003B2883">
              <w:t>.</w:t>
            </w:r>
          </w:p>
        </w:tc>
      </w:tr>
      <w:tr w:rsidR="00FE4A6A" w:rsidRPr="003B2883"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Pr="003B2883" w:rsidRDefault="00FE4A6A" w:rsidP="00FE4A6A">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Pr="003B2883" w:rsidRDefault="00FE4A6A" w:rsidP="00FE4A6A">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Pr="003B2883" w:rsidRDefault="00FE4A6A" w:rsidP="00FE4A6A">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Pr="003B2883" w:rsidRDefault="00FE4A6A" w:rsidP="00FE4A6A">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Pr="003B2883" w:rsidRDefault="00FE4A6A" w:rsidP="00FE4A6A">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1FF774F3" w14:textId="77777777" w:rsidR="00A27499" w:rsidRPr="003B2883" w:rsidRDefault="00A27499" w:rsidP="0054229B"/>
    <w:p w14:paraId="734E5C20" w14:textId="49EBEFEA" w:rsidR="00A27499" w:rsidRPr="003B2883" w:rsidRDefault="00BD5FCE" w:rsidP="00A27499">
      <w:pPr>
        <w:pStyle w:val="Heading4"/>
      </w:pPr>
      <w:bookmarkStart w:id="202" w:name="_Toc20137389"/>
      <w:r w:rsidRPr="003B2883">
        <w:t>6.1.5.5</w:t>
      </w:r>
      <w:r w:rsidR="00A27499" w:rsidRPr="003B2883">
        <w:tab/>
        <w:t>UE Specific N2 Information Notification</w:t>
      </w:r>
      <w:bookmarkEnd w:id="202"/>
    </w:p>
    <w:p w14:paraId="20312D44" w14:textId="23DBFF5E" w:rsidR="00A27499" w:rsidRPr="003B2883" w:rsidRDefault="00BD5FCE" w:rsidP="00A27499">
      <w:pPr>
        <w:pStyle w:val="Heading5"/>
      </w:pPr>
      <w:bookmarkStart w:id="203" w:name="_Toc20137390"/>
      <w:r w:rsidRPr="003B2883">
        <w:t>6.1.5.5</w:t>
      </w:r>
      <w:r w:rsidR="00A27499" w:rsidRPr="003B2883">
        <w:t>.1</w:t>
      </w:r>
      <w:r w:rsidR="00A27499" w:rsidRPr="003B2883">
        <w:tab/>
        <w:t>Description</w:t>
      </w:r>
      <w:bookmarkEnd w:id="203"/>
    </w:p>
    <w:p w14:paraId="19A24413"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011A537D" w14:textId="67830E98" w:rsidR="00A27499" w:rsidRPr="003B2883" w:rsidRDefault="00BD5FCE" w:rsidP="00A27499">
      <w:pPr>
        <w:pStyle w:val="Heading5"/>
      </w:pPr>
      <w:bookmarkStart w:id="204" w:name="_Toc20137391"/>
      <w:r w:rsidRPr="003B2883">
        <w:t>6.1.5.5</w:t>
      </w:r>
      <w:r w:rsidR="00A27499" w:rsidRPr="003B2883">
        <w:t>.2</w:t>
      </w:r>
      <w:r w:rsidR="00A27499" w:rsidRPr="003B2883">
        <w:tab/>
      </w:r>
      <w:r w:rsidR="002501F1" w:rsidRPr="003B2883">
        <w:t>Notification</w:t>
      </w:r>
      <w:r w:rsidR="00A27499" w:rsidRPr="003B2883">
        <w:t xml:space="preserve"> Definition</w:t>
      </w:r>
      <w:bookmarkEnd w:id="204"/>
    </w:p>
    <w:p w14:paraId="6A0199EE" w14:textId="77777777" w:rsidR="00A27499" w:rsidRPr="003B2883" w:rsidRDefault="00A27499" w:rsidP="00A27499">
      <w:r w:rsidRPr="003B2883">
        <w:t>Resource URI: {</w:t>
      </w:r>
      <w:r w:rsidRPr="003B2883">
        <w:rPr>
          <w:lang w:eastAsia="zh-CN"/>
        </w:rPr>
        <w:t>n2NotifyCallbackUri</w:t>
      </w:r>
      <w:r w:rsidRPr="003B2883">
        <w:t>}</w:t>
      </w:r>
    </w:p>
    <w:p w14:paraId="5A7B3027" w14:textId="77777777" w:rsidR="002501F1" w:rsidRPr="003B2883" w:rsidRDefault="002501F1" w:rsidP="002501F1">
      <w:pPr>
        <w:rPr>
          <w:lang w:eastAsia="zh-CN"/>
        </w:rPr>
      </w:pPr>
      <w:r w:rsidRPr="003B2883">
        <w:t>Callback URI is provided by the NF Service Consumer during the subscription to this notification.</w:t>
      </w:r>
    </w:p>
    <w:p w14:paraId="42F334AA" w14:textId="56DEA8FE" w:rsidR="00A27499" w:rsidRPr="003B2883" w:rsidRDefault="00BD5FCE" w:rsidP="00A27499">
      <w:pPr>
        <w:pStyle w:val="Heading5"/>
      </w:pPr>
      <w:bookmarkStart w:id="205" w:name="_Toc20137392"/>
      <w:r w:rsidRPr="003B2883">
        <w:t>6.1.5.5</w:t>
      </w:r>
      <w:r w:rsidR="00A27499" w:rsidRPr="003B2883">
        <w:t>.3</w:t>
      </w:r>
      <w:r w:rsidR="00A27499" w:rsidRPr="003B2883">
        <w:tab/>
      </w:r>
      <w:r w:rsidR="002501F1" w:rsidRPr="003B2883">
        <w:t>Notification</w:t>
      </w:r>
      <w:r w:rsidR="00A27499" w:rsidRPr="003B2883">
        <w:t xml:space="preserve"> Standard Methods</w:t>
      </w:r>
      <w:bookmarkEnd w:id="205"/>
    </w:p>
    <w:p w14:paraId="07383833" w14:textId="224207A5" w:rsidR="00A27499" w:rsidRPr="003B2883" w:rsidRDefault="00BD5FCE" w:rsidP="00A27499">
      <w:pPr>
        <w:pStyle w:val="Heading6"/>
        <w:rPr>
          <w:lang w:eastAsia="zh-CN"/>
        </w:rPr>
      </w:pPr>
      <w:bookmarkStart w:id="206" w:name="_Toc20137393"/>
      <w:r w:rsidRPr="003B2883">
        <w:t>6.1.5.5</w:t>
      </w:r>
      <w:r w:rsidR="00A27499" w:rsidRPr="003B2883">
        <w:t>.3.1</w:t>
      </w:r>
      <w:r w:rsidR="00A27499" w:rsidRPr="003B2883">
        <w:tab/>
      </w:r>
      <w:r w:rsidR="00A27499" w:rsidRPr="003B2883">
        <w:rPr>
          <w:rFonts w:hint="eastAsia"/>
          <w:lang w:eastAsia="zh-CN"/>
        </w:rPr>
        <w:t>POST</w:t>
      </w:r>
      <w:bookmarkEnd w:id="206"/>
    </w:p>
    <w:p w14:paraId="12D0B939" w14:textId="4EFE2D11" w:rsidR="00A27499" w:rsidRPr="003B2883" w:rsidRDefault="00A27499" w:rsidP="00A27499">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p>
    <w:p w14:paraId="6C5E7820" w14:textId="77777777" w:rsidR="00A27499" w:rsidRPr="003B2883" w:rsidRDefault="00A27499" w:rsidP="00A27499">
      <w:r w:rsidRPr="003B2883">
        <w:t xml:space="preserve">This method shall support the request data structures specified in table </w:t>
      </w:r>
      <w:r w:rsidR="00BD5FCE" w:rsidRPr="003B2883">
        <w:t>6.1.5.5</w:t>
      </w:r>
      <w:r w:rsidRPr="003B2883">
        <w:t xml:space="preserve">.3.1-2 and the response data structures and response codes specified in table </w:t>
      </w:r>
      <w:r w:rsidR="00BD5FCE" w:rsidRPr="003B2883">
        <w:t>6.1.5.5</w:t>
      </w:r>
      <w:r w:rsidRPr="003B2883">
        <w:t>.3.1-3.</w:t>
      </w:r>
    </w:p>
    <w:p w14:paraId="7F335B35" w14:textId="0813C9E2" w:rsidR="00A27499" w:rsidRPr="003B2883" w:rsidRDefault="00A27499" w:rsidP="008A2057">
      <w:pPr>
        <w:pStyle w:val="TH"/>
      </w:pPr>
      <w:r w:rsidRPr="003B2883">
        <w:t xml:space="preserve">Table </w:t>
      </w:r>
      <w:r w:rsidR="00BD5FCE" w:rsidRPr="003B2883">
        <w:t>6.1.5.5</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Pr="003B2883" w:rsidRDefault="00A27499" w:rsidP="00CB5838">
            <w:pPr>
              <w:pStyle w:val="TAH"/>
            </w:pPr>
            <w:r w:rsidRPr="003B2883">
              <w:t>Description</w:t>
            </w:r>
          </w:p>
        </w:tc>
      </w:tr>
      <w:tr w:rsidR="00A27499" w:rsidRPr="003B2883"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Pr="003B2883" w:rsidRDefault="00A27499"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Pr="003B2883" w:rsidRDefault="00A27499"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22F07A6" w14:textId="77777777" w:rsidR="00A27499" w:rsidRPr="003B2883" w:rsidRDefault="00A27499" w:rsidP="00A27499"/>
    <w:p w14:paraId="41454E23" w14:textId="77777777" w:rsidR="00A27499" w:rsidRPr="003B2883" w:rsidRDefault="00A27499" w:rsidP="008A2057">
      <w:pPr>
        <w:pStyle w:val="TH"/>
      </w:pPr>
      <w:r w:rsidRPr="003B2883">
        <w:t xml:space="preserve">Table </w:t>
      </w:r>
      <w:r w:rsidR="00BD5FCE" w:rsidRPr="003B2883">
        <w:t>6.1.5.5</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rsidRPr="003B2883"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Pr="003B2883" w:rsidRDefault="00A27499" w:rsidP="00CB5838">
            <w:pPr>
              <w:pStyle w:val="TAH"/>
            </w:pPr>
            <w:r w:rsidRPr="003B2883">
              <w:t>Response</w:t>
            </w:r>
          </w:p>
          <w:p w14:paraId="7D59811A"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Pr="003B2883" w:rsidRDefault="00A27499" w:rsidP="00CB5838">
            <w:pPr>
              <w:pStyle w:val="TAH"/>
            </w:pPr>
            <w:r w:rsidRPr="003B2883">
              <w:t>Description</w:t>
            </w:r>
          </w:p>
        </w:tc>
      </w:tr>
      <w:tr w:rsidR="00A27499" w:rsidRPr="003B2883"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Pr="003B2883" w:rsidRDefault="00A27499"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r w:rsidR="00F71794" w:rsidRPr="003B2883"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Pr="003B2883" w:rsidRDefault="00F71794" w:rsidP="00F71794">
            <w:pPr>
              <w:pStyle w:val="TAL"/>
            </w:pPr>
            <w:r w:rsidRPr="003B2883">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Pr="003B2883" w:rsidRDefault="00F71794" w:rsidP="00F71794">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Pr="003B2883" w:rsidRDefault="00F71794" w:rsidP="00F71794">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Pr="003B2883" w:rsidRDefault="00F71794" w:rsidP="00F71794">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Pr="003B2883" w:rsidRDefault="00F71794" w:rsidP="00F71794">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bl>
    <w:p w14:paraId="52662009" w14:textId="77777777" w:rsidR="00A27499" w:rsidRPr="003B2883" w:rsidRDefault="00A27499" w:rsidP="00A27499">
      <w:pPr>
        <w:rPr>
          <w:lang w:eastAsia="zh-CN"/>
        </w:rPr>
      </w:pPr>
    </w:p>
    <w:p w14:paraId="32E7E850" w14:textId="116F5A52" w:rsidR="009F37F9" w:rsidRPr="003B2883" w:rsidRDefault="009F37F9" w:rsidP="009F37F9">
      <w:pPr>
        <w:pStyle w:val="Heading4"/>
      </w:pPr>
      <w:bookmarkStart w:id="207" w:name="_Toc20137394"/>
      <w:r w:rsidRPr="003B2883">
        <w:t>6.1.5.6</w:t>
      </w:r>
      <w:r w:rsidRPr="003B2883">
        <w:tab/>
        <w:t>N1N2 Transfer Failure Notification</w:t>
      </w:r>
      <w:bookmarkEnd w:id="207"/>
    </w:p>
    <w:p w14:paraId="05C82640" w14:textId="55066B10" w:rsidR="009F37F9" w:rsidRPr="003B2883" w:rsidRDefault="009F37F9" w:rsidP="009F37F9">
      <w:pPr>
        <w:pStyle w:val="Heading5"/>
      </w:pPr>
      <w:bookmarkStart w:id="208" w:name="_Toc20137395"/>
      <w:r w:rsidRPr="003B2883">
        <w:t>6.1.5.6.1</w:t>
      </w:r>
      <w:r w:rsidRPr="003B2883">
        <w:tab/>
        <w:t>Description</w:t>
      </w:r>
      <w:bookmarkEnd w:id="208"/>
    </w:p>
    <w:p w14:paraId="6A7008EA" w14:textId="77777777" w:rsidR="009F37F9" w:rsidRPr="003B2883" w:rsidRDefault="009F37F9" w:rsidP="009F37F9">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6712E487" w14:textId="2759B854" w:rsidR="009F37F9" w:rsidRPr="003B2883" w:rsidRDefault="009F37F9" w:rsidP="009F37F9">
      <w:pPr>
        <w:pStyle w:val="Heading5"/>
      </w:pPr>
      <w:bookmarkStart w:id="209" w:name="_Toc20137396"/>
      <w:r w:rsidRPr="003B2883">
        <w:t>6.1.5.6.2</w:t>
      </w:r>
      <w:r w:rsidRPr="003B2883">
        <w:tab/>
        <w:t>Notification Definition</w:t>
      </w:r>
      <w:bookmarkEnd w:id="209"/>
    </w:p>
    <w:p w14:paraId="5AD601FB" w14:textId="77777777" w:rsidR="009F37F9" w:rsidRPr="003B2883" w:rsidRDefault="009F37F9" w:rsidP="009F37F9">
      <w:r w:rsidRPr="003B2883">
        <w:t>Resource URI: {</w:t>
      </w:r>
      <w:r w:rsidRPr="003B2883">
        <w:rPr>
          <w:lang w:eastAsia="zh-CN"/>
        </w:rPr>
        <w:t>n1n2</w:t>
      </w:r>
      <w:r w:rsidR="00F606F2" w:rsidRPr="003B2883">
        <w:rPr>
          <w:lang w:eastAsia="zh-CN"/>
        </w:rPr>
        <w:t>Message</w:t>
      </w:r>
      <w:r w:rsidRPr="003B2883">
        <w:rPr>
          <w:lang w:eastAsia="zh-CN"/>
        </w:rPr>
        <w:t>TransferFailure</w:t>
      </w:r>
      <w:r w:rsidR="00F606F2" w:rsidRPr="003B2883">
        <w:rPr>
          <w:lang w:eastAsia="zh-CN"/>
        </w:rPr>
        <w:t>Notify</w:t>
      </w:r>
      <w:r w:rsidRPr="003B2883">
        <w:rPr>
          <w:lang w:eastAsia="zh-CN"/>
        </w:rPr>
        <w:t>CallbackUri</w:t>
      </w:r>
      <w:r w:rsidRPr="003B2883">
        <w:t>}</w:t>
      </w:r>
    </w:p>
    <w:p w14:paraId="5F16EC73" w14:textId="244568E8" w:rsidR="009F37F9" w:rsidRPr="003B2883" w:rsidRDefault="009F37F9" w:rsidP="009F37F9">
      <w:pPr>
        <w:rPr>
          <w:lang w:eastAsia="zh-CN"/>
        </w:rPr>
      </w:pPr>
      <w:r w:rsidRPr="003B2883">
        <w:lastRenderedPageBreak/>
        <w:t xml:space="preserve">Callback URI is provided by the NF Service Consumer during the UE specific N1N2MessageTransfer operation (see </w:t>
      </w:r>
      <w:r w:rsidR="003B2883">
        <w:t>clause</w:t>
      </w:r>
      <w:r w:rsidRPr="003B2883">
        <w:t xml:space="preserve"> 6.1.3.</w:t>
      </w:r>
      <w:r w:rsidR="00C55DD7" w:rsidRPr="003B2883">
        <w:t>5</w:t>
      </w:r>
      <w:r w:rsidRPr="003B2883">
        <w:t>.3.1.</w:t>
      </w:r>
    </w:p>
    <w:p w14:paraId="0D79D1B2" w14:textId="2E53339C" w:rsidR="009F37F9" w:rsidRPr="003B2883" w:rsidRDefault="009F37F9" w:rsidP="009F37F9">
      <w:pPr>
        <w:pStyle w:val="Heading5"/>
      </w:pPr>
      <w:bookmarkStart w:id="210" w:name="_Toc20137397"/>
      <w:r w:rsidRPr="003B2883">
        <w:t>6.1.5.6.3</w:t>
      </w:r>
      <w:r w:rsidRPr="003B2883">
        <w:tab/>
        <w:t>Notification Standard Methods</w:t>
      </w:r>
      <w:bookmarkEnd w:id="210"/>
    </w:p>
    <w:p w14:paraId="156E4BF2" w14:textId="31420BB6" w:rsidR="009F37F9" w:rsidRPr="003B2883" w:rsidRDefault="009F37F9" w:rsidP="009F37F9">
      <w:pPr>
        <w:pStyle w:val="Heading6"/>
        <w:rPr>
          <w:lang w:eastAsia="zh-CN"/>
        </w:rPr>
      </w:pPr>
      <w:bookmarkStart w:id="211" w:name="_Toc20137398"/>
      <w:r w:rsidRPr="003B2883">
        <w:t>6.1.5.6.3.1</w:t>
      </w:r>
      <w:r w:rsidRPr="003B2883">
        <w:tab/>
      </w:r>
      <w:r w:rsidRPr="003B2883">
        <w:rPr>
          <w:rFonts w:hint="eastAsia"/>
          <w:lang w:eastAsia="zh-CN"/>
        </w:rPr>
        <w:t>POST</w:t>
      </w:r>
      <w:bookmarkEnd w:id="211"/>
    </w:p>
    <w:p w14:paraId="436431D2" w14:textId="7A349B5F" w:rsidR="009F37F9" w:rsidRPr="003B2883" w:rsidRDefault="009F37F9" w:rsidP="009F37F9">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w:t>
      </w:r>
      <w:r w:rsidR="00174A65" w:rsidRPr="003B2883">
        <w:t xml:space="preserve">e.g. </w:t>
      </w:r>
      <w:r w:rsidRPr="003B2883">
        <w:t>SMF).</w:t>
      </w:r>
    </w:p>
    <w:p w14:paraId="75D813E3" w14:textId="77777777" w:rsidR="009F37F9" w:rsidRPr="003B2883" w:rsidRDefault="009F37F9" w:rsidP="009F37F9">
      <w:r w:rsidRPr="003B2883">
        <w:t>This method shall support the request data structures specified in table 6.1.5.6.3.1-1 and the response data structures and response codes specified in table 6.1.5.6.3.1-3.</w:t>
      </w:r>
    </w:p>
    <w:p w14:paraId="7D7FDA0E" w14:textId="4F397529" w:rsidR="009F37F9" w:rsidRPr="003B2883" w:rsidRDefault="009F37F9" w:rsidP="009F37F9">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rsidRPr="003B2883" w14:paraId="24819B94" w14:textId="77777777" w:rsidTr="00AD4C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Pr="003B2883" w:rsidRDefault="009F37F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Pr="003B2883" w:rsidRDefault="009F37F9" w:rsidP="00E83BB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Pr="003B2883" w:rsidRDefault="009F37F9" w:rsidP="00E83BB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Pr="003B2883" w:rsidRDefault="009F37F9" w:rsidP="00E83BB0">
            <w:pPr>
              <w:pStyle w:val="TAH"/>
            </w:pPr>
            <w:r w:rsidRPr="003B2883">
              <w:t>Description</w:t>
            </w:r>
          </w:p>
        </w:tc>
      </w:tr>
      <w:tr w:rsidR="009F37F9" w:rsidRPr="003B2883" w14:paraId="5A509A31" w14:textId="77777777" w:rsidTr="00AD4C2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Pr="003B2883" w:rsidRDefault="009F37F9" w:rsidP="00E83BB0">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Pr="003B2883" w:rsidRDefault="009F37F9" w:rsidP="00E83BB0">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Pr="003B2883" w:rsidRDefault="009F37F9" w:rsidP="00E83BB0">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Pr="003B2883" w:rsidRDefault="009F37F9" w:rsidP="00E83BB0">
            <w:pPr>
              <w:pStyle w:val="TAL"/>
            </w:pPr>
            <w:r w:rsidRPr="003B2883">
              <w:t xml:space="preserve">Representation of the </w:t>
            </w:r>
            <w:r w:rsidRPr="003B2883">
              <w:rPr>
                <w:lang w:eastAsia="zh-CN"/>
              </w:rPr>
              <w:t xml:space="preserve">N1/N2 message transfer failure </w:t>
            </w:r>
            <w:r w:rsidRPr="003B2883">
              <w:t>notification.</w:t>
            </w:r>
          </w:p>
          <w:p w14:paraId="51F6B93C" w14:textId="77777777" w:rsidR="0020506D" w:rsidRPr="003B2883" w:rsidRDefault="0020506D" w:rsidP="00E83BB0">
            <w:pPr>
              <w:pStyle w:val="TAL"/>
              <w:rPr>
                <w:lang w:eastAsia="zh-CN"/>
              </w:rPr>
            </w:pPr>
          </w:p>
          <w:p w14:paraId="012D0B24" w14:textId="78CBD215" w:rsidR="0020506D" w:rsidRPr="003B2883" w:rsidRDefault="00AD4C2F" w:rsidP="0020506D">
            <w:pPr>
              <w:pStyle w:val="TAL"/>
              <w:rPr>
                <w:lang w:eastAsia="zh-CN"/>
              </w:rPr>
            </w:pPr>
            <w:r>
              <w:rPr>
                <w:lang w:eastAsia="zh-CN"/>
              </w:rPr>
              <w:t>T</w:t>
            </w:r>
            <w:r w:rsidR="0020506D" w:rsidRPr="003B2883">
              <w:rPr>
                <w:lang w:eastAsia="zh-CN"/>
              </w:rPr>
              <w:t xml:space="preserve">he "cause" attribute shall be set to </w:t>
            </w:r>
            <w:r>
              <w:rPr>
                <w:lang w:eastAsia="zh-CN"/>
              </w:rPr>
              <w:t xml:space="preserve">one of following </w:t>
            </w:r>
            <w:r w:rsidR="0020506D" w:rsidRPr="003B2883">
              <w:rPr>
                <w:lang w:eastAsia="zh-CN"/>
              </w:rPr>
              <w:t>cause value</w:t>
            </w:r>
            <w:r>
              <w:rPr>
                <w:lang w:eastAsia="zh-CN"/>
              </w:rPr>
              <w:t xml:space="preserve"> s (see clause </w:t>
            </w:r>
            <w:r w:rsidRPr="003B2883">
              <w:t>6.1.6.3.6</w:t>
            </w:r>
            <w:r>
              <w:t>)</w:t>
            </w:r>
            <w:r w:rsidR="0020506D" w:rsidRPr="003B2883">
              <w:rPr>
                <w:lang w:eastAsia="zh-CN"/>
              </w:rPr>
              <w:t>:</w:t>
            </w:r>
          </w:p>
          <w:p w14:paraId="38111D79" w14:textId="77777777" w:rsidR="0020506D" w:rsidRPr="003B2883" w:rsidRDefault="0020506D" w:rsidP="0020506D">
            <w:pPr>
              <w:pStyle w:val="TAL"/>
              <w:rPr>
                <w:lang w:eastAsia="zh-CN"/>
              </w:rPr>
            </w:pPr>
            <w:r w:rsidRPr="003B2883">
              <w:rPr>
                <w:lang w:eastAsia="zh-CN"/>
              </w:rPr>
              <w:tab/>
              <w:t>-</w:t>
            </w:r>
            <w:r w:rsidRPr="003B2883">
              <w:rPr>
                <w:lang w:eastAsia="zh-CN"/>
              </w:rPr>
              <w:tab/>
              <w:t>UE_NOT_RESPONDING</w:t>
            </w:r>
          </w:p>
          <w:p w14:paraId="03A48A0C" w14:textId="77777777" w:rsidR="00A67EA5" w:rsidRPr="003B2883" w:rsidRDefault="00A67EA5" w:rsidP="003518DB">
            <w:pPr>
              <w:pStyle w:val="TAL"/>
              <w:ind w:left="284"/>
              <w:rPr>
                <w:lang w:eastAsia="zh-CN"/>
              </w:rPr>
            </w:pPr>
            <w:r w:rsidRPr="003B2883">
              <w:t>-</w:t>
            </w:r>
            <w:r w:rsidRPr="003B2883">
              <w:tab/>
              <w:t>UE_NOT_</w:t>
            </w:r>
            <w:r w:rsidRPr="003B2883">
              <w:rPr>
                <w:lang w:eastAsia="zh-CN"/>
              </w:rPr>
              <w:t>REACHABLE_FOR_SESSION</w:t>
            </w:r>
          </w:p>
        </w:tc>
      </w:tr>
    </w:tbl>
    <w:p w14:paraId="61382D9B" w14:textId="77777777" w:rsidR="009F37F9" w:rsidRPr="003B2883" w:rsidRDefault="009F37F9" w:rsidP="009F37F9"/>
    <w:p w14:paraId="433A6B0D" w14:textId="77777777" w:rsidR="009F37F9" w:rsidRPr="003B2883" w:rsidRDefault="009F37F9" w:rsidP="009F37F9">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rsidRPr="003B2883"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Pr="003B2883" w:rsidRDefault="009F37F9" w:rsidP="00E83BB0">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Pr="003B2883" w:rsidRDefault="009F37F9" w:rsidP="00E83BB0">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Pr="003B2883" w:rsidRDefault="009F37F9" w:rsidP="00E83BB0">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Pr="003B2883" w:rsidRDefault="009F37F9" w:rsidP="00E83BB0">
            <w:pPr>
              <w:pStyle w:val="TAH"/>
            </w:pPr>
            <w:r w:rsidRPr="003B2883">
              <w:t>Response</w:t>
            </w:r>
          </w:p>
          <w:p w14:paraId="6D3F97CD" w14:textId="77777777" w:rsidR="009F37F9" w:rsidRPr="003B2883" w:rsidRDefault="009F37F9" w:rsidP="00E83BB0">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Pr="003B2883" w:rsidRDefault="009F37F9" w:rsidP="00E83BB0">
            <w:pPr>
              <w:pStyle w:val="TAH"/>
            </w:pPr>
            <w:r w:rsidRPr="003B2883">
              <w:t>Description</w:t>
            </w:r>
          </w:p>
        </w:tc>
      </w:tr>
      <w:tr w:rsidR="009F37F9" w:rsidRPr="003B2883"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Pr="003B2883" w:rsidRDefault="009F37F9" w:rsidP="00E83BB0">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Pr="003B2883"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Pr="003B2883"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Pr="003B2883" w:rsidRDefault="009F37F9" w:rsidP="00E83BB0">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Pr="003B2883" w:rsidRDefault="009F37F9" w:rsidP="00E83BB0">
            <w:pPr>
              <w:pStyle w:val="TAL"/>
            </w:pPr>
            <w:r w:rsidRPr="003B2883">
              <w:t xml:space="preserve">This case represents a successful notification of the </w:t>
            </w:r>
            <w:r w:rsidRPr="003B2883">
              <w:rPr>
                <w:lang w:eastAsia="zh-CN"/>
              </w:rPr>
              <w:t>N1 / N2 message transfer to the NF service consumer</w:t>
            </w:r>
            <w:r w:rsidRPr="003B2883">
              <w:t>.</w:t>
            </w:r>
          </w:p>
        </w:tc>
      </w:tr>
    </w:tbl>
    <w:p w14:paraId="3F28E827" w14:textId="77777777" w:rsidR="009F37F9" w:rsidRPr="003B2883" w:rsidRDefault="009F37F9" w:rsidP="009F37F9"/>
    <w:p w14:paraId="1F5EF943" w14:textId="727E6A25" w:rsidR="00F639EF" w:rsidRPr="003B2883" w:rsidRDefault="00C008EB" w:rsidP="00F639EF">
      <w:pPr>
        <w:pStyle w:val="Heading4"/>
      </w:pPr>
      <w:bookmarkStart w:id="212" w:name="_Toc20137399"/>
      <w:r w:rsidRPr="003B2883">
        <w:t>6.1.5.7</w:t>
      </w:r>
      <w:r w:rsidR="00F639EF" w:rsidRPr="003B2883">
        <w:tab/>
      </w:r>
      <w:r w:rsidR="000B6381" w:rsidRPr="003B2883">
        <w:t>Void</w:t>
      </w:r>
      <w:bookmarkEnd w:id="212"/>
    </w:p>
    <w:p w14:paraId="198D31B2" w14:textId="77777777" w:rsidR="00F639EF" w:rsidRPr="003B2883" w:rsidRDefault="00F639EF" w:rsidP="009F37F9"/>
    <w:p w14:paraId="58B82F89" w14:textId="243EC9E2" w:rsidR="00515970" w:rsidRPr="003B2883" w:rsidRDefault="00515970" w:rsidP="00515970">
      <w:pPr>
        <w:pStyle w:val="Heading3"/>
      </w:pPr>
      <w:bookmarkStart w:id="213" w:name="_Toc20137400"/>
      <w:r w:rsidRPr="003B2883">
        <w:t>6.1.6</w:t>
      </w:r>
      <w:r w:rsidRPr="003B2883">
        <w:tab/>
        <w:t>Data Model</w:t>
      </w:r>
      <w:bookmarkEnd w:id="213"/>
    </w:p>
    <w:p w14:paraId="2D048B9D" w14:textId="0E6CF298" w:rsidR="00515970" w:rsidRPr="003B2883" w:rsidRDefault="00515970" w:rsidP="00515970">
      <w:pPr>
        <w:pStyle w:val="Heading4"/>
      </w:pPr>
      <w:bookmarkStart w:id="214" w:name="_Toc20137401"/>
      <w:r w:rsidRPr="003B2883">
        <w:t>6.1.6.1</w:t>
      </w:r>
      <w:r w:rsidRPr="003B2883">
        <w:tab/>
        <w:t>General</w:t>
      </w:r>
      <w:bookmarkEnd w:id="214"/>
    </w:p>
    <w:p w14:paraId="226CCEA5" w14:textId="5AE7FE27" w:rsidR="00515970" w:rsidRPr="003B2883" w:rsidRDefault="00515970" w:rsidP="00515970">
      <w:r w:rsidRPr="003B2883">
        <w:t xml:space="preserve">This </w:t>
      </w:r>
      <w:r w:rsidR="003B2883">
        <w:t>clause</w:t>
      </w:r>
      <w:r w:rsidRPr="003B2883">
        <w:t xml:space="preserve"> specifies the application data model supported by the API.</w:t>
      </w:r>
    </w:p>
    <w:p w14:paraId="434043CB" w14:textId="77777777" w:rsidR="00515970" w:rsidRPr="003B2883" w:rsidRDefault="00515970" w:rsidP="00515970">
      <w:r w:rsidRPr="003B2883">
        <w:t>Table 6.1.6.1-1 specifies the data types defined for the Namf</w:t>
      </w:r>
      <w:r w:rsidR="00F93936" w:rsidRPr="003B2883">
        <w:t>_Communication</w:t>
      </w:r>
      <w:r w:rsidRPr="003B2883">
        <w:t xml:space="preserve"> service based interface protocol.</w:t>
      </w:r>
    </w:p>
    <w:p w14:paraId="137590E6" w14:textId="77777777" w:rsidR="00515970" w:rsidRPr="003B2883" w:rsidRDefault="00515970" w:rsidP="00515970">
      <w:pPr>
        <w:pStyle w:val="TH"/>
      </w:pPr>
      <w:r w:rsidRPr="003B2883">
        <w:lastRenderedPageBreak/>
        <w:t>Table 6.1.6.1-1: Namf</w:t>
      </w:r>
      <w:r w:rsidR="00F93936" w:rsidRPr="003B2883">
        <w:t>_Communication</w:t>
      </w:r>
      <w:r w:rsidRPr="003B2883">
        <w:t xml:space="preserve"> specific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gridCol w:w="1207"/>
      </w:tblGrid>
      <w:tr w:rsidR="00FE6B62" w:rsidRPr="003B2883" w14:paraId="39164199" w14:textId="4C642EC8" w:rsidTr="007F005F">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FE6B62" w:rsidRPr="003B2883" w:rsidRDefault="00FE6B62">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54E3CA84" w:rsidR="00FE6B62" w:rsidRPr="003B2883" w:rsidRDefault="00514461">
            <w:pPr>
              <w:pStyle w:val="TAH"/>
            </w:pPr>
            <w:r>
              <w:t>Clause</w:t>
            </w:r>
            <w:r w:rsidR="00FE6B62" w:rsidRPr="003B2883">
              <w:t xml:space="preserve"> defined</w:t>
            </w:r>
          </w:p>
        </w:tc>
        <w:tc>
          <w:tcPr>
            <w:tcW w:w="404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FE6B62" w:rsidRPr="003B2883" w:rsidRDefault="00FE6B62">
            <w:pPr>
              <w:pStyle w:val="TAH"/>
            </w:pPr>
            <w:r w:rsidRPr="003B2883">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3A639EF9" w14:textId="5694BB83" w:rsidR="00FE6B62" w:rsidRPr="003B2883" w:rsidRDefault="00FE6B62">
            <w:pPr>
              <w:pStyle w:val="TAH"/>
            </w:pPr>
            <w:r w:rsidRPr="003B2883">
              <w:rPr>
                <w:rFonts w:cs="Arial"/>
                <w:szCs w:val="18"/>
              </w:rPr>
              <w:t>Applicability</w:t>
            </w:r>
          </w:p>
        </w:tc>
      </w:tr>
      <w:tr w:rsidR="00FE6B62" w:rsidRPr="003B2883" w14:paraId="2BC9A87B" w14:textId="1AD69B0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5DF59F8" w14:textId="77777777" w:rsidR="00FE6B62" w:rsidRPr="003B2883" w:rsidRDefault="00FE6B62" w:rsidP="00B80BC2">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48B56EA" w14:textId="77777777" w:rsidR="00FE6B62" w:rsidRPr="003B2883" w:rsidRDefault="00FE6B62" w:rsidP="00B80BC2">
            <w:pPr>
              <w:pStyle w:val="TAL"/>
            </w:pPr>
            <w:r w:rsidRPr="003B2883">
              <w:t>6.1.6.2.2</w:t>
            </w:r>
          </w:p>
        </w:tc>
        <w:tc>
          <w:tcPr>
            <w:tcW w:w="4040" w:type="dxa"/>
            <w:tcBorders>
              <w:top w:val="single" w:sz="4" w:space="0" w:color="auto"/>
              <w:left w:val="single" w:sz="4" w:space="0" w:color="auto"/>
              <w:bottom w:val="single" w:sz="4" w:space="0" w:color="auto"/>
              <w:right w:val="single" w:sz="4" w:space="0" w:color="auto"/>
            </w:tcBorders>
          </w:tcPr>
          <w:p w14:paraId="7091FDFC"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c>
          <w:tcPr>
            <w:tcW w:w="1206" w:type="dxa"/>
            <w:tcBorders>
              <w:top w:val="single" w:sz="4" w:space="0" w:color="auto"/>
              <w:left w:val="single" w:sz="4" w:space="0" w:color="auto"/>
              <w:bottom w:val="single" w:sz="4" w:space="0" w:color="auto"/>
              <w:right w:val="single" w:sz="4" w:space="0" w:color="auto"/>
            </w:tcBorders>
          </w:tcPr>
          <w:p w14:paraId="360592CA" w14:textId="77777777" w:rsidR="00FE6B62" w:rsidRPr="003B2883" w:rsidRDefault="00FE6B62" w:rsidP="00B80BC2">
            <w:pPr>
              <w:pStyle w:val="TAL"/>
              <w:rPr>
                <w:rFonts w:cs="Arial"/>
                <w:szCs w:val="18"/>
              </w:rPr>
            </w:pPr>
          </w:p>
        </w:tc>
      </w:tr>
      <w:tr w:rsidR="00FE6B62" w:rsidRPr="003B2883" w14:paraId="094A0391" w14:textId="0EDD1AE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2513AF1" w14:textId="77777777" w:rsidR="00FE6B62" w:rsidRPr="003B2883" w:rsidRDefault="00FE6B62" w:rsidP="00B80BC2">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314F1B99" w14:textId="77777777" w:rsidR="00FE6B62" w:rsidRPr="003B2883" w:rsidRDefault="00FE6B62" w:rsidP="00B80BC2">
            <w:pPr>
              <w:pStyle w:val="TAL"/>
            </w:pPr>
            <w:r w:rsidRPr="003B2883">
              <w:t>6.1.6.2.3</w:t>
            </w:r>
          </w:p>
        </w:tc>
        <w:tc>
          <w:tcPr>
            <w:tcW w:w="4040" w:type="dxa"/>
            <w:tcBorders>
              <w:top w:val="single" w:sz="4" w:space="0" w:color="auto"/>
              <w:left w:val="single" w:sz="4" w:space="0" w:color="auto"/>
              <w:bottom w:val="single" w:sz="4" w:space="0" w:color="auto"/>
              <w:right w:val="single" w:sz="4" w:space="0" w:color="auto"/>
            </w:tcBorders>
          </w:tcPr>
          <w:p w14:paraId="42E293B9"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206" w:type="dxa"/>
            <w:tcBorders>
              <w:top w:val="single" w:sz="4" w:space="0" w:color="auto"/>
              <w:left w:val="single" w:sz="4" w:space="0" w:color="auto"/>
              <w:bottom w:val="single" w:sz="4" w:space="0" w:color="auto"/>
              <w:right w:val="single" w:sz="4" w:space="0" w:color="auto"/>
            </w:tcBorders>
          </w:tcPr>
          <w:p w14:paraId="535E3A14" w14:textId="77777777" w:rsidR="00FE6B62" w:rsidRPr="003B2883" w:rsidRDefault="00FE6B62" w:rsidP="00B80BC2">
            <w:pPr>
              <w:pStyle w:val="TAL"/>
              <w:rPr>
                <w:rFonts w:cs="Arial"/>
                <w:szCs w:val="18"/>
              </w:rPr>
            </w:pPr>
          </w:p>
        </w:tc>
      </w:tr>
      <w:tr w:rsidR="00FE6B62" w:rsidRPr="003B2883" w14:paraId="2A9F1E5C" w14:textId="60E6FE8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7777F9B" w14:textId="77777777" w:rsidR="00FE6B62" w:rsidRPr="003B2883" w:rsidRDefault="00FE6B62" w:rsidP="00B80BC2">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3E674469" w14:textId="77777777" w:rsidR="00FE6B62" w:rsidRPr="003B2883" w:rsidRDefault="00FE6B62" w:rsidP="00B80BC2">
            <w:pPr>
              <w:pStyle w:val="TAL"/>
            </w:pPr>
            <w:r w:rsidRPr="003B2883">
              <w:t>6.1.6.2.4</w:t>
            </w:r>
          </w:p>
        </w:tc>
        <w:tc>
          <w:tcPr>
            <w:tcW w:w="4040" w:type="dxa"/>
            <w:tcBorders>
              <w:top w:val="single" w:sz="4" w:space="0" w:color="auto"/>
              <w:left w:val="single" w:sz="4" w:space="0" w:color="auto"/>
              <w:bottom w:val="single" w:sz="4" w:space="0" w:color="auto"/>
              <w:right w:val="single" w:sz="4" w:space="0" w:color="auto"/>
            </w:tcBorders>
          </w:tcPr>
          <w:p w14:paraId="1AB84797"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206" w:type="dxa"/>
            <w:tcBorders>
              <w:top w:val="single" w:sz="4" w:space="0" w:color="auto"/>
              <w:left w:val="single" w:sz="4" w:space="0" w:color="auto"/>
              <w:bottom w:val="single" w:sz="4" w:space="0" w:color="auto"/>
              <w:right w:val="single" w:sz="4" w:space="0" w:color="auto"/>
            </w:tcBorders>
          </w:tcPr>
          <w:p w14:paraId="18BEBAFD" w14:textId="77777777" w:rsidR="00FE6B62" w:rsidRPr="003B2883" w:rsidRDefault="00FE6B62" w:rsidP="00B80BC2">
            <w:pPr>
              <w:pStyle w:val="TAL"/>
              <w:rPr>
                <w:rFonts w:cs="Arial"/>
                <w:szCs w:val="18"/>
              </w:rPr>
            </w:pPr>
          </w:p>
        </w:tc>
      </w:tr>
      <w:tr w:rsidR="00FE6B62" w:rsidRPr="003B2883" w14:paraId="28CD264C" w14:textId="681835C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55C733C" w14:textId="77777777" w:rsidR="00FE6B62" w:rsidRPr="003B2883" w:rsidRDefault="00FE6B62" w:rsidP="00B80BC2">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36BD8709" w14:textId="77777777" w:rsidR="00FE6B62" w:rsidRPr="003B2883" w:rsidRDefault="00FE6B62" w:rsidP="00B80BC2">
            <w:pPr>
              <w:pStyle w:val="TAL"/>
            </w:pPr>
            <w:r w:rsidRPr="003B2883">
              <w:t>6.1.6.2.5</w:t>
            </w:r>
          </w:p>
        </w:tc>
        <w:tc>
          <w:tcPr>
            <w:tcW w:w="4040" w:type="dxa"/>
            <w:tcBorders>
              <w:top w:val="single" w:sz="4" w:space="0" w:color="auto"/>
              <w:left w:val="single" w:sz="4" w:space="0" w:color="auto"/>
              <w:bottom w:val="single" w:sz="4" w:space="0" w:color="auto"/>
              <w:right w:val="single" w:sz="4" w:space="0" w:color="auto"/>
            </w:tcBorders>
          </w:tcPr>
          <w:p w14:paraId="1FF22DA0" w14:textId="77777777" w:rsidR="00FE6B62" w:rsidRPr="003B2883" w:rsidRDefault="00FE6B62" w:rsidP="00B80BC2">
            <w:pPr>
              <w:pStyle w:val="TAL"/>
              <w:rPr>
                <w:rFonts w:cs="Arial"/>
                <w:szCs w:val="18"/>
              </w:rPr>
            </w:pPr>
            <w:r w:rsidRPr="003B2883">
              <w:rPr>
                <w:rFonts w:cs="Arial"/>
                <w:szCs w:val="18"/>
              </w:rPr>
              <w:t>Represents information needed for AMF to assign EBIs.</w:t>
            </w:r>
          </w:p>
        </w:tc>
        <w:tc>
          <w:tcPr>
            <w:tcW w:w="1206" w:type="dxa"/>
            <w:tcBorders>
              <w:top w:val="single" w:sz="4" w:space="0" w:color="auto"/>
              <w:left w:val="single" w:sz="4" w:space="0" w:color="auto"/>
              <w:bottom w:val="single" w:sz="4" w:space="0" w:color="auto"/>
              <w:right w:val="single" w:sz="4" w:space="0" w:color="auto"/>
            </w:tcBorders>
          </w:tcPr>
          <w:p w14:paraId="03D30FA6" w14:textId="77777777" w:rsidR="00FE6B62" w:rsidRPr="003B2883" w:rsidRDefault="00FE6B62" w:rsidP="00B80BC2">
            <w:pPr>
              <w:pStyle w:val="TAL"/>
              <w:rPr>
                <w:rFonts w:cs="Arial"/>
                <w:szCs w:val="18"/>
              </w:rPr>
            </w:pPr>
          </w:p>
        </w:tc>
      </w:tr>
      <w:tr w:rsidR="00FE6B62" w:rsidRPr="003B2883" w14:paraId="71628582" w14:textId="530C014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142FCE9" w14:textId="77777777" w:rsidR="00FE6B62" w:rsidRPr="003B2883" w:rsidRDefault="00FE6B62" w:rsidP="00B80BC2">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61ED6589" w14:textId="77777777" w:rsidR="00FE6B62" w:rsidRPr="003B2883" w:rsidRDefault="00FE6B62" w:rsidP="00B80BC2">
            <w:pPr>
              <w:pStyle w:val="TAL"/>
            </w:pPr>
            <w:r w:rsidRPr="003B2883">
              <w:t>6.1.6.2.6</w:t>
            </w:r>
          </w:p>
        </w:tc>
        <w:tc>
          <w:tcPr>
            <w:tcW w:w="4040" w:type="dxa"/>
            <w:tcBorders>
              <w:top w:val="single" w:sz="4" w:space="0" w:color="auto"/>
              <w:left w:val="single" w:sz="4" w:space="0" w:color="auto"/>
              <w:bottom w:val="single" w:sz="4" w:space="0" w:color="auto"/>
              <w:right w:val="single" w:sz="4" w:space="0" w:color="auto"/>
            </w:tcBorders>
          </w:tcPr>
          <w:p w14:paraId="6B5D3260" w14:textId="77777777" w:rsidR="00FE6B62" w:rsidRPr="003B2883" w:rsidRDefault="00FE6B62" w:rsidP="00B80BC2">
            <w:pPr>
              <w:pStyle w:val="TAL"/>
              <w:rPr>
                <w:rFonts w:cs="Arial"/>
                <w:szCs w:val="18"/>
              </w:rPr>
            </w:pPr>
            <w:r w:rsidRPr="003B2883">
              <w:rPr>
                <w:rFonts w:cs="Arial"/>
                <w:szCs w:val="18"/>
              </w:rPr>
              <w:t>Represents successful assignment of EBI(s).</w:t>
            </w:r>
          </w:p>
        </w:tc>
        <w:tc>
          <w:tcPr>
            <w:tcW w:w="1206" w:type="dxa"/>
            <w:tcBorders>
              <w:top w:val="single" w:sz="4" w:space="0" w:color="auto"/>
              <w:left w:val="single" w:sz="4" w:space="0" w:color="auto"/>
              <w:bottom w:val="single" w:sz="4" w:space="0" w:color="auto"/>
              <w:right w:val="single" w:sz="4" w:space="0" w:color="auto"/>
            </w:tcBorders>
          </w:tcPr>
          <w:p w14:paraId="0E9B21C6" w14:textId="77777777" w:rsidR="00FE6B62" w:rsidRPr="003B2883" w:rsidRDefault="00FE6B62" w:rsidP="00B80BC2">
            <w:pPr>
              <w:pStyle w:val="TAL"/>
              <w:rPr>
                <w:rFonts w:cs="Arial"/>
                <w:szCs w:val="18"/>
              </w:rPr>
            </w:pPr>
          </w:p>
        </w:tc>
      </w:tr>
      <w:tr w:rsidR="00FE6B62" w:rsidRPr="003B2883" w14:paraId="3C7979ED" w14:textId="706B55E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BA8B726" w14:textId="77777777" w:rsidR="00FE6B62" w:rsidRPr="003B2883" w:rsidRDefault="00FE6B62" w:rsidP="00B80BC2">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42870E70" w14:textId="77777777" w:rsidR="00FE6B62" w:rsidRPr="003B2883" w:rsidRDefault="00FE6B62" w:rsidP="00B80BC2">
            <w:pPr>
              <w:pStyle w:val="TAL"/>
            </w:pPr>
            <w:r w:rsidRPr="003B2883">
              <w:t>6.1.6.2.7</w:t>
            </w:r>
          </w:p>
        </w:tc>
        <w:tc>
          <w:tcPr>
            <w:tcW w:w="4040" w:type="dxa"/>
            <w:tcBorders>
              <w:top w:val="single" w:sz="4" w:space="0" w:color="auto"/>
              <w:left w:val="single" w:sz="4" w:space="0" w:color="auto"/>
              <w:bottom w:val="single" w:sz="4" w:space="0" w:color="auto"/>
              <w:right w:val="single" w:sz="4" w:space="0" w:color="auto"/>
            </w:tcBorders>
          </w:tcPr>
          <w:p w14:paraId="5241AC3D" w14:textId="77777777" w:rsidR="00FE6B62" w:rsidRPr="003B2883" w:rsidRDefault="00FE6B62" w:rsidP="00B80BC2">
            <w:pPr>
              <w:pStyle w:val="TAL"/>
              <w:rPr>
                <w:rFonts w:cs="Arial"/>
                <w:szCs w:val="18"/>
              </w:rPr>
            </w:pPr>
            <w:r w:rsidRPr="003B2883">
              <w:rPr>
                <w:rFonts w:cs="Arial"/>
                <w:szCs w:val="18"/>
              </w:rPr>
              <w:t>Represents failed assignment of EBI(s)</w:t>
            </w:r>
          </w:p>
        </w:tc>
        <w:tc>
          <w:tcPr>
            <w:tcW w:w="1206" w:type="dxa"/>
            <w:tcBorders>
              <w:top w:val="single" w:sz="4" w:space="0" w:color="auto"/>
              <w:left w:val="single" w:sz="4" w:space="0" w:color="auto"/>
              <w:bottom w:val="single" w:sz="4" w:space="0" w:color="auto"/>
              <w:right w:val="single" w:sz="4" w:space="0" w:color="auto"/>
            </w:tcBorders>
          </w:tcPr>
          <w:p w14:paraId="60CABEB4" w14:textId="77777777" w:rsidR="00FE6B62" w:rsidRPr="003B2883" w:rsidRDefault="00FE6B62" w:rsidP="00B80BC2">
            <w:pPr>
              <w:pStyle w:val="TAL"/>
              <w:rPr>
                <w:rFonts w:cs="Arial"/>
                <w:szCs w:val="18"/>
              </w:rPr>
            </w:pPr>
          </w:p>
        </w:tc>
      </w:tr>
      <w:tr w:rsidR="00FE6B62" w:rsidRPr="003B2883" w14:paraId="18F61155" w14:textId="5D02E61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B4743CE" w14:textId="77777777" w:rsidR="00FE6B62" w:rsidRPr="003B2883" w:rsidRDefault="00FE6B62" w:rsidP="00B80BC2">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1800ECFC" w14:textId="77777777" w:rsidR="00FE6B62" w:rsidRPr="003B2883" w:rsidRDefault="00FE6B62" w:rsidP="00B80BC2">
            <w:pPr>
              <w:pStyle w:val="TAL"/>
            </w:pPr>
            <w:r w:rsidRPr="003B2883">
              <w:t>6.1.6.2.8</w:t>
            </w:r>
          </w:p>
        </w:tc>
        <w:tc>
          <w:tcPr>
            <w:tcW w:w="4040" w:type="dxa"/>
            <w:tcBorders>
              <w:top w:val="single" w:sz="4" w:space="0" w:color="auto"/>
              <w:left w:val="single" w:sz="4" w:space="0" w:color="auto"/>
              <w:bottom w:val="single" w:sz="4" w:space="0" w:color="auto"/>
              <w:right w:val="single" w:sz="4" w:space="0" w:color="auto"/>
            </w:tcBorders>
          </w:tcPr>
          <w:p w14:paraId="76904D65" w14:textId="77777777" w:rsidR="00FE6B62" w:rsidRPr="003B2883" w:rsidRDefault="00FE6B62" w:rsidP="00B80BC2">
            <w:pPr>
              <w:pStyle w:val="TAL"/>
              <w:rPr>
                <w:rFonts w:cs="Arial"/>
                <w:szCs w:val="18"/>
              </w:rPr>
            </w:pPr>
            <w:r w:rsidRPr="003B2883">
              <w:rPr>
                <w:rFonts w:cs="Arial"/>
                <w:szCs w:val="18"/>
              </w:rPr>
              <w:t>Information within ReleaseUeContext</w:t>
            </w:r>
          </w:p>
        </w:tc>
        <w:tc>
          <w:tcPr>
            <w:tcW w:w="1206" w:type="dxa"/>
            <w:tcBorders>
              <w:top w:val="single" w:sz="4" w:space="0" w:color="auto"/>
              <w:left w:val="single" w:sz="4" w:space="0" w:color="auto"/>
              <w:bottom w:val="single" w:sz="4" w:space="0" w:color="auto"/>
              <w:right w:val="single" w:sz="4" w:space="0" w:color="auto"/>
            </w:tcBorders>
          </w:tcPr>
          <w:p w14:paraId="5342E7DC" w14:textId="77777777" w:rsidR="00FE6B62" w:rsidRPr="003B2883" w:rsidRDefault="00FE6B62" w:rsidP="00B80BC2">
            <w:pPr>
              <w:pStyle w:val="TAL"/>
              <w:rPr>
                <w:rFonts w:cs="Arial"/>
                <w:szCs w:val="18"/>
              </w:rPr>
            </w:pPr>
          </w:p>
        </w:tc>
      </w:tr>
      <w:tr w:rsidR="00FE6B62" w:rsidRPr="003B2883" w14:paraId="4D9C3908" w14:textId="48C5D064"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303A440" w14:textId="77777777" w:rsidR="00FE6B62" w:rsidRPr="003B2883" w:rsidRDefault="00FE6B62" w:rsidP="00BB2654">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2DC0F1D5" w14:textId="77777777" w:rsidR="00FE6B62" w:rsidRPr="003B2883" w:rsidRDefault="00FE6B62" w:rsidP="00BB2654">
            <w:pPr>
              <w:pStyle w:val="TAL"/>
            </w:pPr>
            <w:r w:rsidRPr="003B2883">
              <w:t>6.1.6.2.9</w:t>
            </w:r>
          </w:p>
        </w:tc>
        <w:tc>
          <w:tcPr>
            <w:tcW w:w="4040" w:type="dxa"/>
            <w:tcBorders>
              <w:top w:val="single" w:sz="4" w:space="0" w:color="auto"/>
              <w:left w:val="single" w:sz="4" w:space="0" w:color="auto"/>
              <w:bottom w:val="single" w:sz="4" w:space="0" w:color="auto"/>
              <w:right w:val="single" w:sz="4" w:space="0" w:color="auto"/>
            </w:tcBorders>
          </w:tcPr>
          <w:p w14:paraId="5E0A5643" w14:textId="77777777" w:rsidR="00FE6B62" w:rsidRPr="003B2883" w:rsidRDefault="00FE6B62" w:rsidP="00BB2654">
            <w:pPr>
              <w:pStyle w:val="TAL"/>
              <w:rPr>
                <w:rFonts w:cs="Arial"/>
                <w:szCs w:val="18"/>
              </w:rPr>
            </w:pPr>
            <w:r w:rsidRPr="003B2883">
              <w:rPr>
                <w:rFonts w:cs="Arial"/>
                <w:szCs w:val="18"/>
              </w:rPr>
              <w:t>N2 information requested to be transferred to 5G AN.</w:t>
            </w:r>
          </w:p>
        </w:tc>
        <w:tc>
          <w:tcPr>
            <w:tcW w:w="1206" w:type="dxa"/>
            <w:tcBorders>
              <w:top w:val="single" w:sz="4" w:space="0" w:color="auto"/>
              <w:left w:val="single" w:sz="4" w:space="0" w:color="auto"/>
              <w:bottom w:val="single" w:sz="4" w:space="0" w:color="auto"/>
              <w:right w:val="single" w:sz="4" w:space="0" w:color="auto"/>
            </w:tcBorders>
          </w:tcPr>
          <w:p w14:paraId="67D874A0" w14:textId="77777777" w:rsidR="00FE6B62" w:rsidRPr="003B2883" w:rsidRDefault="00FE6B62" w:rsidP="00BB2654">
            <w:pPr>
              <w:pStyle w:val="TAL"/>
              <w:rPr>
                <w:rFonts w:cs="Arial"/>
                <w:szCs w:val="18"/>
              </w:rPr>
            </w:pPr>
          </w:p>
        </w:tc>
      </w:tr>
      <w:tr w:rsidR="00FE6B62" w:rsidRPr="003B2883" w14:paraId="60F30F89" w14:textId="75FF1854"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D44C8EF" w14:textId="77777777" w:rsidR="00FE6B62" w:rsidRPr="003B2883" w:rsidRDefault="00FE6B62" w:rsidP="00BB2654">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2DD81A4" w14:textId="77777777" w:rsidR="00FE6B62" w:rsidRPr="003B2883" w:rsidRDefault="00FE6B62" w:rsidP="00BB2654">
            <w:pPr>
              <w:pStyle w:val="TAL"/>
            </w:pPr>
            <w:r w:rsidRPr="003B2883">
              <w:t>6.1.6.2.10</w:t>
            </w:r>
          </w:p>
        </w:tc>
        <w:tc>
          <w:tcPr>
            <w:tcW w:w="4040" w:type="dxa"/>
            <w:tcBorders>
              <w:top w:val="single" w:sz="4" w:space="0" w:color="auto"/>
              <w:left w:val="single" w:sz="4" w:space="0" w:color="auto"/>
              <w:bottom w:val="single" w:sz="4" w:space="0" w:color="auto"/>
              <w:right w:val="single" w:sz="4" w:space="0" w:color="auto"/>
            </w:tcBorders>
          </w:tcPr>
          <w:p w14:paraId="16C3647F" w14:textId="77777777" w:rsidR="00FE6B62" w:rsidRPr="003B2883" w:rsidRDefault="00FE6B62" w:rsidP="00BB2654">
            <w:pPr>
              <w:pStyle w:val="TAL"/>
              <w:rPr>
                <w:rFonts w:cs="Arial"/>
                <w:szCs w:val="18"/>
              </w:rPr>
            </w:pPr>
            <w:r w:rsidRPr="003B2883">
              <w:rPr>
                <w:rFonts w:cs="Arial"/>
                <w:szCs w:val="18"/>
              </w:rPr>
              <w:t>Subscription information for non UE specific N2 information notification.</w:t>
            </w:r>
          </w:p>
        </w:tc>
        <w:tc>
          <w:tcPr>
            <w:tcW w:w="1206" w:type="dxa"/>
            <w:tcBorders>
              <w:top w:val="single" w:sz="4" w:space="0" w:color="auto"/>
              <w:left w:val="single" w:sz="4" w:space="0" w:color="auto"/>
              <w:bottom w:val="single" w:sz="4" w:space="0" w:color="auto"/>
              <w:right w:val="single" w:sz="4" w:space="0" w:color="auto"/>
            </w:tcBorders>
          </w:tcPr>
          <w:p w14:paraId="56555888" w14:textId="77777777" w:rsidR="00FE6B62" w:rsidRPr="003B2883" w:rsidRDefault="00FE6B62" w:rsidP="00BB2654">
            <w:pPr>
              <w:pStyle w:val="TAL"/>
              <w:rPr>
                <w:rFonts w:cs="Arial"/>
                <w:szCs w:val="18"/>
              </w:rPr>
            </w:pPr>
          </w:p>
        </w:tc>
      </w:tr>
      <w:tr w:rsidR="00FE6B62" w:rsidRPr="003B2883" w14:paraId="058B6182" w14:textId="233249B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7A7EBD6" w14:textId="77777777" w:rsidR="00FE6B62" w:rsidRPr="003B2883" w:rsidRDefault="00FE6B62" w:rsidP="00BB2654">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300F4E41" w14:textId="77777777" w:rsidR="00FE6B62" w:rsidRPr="003B2883" w:rsidRDefault="00FE6B62" w:rsidP="00BB2654">
            <w:pPr>
              <w:pStyle w:val="TAL"/>
            </w:pPr>
            <w:r w:rsidRPr="003B2883">
              <w:t>6.1.6.2.11</w:t>
            </w:r>
          </w:p>
        </w:tc>
        <w:tc>
          <w:tcPr>
            <w:tcW w:w="4040" w:type="dxa"/>
            <w:tcBorders>
              <w:top w:val="single" w:sz="4" w:space="0" w:color="auto"/>
              <w:left w:val="single" w:sz="4" w:space="0" w:color="auto"/>
              <w:bottom w:val="single" w:sz="4" w:space="0" w:color="auto"/>
              <w:right w:val="single" w:sz="4" w:space="0" w:color="auto"/>
            </w:tcBorders>
          </w:tcPr>
          <w:p w14:paraId="5639E176" w14:textId="77777777" w:rsidR="00FE6B62" w:rsidRPr="003B2883" w:rsidRDefault="00FE6B62" w:rsidP="00BB2654">
            <w:pPr>
              <w:pStyle w:val="TAL"/>
              <w:rPr>
                <w:rFonts w:cs="Arial"/>
                <w:szCs w:val="18"/>
              </w:rPr>
            </w:pPr>
            <w:r w:rsidRPr="003B2883">
              <w:rPr>
                <w:rFonts w:cs="Arial"/>
                <w:szCs w:val="18"/>
              </w:rPr>
              <w:t>The created subscription for non UE specific N2 information notification.</w:t>
            </w:r>
          </w:p>
        </w:tc>
        <w:tc>
          <w:tcPr>
            <w:tcW w:w="1206" w:type="dxa"/>
            <w:tcBorders>
              <w:top w:val="single" w:sz="4" w:space="0" w:color="auto"/>
              <w:left w:val="single" w:sz="4" w:space="0" w:color="auto"/>
              <w:bottom w:val="single" w:sz="4" w:space="0" w:color="auto"/>
              <w:right w:val="single" w:sz="4" w:space="0" w:color="auto"/>
            </w:tcBorders>
          </w:tcPr>
          <w:p w14:paraId="5B4322C2" w14:textId="77777777" w:rsidR="00FE6B62" w:rsidRPr="003B2883" w:rsidRDefault="00FE6B62" w:rsidP="00BB2654">
            <w:pPr>
              <w:pStyle w:val="TAL"/>
              <w:rPr>
                <w:rFonts w:cs="Arial"/>
                <w:szCs w:val="18"/>
              </w:rPr>
            </w:pPr>
          </w:p>
        </w:tc>
      </w:tr>
      <w:tr w:rsidR="00FE6B62" w:rsidRPr="003B2883" w14:paraId="544C285D" w14:textId="3999638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F287272" w14:textId="77777777" w:rsidR="00FE6B62" w:rsidRPr="003B2883" w:rsidRDefault="00FE6B62" w:rsidP="00BB2654">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5DBB5E6C" w14:textId="77777777" w:rsidR="00FE6B62" w:rsidRPr="003B2883" w:rsidRDefault="00FE6B62" w:rsidP="00BB2654">
            <w:pPr>
              <w:pStyle w:val="TAL"/>
            </w:pPr>
            <w:r w:rsidRPr="003B2883">
              <w:t>6.1.6.2.12</w:t>
            </w:r>
          </w:p>
        </w:tc>
        <w:tc>
          <w:tcPr>
            <w:tcW w:w="4040" w:type="dxa"/>
            <w:tcBorders>
              <w:top w:val="single" w:sz="4" w:space="0" w:color="auto"/>
              <w:left w:val="single" w:sz="4" w:space="0" w:color="auto"/>
              <w:bottom w:val="single" w:sz="4" w:space="0" w:color="auto"/>
              <w:right w:val="single" w:sz="4" w:space="0" w:color="auto"/>
            </w:tcBorders>
          </w:tcPr>
          <w:p w14:paraId="78223B5C" w14:textId="77777777" w:rsidR="00FE6B62" w:rsidRPr="003B2883" w:rsidRDefault="00FE6B62" w:rsidP="00BB2654">
            <w:pPr>
              <w:pStyle w:val="TAL"/>
              <w:rPr>
                <w:rFonts w:cs="Arial"/>
                <w:szCs w:val="18"/>
              </w:rPr>
            </w:pPr>
            <w:r w:rsidRPr="003B2883">
              <w:rPr>
                <w:rFonts w:cs="Arial"/>
                <w:szCs w:val="18"/>
              </w:rPr>
              <w:t>Subscription information for UE specific N1 and/or N2 information notification.</w:t>
            </w:r>
          </w:p>
        </w:tc>
        <w:tc>
          <w:tcPr>
            <w:tcW w:w="1206" w:type="dxa"/>
            <w:tcBorders>
              <w:top w:val="single" w:sz="4" w:space="0" w:color="auto"/>
              <w:left w:val="single" w:sz="4" w:space="0" w:color="auto"/>
              <w:bottom w:val="single" w:sz="4" w:space="0" w:color="auto"/>
              <w:right w:val="single" w:sz="4" w:space="0" w:color="auto"/>
            </w:tcBorders>
          </w:tcPr>
          <w:p w14:paraId="4C8C70A9" w14:textId="77777777" w:rsidR="00FE6B62" w:rsidRPr="003B2883" w:rsidRDefault="00FE6B62" w:rsidP="00BB2654">
            <w:pPr>
              <w:pStyle w:val="TAL"/>
              <w:rPr>
                <w:rFonts w:cs="Arial"/>
                <w:szCs w:val="18"/>
              </w:rPr>
            </w:pPr>
          </w:p>
        </w:tc>
      </w:tr>
      <w:tr w:rsidR="00FE6B62" w:rsidRPr="003B2883" w14:paraId="6998FAA7" w14:textId="42CAE0D5"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8B56004" w14:textId="77777777" w:rsidR="00FE6B62" w:rsidRPr="003B2883" w:rsidRDefault="00FE6B62" w:rsidP="00BB2654">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31311FF8" w14:textId="77777777" w:rsidR="00FE6B62" w:rsidRPr="003B2883" w:rsidRDefault="00FE6B62" w:rsidP="00BB2654">
            <w:pPr>
              <w:pStyle w:val="TAL"/>
            </w:pPr>
            <w:r w:rsidRPr="003B2883">
              <w:t>6.1.6.2.13</w:t>
            </w:r>
          </w:p>
        </w:tc>
        <w:tc>
          <w:tcPr>
            <w:tcW w:w="4040" w:type="dxa"/>
            <w:tcBorders>
              <w:top w:val="single" w:sz="4" w:space="0" w:color="auto"/>
              <w:left w:val="single" w:sz="4" w:space="0" w:color="auto"/>
              <w:bottom w:val="single" w:sz="4" w:space="0" w:color="auto"/>
              <w:right w:val="single" w:sz="4" w:space="0" w:color="auto"/>
            </w:tcBorders>
          </w:tcPr>
          <w:p w14:paraId="44A42E82" w14:textId="77777777" w:rsidR="00FE6B62" w:rsidRPr="003B2883" w:rsidRDefault="00FE6B62" w:rsidP="00BB2654">
            <w:pPr>
              <w:pStyle w:val="TAL"/>
              <w:rPr>
                <w:rFonts w:cs="Arial"/>
                <w:szCs w:val="18"/>
              </w:rPr>
            </w:pPr>
            <w:r w:rsidRPr="003B2883">
              <w:rPr>
                <w:rFonts w:cs="Arial"/>
                <w:szCs w:val="18"/>
              </w:rPr>
              <w:t>The created subscription for UE specific N1 and/or N2 information notification.</w:t>
            </w:r>
          </w:p>
        </w:tc>
        <w:tc>
          <w:tcPr>
            <w:tcW w:w="1206" w:type="dxa"/>
            <w:tcBorders>
              <w:top w:val="single" w:sz="4" w:space="0" w:color="auto"/>
              <w:left w:val="single" w:sz="4" w:space="0" w:color="auto"/>
              <w:bottom w:val="single" w:sz="4" w:space="0" w:color="auto"/>
              <w:right w:val="single" w:sz="4" w:space="0" w:color="auto"/>
            </w:tcBorders>
          </w:tcPr>
          <w:p w14:paraId="7C201242" w14:textId="77777777" w:rsidR="00FE6B62" w:rsidRPr="003B2883" w:rsidRDefault="00FE6B62" w:rsidP="00BB2654">
            <w:pPr>
              <w:pStyle w:val="TAL"/>
              <w:rPr>
                <w:rFonts w:cs="Arial"/>
                <w:szCs w:val="18"/>
              </w:rPr>
            </w:pPr>
          </w:p>
        </w:tc>
      </w:tr>
      <w:tr w:rsidR="00FE6B62" w:rsidRPr="003B2883" w14:paraId="40C1F0D8" w14:textId="756967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CD4D92C" w14:textId="77777777" w:rsidR="00FE6B62" w:rsidRPr="003B2883" w:rsidRDefault="00FE6B62" w:rsidP="00BB2654">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7C9C342A" w14:textId="77777777" w:rsidR="00FE6B62" w:rsidRPr="003B2883" w:rsidRDefault="00FE6B62" w:rsidP="00BB2654">
            <w:pPr>
              <w:pStyle w:val="TAL"/>
            </w:pPr>
            <w:r w:rsidRPr="003B2883">
              <w:t>6.1.6.2.14</w:t>
            </w:r>
          </w:p>
        </w:tc>
        <w:tc>
          <w:tcPr>
            <w:tcW w:w="4040" w:type="dxa"/>
            <w:tcBorders>
              <w:top w:val="single" w:sz="4" w:space="0" w:color="auto"/>
              <w:left w:val="single" w:sz="4" w:space="0" w:color="auto"/>
              <w:bottom w:val="single" w:sz="4" w:space="0" w:color="auto"/>
              <w:right w:val="single" w:sz="4" w:space="0" w:color="auto"/>
            </w:tcBorders>
          </w:tcPr>
          <w:p w14:paraId="0F8A1E88" w14:textId="77777777" w:rsidR="00FE6B62" w:rsidRPr="003B2883" w:rsidRDefault="00FE6B62" w:rsidP="00BB2654">
            <w:pPr>
              <w:pStyle w:val="TAL"/>
              <w:rPr>
                <w:rFonts w:cs="Arial"/>
                <w:szCs w:val="18"/>
              </w:rPr>
            </w:pPr>
            <w:r w:rsidRPr="003B2883">
              <w:rPr>
                <w:rFonts w:cs="Arial"/>
                <w:szCs w:val="18"/>
              </w:rPr>
              <w:t>N2 information for notification.</w:t>
            </w:r>
          </w:p>
        </w:tc>
        <w:tc>
          <w:tcPr>
            <w:tcW w:w="1206" w:type="dxa"/>
            <w:tcBorders>
              <w:top w:val="single" w:sz="4" w:space="0" w:color="auto"/>
              <w:left w:val="single" w:sz="4" w:space="0" w:color="auto"/>
              <w:bottom w:val="single" w:sz="4" w:space="0" w:color="auto"/>
              <w:right w:val="single" w:sz="4" w:space="0" w:color="auto"/>
            </w:tcBorders>
          </w:tcPr>
          <w:p w14:paraId="67BD7794" w14:textId="77777777" w:rsidR="00FE6B62" w:rsidRPr="003B2883" w:rsidRDefault="00FE6B62" w:rsidP="00BB2654">
            <w:pPr>
              <w:pStyle w:val="TAL"/>
              <w:rPr>
                <w:rFonts w:cs="Arial"/>
                <w:szCs w:val="18"/>
              </w:rPr>
            </w:pPr>
          </w:p>
        </w:tc>
      </w:tr>
      <w:tr w:rsidR="00FE6B62" w:rsidRPr="003B2883" w14:paraId="0FB533A2" w14:textId="6AA1525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B41531A" w14:textId="77777777" w:rsidR="00FE6B62" w:rsidRPr="003B2883" w:rsidRDefault="00FE6B62" w:rsidP="00BB2654">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441DF4F8" w14:textId="77777777" w:rsidR="00FE6B62" w:rsidRPr="003B2883" w:rsidRDefault="00FE6B62" w:rsidP="00BB2654">
            <w:pPr>
              <w:pStyle w:val="TAL"/>
            </w:pPr>
            <w:r w:rsidRPr="003B2883">
              <w:t>6.1.6.2.15</w:t>
            </w:r>
          </w:p>
        </w:tc>
        <w:tc>
          <w:tcPr>
            <w:tcW w:w="4040" w:type="dxa"/>
            <w:tcBorders>
              <w:top w:val="single" w:sz="4" w:space="0" w:color="auto"/>
              <w:left w:val="single" w:sz="4" w:space="0" w:color="auto"/>
              <w:bottom w:val="single" w:sz="4" w:space="0" w:color="auto"/>
              <w:right w:val="single" w:sz="4" w:space="0" w:color="auto"/>
            </w:tcBorders>
          </w:tcPr>
          <w:p w14:paraId="4C4BB6EB" w14:textId="77777777" w:rsidR="00FE6B62" w:rsidRPr="003B2883" w:rsidRDefault="00FE6B62" w:rsidP="00BB2654">
            <w:pPr>
              <w:pStyle w:val="TAL"/>
              <w:rPr>
                <w:rFonts w:cs="Arial"/>
                <w:szCs w:val="18"/>
              </w:rPr>
            </w:pPr>
            <w:r w:rsidRPr="003B2883">
              <w:rPr>
                <w:rFonts w:cs="Arial"/>
                <w:szCs w:val="18"/>
              </w:rPr>
              <w:t>N2 information container.</w:t>
            </w:r>
          </w:p>
        </w:tc>
        <w:tc>
          <w:tcPr>
            <w:tcW w:w="1206" w:type="dxa"/>
            <w:tcBorders>
              <w:top w:val="single" w:sz="4" w:space="0" w:color="auto"/>
              <w:left w:val="single" w:sz="4" w:space="0" w:color="auto"/>
              <w:bottom w:val="single" w:sz="4" w:space="0" w:color="auto"/>
              <w:right w:val="single" w:sz="4" w:space="0" w:color="auto"/>
            </w:tcBorders>
          </w:tcPr>
          <w:p w14:paraId="49E0AAD2" w14:textId="77777777" w:rsidR="00FE6B62" w:rsidRPr="003B2883" w:rsidRDefault="00FE6B62" w:rsidP="00BB2654">
            <w:pPr>
              <w:pStyle w:val="TAL"/>
              <w:rPr>
                <w:rFonts w:cs="Arial"/>
                <w:szCs w:val="18"/>
              </w:rPr>
            </w:pPr>
          </w:p>
        </w:tc>
      </w:tr>
      <w:tr w:rsidR="00FE6B62" w:rsidRPr="003B2883" w14:paraId="7210368D" w14:textId="4B06249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58A94A9" w14:textId="77777777" w:rsidR="00FE6B62" w:rsidRPr="003B2883" w:rsidRDefault="00FE6B62" w:rsidP="00BB2654">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075E3D3" w14:textId="77777777" w:rsidR="00FE6B62" w:rsidRPr="003B2883" w:rsidRDefault="00FE6B62" w:rsidP="00BB2654">
            <w:pPr>
              <w:pStyle w:val="TAL"/>
            </w:pPr>
            <w:r w:rsidRPr="003B2883">
              <w:t>6.1.6.2.16</w:t>
            </w:r>
          </w:p>
        </w:tc>
        <w:tc>
          <w:tcPr>
            <w:tcW w:w="4040" w:type="dxa"/>
            <w:tcBorders>
              <w:top w:val="single" w:sz="4" w:space="0" w:color="auto"/>
              <w:left w:val="single" w:sz="4" w:space="0" w:color="auto"/>
              <w:bottom w:val="single" w:sz="4" w:space="0" w:color="auto"/>
              <w:right w:val="single" w:sz="4" w:space="0" w:color="auto"/>
            </w:tcBorders>
          </w:tcPr>
          <w:p w14:paraId="65B1D39E" w14:textId="77777777" w:rsidR="00FE6B62" w:rsidRPr="003B2883" w:rsidRDefault="00FE6B62" w:rsidP="00BB2654">
            <w:pPr>
              <w:pStyle w:val="TAL"/>
              <w:rPr>
                <w:rFonts w:cs="Arial"/>
                <w:szCs w:val="18"/>
              </w:rPr>
            </w:pPr>
            <w:r w:rsidRPr="003B2883">
              <w:rPr>
                <w:rFonts w:cs="Arial"/>
                <w:szCs w:val="18"/>
              </w:rPr>
              <w:t>N1 message notification data structure.</w:t>
            </w:r>
          </w:p>
        </w:tc>
        <w:tc>
          <w:tcPr>
            <w:tcW w:w="1206" w:type="dxa"/>
            <w:tcBorders>
              <w:top w:val="single" w:sz="4" w:space="0" w:color="auto"/>
              <w:left w:val="single" w:sz="4" w:space="0" w:color="auto"/>
              <w:bottom w:val="single" w:sz="4" w:space="0" w:color="auto"/>
              <w:right w:val="single" w:sz="4" w:space="0" w:color="auto"/>
            </w:tcBorders>
          </w:tcPr>
          <w:p w14:paraId="45B76B35" w14:textId="77777777" w:rsidR="00FE6B62" w:rsidRPr="003B2883" w:rsidRDefault="00FE6B62" w:rsidP="00BB2654">
            <w:pPr>
              <w:pStyle w:val="TAL"/>
              <w:rPr>
                <w:rFonts w:cs="Arial"/>
                <w:szCs w:val="18"/>
              </w:rPr>
            </w:pPr>
          </w:p>
        </w:tc>
      </w:tr>
      <w:tr w:rsidR="00FE6B62" w:rsidRPr="003B2883" w14:paraId="2E4B4538" w14:textId="2898B7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309BD79" w14:textId="77777777" w:rsidR="00FE6B62" w:rsidRPr="003B2883" w:rsidRDefault="00FE6B62" w:rsidP="00BB2654">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57B6CDB5" w14:textId="77777777" w:rsidR="00FE6B62" w:rsidRPr="003B2883" w:rsidRDefault="00FE6B62" w:rsidP="00BB2654">
            <w:pPr>
              <w:pStyle w:val="TAL"/>
            </w:pPr>
            <w:r w:rsidRPr="003B2883">
              <w:t>6.1.6.2.17</w:t>
            </w:r>
          </w:p>
        </w:tc>
        <w:tc>
          <w:tcPr>
            <w:tcW w:w="4040" w:type="dxa"/>
            <w:tcBorders>
              <w:top w:val="single" w:sz="4" w:space="0" w:color="auto"/>
              <w:left w:val="single" w:sz="4" w:space="0" w:color="auto"/>
              <w:bottom w:val="single" w:sz="4" w:space="0" w:color="auto"/>
              <w:right w:val="single" w:sz="4" w:space="0" w:color="auto"/>
            </w:tcBorders>
          </w:tcPr>
          <w:p w14:paraId="1AFE713F" w14:textId="77777777" w:rsidR="00FE6B62" w:rsidRPr="003B2883" w:rsidRDefault="00FE6B62" w:rsidP="00BB2654">
            <w:pPr>
              <w:pStyle w:val="TAL"/>
              <w:rPr>
                <w:rFonts w:cs="Arial"/>
                <w:szCs w:val="18"/>
              </w:rPr>
            </w:pPr>
            <w:r w:rsidRPr="003B2883">
              <w:rPr>
                <w:rFonts w:cs="Arial"/>
                <w:szCs w:val="18"/>
              </w:rPr>
              <w:t>N1 Message Container</w:t>
            </w:r>
          </w:p>
        </w:tc>
        <w:tc>
          <w:tcPr>
            <w:tcW w:w="1206" w:type="dxa"/>
            <w:tcBorders>
              <w:top w:val="single" w:sz="4" w:space="0" w:color="auto"/>
              <w:left w:val="single" w:sz="4" w:space="0" w:color="auto"/>
              <w:bottom w:val="single" w:sz="4" w:space="0" w:color="auto"/>
              <w:right w:val="single" w:sz="4" w:space="0" w:color="auto"/>
            </w:tcBorders>
          </w:tcPr>
          <w:p w14:paraId="05CD54DB" w14:textId="77777777" w:rsidR="00FE6B62" w:rsidRPr="003B2883" w:rsidRDefault="00FE6B62" w:rsidP="00BB2654">
            <w:pPr>
              <w:pStyle w:val="TAL"/>
              <w:rPr>
                <w:rFonts w:cs="Arial"/>
                <w:szCs w:val="18"/>
              </w:rPr>
            </w:pPr>
          </w:p>
        </w:tc>
      </w:tr>
      <w:tr w:rsidR="00FE6B62" w:rsidRPr="003B2883" w14:paraId="1B32F77C" w14:textId="313D19D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8AB4C30" w14:textId="77777777" w:rsidR="00FE6B62" w:rsidRPr="003B2883" w:rsidRDefault="00FE6B62" w:rsidP="00CF2AE6">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7E9694EA" w14:textId="77777777" w:rsidR="00FE6B62" w:rsidRPr="003B2883" w:rsidRDefault="00FE6B62" w:rsidP="00BB2654">
            <w:pPr>
              <w:pStyle w:val="TAL"/>
            </w:pPr>
            <w:r w:rsidRPr="003B2883">
              <w:t>6.1.6.2.18</w:t>
            </w:r>
          </w:p>
        </w:tc>
        <w:tc>
          <w:tcPr>
            <w:tcW w:w="4040" w:type="dxa"/>
            <w:tcBorders>
              <w:top w:val="single" w:sz="4" w:space="0" w:color="auto"/>
              <w:left w:val="single" w:sz="4" w:space="0" w:color="auto"/>
              <w:bottom w:val="single" w:sz="4" w:space="0" w:color="auto"/>
              <w:right w:val="single" w:sz="4" w:space="0" w:color="auto"/>
            </w:tcBorders>
          </w:tcPr>
          <w:p w14:paraId="71DBE026" w14:textId="77777777" w:rsidR="00FE6B62" w:rsidRPr="003B2883" w:rsidRDefault="00FE6B62" w:rsidP="00BB2654">
            <w:pPr>
              <w:pStyle w:val="TAL"/>
              <w:rPr>
                <w:rFonts w:cs="Arial"/>
                <w:szCs w:val="18"/>
              </w:rPr>
            </w:pPr>
            <w:r w:rsidRPr="003B2883">
              <w:rPr>
                <w:rFonts w:cs="Arial"/>
                <w:szCs w:val="18"/>
              </w:rPr>
              <w:t>N1/N2 message container</w:t>
            </w:r>
          </w:p>
        </w:tc>
        <w:tc>
          <w:tcPr>
            <w:tcW w:w="1206" w:type="dxa"/>
            <w:tcBorders>
              <w:top w:val="single" w:sz="4" w:space="0" w:color="auto"/>
              <w:left w:val="single" w:sz="4" w:space="0" w:color="auto"/>
              <w:bottom w:val="single" w:sz="4" w:space="0" w:color="auto"/>
              <w:right w:val="single" w:sz="4" w:space="0" w:color="auto"/>
            </w:tcBorders>
          </w:tcPr>
          <w:p w14:paraId="101452FA" w14:textId="77777777" w:rsidR="00FE6B62" w:rsidRPr="003B2883" w:rsidRDefault="00FE6B62" w:rsidP="00BB2654">
            <w:pPr>
              <w:pStyle w:val="TAL"/>
              <w:rPr>
                <w:rFonts w:cs="Arial"/>
                <w:szCs w:val="18"/>
              </w:rPr>
            </w:pPr>
          </w:p>
        </w:tc>
      </w:tr>
      <w:tr w:rsidR="00FE6B62" w:rsidRPr="003B2883" w14:paraId="2B674FE9" w14:textId="76BFF17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D4D1642" w14:textId="77777777" w:rsidR="00FE6B62" w:rsidRPr="003B2883" w:rsidRDefault="00FE6B62" w:rsidP="00BB2654">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615B9D05" w14:textId="77777777" w:rsidR="00FE6B62" w:rsidRPr="003B2883" w:rsidRDefault="00FE6B62" w:rsidP="00BB2654">
            <w:pPr>
              <w:pStyle w:val="TAL"/>
            </w:pPr>
            <w:r w:rsidRPr="003B2883">
              <w:t>6.1.6.2.19</w:t>
            </w:r>
          </w:p>
        </w:tc>
        <w:tc>
          <w:tcPr>
            <w:tcW w:w="4040" w:type="dxa"/>
            <w:tcBorders>
              <w:top w:val="single" w:sz="4" w:space="0" w:color="auto"/>
              <w:left w:val="single" w:sz="4" w:space="0" w:color="auto"/>
              <w:bottom w:val="single" w:sz="4" w:space="0" w:color="auto"/>
              <w:right w:val="single" w:sz="4" w:space="0" w:color="auto"/>
            </w:tcBorders>
          </w:tcPr>
          <w:p w14:paraId="12A3A7C1" w14:textId="77777777" w:rsidR="00FE6B62" w:rsidRPr="003B2883" w:rsidRDefault="00FE6B62" w:rsidP="00BB2654">
            <w:pPr>
              <w:pStyle w:val="TAL"/>
              <w:rPr>
                <w:rFonts w:cs="Arial"/>
                <w:szCs w:val="18"/>
              </w:rPr>
            </w:pPr>
            <w:r w:rsidRPr="003B2883">
              <w:rPr>
                <w:rFonts w:cs="Arial"/>
                <w:szCs w:val="18"/>
              </w:rPr>
              <w:t>N1/N2 message transfer response</w:t>
            </w:r>
          </w:p>
        </w:tc>
        <w:tc>
          <w:tcPr>
            <w:tcW w:w="1206" w:type="dxa"/>
            <w:tcBorders>
              <w:top w:val="single" w:sz="4" w:space="0" w:color="auto"/>
              <w:left w:val="single" w:sz="4" w:space="0" w:color="auto"/>
              <w:bottom w:val="single" w:sz="4" w:space="0" w:color="auto"/>
              <w:right w:val="single" w:sz="4" w:space="0" w:color="auto"/>
            </w:tcBorders>
          </w:tcPr>
          <w:p w14:paraId="3C9E9E32" w14:textId="77777777" w:rsidR="00FE6B62" w:rsidRPr="003B2883" w:rsidRDefault="00FE6B62" w:rsidP="00BB2654">
            <w:pPr>
              <w:pStyle w:val="TAL"/>
              <w:rPr>
                <w:rFonts w:cs="Arial"/>
                <w:szCs w:val="18"/>
              </w:rPr>
            </w:pPr>
          </w:p>
        </w:tc>
      </w:tr>
      <w:tr w:rsidR="00FE6B62" w:rsidRPr="003B2883" w14:paraId="3BA6B02D" w14:textId="2C27C0B4"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5716B59" w14:textId="77777777" w:rsidR="00FE6B62" w:rsidRPr="003B2883" w:rsidRDefault="00FE6B62" w:rsidP="00BB2654">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5B2FF6AB" w14:textId="77777777" w:rsidR="00FE6B62" w:rsidRPr="003B2883" w:rsidRDefault="00FE6B62" w:rsidP="00BB2654">
            <w:pPr>
              <w:pStyle w:val="TAL"/>
            </w:pPr>
            <w:r w:rsidRPr="003B2883">
              <w:t>6.1.6.2.20</w:t>
            </w:r>
          </w:p>
        </w:tc>
        <w:tc>
          <w:tcPr>
            <w:tcW w:w="4040" w:type="dxa"/>
            <w:tcBorders>
              <w:top w:val="single" w:sz="4" w:space="0" w:color="auto"/>
              <w:left w:val="single" w:sz="4" w:space="0" w:color="auto"/>
              <w:bottom w:val="single" w:sz="4" w:space="0" w:color="auto"/>
              <w:right w:val="single" w:sz="4" w:space="0" w:color="auto"/>
            </w:tcBorders>
          </w:tcPr>
          <w:p w14:paraId="5A16E6F2" w14:textId="77777777" w:rsidR="00FE6B62" w:rsidRPr="003B2883" w:rsidRDefault="00FE6B62" w:rsidP="00BB2654">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c>
          <w:tcPr>
            <w:tcW w:w="1206" w:type="dxa"/>
            <w:tcBorders>
              <w:top w:val="single" w:sz="4" w:space="0" w:color="auto"/>
              <w:left w:val="single" w:sz="4" w:space="0" w:color="auto"/>
              <w:bottom w:val="single" w:sz="4" w:space="0" w:color="auto"/>
              <w:right w:val="single" w:sz="4" w:space="0" w:color="auto"/>
            </w:tcBorders>
          </w:tcPr>
          <w:p w14:paraId="0C187962" w14:textId="77777777" w:rsidR="00FE6B62" w:rsidRPr="003B2883" w:rsidRDefault="00FE6B62" w:rsidP="00BB2654">
            <w:pPr>
              <w:pStyle w:val="TAL"/>
              <w:rPr>
                <w:rFonts w:cs="Arial"/>
                <w:szCs w:val="18"/>
              </w:rPr>
            </w:pPr>
          </w:p>
        </w:tc>
      </w:tr>
      <w:tr w:rsidR="00FE6B62" w:rsidRPr="003B2883" w14:paraId="5A32D109" w14:textId="21F55CB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4C17529" w14:textId="77777777" w:rsidR="00FE6B62" w:rsidRPr="003B2883" w:rsidRDefault="00FE6B62" w:rsidP="00BB2654">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0CB84BF6" w14:textId="77777777" w:rsidR="00FE6B62" w:rsidRPr="003B2883" w:rsidRDefault="00FE6B62" w:rsidP="00BB2654">
            <w:pPr>
              <w:pStyle w:val="TAL"/>
            </w:pPr>
            <w:r w:rsidRPr="003B2883">
              <w:t>6.1.6.2.21</w:t>
            </w:r>
          </w:p>
        </w:tc>
        <w:tc>
          <w:tcPr>
            <w:tcW w:w="4040" w:type="dxa"/>
            <w:tcBorders>
              <w:top w:val="single" w:sz="4" w:space="0" w:color="auto"/>
              <w:left w:val="single" w:sz="4" w:space="0" w:color="auto"/>
              <w:bottom w:val="single" w:sz="4" w:space="0" w:color="auto"/>
              <w:right w:val="single" w:sz="4" w:space="0" w:color="auto"/>
            </w:tcBorders>
          </w:tcPr>
          <w:p w14:paraId="1546DA56" w14:textId="77777777" w:rsidR="00FE6B62" w:rsidRPr="003B2883" w:rsidRDefault="00FE6B62" w:rsidP="00BB2654">
            <w:pPr>
              <w:pStyle w:val="TAL"/>
              <w:rPr>
                <w:rFonts w:cs="Arial"/>
                <w:szCs w:val="18"/>
              </w:rPr>
            </w:pPr>
            <w:r w:rsidRPr="003B2883">
              <w:rPr>
                <w:rFonts w:cs="Arial"/>
                <w:szCs w:val="18"/>
              </w:rPr>
              <w:t>Area of validity information for N2 information transfer</w:t>
            </w:r>
          </w:p>
        </w:tc>
        <w:tc>
          <w:tcPr>
            <w:tcW w:w="1206" w:type="dxa"/>
            <w:tcBorders>
              <w:top w:val="single" w:sz="4" w:space="0" w:color="auto"/>
              <w:left w:val="single" w:sz="4" w:space="0" w:color="auto"/>
              <w:bottom w:val="single" w:sz="4" w:space="0" w:color="auto"/>
              <w:right w:val="single" w:sz="4" w:space="0" w:color="auto"/>
            </w:tcBorders>
          </w:tcPr>
          <w:p w14:paraId="5CF300EB" w14:textId="77777777" w:rsidR="00FE6B62" w:rsidRPr="003B2883" w:rsidRDefault="00FE6B62" w:rsidP="00BB2654">
            <w:pPr>
              <w:pStyle w:val="TAL"/>
              <w:rPr>
                <w:rFonts w:cs="Arial"/>
                <w:szCs w:val="18"/>
              </w:rPr>
            </w:pPr>
          </w:p>
        </w:tc>
      </w:tr>
      <w:tr w:rsidR="00FE6B62" w:rsidRPr="003B2883" w14:paraId="0E4D3F4B" w14:textId="71771DC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32DE9F7" w14:textId="77777777" w:rsidR="00FE6B62" w:rsidRPr="003B2883" w:rsidRDefault="00FE6B62" w:rsidP="00F93791">
            <w:pPr>
              <w:pStyle w:val="TAL"/>
            </w:pPr>
            <w:r w:rsidRPr="003B2883">
              <w:t>UeContextTransferReqData</w:t>
            </w:r>
          </w:p>
          <w:p w14:paraId="0375735D" w14:textId="77777777" w:rsidR="00FE6B62" w:rsidRPr="003B2883" w:rsidRDefault="00FE6B62" w:rsidP="00F93791">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D766F7" w14:textId="77777777" w:rsidR="00FE6B62" w:rsidRPr="003B2883" w:rsidRDefault="00FE6B62" w:rsidP="00F93791">
            <w:pPr>
              <w:pStyle w:val="TAL"/>
            </w:pPr>
            <w:r w:rsidRPr="003B2883">
              <w:t>6.1.6.2.23</w:t>
            </w:r>
          </w:p>
        </w:tc>
        <w:tc>
          <w:tcPr>
            <w:tcW w:w="4040" w:type="dxa"/>
            <w:tcBorders>
              <w:top w:val="single" w:sz="4" w:space="0" w:color="auto"/>
              <w:left w:val="single" w:sz="4" w:space="0" w:color="auto"/>
              <w:bottom w:val="single" w:sz="4" w:space="0" w:color="auto"/>
              <w:right w:val="single" w:sz="4" w:space="0" w:color="auto"/>
            </w:tcBorders>
          </w:tcPr>
          <w:p w14:paraId="2195E3B4" w14:textId="77777777" w:rsidR="00FE6B62" w:rsidRPr="003B2883" w:rsidRDefault="00FE6B62" w:rsidP="00F93791">
            <w:pPr>
              <w:pStyle w:val="TAL"/>
              <w:rPr>
                <w:rFonts w:cs="Arial"/>
                <w:szCs w:val="18"/>
              </w:rPr>
            </w:pPr>
            <w:r w:rsidRPr="003B2883">
              <w:rPr>
                <w:lang w:eastAsia="zh-CN"/>
              </w:rPr>
              <w:t>Represents to start transferring of an individual ueContext resource from old AMF to new AMF.</w:t>
            </w:r>
          </w:p>
        </w:tc>
        <w:tc>
          <w:tcPr>
            <w:tcW w:w="1206" w:type="dxa"/>
            <w:tcBorders>
              <w:top w:val="single" w:sz="4" w:space="0" w:color="auto"/>
              <w:left w:val="single" w:sz="4" w:space="0" w:color="auto"/>
              <w:bottom w:val="single" w:sz="4" w:space="0" w:color="auto"/>
              <w:right w:val="single" w:sz="4" w:space="0" w:color="auto"/>
            </w:tcBorders>
          </w:tcPr>
          <w:p w14:paraId="01BF0091" w14:textId="77777777" w:rsidR="00FE6B62" w:rsidRPr="003B2883" w:rsidRDefault="00FE6B62" w:rsidP="00F93791">
            <w:pPr>
              <w:pStyle w:val="TAL"/>
              <w:rPr>
                <w:lang w:eastAsia="zh-CN"/>
              </w:rPr>
            </w:pPr>
          </w:p>
        </w:tc>
      </w:tr>
      <w:tr w:rsidR="00FE6B62" w:rsidRPr="003B2883" w14:paraId="0234D94A" w14:textId="17856C0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481DDFD" w14:textId="77777777" w:rsidR="00FE6B62" w:rsidRPr="003B2883" w:rsidRDefault="00FE6B62" w:rsidP="00F93791">
            <w:pPr>
              <w:pStyle w:val="TAL"/>
            </w:pPr>
            <w:r w:rsidRPr="003B2883">
              <w:t>UeContextTransferRspData</w:t>
            </w:r>
          </w:p>
          <w:p w14:paraId="452E0029" w14:textId="77777777" w:rsidR="00FE6B62" w:rsidRPr="003B2883" w:rsidRDefault="00FE6B62" w:rsidP="00F93791">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C90927" w14:textId="77777777" w:rsidR="00FE6B62" w:rsidRPr="003B2883" w:rsidRDefault="00FE6B62" w:rsidP="00F93791">
            <w:pPr>
              <w:pStyle w:val="TAL"/>
            </w:pPr>
            <w:r w:rsidRPr="003B2883">
              <w:t>6.1.6.2.24</w:t>
            </w:r>
          </w:p>
        </w:tc>
        <w:tc>
          <w:tcPr>
            <w:tcW w:w="4040" w:type="dxa"/>
            <w:tcBorders>
              <w:top w:val="single" w:sz="4" w:space="0" w:color="auto"/>
              <w:left w:val="single" w:sz="4" w:space="0" w:color="auto"/>
              <w:bottom w:val="single" w:sz="4" w:space="0" w:color="auto"/>
              <w:right w:val="single" w:sz="4" w:space="0" w:color="auto"/>
            </w:tcBorders>
          </w:tcPr>
          <w:p w14:paraId="0B70D1FF" w14:textId="77777777" w:rsidR="00FE6B62" w:rsidRPr="003B2883" w:rsidRDefault="00FE6B62" w:rsidP="00F93791">
            <w:pPr>
              <w:pStyle w:val="TAL"/>
              <w:rPr>
                <w:rFonts w:cs="Arial"/>
                <w:szCs w:val="18"/>
              </w:rPr>
            </w:pPr>
            <w:r w:rsidRPr="003B2883">
              <w:t>Indicates the transferring of the individual ueContext resource is started successfully.</w:t>
            </w:r>
          </w:p>
        </w:tc>
        <w:tc>
          <w:tcPr>
            <w:tcW w:w="1206" w:type="dxa"/>
            <w:tcBorders>
              <w:top w:val="single" w:sz="4" w:space="0" w:color="auto"/>
              <w:left w:val="single" w:sz="4" w:space="0" w:color="auto"/>
              <w:bottom w:val="single" w:sz="4" w:space="0" w:color="auto"/>
              <w:right w:val="single" w:sz="4" w:space="0" w:color="auto"/>
            </w:tcBorders>
          </w:tcPr>
          <w:p w14:paraId="748F2376" w14:textId="77777777" w:rsidR="00FE6B62" w:rsidRPr="003B2883" w:rsidRDefault="00FE6B62" w:rsidP="00F93791">
            <w:pPr>
              <w:pStyle w:val="TAL"/>
            </w:pPr>
          </w:p>
        </w:tc>
      </w:tr>
      <w:tr w:rsidR="00FE6B62" w:rsidRPr="003B2883" w14:paraId="1DCF7660" w14:textId="3250568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080A175" w14:textId="77777777" w:rsidR="00FE6B62" w:rsidRPr="003B2883" w:rsidRDefault="00FE6B62" w:rsidP="00F93936">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21BEDA7A" w14:textId="77777777" w:rsidR="00FE6B62" w:rsidRPr="003B2883" w:rsidRDefault="00FE6B62" w:rsidP="00F93936">
            <w:pPr>
              <w:pStyle w:val="TAL"/>
            </w:pPr>
            <w:r w:rsidRPr="003B2883">
              <w:t>6.1.6.2.25</w:t>
            </w:r>
          </w:p>
        </w:tc>
        <w:tc>
          <w:tcPr>
            <w:tcW w:w="4040" w:type="dxa"/>
            <w:tcBorders>
              <w:top w:val="single" w:sz="4" w:space="0" w:color="auto"/>
              <w:left w:val="single" w:sz="4" w:space="0" w:color="auto"/>
              <w:bottom w:val="single" w:sz="4" w:space="0" w:color="auto"/>
              <w:right w:val="single" w:sz="4" w:space="0" w:color="auto"/>
            </w:tcBorders>
          </w:tcPr>
          <w:p w14:paraId="31D0440D" w14:textId="77777777" w:rsidR="00FE6B62" w:rsidRPr="003B2883" w:rsidRDefault="00FE6B62" w:rsidP="00F93936">
            <w:pPr>
              <w:pStyle w:val="TAL"/>
              <w:rPr>
                <w:rFonts w:cs="Arial"/>
                <w:szCs w:val="18"/>
              </w:rPr>
            </w:pPr>
            <w:r w:rsidRPr="003B2883">
              <w:rPr>
                <w:rFonts w:cs="Arial"/>
                <w:szCs w:val="18"/>
              </w:rPr>
              <w:t>Represents an individual ueContext resource</w:t>
            </w:r>
          </w:p>
        </w:tc>
        <w:tc>
          <w:tcPr>
            <w:tcW w:w="1206" w:type="dxa"/>
            <w:tcBorders>
              <w:top w:val="single" w:sz="4" w:space="0" w:color="auto"/>
              <w:left w:val="single" w:sz="4" w:space="0" w:color="auto"/>
              <w:bottom w:val="single" w:sz="4" w:space="0" w:color="auto"/>
              <w:right w:val="single" w:sz="4" w:space="0" w:color="auto"/>
            </w:tcBorders>
          </w:tcPr>
          <w:p w14:paraId="4F158CFB" w14:textId="77777777" w:rsidR="00FE6B62" w:rsidRPr="003B2883" w:rsidRDefault="00FE6B62" w:rsidP="00F93936">
            <w:pPr>
              <w:pStyle w:val="TAL"/>
              <w:rPr>
                <w:rFonts w:cs="Arial"/>
                <w:szCs w:val="18"/>
              </w:rPr>
            </w:pPr>
          </w:p>
        </w:tc>
      </w:tr>
      <w:tr w:rsidR="00FE6B62" w:rsidRPr="003B2883" w14:paraId="4803CA14" w14:textId="08CE5BA5"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AFCF793" w14:textId="77777777" w:rsidR="00FE6B62" w:rsidRPr="003B2883" w:rsidRDefault="00FE6B62" w:rsidP="00C3555E">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15B28CCF" w14:textId="77777777" w:rsidR="00FE6B62" w:rsidRPr="003B2883" w:rsidRDefault="00FE6B62" w:rsidP="00C3555E">
            <w:pPr>
              <w:pStyle w:val="TAL"/>
            </w:pPr>
            <w:r w:rsidRPr="003B2883">
              <w:t>6.1.6.2.26</w:t>
            </w:r>
          </w:p>
        </w:tc>
        <w:tc>
          <w:tcPr>
            <w:tcW w:w="4040" w:type="dxa"/>
            <w:tcBorders>
              <w:top w:val="single" w:sz="4" w:space="0" w:color="auto"/>
              <w:left w:val="single" w:sz="4" w:space="0" w:color="auto"/>
              <w:bottom w:val="single" w:sz="4" w:space="0" w:color="auto"/>
              <w:right w:val="single" w:sz="4" w:space="0" w:color="auto"/>
            </w:tcBorders>
          </w:tcPr>
          <w:p w14:paraId="7DD0A2D5" w14:textId="77777777" w:rsidR="00FE6B62" w:rsidRPr="003B2883" w:rsidRDefault="00FE6B62" w:rsidP="00C3555E">
            <w:pPr>
              <w:pStyle w:val="TAL"/>
              <w:rPr>
                <w:rFonts w:cs="Arial"/>
                <w:szCs w:val="18"/>
              </w:rPr>
            </w:pPr>
            <w:r w:rsidRPr="003B2883">
              <w:rPr>
                <w:rFonts w:cs="Arial"/>
                <w:szCs w:val="18"/>
              </w:rPr>
              <w:t>Represents the session management SMF related N2 information data part.</w:t>
            </w:r>
          </w:p>
        </w:tc>
        <w:tc>
          <w:tcPr>
            <w:tcW w:w="1206" w:type="dxa"/>
            <w:tcBorders>
              <w:top w:val="single" w:sz="4" w:space="0" w:color="auto"/>
              <w:left w:val="single" w:sz="4" w:space="0" w:color="auto"/>
              <w:bottom w:val="single" w:sz="4" w:space="0" w:color="auto"/>
              <w:right w:val="single" w:sz="4" w:space="0" w:color="auto"/>
            </w:tcBorders>
          </w:tcPr>
          <w:p w14:paraId="6F9E6FFA" w14:textId="77777777" w:rsidR="00FE6B62" w:rsidRPr="003B2883" w:rsidRDefault="00FE6B62" w:rsidP="00C3555E">
            <w:pPr>
              <w:pStyle w:val="TAL"/>
              <w:rPr>
                <w:rFonts w:cs="Arial"/>
                <w:szCs w:val="18"/>
              </w:rPr>
            </w:pPr>
          </w:p>
        </w:tc>
      </w:tr>
      <w:tr w:rsidR="00FE6B62" w:rsidRPr="003B2883" w14:paraId="76065AAF" w14:textId="2C3ABC0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46C2F1D" w14:textId="77777777" w:rsidR="00FE6B62" w:rsidRPr="003B2883" w:rsidRDefault="00FE6B62" w:rsidP="00C3555E">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558612C" w14:textId="77777777" w:rsidR="00FE6B62" w:rsidRPr="003B2883" w:rsidRDefault="00FE6B62" w:rsidP="00C3555E">
            <w:pPr>
              <w:pStyle w:val="TAL"/>
            </w:pPr>
            <w:r w:rsidRPr="003B2883">
              <w:t>6.1.6.2.27</w:t>
            </w:r>
          </w:p>
        </w:tc>
        <w:tc>
          <w:tcPr>
            <w:tcW w:w="4040" w:type="dxa"/>
            <w:tcBorders>
              <w:top w:val="single" w:sz="4" w:space="0" w:color="auto"/>
              <w:left w:val="single" w:sz="4" w:space="0" w:color="auto"/>
              <w:bottom w:val="single" w:sz="4" w:space="0" w:color="auto"/>
              <w:right w:val="single" w:sz="4" w:space="0" w:color="auto"/>
            </w:tcBorders>
          </w:tcPr>
          <w:p w14:paraId="3A94B591" w14:textId="77777777" w:rsidR="00FE6B62" w:rsidRPr="003B2883" w:rsidRDefault="00FE6B62" w:rsidP="00C3555E">
            <w:pPr>
              <w:pStyle w:val="TAL"/>
              <w:rPr>
                <w:rFonts w:cs="Arial"/>
                <w:szCs w:val="18"/>
              </w:rPr>
            </w:pPr>
            <w:r w:rsidRPr="003B2883">
              <w:rPr>
                <w:rFonts w:cs="Arial"/>
                <w:szCs w:val="18"/>
              </w:rPr>
              <w:t>Represents a transparent N2 information content to be relayed by AMF.</w:t>
            </w:r>
          </w:p>
        </w:tc>
        <w:tc>
          <w:tcPr>
            <w:tcW w:w="1206" w:type="dxa"/>
            <w:tcBorders>
              <w:top w:val="single" w:sz="4" w:space="0" w:color="auto"/>
              <w:left w:val="single" w:sz="4" w:space="0" w:color="auto"/>
              <w:bottom w:val="single" w:sz="4" w:space="0" w:color="auto"/>
              <w:right w:val="single" w:sz="4" w:space="0" w:color="auto"/>
            </w:tcBorders>
          </w:tcPr>
          <w:p w14:paraId="644B9209" w14:textId="77777777" w:rsidR="00FE6B62" w:rsidRPr="003B2883" w:rsidRDefault="00FE6B62" w:rsidP="00C3555E">
            <w:pPr>
              <w:pStyle w:val="TAL"/>
              <w:rPr>
                <w:rFonts w:cs="Arial"/>
                <w:szCs w:val="18"/>
              </w:rPr>
            </w:pPr>
          </w:p>
        </w:tc>
      </w:tr>
      <w:tr w:rsidR="00FE6B62" w:rsidRPr="003B2883" w14:paraId="120B91B0" w14:textId="422E4008"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CD1D1B3" w14:textId="77777777" w:rsidR="00FE6B62" w:rsidRPr="003B2883" w:rsidRDefault="00FE6B62" w:rsidP="00C3555E">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4866B00C" w14:textId="77777777" w:rsidR="00FE6B62" w:rsidRPr="003B2883" w:rsidRDefault="00FE6B62" w:rsidP="00C3555E">
            <w:pPr>
              <w:pStyle w:val="TAL"/>
            </w:pPr>
            <w:r w:rsidRPr="003B2883">
              <w:t>6.1.6.2.28</w:t>
            </w:r>
          </w:p>
        </w:tc>
        <w:tc>
          <w:tcPr>
            <w:tcW w:w="4040" w:type="dxa"/>
            <w:tcBorders>
              <w:top w:val="single" w:sz="4" w:space="0" w:color="auto"/>
              <w:left w:val="single" w:sz="4" w:space="0" w:color="auto"/>
              <w:bottom w:val="single" w:sz="4" w:space="0" w:color="auto"/>
              <w:right w:val="single" w:sz="4" w:space="0" w:color="auto"/>
            </w:tcBorders>
          </w:tcPr>
          <w:p w14:paraId="267C851E" w14:textId="77777777" w:rsidR="00FE6B62" w:rsidRPr="003B2883" w:rsidRDefault="00FE6B62" w:rsidP="00C3555E">
            <w:pPr>
              <w:pStyle w:val="TAL"/>
              <w:rPr>
                <w:rFonts w:cs="Arial"/>
                <w:szCs w:val="18"/>
              </w:rPr>
            </w:pPr>
            <w:r w:rsidRPr="003B2883">
              <w:rPr>
                <w:rFonts w:cs="Arial"/>
                <w:szCs w:val="18"/>
              </w:rPr>
              <w:t>Represents a NRPPa related N2 information data part.</w:t>
            </w:r>
          </w:p>
        </w:tc>
        <w:tc>
          <w:tcPr>
            <w:tcW w:w="1206" w:type="dxa"/>
            <w:tcBorders>
              <w:top w:val="single" w:sz="4" w:space="0" w:color="auto"/>
              <w:left w:val="single" w:sz="4" w:space="0" w:color="auto"/>
              <w:bottom w:val="single" w:sz="4" w:space="0" w:color="auto"/>
              <w:right w:val="single" w:sz="4" w:space="0" w:color="auto"/>
            </w:tcBorders>
          </w:tcPr>
          <w:p w14:paraId="035B47CE" w14:textId="77777777" w:rsidR="00FE6B62" w:rsidRPr="003B2883" w:rsidRDefault="00FE6B62" w:rsidP="00C3555E">
            <w:pPr>
              <w:pStyle w:val="TAL"/>
              <w:rPr>
                <w:rFonts w:cs="Arial"/>
                <w:szCs w:val="18"/>
              </w:rPr>
            </w:pPr>
          </w:p>
        </w:tc>
      </w:tr>
      <w:tr w:rsidR="00FE6B62" w:rsidRPr="003B2883" w14:paraId="0B96DF8E" w14:textId="5FDE5598"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0E0D2D8" w14:textId="77777777" w:rsidR="00FE6B62" w:rsidRPr="003B2883" w:rsidRDefault="00FE6B62" w:rsidP="00C3555E">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C05945E" w14:textId="77777777" w:rsidR="00FE6B62" w:rsidRPr="003B2883" w:rsidRDefault="00FE6B62" w:rsidP="00C3555E">
            <w:pPr>
              <w:pStyle w:val="TAL"/>
            </w:pPr>
            <w:r w:rsidRPr="003B2883">
              <w:t>6.1.6.2.29</w:t>
            </w:r>
          </w:p>
        </w:tc>
        <w:tc>
          <w:tcPr>
            <w:tcW w:w="4040" w:type="dxa"/>
            <w:tcBorders>
              <w:top w:val="single" w:sz="4" w:space="0" w:color="auto"/>
              <w:left w:val="single" w:sz="4" w:space="0" w:color="auto"/>
              <w:bottom w:val="single" w:sz="4" w:space="0" w:color="auto"/>
              <w:right w:val="single" w:sz="4" w:space="0" w:color="auto"/>
            </w:tcBorders>
          </w:tcPr>
          <w:p w14:paraId="6D19A333" w14:textId="77777777" w:rsidR="00FE6B62" w:rsidRPr="003B2883" w:rsidRDefault="00FE6B62" w:rsidP="00C3555E">
            <w:pPr>
              <w:pStyle w:val="TAL"/>
              <w:rPr>
                <w:rFonts w:cs="Arial"/>
                <w:szCs w:val="18"/>
              </w:rPr>
            </w:pPr>
            <w:r w:rsidRPr="003B2883">
              <w:rPr>
                <w:rFonts w:cs="Arial"/>
                <w:szCs w:val="18"/>
              </w:rPr>
              <w:t>Represents a PWS related information data part.</w:t>
            </w:r>
          </w:p>
        </w:tc>
        <w:tc>
          <w:tcPr>
            <w:tcW w:w="1206" w:type="dxa"/>
            <w:tcBorders>
              <w:top w:val="single" w:sz="4" w:space="0" w:color="auto"/>
              <w:left w:val="single" w:sz="4" w:space="0" w:color="auto"/>
              <w:bottom w:val="single" w:sz="4" w:space="0" w:color="auto"/>
              <w:right w:val="single" w:sz="4" w:space="0" w:color="auto"/>
            </w:tcBorders>
          </w:tcPr>
          <w:p w14:paraId="6F86850D" w14:textId="77777777" w:rsidR="00FE6B62" w:rsidRPr="003B2883" w:rsidRDefault="00FE6B62" w:rsidP="00C3555E">
            <w:pPr>
              <w:pStyle w:val="TAL"/>
              <w:rPr>
                <w:rFonts w:cs="Arial"/>
                <w:szCs w:val="18"/>
              </w:rPr>
            </w:pPr>
          </w:p>
        </w:tc>
      </w:tr>
      <w:tr w:rsidR="00FE6B62" w:rsidRPr="003B2883" w14:paraId="7E697796" w14:textId="16AB45F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60B0029" w14:textId="77777777" w:rsidR="00FE6B62" w:rsidRPr="003B2883" w:rsidRDefault="00FE6B62" w:rsidP="00C3555E">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11F9DD" w14:textId="77777777" w:rsidR="00FE6B62" w:rsidRPr="003B2883" w:rsidRDefault="00FE6B62" w:rsidP="00C3555E">
            <w:pPr>
              <w:pStyle w:val="TAL"/>
            </w:pPr>
            <w:r w:rsidRPr="003B2883">
              <w:t>6.1.6.2.30</w:t>
            </w:r>
          </w:p>
        </w:tc>
        <w:tc>
          <w:tcPr>
            <w:tcW w:w="4040" w:type="dxa"/>
            <w:tcBorders>
              <w:top w:val="single" w:sz="4" w:space="0" w:color="auto"/>
              <w:left w:val="single" w:sz="4" w:space="0" w:color="auto"/>
              <w:bottom w:val="single" w:sz="4" w:space="0" w:color="auto"/>
              <w:right w:val="single" w:sz="4" w:space="0" w:color="auto"/>
            </w:tcBorders>
          </w:tcPr>
          <w:p w14:paraId="4FAB6C60" w14:textId="77777777" w:rsidR="00FE6B62" w:rsidRPr="003B2883" w:rsidRDefault="00FE6B62" w:rsidP="00C3555E">
            <w:pPr>
              <w:pStyle w:val="TAL"/>
              <w:rPr>
                <w:rFonts w:cs="Arial"/>
                <w:szCs w:val="18"/>
              </w:rPr>
            </w:pPr>
            <w:r w:rsidRPr="003B2883">
              <w:rPr>
                <w:rFonts w:cs="Arial"/>
                <w:szCs w:val="18"/>
              </w:rPr>
              <w:t>N1/N2 Message Transfer Failure Notification</w:t>
            </w:r>
          </w:p>
        </w:tc>
        <w:tc>
          <w:tcPr>
            <w:tcW w:w="1206" w:type="dxa"/>
            <w:tcBorders>
              <w:top w:val="single" w:sz="4" w:space="0" w:color="auto"/>
              <w:left w:val="single" w:sz="4" w:space="0" w:color="auto"/>
              <w:bottom w:val="single" w:sz="4" w:space="0" w:color="auto"/>
              <w:right w:val="single" w:sz="4" w:space="0" w:color="auto"/>
            </w:tcBorders>
          </w:tcPr>
          <w:p w14:paraId="43A7496D" w14:textId="77777777" w:rsidR="00FE6B62" w:rsidRPr="003B2883" w:rsidRDefault="00FE6B62" w:rsidP="00C3555E">
            <w:pPr>
              <w:pStyle w:val="TAL"/>
              <w:rPr>
                <w:rFonts w:cs="Arial"/>
                <w:szCs w:val="18"/>
              </w:rPr>
            </w:pPr>
          </w:p>
        </w:tc>
      </w:tr>
      <w:tr w:rsidR="00FE6B62" w:rsidRPr="003B2883" w14:paraId="693B4874" w14:textId="03B8C5C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F1DB818" w14:textId="77777777" w:rsidR="00FE6B62" w:rsidRPr="003B2883" w:rsidRDefault="00FE6B62" w:rsidP="00C3555E">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222C3B46" w14:textId="77777777" w:rsidR="00FE6B62" w:rsidRPr="003B2883" w:rsidRDefault="00FE6B62" w:rsidP="00C3555E">
            <w:pPr>
              <w:pStyle w:val="TAL"/>
            </w:pPr>
            <w:r w:rsidRPr="003B2883">
              <w:t>6.1.6.2.31</w:t>
            </w:r>
          </w:p>
        </w:tc>
        <w:tc>
          <w:tcPr>
            <w:tcW w:w="4040" w:type="dxa"/>
            <w:tcBorders>
              <w:top w:val="single" w:sz="4" w:space="0" w:color="auto"/>
              <w:left w:val="single" w:sz="4" w:space="0" w:color="auto"/>
              <w:bottom w:val="single" w:sz="4" w:space="0" w:color="auto"/>
              <w:right w:val="single" w:sz="4" w:space="0" w:color="auto"/>
            </w:tcBorders>
          </w:tcPr>
          <w:p w14:paraId="15EABC02" w14:textId="77777777" w:rsidR="00FE6B62" w:rsidRPr="003B2883" w:rsidRDefault="00FE6B62" w:rsidP="00C3555E">
            <w:pPr>
              <w:pStyle w:val="TAL"/>
              <w:rPr>
                <w:rFonts w:cs="Arial"/>
                <w:szCs w:val="18"/>
              </w:rPr>
            </w:pPr>
            <w:r w:rsidRPr="003B2883">
              <w:rPr>
                <w:rFonts w:cs="Arial"/>
                <w:szCs w:val="18"/>
              </w:rPr>
              <w:t>N1/N2 Message Transfer Error</w:t>
            </w:r>
          </w:p>
        </w:tc>
        <w:tc>
          <w:tcPr>
            <w:tcW w:w="1206" w:type="dxa"/>
            <w:tcBorders>
              <w:top w:val="single" w:sz="4" w:space="0" w:color="auto"/>
              <w:left w:val="single" w:sz="4" w:space="0" w:color="auto"/>
              <w:bottom w:val="single" w:sz="4" w:space="0" w:color="auto"/>
              <w:right w:val="single" w:sz="4" w:space="0" w:color="auto"/>
            </w:tcBorders>
          </w:tcPr>
          <w:p w14:paraId="6287007C" w14:textId="77777777" w:rsidR="00FE6B62" w:rsidRPr="003B2883" w:rsidRDefault="00FE6B62" w:rsidP="00C3555E">
            <w:pPr>
              <w:pStyle w:val="TAL"/>
              <w:rPr>
                <w:rFonts w:cs="Arial"/>
                <w:szCs w:val="18"/>
              </w:rPr>
            </w:pPr>
          </w:p>
        </w:tc>
      </w:tr>
      <w:tr w:rsidR="00FE6B62" w:rsidRPr="003B2883" w14:paraId="1A7C60B4" w14:textId="702A758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2577F08" w14:textId="77777777" w:rsidR="00FE6B62" w:rsidRPr="003B2883" w:rsidRDefault="00FE6B62" w:rsidP="00C3555E">
            <w:pPr>
              <w:pStyle w:val="TAL"/>
              <w:rPr>
                <w:lang w:eastAsia="zh-CN"/>
              </w:rPr>
            </w:pPr>
            <w:r w:rsidRPr="003B2883">
              <w:rPr>
                <w:rFonts w:hint="eastAsia"/>
                <w:lang w:eastAsia="zh-CN"/>
              </w:rPr>
              <w:t>N2N2MsgTxfrErrDetail</w:t>
            </w:r>
          </w:p>
        </w:tc>
        <w:tc>
          <w:tcPr>
            <w:tcW w:w="1138" w:type="dxa"/>
            <w:tcBorders>
              <w:top w:val="single" w:sz="4" w:space="0" w:color="auto"/>
              <w:left w:val="single" w:sz="4" w:space="0" w:color="auto"/>
              <w:bottom w:val="single" w:sz="4" w:space="0" w:color="auto"/>
              <w:right w:val="single" w:sz="4" w:space="0" w:color="auto"/>
            </w:tcBorders>
          </w:tcPr>
          <w:p w14:paraId="11B1172C" w14:textId="77777777" w:rsidR="00FE6B62" w:rsidRPr="003B2883" w:rsidRDefault="00FE6B62" w:rsidP="00C3555E">
            <w:pPr>
              <w:pStyle w:val="TAL"/>
            </w:pPr>
            <w:r w:rsidRPr="003B2883">
              <w:t>6.1.6.2.32</w:t>
            </w:r>
          </w:p>
        </w:tc>
        <w:tc>
          <w:tcPr>
            <w:tcW w:w="4040" w:type="dxa"/>
            <w:tcBorders>
              <w:top w:val="single" w:sz="4" w:space="0" w:color="auto"/>
              <w:left w:val="single" w:sz="4" w:space="0" w:color="auto"/>
              <w:bottom w:val="single" w:sz="4" w:space="0" w:color="auto"/>
              <w:right w:val="single" w:sz="4" w:space="0" w:color="auto"/>
            </w:tcBorders>
          </w:tcPr>
          <w:p w14:paraId="51D2AE7A" w14:textId="77777777" w:rsidR="00FE6B62" w:rsidRPr="003B2883" w:rsidRDefault="00FE6B62" w:rsidP="00C3555E">
            <w:pPr>
              <w:pStyle w:val="TAL"/>
              <w:rPr>
                <w:rFonts w:cs="Arial"/>
                <w:szCs w:val="18"/>
              </w:rPr>
            </w:pPr>
            <w:r w:rsidRPr="003B2883">
              <w:rPr>
                <w:rFonts w:cs="Arial"/>
                <w:szCs w:val="18"/>
              </w:rPr>
              <w:t>N1/N2 Message Transfer Error Details</w:t>
            </w:r>
          </w:p>
        </w:tc>
        <w:tc>
          <w:tcPr>
            <w:tcW w:w="1206" w:type="dxa"/>
            <w:tcBorders>
              <w:top w:val="single" w:sz="4" w:space="0" w:color="auto"/>
              <w:left w:val="single" w:sz="4" w:space="0" w:color="auto"/>
              <w:bottom w:val="single" w:sz="4" w:space="0" w:color="auto"/>
              <w:right w:val="single" w:sz="4" w:space="0" w:color="auto"/>
            </w:tcBorders>
          </w:tcPr>
          <w:p w14:paraId="27ECA0A1" w14:textId="77777777" w:rsidR="00FE6B62" w:rsidRPr="003B2883" w:rsidRDefault="00FE6B62" w:rsidP="00C3555E">
            <w:pPr>
              <w:pStyle w:val="TAL"/>
              <w:rPr>
                <w:rFonts w:cs="Arial"/>
                <w:szCs w:val="18"/>
              </w:rPr>
            </w:pPr>
          </w:p>
        </w:tc>
      </w:tr>
      <w:tr w:rsidR="00FE6B62" w:rsidRPr="003B2883" w14:paraId="2C90AF3D" w14:textId="3BDB047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0969FD3" w14:textId="77777777" w:rsidR="00FE6B62" w:rsidRPr="003B2883" w:rsidRDefault="00FE6B62" w:rsidP="00A167CC">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1D7E319A" w14:textId="77777777" w:rsidR="00FE6B62" w:rsidRPr="003B2883" w:rsidRDefault="00FE6B62" w:rsidP="00A167CC">
            <w:pPr>
              <w:pStyle w:val="TAL"/>
            </w:pPr>
            <w:r w:rsidRPr="003B2883">
              <w:t>6.1.6.2.33</w:t>
            </w:r>
          </w:p>
        </w:tc>
        <w:tc>
          <w:tcPr>
            <w:tcW w:w="4040" w:type="dxa"/>
            <w:tcBorders>
              <w:top w:val="single" w:sz="4" w:space="0" w:color="auto"/>
              <w:left w:val="single" w:sz="4" w:space="0" w:color="auto"/>
              <w:bottom w:val="single" w:sz="4" w:space="0" w:color="auto"/>
              <w:right w:val="single" w:sz="4" w:space="0" w:color="auto"/>
            </w:tcBorders>
          </w:tcPr>
          <w:p w14:paraId="0D41B385" w14:textId="77777777" w:rsidR="00FE6B62" w:rsidRPr="003B2883" w:rsidRDefault="00FE6B62" w:rsidP="00A167CC">
            <w:pPr>
              <w:pStyle w:val="TAL"/>
              <w:rPr>
                <w:rFonts w:cs="Arial"/>
                <w:szCs w:val="18"/>
              </w:rPr>
            </w:pPr>
            <w:r w:rsidRPr="003B2883">
              <w:rPr>
                <w:rFonts w:cs="Arial"/>
                <w:szCs w:val="18"/>
              </w:rPr>
              <w:t>Indicates a successful delivery of N2 Information to the AN.</w:t>
            </w:r>
          </w:p>
        </w:tc>
        <w:tc>
          <w:tcPr>
            <w:tcW w:w="1206" w:type="dxa"/>
            <w:tcBorders>
              <w:top w:val="single" w:sz="4" w:space="0" w:color="auto"/>
              <w:left w:val="single" w:sz="4" w:space="0" w:color="auto"/>
              <w:bottom w:val="single" w:sz="4" w:space="0" w:color="auto"/>
              <w:right w:val="single" w:sz="4" w:space="0" w:color="auto"/>
            </w:tcBorders>
          </w:tcPr>
          <w:p w14:paraId="5C467FF3" w14:textId="77777777" w:rsidR="00FE6B62" w:rsidRPr="003B2883" w:rsidRDefault="00FE6B62" w:rsidP="00A167CC">
            <w:pPr>
              <w:pStyle w:val="TAL"/>
              <w:rPr>
                <w:rFonts w:cs="Arial"/>
                <w:szCs w:val="18"/>
              </w:rPr>
            </w:pPr>
          </w:p>
        </w:tc>
      </w:tr>
      <w:tr w:rsidR="00FE6B62" w:rsidRPr="003B2883" w14:paraId="77402329" w14:textId="17A774C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59F7A4C" w14:textId="77777777" w:rsidR="00FE6B62" w:rsidRPr="003B2883" w:rsidRDefault="00FE6B62" w:rsidP="000D749A">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122385DC" w14:textId="77777777" w:rsidR="00FE6B62" w:rsidRPr="003B2883" w:rsidRDefault="00FE6B62" w:rsidP="000D749A">
            <w:pPr>
              <w:pStyle w:val="TAL"/>
            </w:pPr>
            <w:r w:rsidRPr="003B2883">
              <w:t>6.1.6.2.34</w:t>
            </w:r>
          </w:p>
        </w:tc>
        <w:tc>
          <w:tcPr>
            <w:tcW w:w="4040" w:type="dxa"/>
            <w:tcBorders>
              <w:top w:val="single" w:sz="4" w:space="0" w:color="auto"/>
              <w:left w:val="single" w:sz="4" w:space="0" w:color="auto"/>
              <w:bottom w:val="single" w:sz="4" w:space="0" w:color="auto"/>
              <w:right w:val="single" w:sz="4" w:space="0" w:color="auto"/>
            </w:tcBorders>
          </w:tcPr>
          <w:p w14:paraId="77D31100" w14:textId="77777777" w:rsidR="00FE6B62" w:rsidRPr="003B2883" w:rsidRDefault="00FE6B62" w:rsidP="000D749A">
            <w:pPr>
              <w:pStyle w:val="TAL"/>
              <w:rPr>
                <w:rFonts w:cs="Arial"/>
                <w:szCs w:val="18"/>
              </w:rPr>
            </w:pPr>
            <w:r w:rsidRPr="003B2883">
              <w:rPr>
                <w:rFonts w:cs="Arial"/>
                <w:szCs w:val="18"/>
              </w:rPr>
              <w:t>Represents a Mobility Management Context in UE Context</w:t>
            </w:r>
          </w:p>
        </w:tc>
        <w:tc>
          <w:tcPr>
            <w:tcW w:w="1206" w:type="dxa"/>
            <w:tcBorders>
              <w:top w:val="single" w:sz="4" w:space="0" w:color="auto"/>
              <w:left w:val="single" w:sz="4" w:space="0" w:color="auto"/>
              <w:bottom w:val="single" w:sz="4" w:space="0" w:color="auto"/>
              <w:right w:val="single" w:sz="4" w:space="0" w:color="auto"/>
            </w:tcBorders>
          </w:tcPr>
          <w:p w14:paraId="0E36E409" w14:textId="77777777" w:rsidR="00FE6B62" w:rsidRPr="003B2883" w:rsidRDefault="00FE6B62" w:rsidP="000D749A">
            <w:pPr>
              <w:pStyle w:val="TAL"/>
              <w:rPr>
                <w:rFonts w:cs="Arial"/>
                <w:szCs w:val="18"/>
              </w:rPr>
            </w:pPr>
          </w:p>
        </w:tc>
      </w:tr>
      <w:tr w:rsidR="00FE6B62" w:rsidRPr="003B2883" w14:paraId="67CE00AB" w14:textId="6AD6F18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291C6F7" w14:textId="77777777" w:rsidR="00FE6B62" w:rsidRPr="003B2883" w:rsidRDefault="00FE6B62" w:rsidP="000D749A">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5D8AE14C" w14:textId="77777777" w:rsidR="00FE6B62" w:rsidRPr="003B2883" w:rsidRDefault="00FE6B62" w:rsidP="000D749A">
            <w:pPr>
              <w:pStyle w:val="TAL"/>
            </w:pPr>
            <w:r w:rsidRPr="003B2883">
              <w:t>6.1.6.2.35</w:t>
            </w:r>
          </w:p>
        </w:tc>
        <w:tc>
          <w:tcPr>
            <w:tcW w:w="4040" w:type="dxa"/>
            <w:tcBorders>
              <w:top w:val="single" w:sz="4" w:space="0" w:color="auto"/>
              <w:left w:val="single" w:sz="4" w:space="0" w:color="auto"/>
              <w:bottom w:val="single" w:sz="4" w:space="0" w:color="auto"/>
              <w:right w:val="single" w:sz="4" w:space="0" w:color="auto"/>
            </w:tcBorders>
          </w:tcPr>
          <w:p w14:paraId="33F20C48" w14:textId="77777777" w:rsidR="00FE6B62" w:rsidRPr="003B2883" w:rsidRDefault="00FE6B62" w:rsidP="000D749A">
            <w:pPr>
              <w:pStyle w:val="TAL"/>
              <w:rPr>
                <w:rFonts w:cs="Arial"/>
                <w:szCs w:val="18"/>
              </w:rPr>
            </w:pPr>
            <w:r w:rsidRPr="003B2883">
              <w:rPr>
                <w:rFonts w:cs="Arial"/>
                <w:szCs w:val="18"/>
              </w:rPr>
              <w:t>Represents SEAF data derived from data received from AUSF</w:t>
            </w:r>
          </w:p>
        </w:tc>
        <w:tc>
          <w:tcPr>
            <w:tcW w:w="1206" w:type="dxa"/>
            <w:tcBorders>
              <w:top w:val="single" w:sz="4" w:space="0" w:color="auto"/>
              <w:left w:val="single" w:sz="4" w:space="0" w:color="auto"/>
              <w:bottom w:val="single" w:sz="4" w:space="0" w:color="auto"/>
              <w:right w:val="single" w:sz="4" w:space="0" w:color="auto"/>
            </w:tcBorders>
          </w:tcPr>
          <w:p w14:paraId="52FCB417" w14:textId="77777777" w:rsidR="00FE6B62" w:rsidRPr="003B2883" w:rsidRDefault="00FE6B62" w:rsidP="000D749A">
            <w:pPr>
              <w:pStyle w:val="TAL"/>
              <w:rPr>
                <w:rFonts w:cs="Arial"/>
                <w:szCs w:val="18"/>
              </w:rPr>
            </w:pPr>
          </w:p>
        </w:tc>
      </w:tr>
      <w:tr w:rsidR="00FE6B62" w:rsidRPr="003B2883" w14:paraId="64897933" w14:textId="4395AD7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4FC8A25" w14:textId="77777777" w:rsidR="00FE6B62" w:rsidRPr="003B2883" w:rsidRDefault="00FE6B62" w:rsidP="000D749A">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474C881B" w14:textId="77777777" w:rsidR="00FE6B62" w:rsidRPr="003B2883" w:rsidRDefault="00FE6B62" w:rsidP="000D749A">
            <w:pPr>
              <w:pStyle w:val="TAL"/>
            </w:pPr>
            <w:r w:rsidRPr="003B2883">
              <w:t>6.1.6.2.36</w:t>
            </w:r>
          </w:p>
        </w:tc>
        <w:tc>
          <w:tcPr>
            <w:tcW w:w="4040" w:type="dxa"/>
            <w:tcBorders>
              <w:top w:val="single" w:sz="4" w:space="0" w:color="auto"/>
              <w:left w:val="single" w:sz="4" w:space="0" w:color="auto"/>
              <w:bottom w:val="single" w:sz="4" w:space="0" w:color="auto"/>
              <w:right w:val="single" w:sz="4" w:space="0" w:color="auto"/>
            </w:tcBorders>
          </w:tcPr>
          <w:p w14:paraId="5E0E4567" w14:textId="77777777" w:rsidR="00FE6B62" w:rsidRPr="003B2883" w:rsidRDefault="00FE6B62" w:rsidP="000D749A">
            <w:pPr>
              <w:pStyle w:val="TAL"/>
              <w:rPr>
                <w:rFonts w:cs="Arial"/>
                <w:szCs w:val="18"/>
              </w:rPr>
            </w:pPr>
            <w:r w:rsidRPr="003B2883">
              <w:rPr>
                <w:rFonts w:cs="Arial"/>
                <w:szCs w:val="18"/>
              </w:rPr>
              <w:t>Indicates the NAS Security Mode</w:t>
            </w:r>
          </w:p>
        </w:tc>
        <w:tc>
          <w:tcPr>
            <w:tcW w:w="1206" w:type="dxa"/>
            <w:tcBorders>
              <w:top w:val="single" w:sz="4" w:space="0" w:color="auto"/>
              <w:left w:val="single" w:sz="4" w:space="0" w:color="auto"/>
              <w:bottom w:val="single" w:sz="4" w:space="0" w:color="auto"/>
              <w:right w:val="single" w:sz="4" w:space="0" w:color="auto"/>
            </w:tcBorders>
          </w:tcPr>
          <w:p w14:paraId="602DC47D" w14:textId="77777777" w:rsidR="00FE6B62" w:rsidRPr="003B2883" w:rsidRDefault="00FE6B62" w:rsidP="000D749A">
            <w:pPr>
              <w:pStyle w:val="TAL"/>
              <w:rPr>
                <w:rFonts w:cs="Arial"/>
                <w:szCs w:val="18"/>
              </w:rPr>
            </w:pPr>
          </w:p>
        </w:tc>
      </w:tr>
      <w:tr w:rsidR="00FE6B62" w:rsidRPr="003B2883" w14:paraId="4282FFFA" w14:textId="56D7EA1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8FB923E" w14:textId="77777777" w:rsidR="00FE6B62" w:rsidRPr="003B2883" w:rsidRDefault="00FE6B62" w:rsidP="000D749A">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3625F98A" w14:textId="77777777" w:rsidR="00FE6B62" w:rsidRPr="003B2883" w:rsidRDefault="00FE6B62" w:rsidP="000D749A">
            <w:pPr>
              <w:pStyle w:val="TAL"/>
            </w:pPr>
            <w:r w:rsidRPr="003B2883">
              <w:t>6.1.6.2.37</w:t>
            </w:r>
          </w:p>
        </w:tc>
        <w:tc>
          <w:tcPr>
            <w:tcW w:w="4040" w:type="dxa"/>
            <w:tcBorders>
              <w:top w:val="single" w:sz="4" w:space="0" w:color="auto"/>
              <w:left w:val="single" w:sz="4" w:space="0" w:color="auto"/>
              <w:bottom w:val="single" w:sz="4" w:space="0" w:color="auto"/>
              <w:right w:val="single" w:sz="4" w:space="0" w:color="auto"/>
            </w:tcBorders>
          </w:tcPr>
          <w:p w14:paraId="69E2F2A1" w14:textId="77777777" w:rsidR="00FE6B62" w:rsidRPr="003B2883" w:rsidRDefault="00FE6B62" w:rsidP="000D749A">
            <w:pPr>
              <w:pStyle w:val="TAL"/>
              <w:rPr>
                <w:rFonts w:cs="Arial"/>
                <w:szCs w:val="18"/>
              </w:rPr>
            </w:pPr>
            <w:r w:rsidRPr="003B2883">
              <w:rPr>
                <w:rFonts w:cs="Arial"/>
                <w:szCs w:val="18"/>
              </w:rPr>
              <w:t>Represents a PDU Session Context in UE Context</w:t>
            </w:r>
          </w:p>
        </w:tc>
        <w:tc>
          <w:tcPr>
            <w:tcW w:w="1206" w:type="dxa"/>
            <w:tcBorders>
              <w:top w:val="single" w:sz="4" w:space="0" w:color="auto"/>
              <w:left w:val="single" w:sz="4" w:space="0" w:color="auto"/>
              <w:bottom w:val="single" w:sz="4" w:space="0" w:color="auto"/>
              <w:right w:val="single" w:sz="4" w:space="0" w:color="auto"/>
            </w:tcBorders>
          </w:tcPr>
          <w:p w14:paraId="343B7547" w14:textId="77777777" w:rsidR="00FE6B62" w:rsidRPr="003B2883" w:rsidRDefault="00FE6B62" w:rsidP="000D749A">
            <w:pPr>
              <w:pStyle w:val="TAL"/>
              <w:rPr>
                <w:rFonts w:cs="Arial"/>
                <w:szCs w:val="18"/>
              </w:rPr>
            </w:pPr>
          </w:p>
        </w:tc>
      </w:tr>
      <w:tr w:rsidR="00FE6B62" w:rsidRPr="003B2883" w14:paraId="3964F270" w14:textId="680EFC3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6A2EC78" w14:textId="77777777" w:rsidR="00FE6B62" w:rsidRPr="003B2883" w:rsidRDefault="00FE6B62" w:rsidP="000D749A">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2356787C" w14:textId="77777777" w:rsidR="00FE6B62" w:rsidRPr="003B2883" w:rsidRDefault="00FE6B62" w:rsidP="000D749A">
            <w:pPr>
              <w:pStyle w:val="TAL"/>
            </w:pPr>
            <w:r w:rsidRPr="003B2883">
              <w:t>6.1.6.2.38</w:t>
            </w:r>
          </w:p>
        </w:tc>
        <w:tc>
          <w:tcPr>
            <w:tcW w:w="4040" w:type="dxa"/>
            <w:tcBorders>
              <w:top w:val="single" w:sz="4" w:space="0" w:color="auto"/>
              <w:left w:val="single" w:sz="4" w:space="0" w:color="auto"/>
              <w:bottom w:val="single" w:sz="4" w:space="0" w:color="auto"/>
              <w:right w:val="single" w:sz="4" w:space="0" w:color="auto"/>
            </w:tcBorders>
          </w:tcPr>
          <w:p w14:paraId="4758EC10" w14:textId="77777777" w:rsidR="00FE6B62" w:rsidRPr="003B2883" w:rsidRDefault="00FE6B62" w:rsidP="000D749A">
            <w:pPr>
              <w:pStyle w:val="TAL"/>
              <w:rPr>
                <w:rFonts w:cs="Arial"/>
                <w:szCs w:val="18"/>
              </w:rPr>
            </w:pPr>
            <w:r w:rsidRPr="003B2883">
              <w:rPr>
                <w:rFonts w:cs="Arial"/>
                <w:szCs w:val="18"/>
              </w:rPr>
              <w:t>Represents a map of a S-NSSAI in serving PLMN to a S-NSSAI in home PLMN.</w:t>
            </w:r>
          </w:p>
        </w:tc>
        <w:tc>
          <w:tcPr>
            <w:tcW w:w="1206" w:type="dxa"/>
            <w:tcBorders>
              <w:top w:val="single" w:sz="4" w:space="0" w:color="auto"/>
              <w:left w:val="single" w:sz="4" w:space="0" w:color="auto"/>
              <w:bottom w:val="single" w:sz="4" w:space="0" w:color="auto"/>
              <w:right w:val="single" w:sz="4" w:space="0" w:color="auto"/>
            </w:tcBorders>
          </w:tcPr>
          <w:p w14:paraId="21EF62AA" w14:textId="77777777" w:rsidR="00FE6B62" w:rsidRPr="003B2883" w:rsidRDefault="00FE6B62" w:rsidP="000D749A">
            <w:pPr>
              <w:pStyle w:val="TAL"/>
              <w:rPr>
                <w:rFonts w:cs="Arial"/>
                <w:szCs w:val="18"/>
              </w:rPr>
            </w:pPr>
          </w:p>
        </w:tc>
      </w:tr>
      <w:tr w:rsidR="00FE6B62" w:rsidRPr="003B2883" w14:paraId="5E243877" w14:textId="77A8D79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0B5773F" w14:textId="77777777" w:rsidR="00FE6B62" w:rsidRPr="003B2883" w:rsidRDefault="00FE6B62" w:rsidP="003506C9">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7CAC8D71" w14:textId="77777777" w:rsidR="00FE6B62" w:rsidRPr="003B2883" w:rsidRDefault="00FE6B62" w:rsidP="003506C9">
            <w:pPr>
              <w:pStyle w:val="TAL"/>
            </w:pPr>
            <w:r w:rsidRPr="003B2883">
              <w:rPr>
                <w:rFonts w:hint="eastAsia"/>
              </w:rPr>
              <w:t>6.1.6.</w:t>
            </w:r>
            <w:r w:rsidRPr="003B2883">
              <w:t>2.39</w:t>
            </w:r>
          </w:p>
        </w:tc>
        <w:tc>
          <w:tcPr>
            <w:tcW w:w="4040" w:type="dxa"/>
            <w:tcBorders>
              <w:top w:val="single" w:sz="4" w:space="0" w:color="auto"/>
              <w:left w:val="single" w:sz="4" w:space="0" w:color="auto"/>
              <w:bottom w:val="single" w:sz="4" w:space="0" w:color="auto"/>
              <w:right w:val="single" w:sz="4" w:space="0" w:color="auto"/>
            </w:tcBorders>
          </w:tcPr>
          <w:p w14:paraId="02BB1513" w14:textId="77777777" w:rsidR="00FE6B62" w:rsidRPr="003B2883" w:rsidRDefault="00FE6B62" w:rsidP="003506C9">
            <w:pPr>
              <w:pStyle w:val="TAL"/>
              <w:rPr>
                <w:rFonts w:cs="Arial"/>
                <w:szCs w:val="18"/>
              </w:rPr>
            </w:pPr>
            <w:r w:rsidRPr="003B2883">
              <w:rPr>
                <w:rFonts w:cs="Arial" w:hint="eastAsia"/>
                <w:szCs w:val="18"/>
              </w:rPr>
              <w:t>Provides information on the UE registration completion at a target AMF.</w:t>
            </w:r>
          </w:p>
        </w:tc>
        <w:tc>
          <w:tcPr>
            <w:tcW w:w="1206" w:type="dxa"/>
            <w:tcBorders>
              <w:top w:val="single" w:sz="4" w:space="0" w:color="auto"/>
              <w:left w:val="single" w:sz="4" w:space="0" w:color="auto"/>
              <w:bottom w:val="single" w:sz="4" w:space="0" w:color="auto"/>
              <w:right w:val="single" w:sz="4" w:space="0" w:color="auto"/>
            </w:tcBorders>
          </w:tcPr>
          <w:p w14:paraId="2362BE47" w14:textId="77777777" w:rsidR="00FE6B62" w:rsidRPr="003B2883" w:rsidRDefault="00FE6B62" w:rsidP="003506C9">
            <w:pPr>
              <w:pStyle w:val="TAL"/>
              <w:rPr>
                <w:rFonts w:cs="Arial"/>
                <w:szCs w:val="18"/>
              </w:rPr>
            </w:pPr>
          </w:p>
        </w:tc>
      </w:tr>
      <w:tr w:rsidR="00FE6B62" w:rsidRPr="003B2883" w14:paraId="122CE103" w14:textId="1E2A732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E9720C6" w14:textId="77777777" w:rsidR="00FE6B62" w:rsidRPr="003B2883" w:rsidRDefault="00FE6B62" w:rsidP="00236EBA">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6D119DA" w14:textId="77777777" w:rsidR="00FE6B62" w:rsidRPr="003B2883" w:rsidRDefault="00FE6B62" w:rsidP="00236EBA">
            <w:pPr>
              <w:pStyle w:val="TAL"/>
            </w:pPr>
            <w:r w:rsidRPr="003B2883">
              <w:rPr>
                <w:rFonts w:hint="eastAsia"/>
              </w:rPr>
              <w:t>6.1.6.3.</w:t>
            </w:r>
            <w:r w:rsidRPr="003B2883">
              <w:t>40</w:t>
            </w:r>
          </w:p>
        </w:tc>
        <w:tc>
          <w:tcPr>
            <w:tcW w:w="4040" w:type="dxa"/>
            <w:tcBorders>
              <w:top w:val="single" w:sz="4" w:space="0" w:color="auto"/>
              <w:left w:val="single" w:sz="4" w:space="0" w:color="auto"/>
              <w:bottom w:val="single" w:sz="4" w:space="0" w:color="auto"/>
              <w:right w:val="single" w:sz="4" w:space="0" w:color="auto"/>
            </w:tcBorders>
          </w:tcPr>
          <w:p w14:paraId="4ED9BCCD" w14:textId="77777777" w:rsidR="00FE6B62" w:rsidRPr="003B2883" w:rsidRDefault="00FE6B62" w:rsidP="00236EBA">
            <w:pPr>
              <w:pStyle w:val="TAL"/>
              <w:rPr>
                <w:rFonts w:cs="Arial"/>
                <w:szCs w:val="18"/>
              </w:rPr>
            </w:pPr>
            <w:r w:rsidRPr="003B2883">
              <w:rPr>
                <w:rFonts w:cs="Arial" w:hint="eastAsia"/>
                <w:szCs w:val="18"/>
              </w:rPr>
              <w:t>Represents the details regarding EBI assignment failure.</w:t>
            </w:r>
          </w:p>
        </w:tc>
        <w:tc>
          <w:tcPr>
            <w:tcW w:w="1206" w:type="dxa"/>
            <w:tcBorders>
              <w:top w:val="single" w:sz="4" w:space="0" w:color="auto"/>
              <w:left w:val="single" w:sz="4" w:space="0" w:color="auto"/>
              <w:bottom w:val="single" w:sz="4" w:space="0" w:color="auto"/>
              <w:right w:val="single" w:sz="4" w:space="0" w:color="auto"/>
            </w:tcBorders>
          </w:tcPr>
          <w:p w14:paraId="5D904BF9" w14:textId="77777777" w:rsidR="00FE6B62" w:rsidRPr="003B2883" w:rsidRDefault="00FE6B62" w:rsidP="00236EBA">
            <w:pPr>
              <w:pStyle w:val="TAL"/>
              <w:rPr>
                <w:rFonts w:cs="Arial"/>
                <w:szCs w:val="18"/>
              </w:rPr>
            </w:pPr>
          </w:p>
        </w:tc>
      </w:tr>
      <w:tr w:rsidR="00FE6B62" w:rsidRPr="003B2883" w14:paraId="6506474B" w14:textId="03BF812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EC0F014" w14:textId="77777777" w:rsidR="00FE6B62" w:rsidRPr="003B2883" w:rsidRDefault="00FE6B62" w:rsidP="006E26EF">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2AC70DC0" w14:textId="77777777" w:rsidR="00FE6B62" w:rsidRPr="003B2883" w:rsidRDefault="00FE6B62" w:rsidP="006E26EF">
            <w:pPr>
              <w:pStyle w:val="TAL"/>
            </w:pPr>
            <w:r w:rsidRPr="003B2883">
              <w:t>6.1.6.2.41</w:t>
            </w:r>
          </w:p>
        </w:tc>
        <w:tc>
          <w:tcPr>
            <w:tcW w:w="4040" w:type="dxa"/>
            <w:tcBorders>
              <w:top w:val="single" w:sz="4" w:space="0" w:color="auto"/>
              <w:left w:val="single" w:sz="4" w:space="0" w:color="auto"/>
              <w:bottom w:val="single" w:sz="4" w:space="0" w:color="auto"/>
              <w:right w:val="single" w:sz="4" w:space="0" w:color="auto"/>
            </w:tcBorders>
          </w:tcPr>
          <w:p w14:paraId="31675A77" w14:textId="77777777" w:rsidR="00FE6B62" w:rsidRPr="003B2883" w:rsidRDefault="00FE6B62" w:rsidP="006E26EF">
            <w:pPr>
              <w:pStyle w:val="TAL"/>
              <w:rPr>
                <w:rFonts w:cs="Arial"/>
                <w:szCs w:val="18"/>
              </w:rPr>
            </w:pPr>
            <w:r w:rsidRPr="003B2883">
              <w:rPr>
                <w:rFonts w:cs="Arial"/>
                <w:szCs w:val="18"/>
              </w:rPr>
              <w:t>Indicates a request to create an individual ueContext resource</w:t>
            </w:r>
          </w:p>
        </w:tc>
        <w:tc>
          <w:tcPr>
            <w:tcW w:w="1206" w:type="dxa"/>
            <w:tcBorders>
              <w:top w:val="single" w:sz="4" w:space="0" w:color="auto"/>
              <w:left w:val="single" w:sz="4" w:space="0" w:color="auto"/>
              <w:bottom w:val="single" w:sz="4" w:space="0" w:color="auto"/>
              <w:right w:val="single" w:sz="4" w:space="0" w:color="auto"/>
            </w:tcBorders>
          </w:tcPr>
          <w:p w14:paraId="64C97127" w14:textId="77777777" w:rsidR="00FE6B62" w:rsidRPr="003B2883" w:rsidRDefault="00FE6B62" w:rsidP="006E26EF">
            <w:pPr>
              <w:pStyle w:val="TAL"/>
              <w:rPr>
                <w:rFonts w:cs="Arial"/>
                <w:szCs w:val="18"/>
              </w:rPr>
            </w:pPr>
          </w:p>
        </w:tc>
      </w:tr>
      <w:tr w:rsidR="00FE6B62" w:rsidRPr="003B2883" w14:paraId="1EB66576" w14:textId="1F06DEC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CE9EDB3" w14:textId="77777777" w:rsidR="00FE6B62" w:rsidRPr="003B2883" w:rsidRDefault="00FE6B62" w:rsidP="006E26EF">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7550C39E" w14:textId="77777777" w:rsidR="00FE6B62" w:rsidRPr="003B2883" w:rsidRDefault="00FE6B62" w:rsidP="006E26EF">
            <w:pPr>
              <w:pStyle w:val="TAL"/>
            </w:pPr>
            <w:r w:rsidRPr="003B2883">
              <w:t>6.1.6.2.42</w:t>
            </w:r>
          </w:p>
        </w:tc>
        <w:tc>
          <w:tcPr>
            <w:tcW w:w="4040" w:type="dxa"/>
            <w:tcBorders>
              <w:top w:val="single" w:sz="4" w:space="0" w:color="auto"/>
              <w:left w:val="single" w:sz="4" w:space="0" w:color="auto"/>
              <w:bottom w:val="single" w:sz="4" w:space="0" w:color="auto"/>
              <w:right w:val="single" w:sz="4" w:space="0" w:color="auto"/>
            </w:tcBorders>
          </w:tcPr>
          <w:p w14:paraId="366D6B33" w14:textId="77777777" w:rsidR="00FE6B62" w:rsidRPr="003B2883" w:rsidRDefault="00FE6B62" w:rsidP="006E26EF">
            <w:pPr>
              <w:pStyle w:val="TAL"/>
              <w:rPr>
                <w:rFonts w:cs="Arial"/>
                <w:szCs w:val="18"/>
              </w:rPr>
            </w:pPr>
            <w:r w:rsidRPr="003B2883">
              <w:rPr>
                <w:rFonts w:cs="Arial"/>
                <w:szCs w:val="18"/>
              </w:rPr>
              <w:t>Indicates a successful creation of an individual ueContext resource</w:t>
            </w:r>
          </w:p>
        </w:tc>
        <w:tc>
          <w:tcPr>
            <w:tcW w:w="1206" w:type="dxa"/>
            <w:tcBorders>
              <w:top w:val="single" w:sz="4" w:space="0" w:color="auto"/>
              <w:left w:val="single" w:sz="4" w:space="0" w:color="auto"/>
              <w:bottom w:val="single" w:sz="4" w:space="0" w:color="auto"/>
              <w:right w:val="single" w:sz="4" w:space="0" w:color="auto"/>
            </w:tcBorders>
          </w:tcPr>
          <w:p w14:paraId="659D4A90" w14:textId="77777777" w:rsidR="00FE6B62" w:rsidRPr="003B2883" w:rsidRDefault="00FE6B62" w:rsidP="006E26EF">
            <w:pPr>
              <w:pStyle w:val="TAL"/>
              <w:rPr>
                <w:rFonts w:cs="Arial"/>
                <w:szCs w:val="18"/>
              </w:rPr>
            </w:pPr>
          </w:p>
        </w:tc>
      </w:tr>
      <w:tr w:rsidR="00FE6B62" w:rsidRPr="003B2883" w14:paraId="0962364C" w14:textId="5E426115"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65F22DA" w14:textId="77777777" w:rsidR="00FE6B62" w:rsidRPr="003B2883" w:rsidRDefault="00FE6B62" w:rsidP="006E26EF">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1AC8EDDF" w14:textId="77777777" w:rsidR="00FE6B62" w:rsidRPr="003B2883" w:rsidRDefault="00FE6B62" w:rsidP="006E26EF">
            <w:pPr>
              <w:pStyle w:val="TAL"/>
            </w:pPr>
            <w:r w:rsidRPr="003B2883">
              <w:t>6.1.6.2.43</w:t>
            </w:r>
          </w:p>
        </w:tc>
        <w:tc>
          <w:tcPr>
            <w:tcW w:w="4040" w:type="dxa"/>
            <w:tcBorders>
              <w:top w:val="single" w:sz="4" w:space="0" w:color="auto"/>
              <w:left w:val="single" w:sz="4" w:space="0" w:color="auto"/>
              <w:bottom w:val="single" w:sz="4" w:space="0" w:color="auto"/>
              <w:right w:val="single" w:sz="4" w:space="0" w:color="auto"/>
            </w:tcBorders>
          </w:tcPr>
          <w:p w14:paraId="295A5456" w14:textId="77777777" w:rsidR="00FE6B62" w:rsidRPr="003B2883" w:rsidRDefault="00FE6B62" w:rsidP="006E26EF">
            <w:pPr>
              <w:pStyle w:val="TAL"/>
              <w:rPr>
                <w:rFonts w:cs="Arial"/>
                <w:szCs w:val="18"/>
              </w:rPr>
            </w:pPr>
            <w:r w:rsidRPr="003B2883">
              <w:rPr>
                <w:rFonts w:cs="Arial"/>
                <w:szCs w:val="18"/>
              </w:rPr>
              <w:t>Represents an error when creating a UE context</w:t>
            </w:r>
          </w:p>
        </w:tc>
        <w:tc>
          <w:tcPr>
            <w:tcW w:w="1206" w:type="dxa"/>
            <w:tcBorders>
              <w:top w:val="single" w:sz="4" w:space="0" w:color="auto"/>
              <w:left w:val="single" w:sz="4" w:space="0" w:color="auto"/>
              <w:bottom w:val="single" w:sz="4" w:space="0" w:color="auto"/>
              <w:right w:val="single" w:sz="4" w:space="0" w:color="auto"/>
            </w:tcBorders>
          </w:tcPr>
          <w:p w14:paraId="33935C9D" w14:textId="77777777" w:rsidR="00FE6B62" w:rsidRPr="003B2883" w:rsidRDefault="00FE6B62" w:rsidP="006E26EF">
            <w:pPr>
              <w:pStyle w:val="TAL"/>
              <w:rPr>
                <w:rFonts w:cs="Arial"/>
                <w:szCs w:val="18"/>
              </w:rPr>
            </w:pPr>
          </w:p>
        </w:tc>
      </w:tr>
      <w:tr w:rsidR="00FE6B62" w:rsidRPr="003B2883" w14:paraId="3C61BEB5" w14:textId="3754C1C9"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7C9A6ED" w14:textId="77777777" w:rsidR="00FE6B62" w:rsidRPr="003B2883" w:rsidRDefault="00FE6B62" w:rsidP="006E26EF">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2E15971C" w14:textId="77777777" w:rsidR="00FE6B62" w:rsidRPr="003B2883" w:rsidRDefault="00FE6B62" w:rsidP="006E26EF">
            <w:pPr>
              <w:pStyle w:val="TAL"/>
            </w:pPr>
            <w:r w:rsidRPr="003B2883">
              <w:t>6.1.6.2.44</w:t>
            </w:r>
          </w:p>
        </w:tc>
        <w:tc>
          <w:tcPr>
            <w:tcW w:w="4040" w:type="dxa"/>
            <w:tcBorders>
              <w:top w:val="single" w:sz="4" w:space="0" w:color="auto"/>
              <w:left w:val="single" w:sz="4" w:space="0" w:color="auto"/>
              <w:bottom w:val="single" w:sz="4" w:space="0" w:color="auto"/>
              <w:right w:val="single" w:sz="4" w:space="0" w:color="auto"/>
            </w:tcBorders>
          </w:tcPr>
          <w:p w14:paraId="0D52CBD1" w14:textId="77777777" w:rsidR="00FE6B62" w:rsidRPr="003B2883" w:rsidRDefault="00FE6B62" w:rsidP="006E26EF">
            <w:pPr>
              <w:pStyle w:val="TAL"/>
              <w:rPr>
                <w:rFonts w:cs="Arial"/>
                <w:szCs w:val="18"/>
              </w:rPr>
            </w:pPr>
            <w:r w:rsidRPr="003B2883">
              <w:rPr>
                <w:rFonts w:cs="Arial"/>
                <w:szCs w:val="18"/>
              </w:rPr>
              <w:t>Indicates a NG RAN as target of the handover</w:t>
            </w:r>
          </w:p>
        </w:tc>
        <w:tc>
          <w:tcPr>
            <w:tcW w:w="1206" w:type="dxa"/>
            <w:tcBorders>
              <w:top w:val="single" w:sz="4" w:space="0" w:color="auto"/>
              <w:left w:val="single" w:sz="4" w:space="0" w:color="auto"/>
              <w:bottom w:val="single" w:sz="4" w:space="0" w:color="auto"/>
              <w:right w:val="single" w:sz="4" w:space="0" w:color="auto"/>
            </w:tcBorders>
          </w:tcPr>
          <w:p w14:paraId="499B1230" w14:textId="77777777" w:rsidR="00FE6B62" w:rsidRPr="003B2883" w:rsidRDefault="00FE6B62" w:rsidP="006E26EF">
            <w:pPr>
              <w:pStyle w:val="TAL"/>
              <w:rPr>
                <w:rFonts w:cs="Arial"/>
                <w:szCs w:val="18"/>
              </w:rPr>
            </w:pPr>
          </w:p>
        </w:tc>
      </w:tr>
      <w:tr w:rsidR="00FE6B62" w:rsidRPr="003B2883" w14:paraId="32CB27BF" w14:textId="5D1590E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CDDFEEC" w14:textId="77777777" w:rsidR="00FE6B62" w:rsidRPr="003B2883" w:rsidRDefault="00FE6B62" w:rsidP="003D4583">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B895D0E" w14:textId="77777777" w:rsidR="00FE6B62" w:rsidRPr="003B2883" w:rsidRDefault="00FE6B62" w:rsidP="003D4583">
            <w:pPr>
              <w:pStyle w:val="TAL"/>
            </w:pPr>
            <w:r w:rsidRPr="003B2883">
              <w:t>6.1.6.2.45</w:t>
            </w:r>
          </w:p>
        </w:tc>
        <w:tc>
          <w:tcPr>
            <w:tcW w:w="4040" w:type="dxa"/>
            <w:tcBorders>
              <w:top w:val="single" w:sz="4" w:space="0" w:color="auto"/>
              <w:left w:val="single" w:sz="4" w:space="0" w:color="auto"/>
              <w:bottom w:val="single" w:sz="4" w:space="0" w:color="auto"/>
              <w:right w:val="single" w:sz="4" w:space="0" w:color="auto"/>
            </w:tcBorders>
          </w:tcPr>
          <w:p w14:paraId="1FC3BA34" w14:textId="77777777" w:rsidR="00FE6B62" w:rsidRPr="003B2883" w:rsidRDefault="00FE6B62" w:rsidP="003D4583">
            <w:pPr>
              <w:pStyle w:val="TAL"/>
              <w:rPr>
                <w:rFonts w:cs="Arial"/>
                <w:szCs w:val="18"/>
              </w:rPr>
            </w:pPr>
            <w:r w:rsidRPr="003B2883">
              <w:rPr>
                <w:rFonts w:cs="Arial"/>
                <w:szCs w:val="18"/>
              </w:rPr>
              <w:t>Error within NonUeN2MessageTransfer response</w:t>
            </w:r>
          </w:p>
        </w:tc>
        <w:tc>
          <w:tcPr>
            <w:tcW w:w="1206" w:type="dxa"/>
            <w:tcBorders>
              <w:top w:val="single" w:sz="4" w:space="0" w:color="auto"/>
              <w:left w:val="single" w:sz="4" w:space="0" w:color="auto"/>
              <w:bottom w:val="single" w:sz="4" w:space="0" w:color="auto"/>
              <w:right w:val="single" w:sz="4" w:space="0" w:color="auto"/>
            </w:tcBorders>
          </w:tcPr>
          <w:p w14:paraId="1F65DDF8" w14:textId="77777777" w:rsidR="00FE6B62" w:rsidRPr="003B2883" w:rsidRDefault="00FE6B62" w:rsidP="003D4583">
            <w:pPr>
              <w:pStyle w:val="TAL"/>
              <w:rPr>
                <w:rFonts w:cs="Arial"/>
                <w:szCs w:val="18"/>
              </w:rPr>
            </w:pPr>
          </w:p>
        </w:tc>
      </w:tr>
      <w:tr w:rsidR="00FE6B62" w:rsidRPr="003B2883" w14:paraId="6A78F890" w14:textId="22012EF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6C08F79" w14:textId="77777777" w:rsidR="00FE6B62" w:rsidRPr="003B2883" w:rsidRDefault="00FE6B62" w:rsidP="003D4583">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144CDA92" w14:textId="77777777" w:rsidR="00FE6B62" w:rsidRPr="003B2883" w:rsidRDefault="00FE6B62" w:rsidP="003D4583">
            <w:pPr>
              <w:pStyle w:val="TAL"/>
            </w:pPr>
            <w:r w:rsidRPr="003B2883">
              <w:t>6.1.6.2.46</w:t>
            </w:r>
          </w:p>
        </w:tc>
        <w:tc>
          <w:tcPr>
            <w:tcW w:w="4040" w:type="dxa"/>
            <w:tcBorders>
              <w:top w:val="single" w:sz="4" w:space="0" w:color="auto"/>
              <w:left w:val="single" w:sz="4" w:space="0" w:color="auto"/>
              <w:bottom w:val="single" w:sz="4" w:space="0" w:color="auto"/>
              <w:right w:val="single" w:sz="4" w:space="0" w:color="auto"/>
            </w:tcBorders>
          </w:tcPr>
          <w:p w14:paraId="6369BCB3" w14:textId="77777777" w:rsidR="00FE6B62" w:rsidRPr="003B2883" w:rsidRDefault="00FE6B62" w:rsidP="003D4583">
            <w:pPr>
              <w:pStyle w:val="TAL"/>
              <w:rPr>
                <w:rFonts w:cs="Arial"/>
                <w:szCs w:val="18"/>
              </w:rPr>
            </w:pPr>
            <w:r w:rsidRPr="003B2883">
              <w:rPr>
                <w:rFonts w:cs="Arial"/>
                <w:szCs w:val="18"/>
              </w:rPr>
              <w:t>Represents the type of PWS</w:t>
            </w:r>
          </w:p>
        </w:tc>
        <w:tc>
          <w:tcPr>
            <w:tcW w:w="1206" w:type="dxa"/>
            <w:tcBorders>
              <w:top w:val="single" w:sz="4" w:space="0" w:color="auto"/>
              <w:left w:val="single" w:sz="4" w:space="0" w:color="auto"/>
              <w:bottom w:val="single" w:sz="4" w:space="0" w:color="auto"/>
              <w:right w:val="single" w:sz="4" w:space="0" w:color="auto"/>
            </w:tcBorders>
          </w:tcPr>
          <w:p w14:paraId="2273723B" w14:textId="77777777" w:rsidR="00FE6B62" w:rsidRPr="003B2883" w:rsidRDefault="00FE6B62" w:rsidP="003D4583">
            <w:pPr>
              <w:pStyle w:val="TAL"/>
              <w:rPr>
                <w:rFonts w:cs="Arial"/>
                <w:szCs w:val="18"/>
              </w:rPr>
            </w:pPr>
          </w:p>
        </w:tc>
      </w:tr>
      <w:tr w:rsidR="00FE6B62" w:rsidRPr="003B2883" w14:paraId="79757076" w14:textId="41F1F34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DE4AED7" w14:textId="77777777" w:rsidR="00FE6B62" w:rsidRPr="003B2883" w:rsidRDefault="00FE6B62" w:rsidP="003D4583">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0914319F" w14:textId="77777777" w:rsidR="00FE6B62" w:rsidRPr="003B2883" w:rsidRDefault="00FE6B62" w:rsidP="003D4583">
            <w:pPr>
              <w:pStyle w:val="TAL"/>
            </w:pPr>
            <w:r w:rsidRPr="003B2883">
              <w:t>6.1.6.2.47</w:t>
            </w:r>
          </w:p>
        </w:tc>
        <w:tc>
          <w:tcPr>
            <w:tcW w:w="4040" w:type="dxa"/>
            <w:tcBorders>
              <w:top w:val="single" w:sz="4" w:space="0" w:color="auto"/>
              <w:left w:val="single" w:sz="4" w:space="0" w:color="auto"/>
              <w:bottom w:val="single" w:sz="4" w:space="0" w:color="auto"/>
              <w:right w:val="single" w:sz="4" w:space="0" w:color="auto"/>
            </w:tcBorders>
          </w:tcPr>
          <w:p w14:paraId="66C0471F" w14:textId="77777777" w:rsidR="00FE6B62" w:rsidRPr="003B2883" w:rsidRDefault="00FE6B62" w:rsidP="003D4583">
            <w:pPr>
              <w:pStyle w:val="TAL"/>
              <w:rPr>
                <w:rFonts w:cs="Arial"/>
                <w:szCs w:val="18"/>
              </w:rPr>
            </w:pPr>
            <w:r w:rsidRPr="003B2883">
              <w:rPr>
                <w:rFonts w:cs="Arial"/>
                <w:szCs w:val="18"/>
              </w:rPr>
              <w:t>Represents the type of PWS error</w:t>
            </w:r>
          </w:p>
        </w:tc>
        <w:tc>
          <w:tcPr>
            <w:tcW w:w="1206" w:type="dxa"/>
            <w:tcBorders>
              <w:top w:val="single" w:sz="4" w:space="0" w:color="auto"/>
              <w:left w:val="single" w:sz="4" w:space="0" w:color="auto"/>
              <w:bottom w:val="single" w:sz="4" w:space="0" w:color="auto"/>
              <w:right w:val="single" w:sz="4" w:space="0" w:color="auto"/>
            </w:tcBorders>
          </w:tcPr>
          <w:p w14:paraId="7A0E2329" w14:textId="77777777" w:rsidR="00FE6B62" w:rsidRPr="003B2883" w:rsidRDefault="00FE6B62" w:rsidP="003D4583">
            <w:pPr>
              <w:pStyle w:val="TAL"/>
              <w:rPr>
                <w:rFonts w:cs="Arial"/>
                <w:szCs w:val="18"/>
              </w:rPr>
            </w:pPr>
          </w:p>
        </w:tc>
      </w:tr>
      <w:tr w:rsidR="00FE6B62" w:rsidRPr="003B2883" w14:paraId="60536792" w14:textId="0B67C339"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C271794" w14:textId="77777777" w:rsidR="00FE6B62" w:rsidRPr="003B2883" w:rsidRDefault="00FE6B62" w:rsidP="00126675">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42C0629B" w14:textId="77777777" w:rsidR="00FE6B62" w:rsidRPr="003B2883" w:rsidRDefault="00FE6B62" w:rsidP="00126675">
            <w:pPr>
              <w:pStyle w:val="TAL"/>
            </w:pPr>
            <w:r w:rsidRPr="003B2883">
              <w:rPr>
                <w:rFonts w:hint="eastAsia"/>
              </w:rPr>
              <w:t>6.1.6.2</w:t>
            </w:r>
            <w:r w:rsidRPr="003B2883">
              <w:t>.49</w:t>
            </w:r>
          </w:p>
        </w:tc>
        <w:tc>
          <w:tcPr>
            <w:tcW w:w="4040" w:type="dxa"/>
            <w:tcBorders>
              <w:top w:val="single" w:sz="4" w:space="0" w:color="auto"/>
              <w:left w:val="single" w:sz="4" w:space="0" w:color="auto"/>
              <w:bottom w:val="single" w:sz="4" w:space="0" w:color="auto"/>
              <w:right w:val="single" w:sz="4" w:space="0" w:color="auto"/>
            </w:tcBorders>
          </w:tcPr>
          <w:p w14:paraId="6993A5FA" w14:textId="737AC346" w:rsidR="00FE6B62" w:rsidRPr="003B2883" w:rsidRDefault="00FE6B62" w:rsidP="00126675">
            <w:pPr>
              <w:pStyle w:val="TAL"/>
              <w:rPr>
                <w:rFonts w:cs="Arial"/>
                <w:szCs w:val="18"/>
              </w:rPr>
            </w:pPr>
            <w:r w:rsidRPr="003B2883">
              <w:rPr>
                <w:rFonts w:cs="Arial" w:hint="eastAsia"/>
                <w:szCs w:val="18"/>
              </w:rPr>
              <w:t xml:space="preserve">Represents the ngKSI (see </w:t>
            </w:r>
            <w:r w:rsidR="00960117">
              <w:rPr>
                <w:rFonts w:cs="Arial" w:hint="eastAsia"/>
                <w:szCs w:val="18"/>
              </w:rPr>
              <w:t>3GPP 3</w:t>
            </w:r>
            <w:r w:rsidR="00514461" w:rsidRPr="003B2883">
              <w:rPr>
                <w:rFonts w:cs="Arial" w:hint="eastAsia"/>
                <w:szCs w:val="18"/>
              </w:rPr>
              <w:t>3.501</w:t>
            </w:r>
            <w:r w:rsidR="00514461">
              <w:rPr>
                <w:rFonts w:cs="Arial"/>
                <w:szCs w:val="18"/>
              </w:rPr>
              <w:t> </w:t>
            </w:r>
            <w:r w:rsidR="00514461" w:rsidRPr="003B2883">
              <w:rPr>
                <w:rFonts w:cs="Arial"/>
                <w:szCs w:val="18"/>
              </w:rPr>
              <w:t>[</w:t>
            </w:r>
            <w:r w:rsidRPr="003B2883">
              <w:rPr>
                <w:rFonts w:cs="Arial"/>
                <w:szCs w:val="18"/>
              </w:rPr>
              <w:t>27])</w:t>
            </w:r>
          </w:p>
        </w:tc>
        <w:tc>
          <w:tcPr>
            <w:tcW w:w="1206" w:type="dxa"/>
            <w:tcBorders>
              <w:top w:val="single" w:sz="4" w:space="0" w:color="auto"/>
              <w:left w:val="single" w:sz="4" w:space="0" w:color="auto"/>
              <w:bottom w:val="single" w:sz="4" w:space="0" w:color="auto"/>
              <w:right w:val="single" w:sz="4" w:space="0" w:color="auto"/>
            </w:tcBorders>
          </w:tcPr>
          <w:p w14:paraId="26B927C4" w14:textId="77777777" w:rsidR="00FE6B62" w:rsidRPr="003B2883" w:rsidRDefault="00FE6B62" w:rsidP="00126675">
            <w:pPr>
              <w:pStyle w:val="TAL"/>
              <w:rPr>
                <w:rFonts w:cs="Arial"/>
                <w:szCs w:val="18"/>
              </w:rPr>
            </w:pPr>
          </w:p>
        </w:tc>
      </w:tr>
      <w:tr w:rsidR="00FE6B62" w:rsidRPr="003B2883" w14:paraId="3F447941" w14:textId="28375DA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AB940A0" w14:textId="77777777" w:rsidR="00FE6B62" w:rsidRPr="003B2883" w:rsidRDefault="00FE6B62" w:rsidP="00126675">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2FF12C3E" w14:textId="77777777" w:rsidR="00FE6B62" w:rsidRPr="003B2883" w:rsidRDefault="00FE6B62" w:rsidP="00126675">
            <w:pPr>
              <w:pStyle w:val="TAL"/>
            </w:pPr>
            <w:r w:rsidRPr="003B2883">
              <w:rPr>
                <w:rFonts w:hint="eastAsia"/>
              </w:rPr>
              <w:t>6.1.6.2.</w:t>
            </w:r>
            <w:r w:rsidRPr="003B2883">
              <w:t>50</w:t>
            </w:r>
          </w:p>
        </w:tc>
        <w:tc>
          <w:tcPr>
            <w:tcW w:w="4040" w:type="dxa"/>
            <w:tcBorders>
              <w:top w:val="single" w:sz="4" w:space="0" w:color="auto"/>
              <w:left w:val="single" w:sz="4" w:space="0" w:color="auto"/>
              <w:bottom w:val="single" w:sz="4" w:space="0" w:color="auto"/>
              <w:right w:val="single" w:sz="4" w:space="0" w:color="auto"/>
            </w:tcBorders>
          </w:tcPr>
          <w:p w14:paraId="523B1293" w14:textId="6903BB16" w:rsidR="00FE6B62" w:rsidRPr="003B2883" w:rsidRDefault="00FE6B62" w:rsidP="00126675">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960117">
              <w:rPr>
                <w:rFonts w:cs="Arial" w:hint="eastAsia"/>
                <w:szCs w:val="18"/>
              </w:rPr>
              <w:t>3GPP 3</w:t>
            </w:r>
            <w:r w:rsidR="00514461" w:rsidRPr="003B2883">
              <w:rPr>
                <w:rFonts w:cs="Arial" w:hint="eastAsia"/>
                <w:szCs w:val="18"/>
              </w:rPr>
              <w:t>3.501</w:t>
            </w:r>
            <w:r w:rsidR="00514461">
              <w:rPr>
                <w:rFonts w:cs="Arial"/>
                <w:szCs w:val="18"/>
              </w:rPr>
              <w:t> </w:t>
            </w:r>
            <w:r w:rsidR="00514461" w:rsidRPr="003B2883">
              <w:rPr>
                <w:rFonts w:cs="Arial"/>
                <w:szCs w:val="18"/>
              </w:rPr>
              <w:t>[</w:t>
            </w:r>
            <w:r w:rsidRPr="003B2883">
              <w:rPr>
                <w:rFonts w:cs="Arial"/>
                <w:szCs w:val="18"/>
              </w:rPr>
              <w:t>27]).</w:t>
            </w:r>
          </w:p>
        </w:tc>
        <w:tc>
          <w:tcPr>
            <w:tcW w:w="1206" w:type="dxa"/>
            <w:tcBorders>
              <w:top w:val="single" w:sz="4" w:space="0" w:color="auto"/>
              <w:left w:val="single" w:sz="4" w:space="0" w:color="auto"/>
              <w:bottom w:val="single" w:sz="4" w:space="0" w:color="auto"/>
              <w:right w:val="single" w:sz="4" w:space="0" w:color="auto"/>
            </w:tcBorders>
          </w:tcPr>
          <w:p w14:paraId="6F1176A8" w14:textId="77777777" w:rsidR="00FE6B62" w:rsidRPr="003B2883" w:rsidRDefault="00FE6B62" w:rsidP="00126675">
            <w:pPr>
              <w:pStyle w:val="TAL"/>
              <w:rPr>
                <w:rFonts w:cs="Arial"/>
                <w:szCs w:val="18"/>
              </w:rPr>
            </w:pPr>
          </w:p>
        </w:tc>
      </w:tr>
      <w:tr w:rsidR="00FE6B62" w:rsidRPr="003B2883" w14:paraId="7C932050" w14:textId="0C020FC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0EC8303" w14:textId="77777777" w:rsidR="00FE6B62" w:rsidRPr="003B2883" w:rsidRDefault="00FE6B62" w:rsidP="00616C3D">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4C6AE01B" w14:textId="77777777" w:rsidR="00FE6B62" w:rsidRPr="003B2883" w:rsidRDefault="00FE6B62" w:rsidP="00616C3D">
            <w:pPr>
              <w:pStyle w:val="TAL"/>
            </w:pPr>
            <w:r w:rsidRPr="003B2883">
              <w:rPr>
                <w:rFonts w:hint="eastAsia"/>
              </w:rPr>
              <w:t>6.1.6.2.</w:t>
            </w:r>
            <w:r w:rsidRPr="003B2883">
              <w:t>51</w:t>
            </w:r>
          </w:p>
        </w:tc>
        <w:tc>
          <w:tcPr>
            <w:tcW w:w="4040" w:type="dxa"/>
            <w:tcBorders>
              <w:top w:val="single" w:sz="4" w:space="0" w:color="auto"/>
              <w:left w:val="single" w:sz="4" w:space="0" w:color="auto"/>
              <w:bottom w:val="single" w:sz="4" w:space="0" w:color="auto"/>
              <w:right w:val="single" w:sz="4" w:space="0" w:color="auto"/>
            </w:tcBorders>
          </w:tcPr>
          <w:p w14:paraId="3B2459BB" w14:textId="77777777" w:rsidR="00FE6B62" w:rsidRPr="003B2883" w:rsidRDefault="00FE6B62" w:rsidP="00616C3D">
            <w:pPr>
              <w:pStyle w:val="TAL"/>
              <w:rPr>
                <w:rFonts w:cs="Arial"/>
                <w:szCs w:val="18"/>
              </w:rPr>
            </w:pPr>
            <w:r w:rsidRPr="003B2883">
              <w:rPr>
                <w:rFonts w:cs="Arial"/>
                <w:szCs w:val="18"/>
              </w:rPr>
              <w:t>Represents the expected UE behavior (e.g. UE moving trajectory) and its validity period.</w:t>
            </w:r>
          </w:p>
        </w:tc>
        <w:tc>
          <w:tcPr>
            <w:tcW w:w="1206" w:type="dxa"/>
            <w:tcBorders>
              <w:top w:val="single" w:sz="4" w:space="0" w:color="auto"/>
              <w:left w:val="single" w:sz="4" w:space="0" w:color="auto"/>
              <w:bottom w:val="single" w:sz="4" w:space="0" w:color="auto"/>
              <w:right w:val="single" w:sz="4" w:space="0" w:color="auto"/>
            </w:tcBorders>
          </w:tcPr>
          <w:p w14:paraId="46252694" w14:textId="77777777" w:rsidR="00FE6B62" w:rsidRPr="003B2883" w:rsidRDefault="00FE6B62" w:rsidP="00616C3D">
            <w:pPr>
              <w:pStyle w:val="TAL"/>
              <w:rPr>
                <w:rFonts w:cs="Arial"/>
                <w:szCs w:val="18"/>
              </w:rPr>
            </w:pPr>
          </w:p>
        </w:tc>
      </w:tr>
      <w:tr w:rsidR="00FE6B62" w:rsidRPr="003B2883" w14:paraId="773ECC80" w14:textId="1A45E65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34BA4E9" w14:textId="77777777" w:rsidR="00FE6B62" w:rsidRPr="003B2883" w:rsidRDefault="00FE6B62" w:rsidP="000B6381">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78023E41" w14:textId="77777777" w:rsidR="00FE6B62" w:rsidRPr="003B2883" w:rsidRDefault="00FE6B62" w:rsidP="000B6381">
            <w:pPr>
              <w:pStyle w:val="TAL"/>
            </w:pPr>
            <w:r w:rsidRPr="003B2883">
              <w:rPr>
                <w:rFonts w:hint="eastAsia"/>
              </w:rPr>
              <w:t>6.1.6.2</w:t>
            </w:r>
            <w:r w:rsidRPr="003B2883">
              <w:t>.52</w:t>
            </w:r>
          </w:p>
        </w:tc>
        <w:tc>
          <w:tcPr>
            <w:tcW w:w="4040" w:type="dxa"/>
            <w:tcBorders>
              <w:top w:val="single" w:sz="4" w:space="0" w:color="auto"/>
              <w:left w:val="single" w:sz="4" w:space="0" w:color="auto"/>
              <w:bottom w:val="single" w:sz="4" w:space="0" w:color="auto"/>
              <w:right w:val="single" w:sz="4" w:space="0" w:color="auto"/>
            </w:tcBorders>
          </w:tcPr>
          <w:p w14:paraId="091B4BFD" w14:textId="77777777" w:rsidR="00FE6B62" w:rsidRPr="003B2883" w:rsidRDefault="00FE6B62" w:rsidP="000B6381">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c>
          <w:tcPr>
            <w:tcW w:w="1206" w:type="dxa"/>
            <w:tcBorders>
              <w:top w:val="single" w:sz="4" w:space="0" w:color="auto"/>
              <w:left w:val="single" w:sz="4" w:space="0" w:color="auto"/>
              <w:bottom w:val="single" w:sz="4" w:space="0" w:color="auto"/>
              <w:right w:val="single" w:sz="4" w:space="0" w:color="auto"/>
            </w:tcBorders>
          </w:tcPr>
          <w:p w14:paraId="06A17025" w14:textId="77777777" w:rsidR="00FE6B62" w:rsidRPr="003B2883" w:rsidRDefault="00FE6B62" w:rsidP="000B6381">
            <w:pPr>
              <w:pStyle w:val="TAL"/>
              <w:rPr>
                <w:rFonts w:cs="Arial"/>
                <w:szCs w:val="18"/>
              </w:rPr>
            </w:pPr>
          </w:p>
        </w:tc>
      </w:tr>
      <w:tr w:rsidR="00FE6B62" w:rsidRPr="003B2883" w14:paraId="2A8C8A14" w14:textId="7A57F03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F382F0E" w14:textId="77777777" w:rsidR="00FE6B62" w:rsidRPr="003B2883" w:rsidRDefault="00FE6B62" w:rsidP="0001741F">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6971FCEE" w14:textId="77777777" w:rsidR="00FE6B62" w:rsidRPr="003B2883" w:rsidRDefault="00FE6B62" w:rsidP="0001741F">
            <w:pPr>
              <w:pStyle w:val="TAL"/>
            </w:pPr>
            <w:r w:rsidRPr="003B2883">
              <w:rPr>
                <w:rFonts w:hint="eastAsia"/>
              </w:rPr>
              <w:t>6.1.6.</w:t>
            </w:r>
            <w:r w:rsidRPr="003B2883">
              <w:t>2.53</w:t>
            </w:r>
          </w:p>
        </w:tc>
        <w:tc>
          <w:tcPr>
            <w:tcW w:w="4040" w:type="dxa"/>
            <w:tcBorders>
              <w:top w:val="single" w:sz="4" w:space="0" w:color="auto"/>
              <w:left w:val="single" w:sz="4" w:space="0" w:color="auto"/>
              <w:bottom w:val="single" w:sz="4" w:space="0" w:color="auto"/>
              <w:right w:val="single" w:sz="4" w:space="0" w:color="auto"/>
            </w:tcBorders>
          </w:tcPr>
          <w:p w14:paraId="5501364A" w14:textId="77777777" w:rsidR="00FE6B62" w:rsidRPr="003B2883" w:rsidRDefault="00FE6B62" w:rsidP="0001741F">
            <w:pPr>
              <w:pStyle w:val="TAL"/>
              <w:rPr>
                <w:rFonts w:cs="Arial"/>
                <w:szCs w:val="18"/>
              </w:rPr>
            </w:pPr>
            <w:r w:rsidRPr="003B2883">
              <w:rPr>
                <w:rFonts w:cs="Arial"/>
                <w:szCs w:val="18"/>
              </w:rPr>
              <w:t>Represents the RAN related N2 information data part.</w:t>
            </w:r>
          </w:p>
        </w:tc>
        <w:tc>
          <w:tcPr>
            <w:tcW w:w="1206" w:type="dxa"/>
            <w:tcBorders>
              <w:top w:val="single" w:sz="4" w:space="0" w:color="auto"/>
              <w:left w:val="single" w:sz="4" w:space="0" w:color="auto"/>
              <w:bottom w:val="single" w:sz="4" w:space="0" w:color="auto"/>
              <w:right w:val="single" w:sz="4" w:space="0" w:color="auto"/>
            </w:tcBorders>
          </w:tcPr>
          <w:p w14:paraId="1AA65CD9" w14:textId="77777777" w:rsidR="00FE6B62" w:rsidRPr="003B2883" w:rsidRDefault="00FE6B62" w:rsidP="0001741F">
            <w:pPr>
              <w:pStyle w:val="TAL"/>
              <w:rPr>
                <w:rFonts w:cs="Arial"/>
                <w:szCs w:val="18"/>
              </w:rPr>
            </w:pPr>
          </w:p>
        </w:tc>
      </w:tr>
      <w:tr w:rsidR="00FE6B62" w:rsidRPr="003B2883" w14:paraId="44D69DB9" w14:textId="7B44AA99"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C362030" w14:textId="0E815E6B" w:rsidR="00FE6B62" w:rsidRPr="003B2883" w:rsidRDefault="00FE6B62" w:rsidP="00DB568A">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637D9CD0" w14:textId="260EC4A3" w:rsidR="00FE6B62" w:rsidRPr="003B2883" w:rsidRDefault="00FE6B62" w:rsidP="00DB568A">
            <w:pPr>
              <w:pStyle w:val="TAL"/>
            </w:pPr>
            <w:r w:rsidRPr="003B2883">
              <w:t>6.1.6.2.54</w:t>
            </w:r>
          </w:p>
        </w:tc>
        <w:tc>
          <w:tcPr>
            <w:tcW w:w="4040" w:type="dxa"/>
            <w:tcBorders>
              <w:top w:val="single" w:sz="4" w:space="0" w:color="auto"/>
              <w:left w:val="single" w:sz="4" w:space="0" w:color="auto"/>
              <w:bottom w:val="single" w:sz="4" w:space="0" w:color="auto"/>
              <w:right w:val="single" w:sz="4" w:space="0" w:color="auto"/>
            </w:tcBorders>
          </w:tcPr>
          <w:p w14:paraId="64F5CD6C" w14:textId="3F1AF123" w:rsidR="00FE6B62" w:rsidRPr="003B2883" w:rsidRDefault="00FE6B62" w:rsidP="00DB568A">
            <w:pPr>
              <w:pStyle w:val="TAL"/>
              <w:rPr>
                <w:rFonts w:cs="Arial"/>
                <w:szCs w:val="18"/>
              </w:rPr>
            </w:pPr>
            <w:r w:rsidRPr="003B2883">
              <w:rPr>
                <w:rFonts w:cs="Arial"/>
                <w:szCs w:val="18"/>
                <w:lang w:val="fr-FR"/>
              </w:rPr>
              <w:t>N2 information notification response data</w:t>
            </w:r>
          </w:p>
        </w:tc>
        <w:tc>
          <w:tcPr>
            <w:tcW w:w="1206" w:type="dxa"/>
            <w:tcBorders>
              <w:top w:val="single" w:sz="4" w:space="0" w:color="auto"/>
              <w:left w:val="single" w:sz="4" w:space="0" w:color="auto"/>
              <w:bottom w:val="single" w:sz="4" w:space="0" w:color="auto"/>
              <w:right w:val="single" w:sz="4" w:space="0" w:color="auto"/>
            </w:tcBorders>
          </w:tcPr>
          <w:p w14:paraId="1451B183" w14:textId="77777777" w:rsidR="00FE6B62" w:rsidRPr="003B2883" w:rsidRDefault="00FE6B62" w:rsidP="00DB568A">
            <w:pPr>
              <w:pStyle w:val="TAL"/>
              <w:rPr>
                <w:rFonts w:cs="Arial"/>
                <w:szCs w:val="18"/>
                <w:lang w:val="fr-FR"/>
              </w:rPr>
            </w:pPr>
          </w:p>
        </w:tc>
      </w:tr>
      <w:tr w:rsidR="007F005F" w:rsidRPr="003B2883" w14:paraId="580AF949"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09BF75B" w14:textId="58C71D88" w:rsidR="007F005F" w:rsidRPr="003B2883" w:rsidRDefault="007F005F" w:rsidP="007F005F">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1A6D1CA0" w14:textId="3261D02A" w:rsidR="007F005F" w:rsidRPr="003B2883" w:rsidRDefault="007F005F" w:rsidP="007F005F">
            <w:pPr>
              <w:pStyle w:val="TAL"/>
            </w:pPr>
            <w:r>
              <w:rPr>
                <w:rFonts w:hint="eastAsia"/>
                <w:lang w:eastAsia="zh-CN"/>
              </w:rPr>
              <w:t>6</w:t>
            </w:r>
            <w:r>
              <w:rPr>
                <w:lang w:eastAsia="zh-CN"/>
              </w:rPr>
              <w:t>.1.6.2.55</w:t>
            </w:r>
          </w:p>
        </w:tc>
        <w:tc>
          <w:tcPr>
            <w:tcW w:w="4040" w:type="dxa"/>
            <w:tcBorders>
              <w:top w:val="single" w:sz="4" w:space="0" w:color="auto"/>
              <w:left w:val="single" w:sz="4" w:space="0" w:color="auto"/>
              <w:bottom w:val="single" w:sz="4" w:space="0" w:color="auto"/>
              <w:right w:val="single" w:sz="4" w:space="0" w:color="auto"/>
            </w:tcBorders>
          </w:tcPr>
          <w:p w14:paraId="66EFF34D" w14:textId="40584C24" w:rsidR="007F005F" w:rsidRPr="003B2883" w:rsidRDefault="007F005F" w:rsidP="007F005F">
            <w:pPr>
              <w:pStyle w:val="TAL"/>
              <w:rPr>
                <w:rFonts w:cs="Arial"/>
                <w:szCs w:val="18"/>
                <w:lang w:val="fr-FR"/>
              </w:rPr>
            </w:pPr>
            <w:r w:rsidRPr="003B2883">
              <w:rPr>
                <w:rFonts w:cs="Arial"/>
                <w:szCs w:val="18"/>
              </w:rPr>
              <w:t>Represents</w:t>
            </w:r>
            <w:r>
              <w:rPr>
                <w:rFonts w:cs="Arial"/>
                <w:szCs w:val="18"/>
              </w:rPr>
              <w:t xml:space="preserve"> the small data rate status</w:t>
            </w:r>
          </w:p>
        </w:tc>
        <w:tc>
          <w:tcPr>
            <w:tcW w:w="1206" w:type="dxa"/>
            <w:tcBorders>
              <w:top w:val="single" w:sz="4" w:space="0" w:color="auto"/>
              <w:left w:val="single" w:sz="4" w:space="0" w:color="auto"/>
              <w:bottom w:val="single" w:sz="4" w:space="0" w:color="auto"/>
              <w:right w:val="single" w:sz="4" w:space="0" w:color="auto"/>
            </w:tcBorders>
          </w:tcPr>
          <w:p w14:paraId="1E55AE43" w14:textId="77777777" w:rsidR="007F005F" w:rsidRPr="003B2883" w:rsidRDefault="007F005F" w:rsidP="007F005F">
            <w:pPr>
              <w:pStyle w:val="TAL"/>
              <w:rPr>
                <w:rFonts w:cs="Arial"/>
                <w:szCs w:val="18"/>
                <w:lang w:val="fr-FR"/>
              </w:rPr>
            </w:pPr>
          </w:p>
        </w:tc>
      </w:tr>
      <w:tr w:rsidR="007F005F" w:rsidRPr="003B2883" w14:paraId="5B2FF9B9" w14:textId="1D13A0D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C99E8E5" w14:textId="77777777" w:rsidR="007F005F" w:rsidRPr="003B2883" w:rsidRDefault="007F005F" w:rsidP="007F005F">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7888BE8"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7C6C20B7" w14:textId="77777777" w:rsidR="007F005F" w:rsidRPr="003B2883" w:rsidRDefault="007F005F" w:rsidP="007F005F">
            <w:pPr>
              <w:pStyle w:val="TAL"/>
              <w:rPr>
                <w:rFonts w:cs="Arial"/>
                <w:szCs w:val="18"/>
              </w:rPr>
            </w:pPr>
            <w:r w:rsidRPr="003B2883">
              <w:rPr>
                <w:rFonts w:cs="Arial"/>
                <w:szCs w:val="18"/>
              </w:rPr>
              <w:t>EPS Bearer Identifier</w:t>
            </w:r>
          </w:p>
        </w:tc>
        <w:tc>
          <w:tcPr>
            <w:tcW w:w="1206" w:type="dxa"/>
            <w:tcBorders>
              <w:top w:val="single" w:sz="4" w:space="0" w:color="auto"/>
              <w:left w:val="single" w:sz="4" w:space="0" w:color="auto"/>
              <w:bottom w:val="single" w:sz="4" w:space="0" w:color="auto"/>
              <w:right w:val="single" w:sz="4" w:space="0" w:color="auto"/>
            </w:tcBorders>
          </w:tcPr>
          <w:p w14:paraId="150F39EB" w14:textId="77777777" w:rsidR="007F005F" w:rsidRPr="003B2883" w:rsidRDefault="007F005F" w:rsidP="007F005F">
            <w:pPr>
              <w:pStyle w:val="TAL"/>
              <w:rPr>
                <w:rFonts w:cs="Arial"/>
                <w:szCs w:val="18"/>
              </w:rPr>
            </w:pPr>
          </w:p>
        </w:tc>
      </w:tr>
      <w:tr w:rsidR="007F005F" w:rsidRPr="003B2883" w14:paraId="36ACDA9F" w14:textId="042DBAF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A8C281D" w14:textId="77777777" w:rsidR="007F005F" w:rsidRPr="003B2883" w:rsidDel="00C64A7B" w:rsidRDefault="007F005F" w:rsidP="007F005F">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4DEBCEAE" w14:textId="77777777" w:rsidR="007F005F" w:rsidRPr="003B2883" w:rsidDel="00C64A7B" w:rsidRDefault="007F005F" w:rsidP="007F005F">
            <w:pPr>
              <w:pStyle w:val="TAL"/>
            </w:pPr>
            <w:r w:rsidRPr="003B2883">
              <w:rPr>
                <w:rFonts w:hint="eastAsia"/>
              </w:rPr>
              <w:t>6.1.6.3.2</w:t>
            </w:r>
          </w:p>
        </w:tc>
        <w:tc>
          <w:tcPr>
            <w:tcW w:w="4040" w:type="dxa"/>
            <w:tcBorders>
              <w:top w:val="single" w:sz="4" w:space="0" w:color="auto"/>
              <w:left w:val="single" w:sz="4" w:space="0" w:color="auto"/>
              <w:bottom w:val="single" w:sz="4" w:space="0" w:color="auto"/>
              <w:right w:val="single" w:sz="4" w:space="0" w:color="auto"/>
            </w:tcBorders>
          </w:tcPr>
          <w:p w14:paraId="6A64C37F" w14:textId="77777777" w:rsidR="007F005F" w:rsidRPr="003B2883" w:rsidDel="00C64A7B" w:rsidRDefault="007F005F" w:rsidP="007F005F">
            <w:pPr>
              <w:pStyle w:val="TAL"/>
            </w:pPr>
            <w:r w:rsidRPr="003B2883">
              <w:rPr>
                <w:rFonts w:cs="Arial" w:hint="eastAsia"/>
                <w:szCs w:val="18"/>
              </w:rPr>
              <w:t>Paging Policy Indicator</w:t>
            </w:r>
          </w:p>
        </w:tc>
        <w:tc>
          <w:tcPr>
            <w:tcW w:w="1206" w:type="dxa"/>
            <w:tcBorders>
              <w:top w:val="single" w:sz="4" w:space="0" w:color="auto"/>
              <w:left w:val="single" w:sz="4" w:space="0" w:color="auto"/>
              <w:bottom w:val="single" w:sz="4" w:space="0" w:color="auto"/>
              <w:right w:val="single" w:sz="4" w:space="0" w:color="auto"/>
            </w:tcBorders>
          </w:tcPr>
          <w:p w14:paraId="696AAAB0" w14:textId="77777777" w:rsidR="007F005F" w:rsidRPr="003B2883" w:rsidRDefault="007F005F" w:rsidP="007F005F">
            <w:pPr>
              <w:pStyle w:val="TAL"/>
              <w:rPr>
                <w:rFonts w:cs="Arial"/>
                <w:szCs w:val="18"/>
              </w:rPr>
            </w:pPr>
          </w:p>
        </w:tc>
      </w:tr>
      <w:tr w:rsidR="007F005F" w:rsidRPr="003B2883" w14:paraId="6E1DA57A" w14:textId="3C22FFA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04BC66D" w14:textId="77777777" w:rsidR="007F005F" w:rsidRPr="003B2883" w:rsidRDefault="007F005F" w:rsidP="007F005F">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16081413"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4EF6D386" w14:textId="77777777" w:rsidR="007F005F" w:rsidRPr="003B2883" w:rsidRDefault="007F005F" w:rsidP="007F005F">
            <w:pPr>
              <w:pStyle w:val="TAL"/>
              <w:rPr>
                <w:rFonts w:cs="Arial"/>
                <w:szCs w:val="18"/>
              </w:rPr>
            </w:pPr>
            <w:r w:rsidRPr="003B2883">
              <w:t>Represents a NAS COUNT</w:t>
            </w:r>
          </w:p>
        </w:tc>
        <w:tc>
          <w:tcPr>
            <w:tcW w:w="1206" w:type="dxa"/>
            <w:tcBorders>
              <w:top w:val="single" w:sz="4" w:space="0" w:color="auto"/>
              <w:left w:val="single" w:sz="4" w:space="0" w:color="auto"/>
              <w:bottom w:val="single" w:sz="4" w:space="0" w:color="auto"/>
              <w:right w:val="single" w:sz="4" w:space="0" w:color="auto"/>
            </w:tcBorders>
          </w:tcPr>
          <w:p w14:paraId="25B74C3E" w14:textId="77777777" w:rsidR="007F005F" w:rsidRPr="003B2883" w:rsidRDefault="007F005F" w:rsidP="007F005F">
            <w:pPr>
              <w:pStyle w:val="TAL"/>
            </w:pPr>
          </w:p>
        </w:tc>
      </w:tr>
      <w:tr w:rsidR="007F005F" w:rsidRPr="003B2883" w14:paraId="4ADD95C3" w14:textId="03F4A97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2622572" w14:textId="4CD789F0" w:rsidR="007F005F" w:rsidRPr="003B2883" w:rsidRDefault="007F005F" w:rsidP="007F005F">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0A433E17"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50B1AA42" w14:textId="77777777" w:rsidR="007F005F" w:rsidRPr="003B2883" w:rsidRDefault="007F005F" w:rsidP="007F005F">
            <w:pPr>
              <w:pStyle w:val="TAL"/>
              <w:rPr>
                <w:rFonts w:cs="Arial"/>
                <w:szCs w:val="18"/>
              </w:rPr>
            </w:pPr>
            <w:r w:rsidRPr="003B2883">
              <w:t>Represents a 5GMM capability</w:t>
            </w:r>
          </w:p>
        </w:tc>
        <w:tc>
          <w:tcPr>
            <w:tcW w:w="1206" w:type="dxa"/>
            <w:tcBorders>
              <w:top w:val="single" w:sz="4" w:space="0" w:color="auto"/>
              <w:left w:val="single" w:sz="4" w:space="0" w:color="auto"/>
              <w:bottom w:val="single" w:sz="4" w:space="0" w:color="auto"/>
              <w:right w:val="single" w:sz="4" w:space="0" w:color="auto"/>
            </w:tcBorders>
          </w:tcPr>
          <w:p w14:paraId="5C14E908" w14:textId="77777777" w:rsidR="007F005F" w:rsidRPr="003B2883" w:rsidRDefault="007F005F" w:rsidP="007F005F">
            <w:pPr>
              <w:pStyle w:val="TAL"/>
            </w:pPr>
          </w:p>
        </w:tc>
      </w:tr>
      <w:tr w:rsidR="007F005F" w:rsidRPr="003B2883" w14:paraId="1C3C8573" w14:textId="293CAC5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1C724B2" w14:textId="77777777" w:rsidR="007F005F" w:rsidRPr="003B2883" w:rsidRDefault="007F005F" w:rsidP="007F005F">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3FD785C0"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4A32DC5C" w14:textId="77777777" w:rsidR="007F005F" w:rsidRPr="003B2883" w:rsidRDefault="007F005F" w:rsidP="007F005F">
            <w:pPr>
              <w:pStyle w:val="TAL"/>
              <w:rPr>
                <w:rFonts w:cs="Arial"/>
                <w:szCs w:val="18"/>
              </w:rPr>
            </w:pPr>
            <w:r w:rsidRPr="003B2883">
              <w:t>Represents a UE Security Capability</w:t>
            </w:r>
          </w:p>
        </w:tc>
        <w:tc>
          <w:tcPr>
            <w:tcW w:w="1206" w:type="dxa"/>
            <w:tcBorders>
              <w:top w:val="single" w:sz="4" w:space="0" w:color="auto"/>
              <w:left w:val="single" w:sz="4" w:space="0" w:color="auto"/>
              <w:bottom w:val="single" w:sz="4" w:space="0" w:color="auto"/>
              <w:right w:val="single" w:sz="4" w:space="0" w:color="auto"/>
            </w:tcBorders>
          </w:tcPr>
          <w:p w14:paraId="17ACC75F" w14:textId="77777777" w:rsidR="007F005F" w:rsidRPr="003B2883" w:rsidRDefault="007F005F" w:rsidP="007F005F">
            <w:pPr>
              <w:pStyle w:val="TAL"/>
            </w:pPr>
          </w:p>
        </w:tc>
      </w:tr>
      <w:tr w:rsidR="007F005F" w:rsidRPr="003B2883" w14:paraId="78FB0421" w14:textId="5A6956B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8D83FF4" w14:textId="77777777" w:rsidR="007F005F" w:rsidRPr="003B2883" w:rsidRDefault="007F005F" w:rsidP="007F005F">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7B1A4FCD"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3B745559" w14:textId="77777777" w:rsidR="007F005F" w:rsidRPr="003B2883" w:rsidRDefault="007F005F" w:rsidP="007F005F">
            <w:pPr>
              <w:pStyle w:val="TAL"/>
              <w:rPr>
                <w:rFonts w:cs="Arial"/>
                <w:szCs w:val="18"/>
              </w:rPr>
            </w:pPr>
            <w:r w:rsidRPr="003B2883">
              <w:t>Represents a S1 UE Network Capability</w:t>
            </w:r>
          </w:p>
        </w:tc>
        <w:tc>
          <w:tcPr>
            <w:tcW w:w="1206" w:type="dxa"/>
            <w:tcBorders>
              <w:top w:val="single" w:sz="4" w:space="0" w:color="auto"/>
              <w:left w:val="single" w:sz="4" w:space="0" w:color="auto"/>
              <w:bottom w:val="single" w:sz="4" w:space="0" w:color="auto"/>
              <w:right w:val="single" w:sz="4" w:space="0" w:color="auto"/>
            </w:tcBorders>
          </w:tcPr>
          <w:p w14:paraId="16305DBC" w14:textId="77777777" w:rsidR="007F005F" w:rsidRPr="003B2883" w:rsidRDefault="007F005F" w:rsidP="007F005F">
            <w:pPr>
              <w:pStyle w:val="TAL"/>
            </w:pPr>
          </w:p>
        </w:tc>
      </w:tr>
      <w:tr w:rsidR="007F005F" w:rsidRPr="003B2883" w14:paraId="4363A56A" w14:textId="5888B21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0DA6D29" w14:textId="77777777" w:rsidR="007F005F" w:rsidRPr="003B2883" w:rsidRDefault="007F005F" w:rsidP="007F005F">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669A8B71"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51E46E2D" w14:textId="77777777" w:rsidR="007F005F" w:rsidRPr="003B2883" w:rsidRDefault="007F005F" w:rsidP="007F005F">
            <w:pPr>
              <w:pStyle w:val="TAL"/>
              <w:rPr>
                <w:rFonts w:cs="Arial"/>
                <w:szCs w:val="18"/>
              </w:rPr>
            </w:pPr>
            <w:r w:rsidRPr="003B2883">
              <w:t>Indicates the UE DRX Parameters</w:t>
            </w:r>
          </w:p>
        </w:tc>
        <w:tc>
          <w:tcPr>
            <w:tcW w:w="1206" w:type="dxa"/>
            <w:tcBorders>
              <w:top w:val="single" w:sz="4" w:space="0" w:color="auto"/>
              <w:left w:val="single" w:sz="4" w:space="0" w:color="auto"/>
              <w:bottom w:val="single" w:sz="4" w:space="0" w:color="auto"/>
              <w:right w:val="single" w:sz="4" w:space="0" w:color="auto"/>
            </w:tcBorders>
          </w:tcPr>
          <w:p w14:paraId="0F23F592" w14:textId="77777777" w:rsidR="007F005F" w:rsidRPr="003B2883" w:rsidRDefault="007F005F" w:rsidP="007F005F">
            <w:pPr>
              <w:pStyle w:val="TAL"/>
            </w:pPr>
          </w:p>
        </w:tc>
      </w:tr>
      <w:tr w:rsidR="007F005F" w:rsidRPr="003B2883" w14:paraId="17958047" w14:textId="719088C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0CDB104" w14:textId="77777777" w:rsidR="007F005F" w:rsidRPr="003B2883" w:rsidRDefault="007F005F" w:rsidP="007F005F">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4E0CDAAB"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5E2DA165" w14:textId="77777777" w:rsidR="007F005F" w:rsidRPr="003B2883" w:rsidRDefault="007F005F" w:rsidP="007F005F">
            <w:pPr>
              <w:pStyle w:val="TAL"/>
              <w:rPr>
                <w:rFonts w:cs="Arial"/>
                <w:szCs w:val="18"/>
              </w:rPr>
            </w:pPr>
            <w:r w:rsidRPr="003B2883">
              <w:rPr>
                <w:rFonts w:cs="Arial"/>
                <w:szCs w:val="18"/>
              </w:rPr>
              <w:t>Represents the OMC Identifier</w:t>
            </w:r>
          </w:p>
        </w:tc>
        <w:tc>
          <w:tcPr>
            <w:tcW w:w="1206" w:type="dxa"/>
            <w:tcBorders>
              <w:top w:val="single" w:sz="4" w:space="0" w:color="auto"/>
              <w:left w:val="single" w:sz="4" w:space="0" w:color="auto"/>
              <w:bottom w:val="single" w:sz="4" w:space="0" w:color="auto"/>
              <w:right w:val="single" w:sz="4" w:space="0" w:color="auto"/>
            </w:tcBorders>
          </w:tcPr>
          <w:p w14:paraId="50DC109C" w14:textId="77777777" w:rsidR="007F005F" w:rsidRPr="003B2883" w:rsidRDefault="007F005F" w:rsidP="007F005F">
            <w:pPr>
              <w:pStyle w:val="TAL"/>
              <w:rPr>
                <w:rFonts w:cs="Arial"/>
                <w:szCs w:val="18"/>
              </w:rPr>
            </w:pPr>
          </w:p>
        </w:tc>
      </w:tr>
      <w:tr w:rsidR="007F005F" w:rsidRPr="003B2883" w14:paraId="0CA3DE6F"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7134310" w14:textId="5D4DF00E" w:rsidR="007F005F" w:rsidRPr="003B2883" w:rsidRDefault="007F005F" w:rsidP="007F005F">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3900A603" w14:textId="11FF434C" w:rsidR="007F005F" w:rsidRPr="003B2883" w:rsidRDefault="007F005F" w:rsidP="007F005F">
            <w:pPr>
              <w:pStyle w:val="TAL"/>
            </w:pPr>
            <w:r>
              <w:rPr>
                <w:lang w:val="en-US" w:eastAsia="zh-CN"/>
              </w:rPr>
              <w:t>6.1.6.3.2</w:t>
            </w:r>
          </w:p>
        </w:tc>
        <w:tc>
          <w:tcPr>
            <w:tcW w:w="4040" w:type="dxa"/>
            <w:tcBorders>
              <w:top w:val="single" w:sz="4" w:space="0" w:color="auto"/>
              <w:left w:val="single" w:sz="4" w:space="0" w:color="auto"/>
              <w:bottom w:val="single" w:sz="4" w:space="0" w:color="auto"/>
              <w:right w:val="single" w:sz="4" w:space="0" w:color="auto"/>
            </w:tcBorders>
          </w:tcPr>
          <w:p w14:paraId="68ED9BD3" w14:textId="08C577E8" w:rsidR="007F005F" w:rsidRPr="003B2883" w:rsidRDefault="007F005F" w:rsidP="007F005F">
            <w:pPr>
              <w:pStyle w:val="TAL"/>
              <w:rPr>
                <w:rFonts w:cs="Arial"/>
                <w:szCs w:val="18"/>
              </w:rPr>
            </w:pPr>
            <w:r>
              <w:rPr>
                <w:rFonts w:cs="Arial"/>
                <w:szCs w:val="18"/>
                <w:lang w:val="en-US" w:eastAsia="zh-CN"/>
              </w:rPr>
              <w:t>Indicates the MS Classmark 2 of a 5G SRVCC UE</w:t>
            </w:r>
          </w:p>
        </w:tc>
        <w:tc>
          <w:tcPr>
            <w:tcW w:w="1206" w:type="dxa"/>
            <w:tcBorders>
              <w:top w:val="single" w:sz="4" w:space="0" w:color="auto"/>
              <w:left w:val="single" w:sz="4" w:space="0" w:color="auto"/>
              <w:bottom w:val="single" w:sz="4" w:space="0" w:color="auto"/>
              <w:right w:val="single" w:sz="4" w:space="0" w:color="auto"/>
            </w:tcBorders>
          </w:tcPr>
          <w:p w14:paraId="7E7FEC94" w14:textId="77777777" w:rsidR="007F005F" w:rsidRPr="003B2883" w:rsidRDefault="007F005F" w:rsidP="007F005F">
            <w:pPr>
              <w:pStyle w:val="TAL"/>
              <w:rPr>
                <w:rFonts w:cs="Arial"/>
                <w:szCs w:val="18"/>
              </w:rPr>
            </w:pPr>
          </w:p>
        </w:tc>
      </w:tr>
      <w:tr w:rsidR="007F005F" w:rsidRPr="003B2883" w14:paraId="72DECE59"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89A4760" w14:textId="1A95A2BA" w:rsidR="007F005F" w:rsidRPr="003B2883" w:rsidRDefault="007F005F" w:rsidP="007F005F">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01B10C97" w14:textId="799069D2" w:rsidR="007F005F" w:rsidRPr="003B2883" w:rsidRDefault="007F005F" w:rsidP="007F005F">
            <w:pPr>
              <w:pStyle w:val="TAL"/>
            </w:pPr>
            <w:r>
              <w:rPr>
                <w:lang w:val="en-US" w:eastAsia="zh-CN"/>
              </w:rPr>
              <w:t>6.1.6.3.2</w:t>
            </w:r>
          </w:p>
        </w:tc>
        <w:tc>
          <w:tcPr>
            <w:tcW w:w="4040" w:type="dxa"/>
            <w:tcBorders>
              <w:top w:val="single" w:sz="4" w:space="0" w:color="auto"/>
              <w:left w:val="single" w:sz="4" w:space="0" w:color="auto"/>
              <w:bottom w:val="single" w:sz="4" w:space="0" w:color="auto"/>
              <w:right w:val="single" w:sz="4" w:space="0" w:color="auto"/>
            </w:tcBorders>
          </w:tcPr>
          <w:p w14:paraId="003CA0C0" w14:textId="34389C98" w:rsidR="007F005F" w:rsidRPr="003B2883" w:rsidRDefault="007F005F" w:rsidP="007F005F">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c>
          <w:tcPr>
            <w:tcW w:w="1206" w:type="dxa"/>
            <w:tcBorders>
              <w:top w:val="single" w:sz="4" w:space="0" w:color="auto"/>
              <w:left w:val="single" w:sz="4" w:space="0" w:color="auto"/>
              <w:bottom w:val="single" w:sz="4" w:space="0" w:color="auto"/>
              <w:right w:val="single" w:sz="4" w:space="0" w:color="auto"/>
            </w:tcBorders>
          </w:tcPr>
          <w:p w14:paraId="30EF9974" w14:textId="77777777" w:rsidR="007F005F" w:rsidRPr="003B2883" w:rsidRDefault="007F005F" w:rsidP="007F005F">
            <w:pPr>
              <w:pStyle w:val="TAL"/>
              <w:rPr>
                <w:rFonts w:cs="Arial"/>
                <w:szCs w:val="18"/>
              </w:rPr>
            </w:pPr>
          </w:p>
        </w:tc>
      </w:tr>
      <w:tr w:rsidR="007F005F" w:rsidRPr="003B2883" w14:paraId="0ECDF5F1" w14:textId="2576141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D66DC70" w14:textId="77777777" w:rsidR="007F005F" w:rsidRPr="003B2883" w:rsidRDefault="007F005F" w:rsidP="007F005F">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4E239AD0" w14:textId="77777777" w:rsidR="007F005F" w:rsidRPr="003B2883" w:rsidRDefault="007F005F" w:rsidP="007F005F">
            <w:pPr>
              <w:pStyle w:val="TAL"/>
            </w:pPr>
            <w:r w:rsidRPr="003B2883">
              <w:t>6.1.6.3.3</w:t>
            </w:r>
          </w:p>
        </w:tc>
        <w:tc>
          <w:tcPr>
            <w:tcW w:w="4040" w:type="dxa"/>
            <w:tcBorders>
              <w:top w:val="single" w:sz="4" w:space="0" w:color="auto"/>
              <w:left w:val="single" w:sz="4" w:space="0" w:color="auto"/>
              <w:bottom w:val="single" w:sz="4" w:space="0" w:color="auto"/>
              <w:right w:val="single" w:sz="4" w:space="0" w:color="auto"/>
            </w:tcBorders>
          </w:tcPr>
          <w:p w14:paraId="46F70D81"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3DEE04B5" w14:textId="77777777" w:rsidR="007F005F" w:rsidRPr="003B2883" w:rsidRDefault="007F005F" w:rsidP="007F005F">
            <w:pPr>
              <w:pStyle w:val="TAL"/>
            </w:pPr>
          </w:p>
        </w:tc>
      </w:tr>
      <w:tr w:rsidR="007F005F" w:rsidRPr="003B2883" w14:paraId="2A87BCC3" w14:textId="6F3776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E60DD7E" w14:textId="77777777" w:rsidR="007F005F" w:rsidRPr="003B2883" w:rsidRDefault="007F005F" w:rsidP="007F005F">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351DF46E" w14:textId="77777777" w:rsidR="007F005F" w:rsidRPr="003B2883" w:rsidRDefault="007F005F" w:rsidP="007F005F">
            <w:pPr>
              <w:pStyle w:val="TAL"/>
            </w:pPr>
            <w:r w:rsidRPr="003B2883">
              <w:t>6.1.6.3.4</w:t>
            </w:r>
          </w:p>
        </w:tc>
        <w:tc>
          <w:tcPr>
            <w:tcW w:w="4040" w:type="dxa"/>
            <w:tcBorders>
              <w:top w:val="single" w:sz="4" w:space="0" w:color="auto"/>
              <w:left w:val="single" w:sz="4" w:space="0" w:color="auto"/>
              <w:bottom w:val="single" w:sz="4" w:space="0" w:color="auto"/>
              <w:right w:val="single" w:sz="4" w:space="0" w:color="auto"/>
            </w:tcBorders>
          </w:tcPr>
          <w:p w14:paraId="5936E8A4"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3DD2E21D" w14:textId="77777777" w:rsidR="007F005F" w:rsidRPr="003B2883" w:rsidRDefault="007F005F" w:rsidP="007F005F">
            <w:pPr>
              <w:pStyle w:val="TAL"/>
            </w:pPr>
          </w:p>
        </w:tc>
      </w:tr>
      <w:tr w:rsidR="007F005F" w:rsidRPr="003B2883" w14:paraId="678FEA36" w14:textId="5E3947E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4614EDF" w14:textId="77777777" w:rsidR="007F005F" w:rsidRPr="003B2883" w:rsidRDefault="007F005F" w:rsidP="007F005F">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141B862C" w14:textId="77777777" w:rsidR="007F005F" w:rsidRPr="003B2883" w:rsidRDefault="007F005F" w:rsidP="007F005F">
            <w:pPr>
              <w:pStyle w:val="TAL"/>
            </w:pPr>
            <w:r w:rsidRPr="003B2883">
              <w:t>6.1.6.3.5</w:t>
            </w:r>
          </w:p>
        </w:tc>
        <w:tc>
          <w:tcPr>
            <w:tcW w:w="4040" w:type="dxa"/>
            <w:tcBorders>
              <w:top w:val="single" w:sz="4" w:space="0" w:color="auto"/>
              <w:left w:val="single" w:sz="4" w:space="0" w:color="auto"/>
              <w:bottom w:val="single" w:sz="4" w:space="0" w:color="auto"/>
              <w:right w:val="single" w:sz="4" w:space="0" w:color="auto"/>
            </w:tcBorders>
          </w:tcPr>
          <w:p w14:paraId="7EF7128F"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5687584E" w14:textId="77777777" w:rsidR="007F005F" w:rsidRPr="003B2883" w:rsidRDefault="007F005F" w:rsidP="007F005F">
            <w:pPr>
              <w:pStyle w:val="TAL"/>
            </w:pPr>
          </w:p>
        </w:tc>
      </w:tr>
      <w:tr w:rsidR="007F005F" w:rsidRPr="003B2883" w14:paraId="0C856D1C" w14:textId="215392D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71919F9" w14:textId="77777777" w:rsidR="007F005F" w:rsidRPr="003B2883" w:rsidRDefault="007F005F" w:rsidP="007F005F">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39061EB4" w14:textId="77777777" w:rsidR="007F005F" w:rsidRPr="003B2883" w:rsidRDefault="007F005F" w:rsidP="007F005F">
            <w:pPr>
              <w:pStyle w:val="TAL"/>
            </w:pPr>
            <w:r w:rsidRPr="003B2883">
              <w:t>6.1.6.3.6</w:t>
            </w:r>
          </w:p>
        </w:tc>
        <w:tc>
          <w:tcPr>
            <w:tcW w:w="4040" w:type="dxa"/>
            <w:tcBorders>
              <w:top w:val="single" w:sz="4" w:space="0" w:color="auto"/>
              <w:left w:val="single" w:sz="4" w:space="0" w:color="auto"/>
              <w:bottom w:val="single" w:sz="4" w:space="0" w:color="auto"/>
              <w:right w:val="single" w:sz="4" w:space="0" w:color="auto"/>
            </w:tcBorders>
          </w:tcPr>
          <w:p w14:paraId="3AD4B08A"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1E33ED50" w14:textId="77777777" w:rsidR="007F005F" w:rsidRPr="003B2883" w:rsidRDefault="007F005F" w:rsidP="007F005F">
            <w:pPr>
              <w:pStyle w:val="TAL"/>
            </w:pPr>
          </w:p>
        </w:tc>
      </w:tr>
      <w:tr w:rsidR="007F005F" w:rsidRPr="003B2883" w14:paraId="1F16737B" w14:textId="4923CEE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5B78FE1" w14:textId="77777777" w:rsidR="007F005F" w:rsidRPr="003B2883" w:rsidRDefault="007F005F" w:rsidP="007F005F">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1E179A3C" w14:textId="77777777" w:rsidR="007F005F" w:rsidRPr="003B2883" w:rsidRDefault="007F005F" w:rsidP="007F005F">
            <w:pPr>
              <w:pStyle w:val="TAL"/>
            </w:pPr>
            <w:r w:rsidRPr="003B2883">
              <w:t>6.1.6.3.7</w:t>
            </w:r>
          </w:p>
        </w:tc>
        <w:tc>
          <w:tcPr>
            <w:tcW w:w="4040" w:type="dxa"/>
            <w:tcBorders>
              <w:top w:val="single" w:sz="4" w:space="0" w:color="auto"/>
              <w:left w:val="single" w:sz="4" w:space="0" w:color="auto"/>
              <w:bottom w:val="single" w:sz="4" w:space="0" w:color="auto"/>
              <w:right w:val="single" w:sz="4" w:space="0" w:color="auto"/>
            </w:tcBorders>
          </w:tcPr>
          <w:p w14:paraId="0A84AE11" w14:textId="77777777" w:rsidR="007F005F" w:rsidRPr="003B2883" w:rsidRDefault="007F005F" w:rsidP="007F005F">
            <w:pPr>
              <w:pStyle w:val="TAL"/>
            </w:pPr>
            <w:r w:rsidRPr="003B2883">
              <w:rPr>
                <w:rFonts w:cs="Arial"/>
                <w:szCs w:val="18"/>
              </w:rPr>
              <w:t>Describes the status of an individual ueContext resource in UE Context Transfer procedures</w:t>
            </w:r>
          </w:p>
        </w:tc>
        <w:tc>
          <w:tcPr>
            <w:tcW w:w="1206" w:type="dxa"/>
            <w:tcBorders>
              <w:top w:val="single" w:sz="4" w:space="0" w:color="auto"/>
              <w:left w:val="single" w:sz="4" w:space="0" w:color="auto"/>
              <w:bottom w:val="single" w:sz="4" w:space="0" w:color="auto"/>
              <w:right w:val="single" w:sz="4" w:space="0" w:color="auto"/>
            </w:tcBorders>
          </w:tcPr>
          <w:p w14:paraId="7DC67B7D" w14:textId="77777777" w:rsidR="007F005F" w:rsidRPr="003B2883" w:rsidRDefault="007F005F" w:rsidP="007F005F">
            <w:pPr>
              <w:pStyle w:val="TAL"/>
              <w:rPr>
                <w:rFonts w:cs="Arial"/>
                <w:szCs w:val="18"/>
              </w:rPr>
            </w:pPr>
          </w:p>
        </w:tc>
      </w:tr>
      <w:tr w:rsidR="007F005F" w:rsidRPr="003B2883" w14:paraId="7B282755" w14:textId="427C745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B58FD17" w14:textId="77777777" w:rsidR="007F005F" w:rsidRPr="003B2883" w:rsidRDefault="007F005F" w:rsidP="007F005F">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5FF2392A" w14:textId="77777777" w:rsidR="007F005F" w:rsidRPr="003B2883" w:rsidRDefault="007F005F" w:rsidP="007F005F">
            <w:pPr>
              <w:pStyle w:val="TAL"/>
            </w:pPr>
            <w:r w:rsidRPr="003B2883">
              <w:t>6.1.6.3.8</w:t>
            </w:r>
          </w:p>
        </w:tc>
        <w:tc>
          <w:tcPr>
            <w:tcW w:w="4040" w:type="dxa"/>
            <w:tcBorders>
              <w:top w:val="single" w:sz="4" w:space="0" w:color="auto"/>
              <w:left w:val="single" w:sz="4" w:space="0" w:color="auto"/>
              <w:bottom w:val="single" w:sz="4" w:space="0" w:color="auto"/>
              <w:right w:val="single" w:sz="4" w:space="0" w:color="auto"/>
            </w:tcBorders>
          </w:tcPr>
          <w:p w14:paraId="6A87E9FB" w14:textId="77777777" w:rsidR="007F005F" w:rsidRPr="003B2883" w:rsidRDefault="007F005F" w:rsidP="007F005F">
            <w:pPr>
              <w:pStyle w:val="TAL"/>
              <w:rPr>
                <w:rFonts w:cs="Arial"/>
                <w:szCs w:val="18"/>
              </w:rPr>
            </w:pPr>
            <w:r w:rsidRPr="003B2883">
              <w:rPr>
                <w:rFonts w:cs="Arial"/>
                <w:szCs w:val="18"/>
              </w:rPr>
              <w:t>Describes the result of N2 information transfer by AMF to the AN.</w:t>
            </w:r>
          </w:p>
        </w:tc>
        <w:tc>
          <w:tcPr>
            <w:tcW w:w="1206" w:type="dxa"/>
            <w:tcBorders>
              <w:top w:val="single" w:sz="4" w:space="0" w:color="auto"/>
              <w:left w:val="single" w:sz="4" w:space="0" w:color="auto"/>
              <w:bottom w:val="single" w:sz="4" w:space="0" w:color="auto"/>
              <w:right w:val="single" w:sz="4" w:space="0" w:color="auto"/>
            </w:tcBorders>
          </w:tcPr>
          <w:p w14:paraId="3B8889F8" w14:textId="77777777" w:rsidR="007F005F" w:rsidRPr="003B2883" w:rsidRDefault="007F005F" w:rsidP="007F005F">
            <w:pPr>
              <w:pStyle w:val="TAL"/>
              <w:rPr>
                <w:rFonts w:cs="Arial"/>
                <w:szCs w:val="18"/>
              </w:rPr>
            </w:pPr>
          </w:p>
        </w:tc>
      </w:tr>
      <w:tr w:rsidR="007F005F" w:rsidRPr="003B2883" w14:paraId="3A3F0C35" w14:textId="0021D0C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E79F053" w14:textId="77777777" w:rsidR="007F005F" w:rsidRPr="003B2883" w:rsidRDefault="007F005F" w:rsidP="007F005F">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37057127" w14:textId="77777777" w:rsidR="007F005F" w:rsidRPr="003B2883" w:rsidRDefault="007F005F" w:rsidP="007F005F">
            <w:pPr>
              <w:pStyle w:val="TAL"/>
            </w:pPr>
            <w:r w:rsidRPr="003B2883">
              <w:t>6.1.6.3.9</w:t>
            </w:r>
          </w:p>
        </w:tc>
        <w:tc>
          <w:tcPr>
            <w:tcW w:w="4040" w:type="dxa"/>
            <w:tcBorders>
              <w:top w:val="single" w:sz="4" w:space="0" w:color="auto"/>
              <w:left w:val="single" w:sz="4" w:space="0" w:color="auto"/>
              <w:bottom w:val="single" w:sz="4" w:space="0" w:color="auto"/>
              <w:right w:val="single" w:sz="4" w:space="0" w:color="auto"/>
            </w:tcBorders>
          </w:tcPr>
          <w:p w14:paraId="66D2A634" w14:textId="77777777" w:rsidR="007F005F" w:rsidRPr="003B2883" w:rsidRDefault="007F005F" w:rsidP="007F005F">
            <w:pPr>
              <w:pStyle w:val="TAL"/>
              <w:rPr>
                <w:rFonts w:cs="Arial"/>
                <w:szCs w:val="18"/>
              </w:rPr>
            </w:pPr>
            <w:r w:rsidRPr="003B2883">
              <w:rPr>
                <w:rFonts w:cs="Arial"/>
                <w:szCs w:val="18"/>
              </w:rPr>
              <w:t>Indicates the supported Ciphering Algorithm</w:t>
            </w:r>
          </w:p>
        </w:tc>
        <w:tc>
          <w:tcPr>
            <w:tcW w:w="1206" w:type="dxa"/>
            <w:tcBorders>
              <w:top w:val="single" w:sz="4" w:space="0" w:color="auto"/>
              <w:left w:val="single" w:sz="4" w:space="0" w:color="auto"/>
              <w:bottom w:val="single" w:sz="4" w:space="0" w:color="auto"/>
              <w:right w:val="single" w:sz="4" w:space="0" w:color="auto"/>
            </w:tcBorders>
          </w:tcPr>
          <w:p w14:paraId="2C541CEB" w14:textId="77777777" w:rsidR="007F005F" w:rsidRPr="003B2883" w:rsidRDefault="007F005F" w:rsidP="007F005F">
            <w:pPr>
              <w:pStyle w:val="TAL"/>
              <w:rPr>
                <w:rFonts w:cs="Arial"/>
                <w:szCs w:val="18"/>
              </w:rPr>
            </w:pPr>
          </w:p>
        </w:tc>
      </w:tr>
      <w:tr w:rsidR="007F005F" w:rsidRPr="003B2883" w14:paraId="0BDFBFD4" w14:textId="31E6320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FC415A3" w14:textId="77777777" w:rsidR="007F005F" w:rsidRPr="003B2883" w:rsidRDefault="007F005F" w:rsidP="007F005F">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407ED386" w14:textId="77777777" w:rsidR="007F005F" w:rsidRPr="003B2883" w:rsidRDefault="007F005F" w:rsidP="007F005F">
            <w:pPr>
              <w:pStyle w:val="TAL"/>
            </w:pPr>
            <w:r w:rsidRPr="003B2883">
              <w:t>6.1.6.3.10</w:t>
            </w:r>
          </w:p>
        </w:tc>
        <w:tc>
          <w:tcPr>
            <w:tcW w:w="4040" w:type="dxa"/>
            <w:tcBorders>
              <w:top w:val="single" w:sz="4" w:space="0" w:color="auto"/>
              <w:left w:val="single" w:sz="4" w:space="0" w:color="auto"/>
              <w:bottom w:val="single" w:sz="4" w:space="0" w:color="auto"/>
              <w:right w:val="single" w:sz="4" w:space="0" w:color="auto"/>
            </w:tcBorders>
          </w:tcPr>
          <w:p w14:paraId="5C859631" w14:textId="77777777" w:rsidR="007F005F" w:rsidRPr="003B2883" w:rsidRDefault="007F005F" w:rsidP="007F005F">
            <w:pPr>
              <w:pStyle w:val="TAL"/>
              <w:rPr>
                <w:rFonts w:cs="Arial"/>
                <w:szCs w:val="18"/>
              </w:rPr>
            </w:pPr>
            <w:r w:rsidRPr="003B2883">
              <w:rPr>
                <w:rFonts w:cs="Arial"/>
                <w:szCs w:val="18"/>
              </w:rPr>
              <w:t>Indicates the supported Integrity Algorithm</w:t>
            </w:r>
          </w:p>
        </w:tc>
        <w:tc>
          <w:tcPr>
            <w:tcW w:w="1206" w:type="dxa"/>
            <w:tcBorders>
              <w:top w:val="single" w:sz="4" w:space="0" w:color="auto"/>
              <w:left w:val="single" w:sz="4" w:space="0" w:color="auto"/>
              <w:bottom w:val="single" w:sz="4" w:space="0" w:color="auto"/>
              <w:right w:val="single" w:sz="4" w:space="0" w:color="auto"/>
            </w:tcBorders>
          </w:tcPr>
          <w:p w14:paraId="671AD3F1" w14:textId="77777777" w:rsidR="007F005F" w:rsidRPr="003B2883" w:rsidRDefault="007F005F" w:rsidP="007F005F">
            <w:pPr>
              <w:pStyle w:val="TAL"/>
              <w:rPr>
                <w:rFonts w:cs="Arial"/>
                <w:szCs w:val="18"/>
              </w:rPr>
            </w:pPr>
          </w:p>
        </w:tc>
      </w:tr>
      <w:tr w:rsidR="007F005F" w:rsidRPr="003B2883" w14:paraId="0FD3674B" w14:textId="0B41BFB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1CEDC51" w14:textId="77777777" w:rsidR="007F005F" w:rsidRPr="003B2883" w:rsidRDefault="007F005F" w:rsidP="007F005F">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E6E107" w14:textId="77777777" w:rsidR="007F005F" w:rsidRPr="003B2883" w:rsidRDefault="007F005F" w:rsidP="007F005F">
            <w:pPr>
              <w:pStyle w:val="TAL"/>
            </w:pPr>
            <w:r w:rsidRPr="003B2883">
              <w:t>6.1.6.3.11</w:t>
            </w:r>
          </w:p>
        </w:tc>
        <w:tc>
          <w:tcPr>
            <w:tcW w:w="4040" w:type="dxa"/>
            <w:tcBorders>
              <w:top w:val="single" w:sz="4" w:space="0" w:color="auto"/>
              <w:left w:val="single" w:sz="4" w:space="0" w:color="auto"/>
              <w:bottom w:val="single" w:sz="4" w:space="0" w:color="auto"/>
              <w:right w:val="single" w:sz="4" w:space="0" w:color="auto"/>
            </w:tcBorders>
          </w:tcPr>
          <w:p w14:paraId="0F53759B" w14:textId="77777777" w:rsidR="007F005F" w:rsidRPr="003B2883" w:rsidRDefault="007F005F" w:rsidP="007F005F">
            <w:pPr>
              <w:pStyle w:val="TAL"/>
              <w:rPr>
                <w:rFonts w:cs="Arial"/>
                <w:szCs w:val="18"/>
              </w:rPr>
            </w:pPr>
            <w:r w:rsidRPr="003B2883">
              <w:rPr>
                <w:rFonts w:cs="Arial"/>
                <w:szCs w:val="18"/>
              </w:rPr>
              <w:t>Indicates the supported SMS delivery of a UE.</w:t>
            </w:r>
          </w:p>
        </w:tc>
        <w:tc>
          <w:tcPr>
            <w:tcW w:w="1206" w:type="dxa"/>
            <w:tcBorders>
              <w:top w:val="single" w:sz="4" w:space="0" w:color="auto"/>
              <w:left w:val="single" w:sz="4" w:space="0" w:color="auto"/>
              <w:bottom w:val="single" w:sz="4" w:space="0" w:color="auto"/>
              <w:right w:val="single" w:sz="4" w:space="0" w:color="auto"/>
            </w:tcBorders>
          </w:tcPr>
          <w:p w14:paraId="74655A72" w14:textId="77777777" w:rsidR="007F005F" w:rsidRPr="003B2883" w:rsidRDefault="007F005F" w:rsidP="007F005F">
            <w:pPr>
              <w:pStyle w:val="TAL"/>
              <w:rPr>
                <w:rFonts w:cs="Arial"/>
                <w:szCs w:val="18"/>
              </w:rPr>
            </w:pPr>
          </w:p>
        </w:tc>
      </w:tr>
      <w:tr w:rsidR="007F005F" w:rsidRPr="003B2883" w14:paraId="1C507EE6" w14:textId="6F4BCE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C2E73A0" w14:textId="77777777" w:rsidR="007F005F" w:rsidRPr="003B2883" w:rsidRDefault="007F005F" w:rsidP="007F005F">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5D16909F" w14:textId="77777777" w:rsidR="007F005F" w:rsidRPr="003B2883" w:rsidRDefault="007F005F" w:rsidP="007F005F">
            <w:pPr>
              <w:pStyle w:val="TAL"/>
            </w:pPr>
            <w:r w:rsidRPr="003B2883">
              <w:rPr>
                <w:rFonts w:hint="eastAsia"/>
              </w:rPr>
              <w:t>6.1.6.3.</w:t>
            </w:r>
            <w:r w:rsidRPr="003B2883">
              <w:t>12</w:t>
            </w:r>
          </w:p>
        </w:tc>
        <w:tc>
          <w:tcPr>
            <w:tcW w:w="4040" w:type="dxa"/>
            <w:tcBorders>
              <w:top w:val="single" w:sz="4" w:space="0" w:color="auto"/>
              <w:left w:val="single" w:sz="4" w:space="0" w:color="auto"/>
              <w:bottom w:val="single" w:sz="4" w:space="0" w:color="auto"/>
              <w:right w:val="single" w:sz="4" w:space="0" w:color="auto"/>
            </w:tcBorders>
          </w:tcPr>
          <w:p w14:paraId="45B71940" w14:textId="77777777" w:rsidR="007F005F" w:rsidRPr="003B2883" w:rsidRDefault="007F005F" w:rsidP="007F005F">
            <w:pPr>
              <w:pStyle w:val="TAL"/>
              <w:rPr>
                <w:rFonts w:cs="Arial"/>
                <w:szCs w:val="18"/>
              </w:rPr>
            </w:pPr>
            <w:r w:rsidRPr="003B2883">
              <w:rPr>
                <w:rFonts w:cs="Arial" w:hint="eastAsia"/>
                <w:szCs w:val="18"/>
              </w:rPr>
              <w:t>Indicates the security context type.</w:t>
            </w:r>
          </w:p>
        </w:tc>
        <w:tc>
          <w:tcPr>
            <w:tcW w:w="1206" w:type="dxa"/>
            <w:tcBorders>
              <w:top w:val="single" w:sz="4" w:space="0" w:color="auto"/>
              <w:left w:val="single" w:sz="4" w:space="0" w:color="auto"/>
              <w:bottom w:val="single" w:sz="4" w:space="0" w:color="auto"/>
              <w:right w:val="single" w:sz="4" w:space="0" w:color="auto"/>
            </w:tcBorders>
          </w:tcPr>
          <w:p w14:paraId="4A46DDEF" w14:textId="77777777" w:rsidR="007F005F" w:rsidRPr="003B2883" w:rsidRDefault="007F005F" w:rsidP="007F005F">
            <w:pPr>
              <w:pStyle w:val="TAL"/>
              <w:rPr>
                <w:rFonts w:cs="Arial"/>
                <w:szCs w:val="18"/>
              </w:rPr>
            </w:pPr>
          </w:p>
        </w:tc>
      </w:tr>
      <w:tr w:rsidR="007F005F" w:rsidRPr="003B2883" w14:paraId="1E14450E" w14:textId="1BBCF95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720FE71" w14:textId="77777777" w:rsidR="007F005F" w:rsidRPr="003B2883" w:rsidRDefault="007F005F" w:rsidP="007F005F">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27CE1A6E" w14:textId="77777777" w:rsidR="007F005F" w:rsidRPr="003B2883" w:rsidRDefault="007F005F" w:rsidP="007F005F">
            <w:pPr>
              <w:pStyle w:val="TAL"/>
            </w:pPr>
            <w:r w:rsidRPr="003B2883">
              <w:rPr>
                <w:rFonts w:hint="eastAsia"/>
              </w:rPr>
              <w:t>6.1.6.3.</w:t>
            </w:r>
            <w:r w:rsidRPr="003B2883">
              <w:t>13</w:t>
            </w:r>
          </w:p>
        </w:tc>
        <w:tc>
          <w:tcPr>
            <w:tcW w:w="4040" w:type="dxa"/>
            <w:tcBorders>
              <w:top w:val="single" w:sz="4" w:space="0" w:color="auto"/>
              <w:left w:val="single" w:sz="4" w:space="0" w:color="auto"/>
              <w:bottom w:val="single" w:sz="4" w:space="0" w:color="auto"/>
              <w:right w:val="single" w:sz="4" w:space="0" w:color="auto"/>
            </w:tcBorders>
          </w:tcPr>
          <w:p w14:paraId="28D8BE96" w14:textId="77777777" w:rsidR="007F005F" w:rsidRPr="003B2883" w:rsidRDefault="007F005F" w:rsidP="007F005F">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BB7089A" w14:textId="77777777" w:rsidR="007F005F" w:rsidRPr="003B2883" w:rsidRDefault="007F005F" w:rsidP="007F005F">
            <w:pPr>
              <w:pStyle w:val="TAL"/>
              <w:rPr>
                <w:rFonts w:cs="Arial"/>
                <w:szCs w:val="18"/>
              </w:rPr>
            </w:pPr>
          </w:p>
        </w:tc>
      </w:tr>
      <w:tr w:rsidR="007F005F" w:rsidRPr="003B2883" w14:paraId="71FB544B" w14:textId="77D1CF0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AA9E548" w14:textId="77777777" w:rsidR="007F005F" w:rsidRPr="003B2883" w:rsidRDefault="007F005F" w:rsidP="007F005F">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32CDC1AA" w14:textId="77777777" w:rsidR="007F005F" w:rsidRPr="003B2883" w:rsidRDefault="007F005F" w:rsidP="007F005F">
            <w:pPr>
              <w:pStyle w:val="TAL"/>
            </w:pPr>
            <w:r w:rsidRPr="003B2883">
              <w:rPr>
                <w:rFonts w:hint="eastAsia"/>
              </w:rPr>
              <w:t>6.1.6.3.</w:t>
            </w:r>
            <w:r w:rsidRPr="003B2883">
              <w:t>14</w:t>
            </w:r>
          </w:p>
        </w:tc>
        <w:tc>
          <w:tcPr>
            <w:tcW w:w="4040" w:type="dxa"/>
            <w:tcBorders>
              <w:top w:val="single" w:sz="4" w:space="0" w:color="auto"/>
              <w:left w:val="single" w:sz="4" w:space="0" w:color="auto"/>
              <w:bottom w:val="single" w:sz="4" w:space="0" w:color="auto"/>
              <w:right w:val="single" w:sz="4" w:space="0" w:color="auto"/>
            </w:tcBorders>
          </w:tcPr>
          <w:p w14:paraId="1A8B6DAD" w14:textId="77777777" w:rsidR="007F005F" w:rsidRPr="003B2883" w:rsidRDefault="007F005F" w:rsidP="007F005F">
            <w:pPr>
              <w:pStyle w:val="TAL"/>
              <w:rPr>
                <w:rFonts w:cs="Arial"/>
                <w:szCs w:val="18"/>
              </w:rPr>
            </w:pPr>
            <w:r w:rsidRPr="003B2883">
              <w:rPr>
                <w:rFonts w:cs="Arial"/>
                <w:szCs w:val="18"/>
              </w:rPr>
              <w:t>Indicates UE Context Transfer Reason</w:t>
            </w:r>
          </w:p>
        </w:tc>
        <w:tc>
          <w:tcPr>
            <w:tcW w:w="1206" w:type="dxa"/>
            <w:tcBorders>
              <w:top w:val="single" w:sz="4" w:space="0" w:color="auto"/>
              <w:left w:val="single" w:sz="4" w:space="0" w:color="auto"/>
              <w:bottom w:val="single" w:sz="4" w:space="0" w:color="auto"/>
              <w:right w:val="single" w:sz="4" w:space="0" w:color="auto"/>
            </w:tcBorders>
          </w:tcPr>
          <w:p w14:paraId="47009D55" w14:textId="77777777" w:rsidR="007F005F" w:rsidRPr="003B2883" w:rsidRDefault="007F005F" w:rsidP="007F005F">
            <w:pPr>
              <w:pStyle w:val="TAL"/>
              <w:rPr>
                <w:rFonts w:cs="Arial"/>
                <w:szCs w:val="18"/>
              </w:rPr>
            </w:pPr>
          </w:p>
        </w:tc>
      </w:tr>
      <w:tr w:rsidR="007F005F" w:rsidRPr="003B2883" w14:paraId="0D1A3115" w14:textId="7DA0928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1DDC844" w14:textId="77777777" w:rsidR="007F005F" w:rsidRPr="003B2883" w:rsidRDefault="007F005F" w:rsidP="007F005F">
            <w:pPr>
              <w:pStyle w:val="TAL"/>
            </w:pPr>
            <w:r w:rsidRPr="003B2883">
              <w:rPr>
                <w:noProof/>
              </w:rPr>
              <w:t>AMPolicyReqTrigger</w:t>
            </w:r>
          </w:p>
        </w:tc>
        <w:tc>
          <w:tcPr>
            <w:tcW w:w="1138" w:type="dxa"/>
            <w:tcBorders>
              <w:top w:val="single" w:sz="4" w:space="0" w:color="auto"/>
              <w:left w:val="single" w:sz="4" w:space="0" w:color="auto"/>
              <w:bottom w:val="single" w:sz="4" w:space="0" w:color="auto"/>
              <w:right w:val="single" w:sz="4" w:space="0" w:color="auto"/>
            </w:tcBorders>
          </w:tcPr>
          <w:p w14:paraId="4458BED5" w14:textId="77777777" w:rsidR="007F005F" w:rsidRPr="003B2883" w:rsidRDefault="007F005F" w:rsidP="007F005F">
            <w:pPr>
              <w:pStyle w:val="TAL"/>
            </w:pPr>
            <w:r w:rsidRPr="003B2883">
              <w:rPr>
                <w:rFonts w:hint="eastAsia"/>
              </w:rPr>
              <w:t>6.1.6.3</w:t>
            </w:r>
            <w:r w:rsidRPr="003B2883">
              <w:t>.15</w:t>
            </w:r>
          </w:p>
        </w:tc>
        <w:tc>
          <w:tcPr>
            <w:tcW w:w="4040" w:type="dxa"/>
            <w:tcBorders>
              <w:top w:val="single" w:sz="4" w:space="0" w:color="auto"/>
              <w:left w:val="single" w:sz="4" w:space="0" w:color="auto"/>
              <w:bottom w:val="single" w:sz="4" w:space="0" w:color="auto"/>
              <w:right w:val="single" w:sz="4" w:space="0" w:color="auto"/>
            </w:tcBorders>
          </w:tcPr>
          <w:p w14:paraId="1B9DBAF6" w14:textId="77777777" w:rsidR="007F005F" w:rsidRPr="003B2883" w:rsidRDefault="007F005F" w:rsidP="007F005F">
            <w:pPr>
              <w:pStyle w:val="TAL"/>
              <w:rPr>
                <w:rFonts w:cs="Arial"/>
                <w:szCs w:val="18"/>
              </w:rPr>
            </w:pPr>
            <w:r w:rsidRPr="003B2883">
              <w:rPr>
                <w:rFonts w:cs="Arial" w:hint="eastAsia"/>
                <w:szCs w:val="18"/>
              </w:rPr>
              <w:t>AM</w:t>
            </w:r>
            <w:r w:rsidRPr="003B2883">
              <w:rPr>
                <w:rFonts w:cs="Arial"/>
                <w:szCs w:val="18"/>
              </w:rPr>
              <w:t xml:space="preserve"> Policy Request Triggers</w:t>
            </w:r>
          </w:p>
        </w:tc>
        <w:tc>
          <w:tcPr>
            <w:tcW w:w="1206" w:type="dxa"/>
            <w:tcBorders>
              <w:top w:val="single" w:sz="4" w:space="0" w:color="auto"/>
              <w:left w:val="single" w:sz="4" w:space="0" w:color="auto"/>
              <w:bottom w:val="single" w:sz="4" w:space="0" w:color="auto"/>
              <w:right w:val="single" w:sz="4" w:space="0" w:color="auto"/>
            </w:tcBorders>
          </w:tcPr>
          <w:p w14:paraId="14223E48" w14:textId="77777777" w:rsidR="007F005F" w:rsidRPr="003B2883" w:rsidRDefault="007F005F" w:rsidP="007F005F">
            <w:pPr>
              <w:pStyle w:val="TAL"/>
              <w:rPr>
                <w:rFonts w:cs="Arial"/>
                <w:szCs w:val="18"/>
              </w:rPr>
            </w:pPr>
          </w:p>
        </w:tc>
      </w:tr>
      <w:tr w:rsidR="007F005F" w:rsidRPr="003B2883" w14:paraId="490F814D" w14:textId="00BBFFB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0D9B192" w14:textId="77777777" w:rsidR="007F005F" w:rsidRPr="003B2883" w:rsidRDefault="007F005F" w:rsidP="007F005F">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7A7DF7B1" w14:textId="77777777" w:rsidR="007F005F" w:rsidRPr="003B2883" w:rsidRDefault="007F005F" w:rsidP="007F005F">
            <w:pPr>
              <w:pStyle w:val="TAL"/>
            </w:pPr>
            <w:r w:rsidRPr="003B2883">
              <w:t>6.1.6.3.16</w:t>
            </w:r>
          </w:p>
        </w:tc>
        <w:tc>
          <w:tcPr>
            <w:tcW w:w="4040" w:type="dxa"/>
            <w:tcBorders>
              <w:top w:val="single" w:sz="4" w:space="0" w:color="auto"/>
              <w:left w:val="single" w:sz="4" w:space="0" w:color="auto"/>
              <w:bottom w:val="single" w:sz="4" w:space="0" w:color="auto"/>
              <w:right w:val="single" w:sz="4" w:space="0" w:color="auto"/>
            </w:tcBorders>
          </w:tcPr>
          <w:p w14:paraId="4D943058" w14:textId="77777777" w:rsidR="007F005F" w:rsidRPr="003B2883" w:rsidRDefault="007F005F" w:rsidP="007F005F">
            <w:pPr>
              <w:pStyle w:val="TAL"/>
              <w:rPr>
                <w:rFonts w:cs="Arial"/>
                <w:szCs w:val="18"/>
              </w:rPr>
            </w:pPr>
            <w:r w:rsidRPr="003B2883">
              <w:rPr>
                <w:rFonts w:cs="Arial"/>
                <w:szCs w:val="18"/>
              </w:rPr>
              <w:t>Indicates the RAT type for the transfer of N2 information</w:t>
            </w:r>
          </w:p>
        </w:tc>
        <w:tc>
          <w:tcPr>
            <w:tcW w:w="1206" w:type="dxa"/>
            <w:tcBorders>
              <w:top w:val="single" w:sz="4" w:space="0" w:color="auto"/>
              <w:left w:val="single" w:sz="4" w:space="0" w:color="auto"/>
              <w:bottom w:val="single" w:sz="4" w:space="0" w:color="auto"/>
              <w:right w:val="single" w:sz="4" w:space="0" w:color="auto"/>
            </w:tcBorders>
          </w:tcPr>
          <w:p w14:paraId="474EB640" w14:textId="77777777" w:rsidR="007F005F" w:rsidRPr="003B2883" w:rsidRDefault="007F005F" w:rsidP="007F005F">
            <w:pPr>
              <w:pStyle w:val="TAL"/>
              <w:rPr>
                <w:rFonts w:cs="Arial"/>
                <w:szCs w:val="18"/>
              </w:rPr>
            </w:pPr>
          </w:p>
        </w:tc>
      </w:tr>
      <w:tr w:rsidR="007F005F" w:rsidRPr="003B2883" w14:paraId="20300A77" w14:textId="31B27EC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2E03EF0" w14:textId="77777777" w:rsidR="007F005F" w:rsidRPr="003B2883" w:rsidRDefault="007F005F" w:rsidP="007F005F">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1FDB6078" w14:textId="77777777" w:rsidR="007F005F" w:rsidRPr="003B2883" w:rsidRDefault="007F005F" w:rsidP="007F005F">
            <w:pPr>
              <w:pStyle w:val="TAL"/>
            </w:pPr>
            <w:r w:rsidRPr="003B2883">
              <w:rPr>
                <w:rFonts w:hint="eastAsia"/>
              </w:rPr>
              <w:t>6.1.6.3.</w:t>
            </w:r>
            <w:r w:rsidRPr="003B2883">
              <w:t>17</w:t>
            </w:r>
          </w:p>
        </w:tc>
        <w:tc>
          <w:tcPr>
            <w:tcW w:w="4040" w:type="dxa"/>
            <w:tcBorders>
              <w:top w:val="single" w:sz="4" w:space="0" w:color="auto"/>
              <w:left w:val="single" w:sz="4" w:space="0" w:color="auto"/>
              <w:bottom w:val="single" w:sz="4" w:space="0" w:color="auto"/>
              <w:right w:val="single" w:sz="4" w:space="0" w:color="auto"/>
            </w:tcBorders>
          </w:tcPr>
          <w:p w14:paraId="3E10A8FF" w14:textId="77777777" w:rsidR="007F005F" w:rsidRPr="003B2883" w:rsidRDefault="007F005F" w:rsidP="007F005F">
            <w:pPr>
              <w:pStyle w:val="TAL"/>
              <w:rPr>
                <w:rFonts w:cs="Arial"/>
                <w:szCs w:val="18"/>
              </w:rPr>
            </w:pPr>
            <w:r w:rsidRPr="003B2883">
              <w:rPr>
                <w:rFonts w:cs="Arial"/>
                <w:szCs w:val="18"/>
              </w:rPr>
              <w:t>Indicates the supported NGAP IE types</w:t>
            </w:r>
          </w:p>
        </w:tc>
        <w:tc>
          <w:tcPr>
            <w:tcW w:w="1206" w:type="dxa"/>
            <w:tcBorders>
              <w:top w:val="single" w:sz="4" w:space="0" w:color="auto"/>
              <w:left w:val="single" w:sz="4" w:space="0" w:color="auto"/>
              <w:bottom w:val="single" w:sz="4" w:space="0" w:color="auto"/>
              <w:right w:val="single" w:sz="4" w:space="0" w:color="auto"/>
            </w:tcBorders>
          </w:tcPr>
          <w:p w14:paraId="27B59EB0" w14:textId="77777777" w:rsidR="007F005F" w:rsidRPr="003B2883" w:rsidRDefault="007F005F" w:rsidP="007F005F">
            <w:pPr>
              <w:pStyle w:val="TAL"/>
              <w:rPr>
                <w:rFonts w:cs="Arial"/>
                <w:szCs w:val="18"/>
              </w:rPr>
            </w:pPr>
          </w:p>
        </w:tc>
      </w:tr>
      <w:tr w:rsidR="007F005F" w:rsidRPr="003B2883" w14:paraId="2639CE0A" w14:textId="7D9580F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E0E4A2C" w14:textId="77777777" w:rsidR="007F005F" w:rsidRPr="003B2883" w:rsidRDefault="007F005F" w:rsidP="007F005F">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407D1C" w14:textId="77777777" w:rsidR="007F005F" w:rsidRPr="003B2883" w:rsidRDefault="007F005F" w:rsidP="007F005F">
            <w:pPr>
              <w:pStyle w:val="TAL"/>
            </w:pPr>
            <w:r w:rsidRPr="003B2883">
              <w:t>6.1.6.3.18</w:t>
            </w:r>
          </w:p>
        </w:tc>
        <w:tc>
          <w:tcPr>
            <w:tcW w:w="4040" w:type="dxa"/>
            <w:tcBorders>
              <w:top w:val="single" w:sz="4" w:space="0" w:color="auto"/>
              <w:left w:val="single" w:sz="4" w:space="0" w:color="auto"/>
              <w:bottom w:val="single" w:sz="4" w:space="0" w:color="auto"/>
              <w:right w:val="single" w:sz="4" w:space="0" w:color="auto"/>
            </w:tcBorders>
          </w:tcPr>
          <w:p w14:paraId="060C7038" w14:textId="77777777" w:rsidR="007F005F" w:rsidRPr="003B2883" w:rsidRDefault="007F005F" w:rsidP="007F005F">
            <w:pPr>
              <w:pStyle w:val="TAL"/>
              <w:rPr>
                <w:rFonts w:cs="Arial"/>
                <w:szCs w:val="18"/>
              </w:rPr>
            </w:pPr>
            <w:r w:rsidRPr="003B2883">
              <w:rPr>
                <w:rFonts w:cs="Arial"/>
                <w:szCs w:val="18"/>
              </w:rPr>
              <w:t>N2 Information Notify Reason</w:t>
            </w:r>
          </w:p>
        </w:tc>
        <w:tc>
          <w:tcPr>
            <w:tcW w:w="1206" w:type="dxa"/>
            <w:tcBorders>
              <w:top w:val="single" w:sz="4" w:space="0" w:color="auto"/>
              <w:left w:val="single" w:sz="4" w:space="0" w:color="auto"/>
              <w:bottom w:val="single" w:sz="4" w:space="0" w:color="auto"/>
              <w:right w:val="single" w:sz="4" w:space="0" w:color="auto"/>
            </w:tcBorders>
          </w:tcPr>
          <w:p w14:paraId="6B81FC1E" w14:textId="77777777" w:rsidR="007F005F" w:rsidRPr="003B2883" w:rsidRDefault="007F005F" w:rsidP="007F005F">
            <w:pPr>
              <w:pStyle w:val="TAL"/>
              <w:rPr>
                <w:rFonts w:cs="Arial"/>
                <w:szCs w:val="18"/>
              </w:rPr>
            </w:pPr>
          </w:p>
        </w:tc>
      </w:tr>
      <w:tr w:rsidR="007F005F" w:rsidRPr="003B2883" w14:paraId="7E1218D0"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C321E0A" w14:textId="574EEC76" w:rsidR="007F005F" w:rsidRPr="003B2883" w:rsidRDefault="007F005F" w:rsidP="007F005F">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9B73EF4" w14:textId="3E4768A3" w:rsidR="007F005F" w:rsidRPr="003B2883" w:rsidRDefault="007F005F" w:rsidP="007F005F">
            <w:pPr>
              <w:pStyle w:val="TAL"/>
            </w:pPr>
            <w:r w:rsidRPr="003B2883">
              <w:rPr>
                <w:rFonts w:hint="eastAsia"/>
                <w:lang w:eastAsia="zh-CN"/>
              </w:rPr>
              <w:t>6.1.6.3.</w:t>
            </w:r>
            <w:r>
              <w:rPr>
                <w:lang w:eastAsia="zh-CN"/>
              </w:rPr>
              <w:t>19</w:t>
            </w:r>
          </w:p>
        </w:tc>
        <w:tc>
          <w:tcPr>
            <w:tcW w:w="4040" w:type="dxa"/>
            <w:tcBorders>
              <w:top w:val="single" w:sz="4" w:space="0" w:color="auto"/>
              <w:left w:val="single" w:sz="4" w:space="0" w:color="auto"/>
              <w:bottom w:val="single" w:sz="4" w:space="0" w:color="auto"/>
              <w:right w:val="single" w:sz="4" w:space="0" w:color="auto"/>
            </w:tcBorders>
          </w:tcPr>
          <w:p w14:paraId="55F6C2FF" w14:textId="3801C67B" w:rsidR="007F005F" w:rsidRPr="003B2883" w:rsidRDefault="007F005F" w:rsidP="007F005F">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sidRPr="003B2883">
              <w:rPr>
                <w:rFonts w:cs="Arial"/>
                <w:szCs w:val="18"/>
                <w:lang w:eastAsia="zh-CN"/>
              </w:rPr>
              <w:t>, change or removal</w:t>
            </w:r>
            <w:r>
              <w:rPr>
                <w:rFonts w:cs="Arial"/>
                <w:szCs w:val="18"/>
                <w:lang w:eastAsia="zh-CN"/>
              </w:rPr>
              <w:t>, or the V-SMF change</w:t>
            </w:r>
          </w:p>
        </w:tc>
        <w:tc>
          <w:tcPr>
            <w:tcW w:w="1206" w:type="dxa"/>
            <w:tcBorders>
              <w:top w:val="single" w:sz="4" w:space="0" w:color="auto"/>
              <w:left w:val="single" w:sz="4" w:space="0" w:color="auto"/>
              <w:bottom w:val="single" w:sz="4" w:space="0" w:color="auto"/>
              <w:right w:val="single" w:sz="4" w:space="0" w:color="auto"/>
            </w:tcBorders>
          </w:tcPr>
          <w:p w14:paraId="76A39EDA" w14:textId="1047C654" w:rsidR="007F005F" w:rsidRPr="003B2883" w:rsidRDefault="007F005F" w:rsidP="007F005F">
            <w:pPr>
              <w:pStyle w:val="TAL"/>
              <w:rPr>
                <w:rFonts w:cs="Arial"/>
                <w:szCs w:val="18"/>
              </w:rPr>
            </w:pPr>
            <w:r w:rsidRPr="00F2253B">
              <w:t>DTSSA</w:t>
            </w:r>
          </w:p>
        </w:tc>
      </w:tr>
    </w:tbl>
    <w:p w14:paraId="12A22A3B" w14:textId="77777777" w:rsidR="00515970" w:rsidRPr="003B2883" w:rsidRDefault="00515970" w:rsidP="00CE10A2"/>
    <w:p w14:paraId="723ACFAE" w14:textId="6A50843A" w:rsidR="00515970" w:rsidRPr="003B2883" w:rsidRDefault="00515970" w:rsidP="0051597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553E3388" w14:textId="77777777" w:rsidR="00515970" w:rsidRPr="003B2883" w:rsidRDefault="00515970" w:rsidP="00515970">
      <w:pPr>
        <w:pStyle w:val="TH"/>
      </w:pPr>
      <w:r w:rsidRPr="003B2883">
        <w:lastRenderedPageBreak/>
        <w:t>Table 6.1.6.1-2: Namf re-used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0"/>
        <w:gridCol w:w="1848"/>
        <w:gridCol w:w="4521"/>
        <w:gridCol w:w="1272"/>
      </w:tblGrid>
      <w:tr w:rsidR="00FE6B62" w:rsidRPr="003B2883" w14:paraId="35B8C074" w14:textId="110D081E" w:rsidTr="00745CC9">
        <w:trPr>
          <w:jc w:val="center"/>
        </w:trPr>
        <w:tc>
          <w:tcPr>
            <w:tcW w:w="1990"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FE6B62" w:rsidRPr="003B2883" w:rsidRDefault="00FE6B62">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FE6B62" w:rsidRPr="003B2883" w:rsidRDefault="00FE6B62">
            <w:pPr>
              <w:pStyle w:val="TAH"/>
            </w:pPr>
            <w:r w:rsidRPr="003B2883">
              <w:t>Reference</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FE6B62" w:rsidRPr="003B2883" w:rsidRDefault="00FE6B62">
            <w:pPr>
              <w:pStyle w:val="TAH"/>
            </w:pPr>
            <w:r w:rsidRPr="003B2883">
              <w:t>Comments</w:t>
            </w:r>
          </w:p>
        </w:tc>
        <w:tc>
          <w:tcPr>
            <w:tcW w:w="1272" w:type="dxa"/>
            <w:tcBorders>
              <w:top w:val="single" w:sz="4" w:space="0" w:color="auto"/>
              <w:left w:val="single" w:sz="4" w:space="0" w:color="auto"/>
              <w:bottom w:val="single" w:sz="4" w:space="0" w:color="auto"/>
              <w:right w:val="single" w:sz="4" w:space="0" w:color="auto"/>
            </w:tcBorders>
            <w:shd w:val="clear" w:color="auto" w:fill="C0C0C0"/>
          </w:tcPr>
          <w:p w14:paraId="3BFD13A2" w14:textId="3329A80A" w:rsidR="00FE6B62" w:rsidRPr="003B2883" w:rsidRDefault="00FE6B62">
            <w:pPr>
              <w:pStyle w:val="TAH"/>
            </w:pPr>
            <w:r w:rsidRPr="003B2883">
              <w:rPr>
                <w:rFonts w:cs="Arial"/>
                <w:szCs w:val="18"/>
              </w:rPr>
              <w:t>Applicability</w:t>
            </w:r>
          </w:p>
        </w:tc>
      </w:tr>
      <w:tr w:rsidR="00FE6B62" w:rsidRPr="003B2883" w14:paraId="3615F4F6" w14:textId="76E6F22F"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BBBF816" w14:textId="77777777" w:rsidR="00FE6B62" w:rsidRPr="003B2883" w:rsidRDefault="00FE6B62" w:rsidP="00291350">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6D31A2"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E5E818" w14:textId="77777777" w:rsidR="00FE6B62" w:rsidRPr="003B2883" w:rsidRDefault="00FE6B62" w:rsidP="00291350">
            <w:pPr>
              <w:pStyle w:val="TAL"/>
              <w:rPr>
                <w:rFonts w:cs="Arial"/>
                <w:szCs w:val="18"/>
              </w:rPr>
            </w:pPr>
          </w:p>
        </w:tc>
      </w:tr>
      <w:tr w:rsidR="00FE6B62" w:rsidRPr="003B2883" w14:paraId="446F2DFF" w14:textId="53058D4D"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363446F" w14:textId="77777777" w:rsidR="00FE6B62" w:rsidRPr="003B2883" w:rsidRDefault="00FE6B62" w:rsidP="00291350">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B1A8BB9"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70A9FBD" w14:textId="77777777" w:rsidR="00FE6B62" w:rsidRPr="003B2883" w:rsidRDefault="00FE6B62" w:rsidP="00291350">
            <w:pPr>
              <w:pStyle w:val="TAL"/>
              <w:rPr>
                <w:rFonts w:cs="Arial"/>
                <w:szCs w:val="18"/>
              </w:rPr>
            </w:pPr>
          </w:p>
        </w:tc>
      </w:tr>
      <w:tr w:rsidR="00FE6B62" w:rsidRPr="003B2883" w14:paraId="3F246AF2" w14:textId="0D9EC43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84457CA" w14:textId="77777777" w:rsidR="00FE6B62" w:rsidRPr="003B2883" w:rsidRDefault="00FE6B62" w:rsidP="00291350">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86D19E"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ED95DED" w14:textId="77777777" w:rsidR="00FE6B62" w:rsidRPr="003B2883" w:rsidRDefault="00FE6B62" w:rsidP="00291350">
            <w:pPr>
              <w:pStyle w:val="TAL"/>
              <w:rPr>
                <w:rFonts w:cs="Arial"/>
                <w:szCs w:val="18"/>
              </w:rPr>
            </w:pPr>
          </w:p>
        </w:tc>
      </w:tr>
      <w:tr w:rsidR="00FE6B62" w:rsidRPr="003B2883" w14:paraId="00164D9E" w14:textId="13F50393"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327A9DE" w14:textId="77777777" w:rsidR="00FE6B62" w:rsidRPr="003B2883" w:rsidRDefault="00FE6B62" w:rsidP="00F717EE">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E034FBA" w14:textId="77777777" w:rsidR="00FE6B62" w:rsidRPr="003B2883" w:rsidRDefault="00FE6B62" w:rsidP="00F717EE">
            <w:pPr>
              <w:pStyle w:val="TAL"/>
              <w:rPr>
                <w:rFonts w:cs="Arial"/>
                <w:szCs w:val="18"/>
              </w:rPr>
            </w:pPr>
            <w:r w:rsidRPr="003B2883">
              <w:rPr>
                <w:lang w:eastAsia="zh-CN"/>
              </w:rPr>
              <w:t>Globally Unique AMF Identifier</w:t>
            </w:r>
          </w:p>
        </w:tc>
        <w:tc>
          <w:tcPr>
            <w:tcW w:w="1272" w:type="dxa"/>
            <w:tcBorders>
              <w:top w:val="single" w:sz="4" w:space="0" w:color="auto"/>
              <w:left w:val="single" w:sz="4" w:space="0" w:color="auto"/>
              <w:bottom w:val="single" w:sz="4" w:space="0" w:color="auto"/>
              <w:right w:val="single" w:sz="4" w:space="0" w:color="auto"/>
            </w:tcBorders>
          </w:tcPr>
          <w:p w14:paraId="3996D3E7" w14:textId="77777777" w:rsidR="00FE6B62" w:rsidRPr="003B2883" w:rsidRDefault="00FE6B62" w:rsidP="00F717EE">
            <w:pPr>
              <w:pStyle w:val="TAL"/>
              <w:rPr>
                <w:lang w:eastAsia="zh-CN"/>
              </w:rPr>
            </w:pPr>
          </w:p>
        </w:tc>
      </w:tr>
      <w:tr w:rsidR="00FE6B62" w:rsidRPr="003B2883" w14:paraId="2FB832F8" w14:textId="6A4C12EB"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2AC5EF7" w14:textId="77777777" w:rsidR="00FE6B62" w:rsidRPr="003B2883" w:rsidRDefault="00FE6B62" w:rsidP="00F717EE">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55AC1A" w14:textId="77777777" w:rsidR="00FE6B62" w:rsidRPr="003B2883" w:rsidRDefault="00FE6B62" w:rsidP="00F717EE">
            <w:pPr>
              <w:pStyle w:val="TAL"/>
              <w:rPr>
                <w:lang w:eastAsia="zh-CN"/>
              </w:rPr>
            </w:pPr>
            <w:r w:rsidRPr="003B2883">
              <w:rPr>
                <w:rFonts w:cs="Arial"/>
                <w:szCs w:val="18"/>
              </w:rPr>
              <w:t>The name of the AMF</w:t>
            </w:r>
          </w:p>
        </w:tc>
        <w:tc>
          <w:tcPr>
            <w:tcW w:w="1272" w:type="dxa"/>
            <w:tcBorders>
              <w:top w:val="single" w:sz="4" w:space="0" w:color="auto"/>
              <w:left w:val="single" w:sz="4" w:space="0" w:color="auto"/>
              <w:bottom w:val="single" w:sz="4" w:space="0" w:color="auto"/>
              <w:right w:val="single" w:sz="4" w:space="0" w:color="auto"/>
            </w:tcBorders>
          </w:tcPr>
          <w:p w14:paraId="037E9E96" w14:textId="77777777" w:rsidR="00FE6B62" w:rsidRPr="003B2883" w:rsidRDefault="00FE6B62" w:rsidP="00F717EE">
            <w:pPr>
              <w:pStyle w:val="TAL"/>
              <w:rPr>
                <w:rFonts w:cs="Arial"/>
                <w:szCs w:val="18"/>
              </w:rPr>
            </w:pPr>
          </w:p>
        </w:tc>
      </w:tr>
      <w:tr w:rsidR="00FE6B62" w:rsidRPr="003B2883" w14:paraId="3B79B256" w14:textId="2B96927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8881F8C" w14:textId="77777777" w:rsidR="00FE6B62" w:rsidRPr="003B2883" w:rsidRDefault="00FE6B62" w:rsidP="00F717EE">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0E2BA586" w14:textId="77777777" w:rsidR="00FE6B62" w:rsidRPr="003B2883" w:rsidRDefault="00FE6B62" w:rsidP="00F717EE">
            <w:pPr>
              <w:pStyle w:val="TAL"/>
              <w:rPr>
                <w:rFonts w:cs="Arial"/>
                <w:szCs w:val="18"/>
              </w:rPr>
            </w:pPr>
            <w:r w:rsidRPr="003B2883">
              <w:rPr>
                <w:rFonts w:cs="Arial"/>
                <w:szCs w:val="18"/>
              </w:rPr>
              <w:t>Subscription Permanent Identifier</w:t>
            </w:r>
          </w:p>
        </w:tc>
        <w:tc>
          <w:tcPr>
            <w:tcW w:w="1272" w:type="dxa"/>
            <w:tcBorders>
              <w:top w:val="single" w:sz="4" w:space="0" w:color="auto"/>
              <w:left w:val="single" w:sz="4" w:space="0" w:color="auto"/>
              <w:bottom w:val="single" w:sz="4" w:space="0" w:color="auto"/>
              <w:right w:val="single" w:sz="4" w:space="0" w:color="auto"/>
            </w:tcBorders>
          </w:tcPr>
          <w:p w14:paraId="4A7DE55A" w14:textId="77777777" w:rsidR="00FE6B62" w:rsidRPr="003B2883" w:rsidRDefault="00FE6B62" w:rsidP="00F717EE">
            <w:pPr>
              <w:pStyle w:val="TAL"/>
              <w:rPr>
                <w:rFonts w:cs="Arial"/>
                <w:szCs w:val="18"/>
              </w:rPr>
            </w:pPr>
          </w:p>
        </w:tc>
      </w:tr>
      <w:tr w:rsidR="00FE6B62" w:rsidRPr="003B2883" w14:paraId="460701C7" w14:textId="5AD48CC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6BB70F9" w14:textId="77777777" w:rsidR="00FE6B62" w:rsidRPr="003B2883" w:rsidRDefault="00FE6B62" w:rsidP="00F717EE">
            <w:pPr>
              <w:pStyle w:val="TAL"/>
              <w:rPr>
                <w:lang w:eastAsia="zh-CN"/>
              </w:rPr>
            </w:pPr>
            <w:r w:rsidRPr="003B2883">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E6B62" w:rsidRPr="003B2883" w:rsidRDefault="00FE6B62" w:rsidP="00F717EE">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80C96ED" w14:textId="77777777" w:rsidR="00FE6B62" w:rsidRPr="003B2883" w:rsidRDefault="00FE6B62" w:rsidP="00F717EE">
            <w:pPr>
              <w:pStyle w:val="TAL"/>
              <w:rPr>
                <w:rFonts w:cs="Arial"/>
                <w:szCs w:val="18"/>
              </w:rPr>
            </w:pPr>
            <w:r w:rsidRPr="003B2883">
              <w:rPr>
                <w:rFonts w:cs="Arial"/>
                <w:szCs w:val="18"/>
              </w:rPr>
              <w:t>Indication Flags</w:t>
            </w:r>
          </w:p>
        </w:tc>
        <w:tc>
          <w:tcPr>
            <w:tcW w:w="1272" w:type="dxa"/>
            <w:tcBorders>
              <w:top w:val="single" w:sz="4" w:space="0" w:color="auto"/>
              <w:left w:val="single" w:sz="4" w:space="0" w:color="auto"/>
              <w:bottom w:val="single" w:sz="4" w:space="0" w:color="auto"/>
              <w:right w:val="single" w:sz="4" w:space="0" w:color="auto"/>
            </w:tcBorders>
          </w:tcPr>
          <w:p w14:paraId="27299B64" w14:textId="77777777" w:rsidR="00FE6B62" w:rsidRPr="003B2883" w:rsidRDefault="00FE6B62" w:rsidP="00F717EE">
            <w:pPr>
              <w:pStyle w:val="TAL"/>
              <w:rPr>
                <w:rFonts w:cs="Arial"/>
                <w:szCs w:val="18"/>
              </w:rPr>
            </w:pPr>
          </w:p>
        </w:tc>
      </w:tr>
      <w:tr w:rsidR="00FE6B62" w:rsidRPr="003B2883" w14:paraId="17B446FB" w14:textId="023B10C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5DBF68D" w14:textId="77777777" w:rsidR="00FE6B62" w:rsidRPr="003B2883" w:rsidRDefault="00FE6B62" w:rsidP="00F717EE">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87D3DB0" w14:textId="77777777" w:rsidR="00FE6B62" w:rsidRPr="003B2883" w:rsidRDefault="00FE6B62" w:rsidP="00F717EE">
            <w:pPr>
              <w:pStyle w:val="TAL"/>
              <w:rPr>
                <w:rFonts w:cs="Arial"/>
                <w:szCs w:val="18"/>
              </w:rPr>
            </w:pPr>
            <w:r w:rsidRPr="003B2883">
              <w:rPr>
                <w:rFonts w:cs="Arial"/>
                <w:szCs w:val="18"/>
              </w:rPr>
              <w:t>5G-AN Cause</w:t>
            </w:r>
          </w:p>
        </w:tc>
        <w:tc>
          <w:tcPr>
            <w:tcW w:w="1272" w:type="dxa"/>
            <w:tcBorders>
              <w:top w:val="single" w:sz="4" w:space="0" w:color="auto"/>
              <w:left w:val="single" w:sz="4" w:space="0" w:color="auto"/>
              <w:bottom w:val="single" w:sz="4" w:space="0" w:color="auto"/>
              <w:right w:val="single" w:sz="4" w:space="0" w:color="auto"/>
            </w:tcBorders>
          </w:tcPr>
          <w:p w14:paraId="2EFFD779" w14:textId="77777777" w:rsidR="00FE6B62" w:rsidRPr="003B2883" w:rsidRDefault="00FE6B62" w:rsidP="00F717EE">
            <w:pPr>
              <w:pStyle w:val="TAL"/>
              <w:rPr>
                <w:rFonts w:cs="Arial"/>
                <w:szCs w:val="18"/>
              </w:rPr>
            </w:pPr>
          </w:p>
        </w:tc>
      </w:tr>
      <w:tr w:rsidR="00FE6B62" w:rsidRPr="003B2883" w14:paraId="57A4A601" w14:textId="27F9F86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A13CDF1" w14:textId="77777777" w:rsidR="00FE6B62" w:rsidRPr="003B2883" w:rsidRDefault="00FE6B62" w:rsidP="00F717EE">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4B6669" w14:textId="77777777" w:rsidR="00FE6B62" w:rsidRPr="003B2883" w:rsidRDefault="00FE6B62" w:rsidP="00F717EE">
            <w:pPr>
              <w:pStyle w:val="TAL"/>
              <w:rPr>
                <w:rFonts w:cs="Arial"/>
                <w:szCs w:val="18"/>
              </w:rPr>
            </w:pPr>
            <w:r w:rsidRPr="003B2883">
              <w:rPr>
                <w:rFonts w:cs="Arial"/>
                <w:szCs w:val="18"/>
              </w:rPr>
              <w:t>Detailed problems in failure case</w:t>
            </w:r>
          </w:p>
        </w:tc>
        <w:tc>
          <w:tcPr>
            <w:tcW w:w="1272" w:type="dxa"/>
            <w:tcBorders>
              <w:top w:val="single" w:sz="4" w:space="0" w:color="auto"/>
              <w:left w:val="single" w:sz="4" w:space="0" w:color="auto"/>
              <w:bottom w:val="single" w:sz="4" w:space="0" w:color="auto"/>
              <w:right w:val="single" w:sz="4" w:space="0" w:color="auto"/>
            </w:tcBorders>
          </w:tcPr>
          <w:p w14:paraId="3BBA6D4B" w14:textId="77777777" w:rsidR="00FE6B62" w:rsidRPr="003B2883" w:rsidRDefault="00FE6B62" w:rsidP="00F717EE">
            <w:pPr>
              <w:pStyle w:val="TAL"/>
              <w:rPr>
                <w:rFonts w:cs="Arial"/>
                <w:szCs w:val="18"/>
              </w:rPr>
            </w:pPr>
          </w:p>
        </w:tc>
      </w:tr>
      <w:tr w:rsidR="00FE6B62" w:rsidRPr="003B2883" w14:paraId="3C2F4A65" w14:textId="79FF97BB"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28168BA" w14:textId="77777777" w:rsidR="00FE6B62" w:rsidRPr="003B2883" w:rsidRDefault="00FE6B62" w:rsidP="00CA020B">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E41C4FE" w14:textId="77777777" w:rsidR="00FE6B62" w:rsidRPr="003B2883" w:rsidRDefault="00FE6B62" w:rsidP="00CA020B">
            <w:pPr>
              <w:pStyle w:val="TAL"/>
              <w:rPr>
                <w:rFonts w:cs="Arial"/>
                <w:szCs w:val="18"/>
              </w:rPr>
            </w:pPr>
            <w:r w:rsidRPr="003B2883">
              <w:rPr>
                <w:rFonts w:cs="Arial"/>
                <w:szCs w:val="18"/>
              </w:rPr>
              <w:t>Supported Features</w:t>
            </w:r>
          </w:p>
        </w:tc>
        <w:tc>
          <w:tcPr>
            <w:tcW w:w="1272" w:type="dxa"/>
            <w:tcBorders>
              <w:top w:val="single" w:sz="4" w:space="0" w:color="auto"/>
              <w:left w:val="single" w:sz="4" w:space="0" w:color="auto"/>
              <w:bottom w:val="single" w:sz="4" w:space="0" w:color="auto"/>
              <w:right w:val="single" w:sz="4" w:space="0" w:color="auto"/>
            </w:tcBorders>
          </w:tcPr>
          <w:p w14:paraId="5D6CD7B2" w14:textId="77777777" w:rsidR="00FE6B62" w:rsidRPr="003B2883" w:rsidRDefault="00FE6B62" w:rsidP="00CA020B">
            <w:pPr>
              <w:pStyle w:val="TAL"/>
              <w:rPr>
                <w:rFonts w:cs="Arial"/>
                <w:szCs w:val="18"/>
              </w:rPr>
            </w:pPr>
          </w:p>
        </w:tc>
      </w:tr>
      <w:tr w:rsidR="00FE6B62" w:rsidRPr="003B2883" w14:paraId="15F922AD" w14:textId="339B9DC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D45E3EC" w14:textId="77777777" w:rsidR="00FE6B62" w:rsidRPr="003B2883" w:rsidRDefault="00FE6B62" w:rsidP="00CA020B">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A4075E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3FFEA00" w14:textId="77777777" w:rsidR="00FE6B62" w:rsidRPr="003B2883" w:rsidRDefault="00FE6B62" w:rsidP="00CA020B">
            <w:pPr>
              <w:pStyle w:val="TAL"/>
              <w:rPr>
                <w:rFonts w:cs="Arial"/>
                <w:szCs w:val="18"/>
              </w:rPr>
            </w:pPr>
          </w:p>
        </w:tc>
      </w:tr>
      <w:tr w:rsidR="00FE6B62" w:rsidRPr="003B2883" w14:paraId="7379B668" w14:textId="3BC0E9A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1B3FA07" w14:textId="77777777" w:rsidR="00FE6B62" w:rsidRPr="003B2883" w:rsidRDefault="00FE6B62" w:rsidP="00CA020B">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5C6B77B"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2CF810E" w14:textId="77777777" w:rsidR="00FE6B62" w:rsidRPr="003B2883" w:rsidRDefault="00FE6B62" w:rsidP="00CA020B">
            <w:pPr>
              <w:pStyle w:val="TAL"/>
              <w:rPr>
                <w:rFonts w:cs="Arial"/>
                <w:szCs w:val="18"/>
              </w:rPr>
            </w:pPr>
          </w:p>
        </w:tc>
      </w:tr>
      <w:tr w:rsidR="00FE6B62" w:rsidRPr="003B2883" w14:paraId="0E7B096B" w14:textId="1D96DF7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F57B3FC" w14:textId="77777777" w:rsidR="00FE6B62" w:rsidRPr="003B2883" w:rsidRDefault="00FE6B62" w:rsidP="00CA020B">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98C99A"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068E26" w14:textId="77777777" w:rsidR="00FE6B62" w:rsidRPr="003B2883" w:rsidRDefault="00FE6B62" w:rsidP="00CA020B">
            <w:pPr>
              <w:pStyle w:val="TAL"/>
              <w:rPr>
                <w:rFonts w:cs="Arial"/>
                <w:szCs w:val="18"/>
              </w:rPr>
            </w:pPr>
          </w:p>
        </w:tc>
      </w:tr>
      <w:tr w:rsidR="00FE6B62" w:rsidRPr="003B2883" w14:paraId="4645A37B" w14:textId="5688261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1250AA4" w14:textId="77777777" w:rsidR="00FE6B62" w:rsidRPr="003B2883" w:rsidRDefault="00FE6B62" w:rsidP="00CA020B">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FE6B62" w:rsidRPr="003B2883" w:rsidRDefault="00FE6B62" w:rsidP="00CA020B">
            <w:pPr>
              <w:pStyle w:val="TAL"/>
            </w:pPr>
            <w:r w:rsidRPr="003B2883">
              <w:t>3GPP TS 29.531 [18]</w:t>
            </w:r>
          </w:p>
        </w:tc>
        <w:tc>
          <w:tcPr>
            <w:tcW w:w="4521" w:type="dxa"/>
            <w:tcBorders>
              <w:top w:val="single" w:sz="4" w:space="0" w:color="auto"/>
              <w:left w:val="single" w:sz="4" w:space="0" w:color="auto"/>
              <w:bottom w:val="single" w:sz="4" w:space="0" w:color="auto"/>
              <w:right w:val="single" w:sz="4" w:space="0" w:color="auto"/>
            </w:tcBorders>
          </w:tcPr>
          <w:p w14:paraId="56639B32"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2920FC" w14:textId="77777777" w:rsidR="00FE6B62" w:rsidRPr="003B2883" w:rsidRDefault="00FE6B62" w:rsidP="00CA020B">
            <w:pPr>
              <w:pStyle w:val="TAL"/>
              <w:rPr>
                <w:rFonts w:cs="Arial"/>
                <w:szCs w:val="18"/>
              </w:rPr>
            </w:pPr>
          </w:p>
        </w:tc>
      </w:tr>
      <w:tr w:rsidR="00FE6B62" w:rsidRPr="003B2883" w14:paraId="468142EA" w14:textId="04E32FF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89D891C" w14:textId="77777777" w:rsidR="00FE6B62" w:rsidRPr="003B2883" w:rsidRDefault="00FE6B62" w:rsidP="00CA020B">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6D28D3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AB447CA" w14:textId="77777777" w:rsidR="00FE6B62" w:rsidRPr="003B2883" w:rsidRDefault="00FE6B62" w:rsidP="00CA020B">
            <w:pPr>
              <w:pStyle w:val="TAL"/>
              <w:rPr>
                <w:rFonts w:cs="Arial"/>
                <w:szCs w:val="18"/>
              </w:rPr>
            </w:pPr>
          </w:p>
        </w:tc>
      </w:tr>
      <w:tr w:rsidR="00FE6B62" w:rsidRPr="003B2883" w14:paraId="2AD8F95F" w14:textId="1132CC2E"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7F0D81B" w14:textId="77777777" w:rsidR="00FE6B62" w:rsidRPr="003B2883" w:rsidRDefault="00FE6B62" w:rsidP="00CA020B">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B111ED8"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4CFB23D" w14:textId="77777777" w:rsidR="00FE6B62" w:rsidRPr="003B2883" w:rsidRDefault="00FE6B62" w:rsidP="00CA020B">
            <w:pPr>
              <w:pStyle w:val="TAL"/>
              <w:rPr>
                <w:rFonts w:cs="Arial"/>
                <w:szCs w:val="18"/>
              </w:rPr>
            </w:pPr>
          </w:p>
        </w:tc>
      </w:tr>
      <w:tr w:rsidR="00FE6B62" w:rsidRPr="003B2883" w14:paraId="0C691548" w14:textId="0EF5AA7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0E36E21" w14:textId="77777777" w:rsidR="00FE6B62" w:rsidRPr="003B2883" w:rsidRDefault="00FE6B62" w:rsidP="00CA020B">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213F172E" w14:textId="77777777" w:rsidR="00FE6B62" w:rsidRPr="003B2883" w:rsidRDefault="00FE6B62" w:rsidP="00CA020B">
            <w:pPr>
              <w:pStyle w:val="TAL"/>
              <w:rPr>
                <w:rFonts w:cs="Arial"/>
                <w:szCs w:val="18"/>
              </w:rPr>
            </w:pPr>
            <w:r w:rsidRPr="003B2883">
              <w:rPr>
                <w:rFonts w:cs="Arial" w:hint="eastAsia"/>
                <w:szCs w:val="18"/>
              </w:rPr>
              <w:t>EUTRA Cell Identifier</w:t>
            </w:r>
          </w:p>
        </w:tc>
        <w:tc>
          <w:tcPr>
            <w:tcW w:w="1272" w:type="dxa"/>
            <w:tcBorders>
              <w:top w:val="single" w:sz="4" w:space="0" w:color="auto"/>
              <w:left w:val="single" w:sz="4" w:space="0" w:color="auto"/>
              <w:bottom w:val="single" w:sz="4" w:space="0" w:color="auto"/>
              <w:right w:val="single" w:sz="4" w:space="0" w:color="auto"/>
            </w:tcBorders>
          </w:tcPr>
          <w:p w14:paraId="0199B569" w14:textId="77777777" w:rsidR="00FE6B62" w:rsidRPr="003B2883" w:rsidRDefault="00FE6B62" w:rsidP="00CA020B">
            <w:pPr>
              <w:pStyle w:val="TAL"/>
              <w:rPr>
                <w:rFonts w:cs="Arial"/>
                <w:szCs w:val="18"/>
              </w:rPr>
            </w:pPr>
          </w:p>
        </w:tc>
      </w:tr>
      <w:tr w:rsidR="00FE6B62" w:rsidRPr="003B2883" w14:paraId="41B9F1DA" w14:textId="00D11B4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6622F44" w14:textId="77777777" w:rsidR="00FE6B62" w:rsidRPr="003B2883" w:rsidRDefault="00FE6B62" w:rsidP="00CA020B">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F6A07CC" w14:textId="77777777" w:rsidR="00FE6B62" w:rsidRPr="003B2883" w:rsidRDefault="00FE6B62" w:rsidP="00CA020B">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c>
          <w:tcPr>
            <w:tcW w:w="1272" w:type="dxa"/>
            <w:tcBorders>
              <w:top w:val="single" w:sz="4" w:space="0" w:color="auto"/>
              <w:left w:val="single" w:sz="4" w:space="0" w:color="auto"/>
              <w:bottom w:val="single" w:sz="4" w:space="0" w:color="auto"/>
              <w:right w:val="single" w:sz="4" w:space="0" w:color="auto"/>
            </w:tcBorders>
          </w:tcPr>
          <w:p w14:paraId="710FDA4A" w14:textId="77777777" w:rsidR="00FE6B62" w:rsidRPr="003B2883" w:rsidRDefault="00FE6B62" w:rsidP="00CA020B">
            <w:pPr>
              <w:pStyle w:val="TAL"/>
              <w:rPr>
                <w:rFonts w:cs="Arial"/>
                <w:szCs w:val="18"/>
              </w:rPr>
            </w:pPr>
          </w:p>
        </w:tc>
      </w:tr>
      <w:tr w:rsidR="00FE6B62" w:rsidRPr="003B2883" w14:paraId="78A97AFD" w14:textId="0836456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58022BF" w14:textId="77777777" w:rsidR="00FE6B62" w:rsidRPr="003B2883" w:rsidRDefault="00FE6B62" w:rsidP="00CA020B">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75C0988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2510422D" w14:textId="77777777" w:rsidR="00FE6B62" w:rsidRPr="003B2883" w:rsidRDefault="00FE6B62" w:rsidP="00CA020B">
            <w:pPr>
              <w:pStyle w:val="TAL"/>
              <w:rPr>
                <w:rFonts w:cs="Arial"/>
                <w:szCs w:val="18"/>
              </w:rPr>
            </w:pPr>
          </w:p>
        </w:tc>
      </w:tr>
      <w:tr w:rsidR="00FE6B62" w:rsidRPr="003B2883" w14:paraId="6CBCCB3D" w14:textId="7BC78B1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8E04269" w14:textId="77777777" w:rsidR="00FE6B62" w:rsidRPr="003B2883" w:rsidRDefault="00FE6B62" w:rsidP="00CA020B">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05C755" w14:textId="77777777" w:rsidR="00FE6B62" w:rsidRPr="003B2883" w:rsidRDefault="00FE6B62" w:rsidP="00CA020B">
            <w:pPr>
              <w:pStyle w:val="TAL"/>
              <w:rPr>
                <w:rFonts w:cs="Arial"/>
                <w:szCs w:val="18"/>
              </w:rPr>
            </w:pPr>
            <w:r w:rsidRPr="003B2883">
              <w:rPr>
                <w:rFonts w:cs="Arial"/>
                <w:szCs w:val="18"/>
              </w:rPr>
              <w:t>5G QoS Identifier</w:t>
            </w:r>
          </w:p>
        </w:tc>
        <w:tc>
          <w:tcPr>
            <w:tcW w:w="1272" w:type="dxa"/>
            <w:tcBorders>
              <w:top w:val="single" w:sz="4" w:space="0" w:color="auto"/>
              <w:left w:val="single" w:sz="4" w:space="0" w:color="auto"/>
              <w:bottom w:val="single" w:sz="4" w:space="0" w:color="auto"/>
              <w:right w:val="single" w:sz="4" w:space="0" w:color="auto"/>
            </w:tcBorders>
          </w:tcPr>
          <w:p w14:paraId="312EF966" w14:textId="77777777" w:rsidR="00FE6B62" w:rsidRPr="003B2883" w:rsidRDefault="00FE6B62" w:rsidP="00CA020B">
            <w:pPr>
              <w:pStyle w:val="TAL"/>
              <w:rPr>
                <w:rFonts w:cs="Arial"/>
                <w:szCs w:val="18"/>
              </w:rPr>
            </w:pPr>
          </w:p>
        </w:tc>
      </w:tr>
      <w:tr w:rsidR="00FE6B62" w:rsidRPr="003B2883" w14:paraId="506A0F26" w14:textId="7222790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1CDC851" w14:textId="77777777" w:rsidR="00FE6B62" w:rsidRPr="003B2883" w:rsidRDefault="00FE6B62" w:rsidP="00CA020B">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FE6B62" w:rsidRPr="003B2883" w:rsidRDefault="00FE6B62" w:rsidP="00CA020B">
            <w:pPr>
              <w:pStyle w:val="TAL"/>
            </w:pPr>
            <w:r w:rsidRPr="003B2883">
              <w:t>3GPP TS 29.572 </w:t>
            </w:r>
            <w:r w:rsidRPr="003B2883">
              <w:rPr>
                <w:lang w:val="en-US" w:eastAsia="zh-CN"/>
              </w:rPr>
              <w:t>[25]</w:t>
            </w:r>
          </w:p>
        </w:tc>
        <w:tc>
          <w:tcPr>
            <w:tcW w:w="4521" w:type="dxa"/>
            <w:tcBorders>
              <w:top w:val="single" w:sz="4" w:space="0" w:color="auto"/>
              <w:left w:val="single" w:sz="4" w:space="0" w:color="auto"/>
              <w:bottom w:val="single" w:sz="4" w:space="0" w:color="auto"/>
              <w:right w:val="single" w:sz="4" w:space="0" w:color="auto"/>
            </w:tcBorders>
          </w:tcPr>
          <w:p w14:paraId="5375271B" w14:textId="77777777" w:rsidR="00FE6B62" w:rsidRPr="003B2883" w:rsidRDefault="00FE6B62" w:rsidP="00CA020B">
            <w:pPr>
              <w:pStyle w:val="TAL"/>
              <w:rPr>
                <w:rFonts w:cs="Arial"/>
                <w:szCs w:val="18"/>
              </w:rPr>
            </w:pPr>
            <w:r w:rsidRPr="003B2883">
              <w:rPr>
                <w:rFonts w:cs="Arial" w:hint="eastAsia"/>
                <w:szCs w:val="18"/>
              </w:rPr>
              <w:t>LCS Correlation ID</w:t>
            </w:r>
          </w:p>
        </w:tc>
        <w:tc>
          <w:tcPr>
            <w:tcW w:w="1272" w:type="dxa"/>
            <w:tcBorders>
              <w:top w:val="single" w:sz="4" w:space="0" w:color="auto"/>
              <w:left w:val="single" w:sz="4" w:space="0" w:color="auto"/>
              <w:bottom w:val="single" w:sz="4" w:space="0" w:color="auto"/>
              <w:right w:val="single" w:sz="4" w:space="0" w:color="auto"/>
            </w:tcBorders>
          </w:tcPr>
          <w:p w14:paraId="2F89B326" w14:textId="77777777" w:rsidR="00FE6B62" w:rsidRPr="003B2883" w:rsidRDefault="00FE6B62" w:rsidP="00CA020B">
            <w:pPr>
              <w:pStyle w:val="TAL"/>
              <w:rPr>
                <w:rFonts w:cs="Arial"/>
                <w:szCs w:val="18"/>
              </w:rPr>
            </w:pPr>
          </w:p>
        </w:tc>
      </w:tr>
      <w:tr w:rsidR="00FE6B62" w:rsidRPr="003B2883" w14:paraId="66CDDCD7" w14:textId="50AA75DF"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FD40491" w14:textId="77777777" w:rsidR="00FE6B62" w:rsidRPr="003B2883" w:rsidRDefault="00FE6B62" w:rsidP="00FC22FC">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1CFAC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678C746" w14:textId="77777777" w:rsidR="00FE6B62" w:rsidRPr="003B2883" w:rsidRDefault="00FE6B62" w:rsidP="00FC22FC">
            <w:pPr>
              <w:pStyle w:val="TAL"/>
              <w:rPr>
                <w:rFonts w:cs="Arial"/>
                <w:szCs w:val="18"/>
              </w:rPr>
            </w:pPr>
          </w:p>
        </w:tc>
      </w:tr>
      <w:tr w:rsidR="00FE6B62" w:rsidRPr="003B2883" w14:paraId="7B3F6FDB" w14:textId="5281AB6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29E0C8F" w14:textId="77777777" w:rsidR="00FE6B62" w:rsidRPr="003B2883" w:rsidRDefault="00FE6B62" w:rsidP="00FC22FC">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398D4290"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5399B2F6" w14:textId="77777777" w:rsidR="00FE6B62" w:rsidRPr="003B2883" w:rsidRDefault="00FE6B62" w:rsidP="00FC22FC">
            <w:pPr>
              <w:pStyle w:val="TAL"/>
              <w:rPr>
                <w:rFonts w:cs="Arial"/>
                <w:szCs w:val="18"/>
              </w:rPr>
            </w:pPr>
          </w:p>
        </w:tc>
      </w:tr>
      <w:tr w:rsidR="00FE6B62" w:rsidRPr="003B2883" w14:paraId="494C5F70" w14:textId="4A735CB6"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BB32882" w14:textId="77777777" w:rsidR="00FE6B62" w:rsidRPr="003B2883" w:rsidRDefault="00FE6B62" w:rsidP="00FC22FC">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DE0EF62"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6B887AF" w14:textId="77777777" w:rsidR="00FE6B62" w:rsidRPr="003B2883" w:rsidRDefault="00FE6B62" w:rsidP="00FC22FC">
            <w:pPr>
              <w:pStyle w:val="TAL"/>
              <w:rPr>
                <w:rFonts w:cs="Arial"/>
                <w:szCs w:val="18"/>
              </w:rPr>
            </w:pPr>
          </w:p>
        </w:tc>
      </w:tr>
      <w:tr w:rsidR="00FE6B62" w:rsidRPr="003B2883" w14:paraId="189EE4B7" w14:textId="303A2F0C"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1F6278D" w14:textId="77777777" w:rsidR="00FE6B62" w:rsidRPr="003B2883" w:rsidRDefault="00FE6B62" w:rsidP="00FC22FC">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DF2D9E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32BBD78" w14:textId="77777777" w:rsidR="00FE6B62" w:rsidRPr="003B2883" w:rsidRDefault="00FE6B62" w:rsidP="00FC22FC">
            <w:pPr>
              <w:pStyle w:val="TAL"/>
              <w:rPr>
                <w:rFonts w:cs="Arial"/>
                <w:szCs w:val="18"/>
              </w:rPr>
            </w:pPr>
          </w:p>
        </w:tc>
      </w:tr>
      <w:tr w:rsidR="00FE6B62" w:rsidRPr="003B2883" w14:paraId="1929779C" w14:textId="001083D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2B8F9F4" w14:textId="77777777" w:rsidR="00FE6B62" w:rsidRPr="003B2883" w:rsidRDefault="00FE6B62" w:rsidP="0074677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FE6B62" w:rsidRPr="003B2883" w:rsidRDefault="00FE6B62" w:rsidP="00746778">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7F4107D" w14:textId="77777777" w:rsidR="00FE6B62" w:rsidRPr="003B2883" w:rsidRDefault="00FE6B62" w:rsidP="00746778">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9E30B0" w14:textId="77777777" w:rsidR="00FE6B62" w:rsidRPr="003B2883" w:rsidRDefault="00FE6B62" w:rsidP="00746778">
            <w:pPr>
              <w:pStyle w:val="TAL"/>
              <w:rPr>
                <w:rFonts w:cs="Arial"/>
                <w:szCs w:val="18"/>
              </w:rPr>
            </w:pPr>
          </w:p>
        </w:tc>
      </w:tr>
      <w:tr w:rsidR="00FE6B62" w:rsidRPr="003B2883" w14:paraId="72CAD56D" w14:textId="13BE8D2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6DE5A3C" w14:textId="77777777" w:rsidR="00FE6B62" w:rsidRPr="003B2883" w:rsidRDefault="00FE6B62" w:rsidP="004A1985">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FE6B62" w:rsidRPr="003B2883" w:rsidRDefault="00FE6B62" w:rsidP="004A1985">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6DEF787" w14:textId="77777777" w:rsidR="00FE6B62" w:rsidRPr="003B2883" w:rsidRDefault="00FE6B62" w:rsidP="004A1985">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03A0807" w14:textId="77777777" w:rsidR="00FE6B62" w:rsidRPr="003B2883" w:rsidRDefault="00FE6B62" w:rsidP="004A1985">
            <w:pPr>
              <w:pStyle w:val="TAL"/>
              <w:rPr>
                <w:rFonts w:cs="Arial"/>
                <w:szCs w:val="18"/>
              </w:rPr>
            </w:pPr>
          </w:p>
        </w:tc>
      </w:tr>
      <w:tr w:rsidR="00FE6B62" w:rsidRPr="003B2883" w14:paraId="794A3582" w14:textId="1D52A35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A6A9933" w14:textId="77777777" w:rsidR="00FE6B62" w:rsidRPr="003B2883" w:rsidRDefault="00FE6B62" w:rsidP="00B85823">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FE6B62" w:rsidRPr="003B2883" w:rsidRDefault="00FE6B62" w:rsidP="00B85823">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9E10A04" w14:textId="77777777" w:rsidR="00FE6B62" w:rsidRPr="003B2883" w:rsidRDefault="00FE6B62" w:rsidP="00B85823">
            <w:pPr>
              <w:pStyle w:val="TAL"/>
              <w:rPr>
                <w:rFonts w:cs="Arial"/>
                <w:szCs w:val="18"/>
              </w:rPr>
            </w:pPr>
            <w:r w:rsidRPr="003B2883">
              <w:rPr>
                <w:rFonts w:cs="Arial" w:hint="eastAsia"/>
                <w:szCs w:val="18"/>
              </w:rPr>
              <w:t>EBI - ARP mapping</w:t>
            </w:r>
          </w:p>
        </w:tc>
        <w:tc>
          <w:tcPr>
            <w:tcW w:w="1272" w:type="dxa"/>
            <w:tcBorders>
              <w:top w:val="single" w:sz="4" w:space="0" w:color="auto"/>
              <w:left w:val="single" w:sz="4" w:space="0" w:color="auto"/>
              <w:bottom w:val="single" w:sz="4" w:space="0" w:color="auto"/>
              <w:right w:val="single" w:sz="4" w:space="0" w:color="auto"/>
            </w:tcBorders>
          </w:tcPr>
          <w:p w14:paraId="0650399B" w14:textId="77777777" w:rsidR="00FE6B62" w:rsidRPr="003B2883" w:rsidRDefault="00FE6B62" w:rsidP="00B85823">
            <w:pPr>
              <w:pStyle w:val="TAL"/>
              <w:rPr>
                <w:rFonts w:cs="Arial"/>
                <w:szCs w:val="18"/>
              </w:rPr>
            </w:pPr>
          </w:p>
        </w:tc>
      </w:tr>
      <w:tr w:rsidR="00FE6B62" w:rsidRPr="003B2883" w14:paraId="6D6A9E98" w14:textId="4EBEB524"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EF3B84F" w14:textId="77777777" w:rsidR="00FE6B62" w:rsidRPr="003B2883" w:rsidRDefault="00FE6B62" w:rsidP="004D28BD">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0CCC9050" w:rsidR="00FE6B62" w:rsidRPr="003B2883" w:rsidRDefault="00FE6B62" w:rsidP="004D28BD">
            <w:pPr>
              <w:pStyle w:val="TAL"/>
            </w:pPr>
            <w:r w:rsidRPr="003B2883">
              <w:rPr>
                <w:rFonts w:hint="eastAsia"/>
              </w:rPr>
              <w:t>3GPP TS </w:t>
            </w:r>
            <w:r w:rsidRPr="003B2883">
              <w:t>29.531</w:t>
            </w:r>
            <w:r w:rsidR="00514461">
              <w:t> </w:t>
            </w:r>
            <w:r w:rsidRPr="003B2883">
              <w:t>[18]</w:t>
            </w:r>
          </w:p>
        </w:tc>
        <w:tc>
          <w:tcPr>
            <w:tcW w:w="4521" w:type="dxa"/>
            <w:tcBorders>
              <w:top w:val="single" w:sz="4" w:space="0" w:color="auto"/>
              <w:left w:val="single" w:sz="4" w:space="0" w:color="auto"/>
              <w:bottom w:val="single" w:sz="4" w:space="0" w:color="auto"/>
              <w:right w:val="single" w:sz="4" w:space="0" w:color="auto"/>
            </w:tcBorders>
          </w:tcPr>
          <w:p w14:paraId="3041F541" w14:textId="77777777" w:rsidR="00FE6B62" w:rsidRPr="003B2883" w:rsidRDefault="00FE6B62" w:rsidP="004D28BD">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05380B03" w14:textId="77777777" w:rsidR="00FE6B62" w:rsidRPr="003B2883" w:rsidRDefault="00FE6B62" w:rsidP="004D28BD">
            <w:pPr>
              <w:pStyle w:val="TAL"/>
              <w:rPr>
                <w:rFonts w:cs="Arial"/>
                <w:szCs w:val="18"/>
              </w:rPr>
            </w:pPr>
          </w:p>
        </w:tc>
      </w:tr>
      <w:tr w:rsidR="00FE6B62" w:rsidRPr="003B2883" w14:paraId="1FB66DA9" w14:textId="520B18E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E532136" w14:textId="77777777" w:rsidR="00FE6B62" w:rsidRPr="003B2883" w:rsidRDefault="00FE6B62" w:rsidP="00CB180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FE6B62" w:rsidRPr="003B2883" w:rsidRDefault="00FE6B62" w:rsidP="00CB180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6A867E" w14:textId="77777777" w:rsidR="00FE6B62" w:rsidRPr="003B2883" w:rsidRDefault="00FE6B62" w:rsidP="00CB1808">
            <w:pPr>
              <w:pStyle w:val="TAL"/>
              <w:rPr>
                <w:rFonts w:cs="Arial"/>
                <w:szCs w:val="18"/>
              </w:rPr>
            </w:pPr>
            <w:r w:rsidRPr="003B2883">
              <w:rPr>
                <w:rFonts w:cs="Arial"/>
                <w:szCs w:val="18"/>
              </w:rPr>
              <w:t>Trace control and configuration parameters</w:t>
            </w:r>
          </w:p>
        </w:tc>
        <w:tc>
          <w:tcPr>
            <w:tcW w:w="1272" w:type="dxa"/>
            <w:tcBorders>
              <w:top w:val="single" w:sz="4" w:space="0" w:color="auto"/>
              <w:left w:val="single" w:sz="4" w:space="0" w:color="auto"/>
              <w:bottom w:val="single" w:sz="4" w:space="0" w:color="auto"/>
              <w:right w:val="single" w:sz="4" w:space="0" w:color="auto"/>
            </w:tcBorders>
          </w:tcPr>
          <w:p w14:paraId="0EC73335" w14:textId="77777777" w:rsidR="00FE6B62" w:rsidRPr="003B2883" w:rsidRDefault="00FE6B62" w:rsidP="00CB1808">
            <w:pPr>
              <w:pStyle w:val="TAL"/>
              <w:rPr>
                <w:rFonts w:cs="Arial"/>
                <w:szCs w:val="18"/>
              </w:rPr>
            </w:pPr>
          </w:p>
        </w:tc>
      </w:tr>
      <w:tr w:rsidR="00FE6B62" w:rsidRPr="003B2883" w14:paraId="08CC20CE" w14:textId="0B043134"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499B6B9" w14:textId="77777777" w:rsidR="00FE6B62" w:rsidRPr="003B2883" w:rsidRDefault="00FE6B62" w:rsidP="003451E4">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FE6B62" w:rsidRPr="003B2883" w:rsidRDefault="00FE6B62" w:rsidP="003451E4">
            <w:pPr>
              <w:pStyle w:val="TAL"/>
            </w:pPr>
            <w:r w:rsidRPr="003B2883">
              <w:rPr>
                <w:rFonts w:hint="eastAsia"/>
              </w:rPr>
              <w:t>3GPP TS </w:t>
            </w:r>
            <w:r w:rsidRPr="003B2883">
              <w:t>29.531 [18]</w:t>
            </w:r>
          </w:p>
        </w:tc>
        <w:tc>
          <w:tcPr>
            <w:tcW w:w="4521" w:type="dxa"/>
            <w:tcBorders>
              <w:top w:val="single" w:sz="4" w:space="0" w:color="auto"/>
              <w:left w:val="single" w:sz="4" w:space="0" w:color="auto"/>
              <w:bottom w:val="single" w:sz="4" w:space="0" w:color="auto"/>
              <w:right w:val="single" w:sz="4" w:space="0" w:color="auto"/>
            </w:tcBorders>
          </w:tcPr>
          <w:p w14:paraId="11BFDE9E" w14:textId="77777777" w:rsidR="00FE6B62" w:rsidRPr="003B2883" w:rsidRDefault="00FE6B62" w:rsidP="00345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AE04D2A" w14:textId="77777777" w:rsidR="00FE6B62" w:rsidRPr="003B2883" w:rsidRDefault="00FE6B62" w:rsidP="003451E4">
            <w:pPr>
              <w:pStyle w:val="TAL"/>
              <w:rPr>
                <w:rFonts w:cs="Arial"/>
                <w:szCs w:val="18"/>
              </w:rPr>
            </w:pPr>
          </w:p>
        </w:tc>
      </w:tr>
      <w:tr w:rsidR="00FE6B62" w:rsidRPr="003B2883" w14:paraId="270D2166" w14:textId="49FD23B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A13244D" w14:textId="77777777" w:rsidR="00FE6B62" w:rsidRPr="003B2883" w:rsidRDefault="00FE6B62" w:rsidP="00F5576F">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E6B62" w:rsidRPr="003B2883" w:rsidRDefault="00FE6B62" w:rsidP="00F5576F">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74CC423" w14:textId="77777777" w:rsidR="00FE6B62" w:rsidRPr="003B2883" w:rsidRDefault="00FE6B62" w:rsidP="00F5576F">
            <w:pPr>
              <w:pStyle w:val="TAL"/>
              <w:rPr>
                <w:rFonts w:cs="Arial"/>
                <w:szCs w:val="18"/>
              </w:rPr>
            </w:pPr>
            <w:r w:rsidRPr="003B2883">
              <w:t>Represents the NG AP cause IE</w:t>
            </w:r>
          </w:p>
        </w:tc>
        <w:tc>
          <w:tcPr>
            <w:tcW w:w="1272" w:type="dxa"/>
            <w:tcBorders>
              <w:top w:val="single" w:sz="4" w:space="0" w:color="auto"/>
              <w:left w:val="single" w:sz="4" w:space="0" w:color="auto"/>
              <w:bottom w:val="single" w:sz="4" w:space="0" w:color="auto"/>
              <w:right w:val="single" w:sz="4" w:space="0" w:color="auto"/>
            </w:tcBorders>
          </w:tcPr>
          <w:p w14:paraId="0F500D0F" w14:textId="77777777" w:rsidR="00FE6B62" w:rsidRPr="003B2883" w:rsidRDefault="00FE6B62" w:rsidP="00F5576F">
            <w:pPr>
              <w:pStyle w:val="TAL"/>
            </w:pPr>
          </w:p>
        </w:tc>
      </w:tr>
      <w:tr w:rsidR="00FE6B62" w:rsidRPr="003B2883" w14:paraId="1AD85C17" w14:textId="0D11A94E"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DC6FFC0" w14:textId="77777777" w:rsidR="00FE6B62" w:rsidRPr="003B2883" w:rsidRDefault="00FE6B62" w:rsidP="0047048E">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2943594"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7998D94B" w14:textId="77777777" w:rsidR="00FE6B62" w:rsidRPr="003B2883" w:rsidRDefault="00FE6B62" w:rsidP="0047048E">
            <w:pPr>
              <w:pStyle w:val="TAL"/>
            </w:pPr>
          </w:p>
        </w:tc>
      </w:tr>
      <w:tr w:rsidR="00FE6B62" w:rsidRPr="003B2883" w14:paraId="345B8E0D" w14:textId="77D508C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951925A" w14:textId="77777777" w:rsidR="00FE6B62" w:rsidRPr="003B2883" w:rsidRDefault="00FE6B62" w:rsidP="0047048E">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A62336C"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42BEC848" w14:textId="77777777" w:rsidR="00FE6B62" w:rsidRPr="003B2883" w:rsidRDefault="00FE6B62" w:rsidP="0047048E">
            <w:pPr>
              <w:pStyle w:val="TAL"/>
            </w:pPr>
          </w:p>
        </w:tc>
      </w:tr>
      <w:tr w:rsidR="00FE6B62" w:rsidRPr="003B2883" w14:paraId="56F5DC3F" w14:textId="2C16541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7655E11" w14:textId="77777777" w:rsidR="00FE6B62" w:rsidRPr="003B2883" w:rsidRDefault="00FE6B62" w:rsidP="0047048E">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2F226E7F"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6FA4B957" w14:textId="77777777" w:rsidR="00FE6B62" w:rsidRPr="003B2883" w:rsidRDefault="00FE6B62" w:rsidP="0047048E">
            <w:pPr>
              <w:pStyle w:val="TAL"/>
            </w:pPr>
          </w:p>
        </w:tc>
      </w:tr>
      <w:tr w:rsidR="00FE6B62" w:rsidRPr="003B2883" w14:paraId="6EFF2BD4" w14:textId="1D67274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10F3C1F" w14:textId="77777777" w:rsidR="00FE6B62" w:rsidRPr="003B2883" w:rsidRDefault="00FE6B62" w:rsidP="000B71E4">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FE6B62" w:rsidRPr="003B2883" w:rsidRDefault="00FE6B62" w:rsidP="000B71E4">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0C19F0B" w14:textId="77777777" w:rsidR="00FE6B62" w:rsidRPr="003B2883" w:rsidRDefault="00FE6B62" w:rsidP="000B7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95AC58F" w14:textId="77777777" w:rsidR="00FE6B62" w:rsidRPr="003B2883" w:rsidRDefault="00FE6B62" w:rsidP="000B71E4">
            <w:pPr>
              <w:pStyle w:val="TAL"/>
              <w:rPr>
                <w:rFonts w:cs="Arial"/>
                <w:szCs w:val="18"/>
              </w:rPr>
            </w:pPr>
          </w:p>
        </w:tc>
      </w:tr>
      <w:tr w:rsidR="00FE6B62" w:rsidRPr="003B2883" w14:paraId="43C21D05" w14:textId="4A59AE9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E41651E" w14:textId="77777777" w:rsidR="00FE6B62" w:rsidRPr="003B2883" w:rsidRDefault="00FE6B62" w:rsidP="002D3ADE">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FE6B62" w:rsidRPr="003B2883" w:rsidRDefault="00FE6B62" w:rsidP="002D3ADE">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7416B67" w14:textId="77777777" w:rsidR="00FE6B62" w:rsidRPr="003B2883" w:rsidRDefault="00FE6B62" w:rsidP="002D3ADE">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D8C37DD" w14:textId="77777777" w:rsidR="00FE6B62" w:rsidRPr="003B2883" w:rsidRDefault="00FE6B62" w:rsidP="002D3ADE">
            <w:pPr>
              <w:pStyle w:val="TAL"/>
              <w:rPr>
                <w:rFonts w:cs="Arial"/>
                <w:szCs w:val="18"/>
              </w:rPr>
            </w:pPr>
          </w:p>
        </w:tc>
      </w:tr>
      <w:tr w:rsidR="00FE6B62" w:rsidRPr="003B2883" w14:paraId="070B893C" w14:textId="3748050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8E0110D" w14:textId="77777777" w:rsidR="00FE6B62" w:rsidRPr="003B2883" w:rsidRDefault="00FE6B62" w:rsidP="005159DF">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FE6B62" w:rsidRPr="003B2883" w:rsidRDefault="00FE6B62" w:rsidP="005159DF">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1A967A" w14:textId="77777777" w:rsidR="00FE6B62" w:rsidRPr="003B2883" w:rsidRDefault="00FE6B62" w:rsidP="005159DF">
            <w:pPr>
              <w:pStyle w:val="TAL"/>
              <w:rPr>
                <w:rFonts w:cs="Arial"/>
                <w:szCs w:val="18"/>
              </w:rPr>
            </w:pPr>
            <w:r w:rsidRPr="003B2883">
              <w:rPr>
                <w:rFonts w:cs="Arial"/>
                <w:szCs w:val="18"/>
                <w:lang w:eastAsia="zh-CN"/>
              </w:rPr>
              <w:t>Network Function Group Id</w:t>
            </w:r>
          </w:p>
        </w:tc>
        <w:tc>
          <w:tcPr>
            <w:tcW w:w="1272" w:type="dxa"/>
            <w:tcBorders>
              <w:top w:val="single" w:sz="4" w:space="0" w:color="auto"/>
              <w:left w:val="single" w:sz="4" w:space="0" w:color="auto"/>
              <w:bottom w:val="single" w:sz="4" w:space="0" w:color="auto"/>
              <w:right w:val="single" w:sz="4" w:space="0" w:color="auto"/>
            </w:tcBorders>
          </w:tcPr>
          <w:p w14:paraId="60F5E589" w14:textId="77777777" w:rsidR="00FE6B62" w:rsidRPr="003B2883" w:rsidRDefault="00FE6B62" w:rsidP="005159DF">
            <w:pPr>
              <w:pStyle w:val="TAL"/>
              <w:rPr>
                <w:rFonts w:cs="Arial"/>
                <w:szCs w:val="18"/>
                <w:lang w:eastAsia="zh-CN"/>
              </w:rPr>
            </w:pPr>
          </w:p>
        </w:tc>
      </w:tr>
      <w:tr w:rsidR="00CC3358" w:rsidRPr="003B2883" w14:paraId="2A610C39"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234496D" w14:textId="0D5FE281" w:rsidR="00CC3358" w:rsidRPr="003B2883" w:rsidRDefault="00CC3358" w:rsidP="00CC335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4AF194D1" w14:textId="32812543" w:rsidR="00CC3358" w:rsidRPr="003B2883" w:rsidRDefault="00CC3358" w:rsidP="00CC335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E6F4F0" w14:textId="77777777" w:rsidR="00CC3358" w:rsidRPr="003B2883" w:rsidRDefault="00CC3358" w:rsidP="00CC3358">
            <w:pPr>
              <w:pStyle w:val="TAL"/>
              <w:rPr>
                <w:rFonts w:cs="Arial"/>
                <w:szCs w:val="18"/>
                <w:lang w:eastAsia="zh-CN"/>
              </w:rPr>
            </w:pPr>
          </w:p>
        </w:tc>
        <w:tc>
          <w:tcPr>
            <w:tcW w:w="1272" w:type="dxa"/>
            <w:tcBorders>
              <w:top w:val="single" w:sz="4" w:space="0" w:color="auto"/>
              <w:left w:val="single" w:sz="4" w:space="0" w:color="auto"/>
              <w:bottom w:val="single" w:sz="4" w:space="0" w:color="auto"/>
              <w:right w:val="single" w:sz="4" w:space="0" w:color="auto"/>
            </w:tcBorders>
          </w:tcPr>
          <w:p w14:paraId="274F5AF4" w14:textId="77777777" w:rsidR="00CC3358" w:rsidRPr="003B2883" w:rsidRDefault="00CC3358" w:rsidP="00CC3358">
            <w:pPr>
              <w:pStyle w:val="TAL"/>
              <w:rPr>
                <w:rFonts w:cs="Arial"/>
                <w:szCs w:val="18"/>
                <w:lang w:eastAsia="zh-CN"/>
              </w:rPr>
            </w:pPr>
          </w:p>
        </w:tc>
      </w:tr>
      <w:tr w:rsidR="00FA0BAE" w:rsidRPr="003B2883" w14:paraId="074CEEA6"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D6E156B" w14:textId="1AAB0C83" w:rsidR="00FA0BAE" w:rsidRPr="003B2883" w:rsidRDefault="00FA0BAE" w:rsidP="00FA0BAE">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14:paraId="3338A9A0" w14:textId="2F0BC2E6" w:rsidR="00FA0BAE" w:rsidRPr="003B2883" w:rsidRDefault="00FA0BAE" w:rsidP="00FA0BAE">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1FD02D6D" w14:textId="7140CC11" w:rsidR="00FA0BAE" w:rsidRPr="003B2883" w:rsidRDefault="00FA0BAE" w:rsidP="00FA0BAE">
            <w:pPr>
              <w:pStyle w:val="TAL"/>
              <w:rPr>
                <w:rFonts w:cs="Arial"/>
                <w:szCs w:val="18"/>
                <w:lang w:eastAsia="zh-CN"/>
              </w:rPr>
            </w:pPr>
            <w:r>
              <w:rPr>
                <w:rFonts w:cs="Arial"/>
                <w:szCs w:val="18"/>
                <w:lang w:val="en-US" w:eastAsia="zh-CN"/>
              </w:rPr>
              <w:t>Session Transfer Number for SRVCC</w:t>
            </w:r>
          </w:p>
        </w:tc>
        <w:tc>
          <w:tcPr>
            <w:tcW w:w="1272" w:type="dxa"/>
            <w:tcBorders>
              <w:top w:val="single" w:sz="4" w:space="0" w:color="auto"/>
              <w:left w:val="single" w:sz="4" w:space="0" w:color="auto"/>
              <w:bottom w:val="single" w:sz="4" w:space="0" w:color="auto"/>
              <w:right w:val="single" w:sz="4" w:space="0" w:color="auto"/>
            </w:tcBorders>
          </w:tcPr>
          <w:p w14:paraId="106B8152" w14:textId="77777777" w:rsidR="00FA0BAE" w:rsidRPr="003B2883" w:rsidRDefault="00FA0BAE" w:rsidP="00FA0BAE">
            <w:pPr>
              <w:pStyle w:val="TAL"/>
              <w:rPr>
                <w:rFonts w:cs="Arial"/>
                <w:szCs w:val="18"/>
                <w:lang w:eastAsia="zh-CN"/>
              </w:rPr>
            </w:pPr>
          </w:p>
        </w:tc>
      </w:tr>
      <w:tr w:rsidR="00FA0BAE" w:rsidRPr="003B2883" w14:paraId="47667A45"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E4117DF" w14:textId="416D7CFD" w:rsidR="00FA0BAE" w:rsidRDefault="00FA0BAE" w:rsidP="00FA0BAE">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14:paraId="623D8DDE" w14:textId="2060BA2C" w:rsidR="00FA0BAE" w:rsidRDefault="00FA0BAE" w:rsidP="00FA0BAE">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6E785EE7" w14:textId="39D2EFAB" w:rsidR="00FA0BAE" w:rsidRDefault="00FA0BAE" w:rsidP="00FA0BAE">
            <w:pPr>
              <w:pStyle w:val="TAL"/>
              <w:rPr>
                <w:rFonts w:cs="Arial"/>
                <w:szCs w:val="18"/>
                <w:lang w:val="en-US" w:eastAsia="zh-CN"/>
              </w:rPr>
            </w:pPr>
            <w:r>
              <w:rPr>
                <w:rFonts w:cs="Arial"/>
                <w:szCs w:val="18"/>
                <w:lang w:val="en-US" w:eastAsia="zh-CN"/>
              </w:rPr>
              <w:t>Correlation MSISDN</w:t>
            </w:r>
          </w:p>
        </w:tc>
        <w:tc>
          <w:tcPr>
            <w:tcW w:w="1272" w:type="dxa"/>
            <w:tcBorders>
              <w:top w:val="single" w:sz="4" w:space="0" w:color="auto"/>
              <w:left w:val="single" w:sz="4" w:space="0" w:color="auto"/>
              <w:bottom w:val="single" w:sz="4" w:space="0" w:color="auto"/>
              <w:right w:val="single" w:sz="4" w:space="0" w:color="auto"/>
            </w:tcBorders>
          </w:tcPr>
          <w:p w14:paraId="1ADDBB48" w14:textId="77777777" w:rsidR="00FA0BAE" w:rsidRPr="003B2883" w:rsidRDefault="00FA0BAE" w:rsidP="00FA0BAE">
            <w:pPr>
              <w:pStyle w:val="TAL"/>
              <w:rPr>
                <w:rFonts w:cs="Arial"/>
                <w:szCs w:val="18"/>
                <w:lang w:eastAsia="zh-CN"/>
              </w:rPr>
            </w:pPr>
          </w:p>
        </w:tc>
      </w:tr>
      <w:tr w:rsidR="00372350" w:rsidRPr="003B2883" w14:paraId="433EF9FC"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88A9F56" w14:textId="4105A3E9" w:rsidR="00372350" w:rsidRDefault="00372350" w:rsidP="00372350">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14:paraId="290F9FDA" w14:textId="106E0082" w:rsidR="00372350" w:rsidRDefault="00372350" w:rsidP="00372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7744077" w14:textId="77777777" w:rsidR="00372350" w:rsidRDefault="00372350" w:rsidP="00372350">
            <w:pPr>
              <w:pStyle w:val="TAL"/>
              <w:rPr>
                <w:rFonts w:cs="Arial"/>
                <w:szCs w:val="18"/>
                <w:lang w:val="en-US" w:eastAsia="zh-CN"/>
              </w:rPr>
            </w:pPr>
          </w:p>
        </w:tc>
        <w:tc>
          <w:tcPr>
            <w:tcW w:w="1272" w:type="dxa"/>
            <w:tcBorders>
              <w:top w:val="single" w:sz="4" w:space="0" w:color="auto"/>
              <w:left w:val="single" w:sz="4" w:space="0" w:color="auto"/>
              <w:bottom w:val="single" w:sz="4" w:space="0" w:color="auto"/>
              <w:right w:val="single" w:sz="4" w:space="0" w:color="auto"/>
            </w:tcBorders>
          </w:tcPr>
          <w:p w14:paraId="21DA0001" w14:textId="77777777" w:rsidR="00372350" w:rsidRPr="003B2883" w:rsidRDefault="00372350" w:rsidP="00372350">
            <w:pPr>
              <w:pStyle w:val="TAL"/>
              <w:rPr>
                <w:rFonts w:cs="Arial"/>
                <w:szCs w:val="18"/>
                <w:lang w:eastAsia="zh-CN"/>
              </w:rPr>
            </w:pPr>
          </w:p>
        </w:tc>
      </w:tr>
      <w:tr w:rsidR="00745CC9" w:rsidRPr="003B2883" w14:paraId="7AAFDD5F"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3DEC1B0" w14:textId="4FC9A7DE" w:rsidR="00745CC9" w:rsidRPr="003B2883" w:rsidRDefault="00745CC9" w:rsidP="00745CC9">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14:paraId="33B953C8" w14:textId="0639C033" w:rsidR="00745CC9" w:rsidRPr="003B2883" w:rsidRDefault="00745CC9" w:rsidP="00745CC9">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67CFE723" w14:textId="77777777" w:rsidR="00745CC9" w:rsidRDefault="00745CC9" w:rsidP="00745CC9">
            <w:pPr>
              <w:pStyle w:val="TAL"/>
              <w:rPr>
                <w:rFonts w:cs="Arial"/>
                <w:szCs w:val="18"/>
                <w:lang w:val="en-US" w:eastAsia="zh-CN"/>
              </w:rPr>
            </w:pPr>
          </w:p>
        </w:tc>
        <w:tc>
          <w:tcPr>
            <w:tcW w:w="1272" w:type="dxa"/>
            <w:tcBorders>
              <w:top w:val="single" w:sz="4" w:space="0" w:color="auto"/>
              <w:left w:val="single" w:sz="4" w:space="0" w:color="auto"/>
              <w:bottom w:val="single" w:sz="4" w:space="0" w:color="auto"/>
              <w:right w:val="single" w:sz="4" w:space="0" w:color="auto"/>
            </w:tcBorders>
          </w:tcPr>
          <w:p w14:paraId="2DE30E7F" w14:textId="77777777" w:rsidR="00745CC9" w:rsidRPr="003B2883" w:rsidRDefault="00745CC9" w:rsidP="00745CC9">
            <w:pPr>
              <w:pStyle w:val="TAL"/>
              <w:rPr>
                <w:rFonts w:cs="Arial"/>
                <w:szCs w:val="18"/>
                <w:lang w:eastAsia="zh-CN"/>
              </w:rPr>
            </w:pPr>
          </w:p>
        </w:tc>
      </w:tr>
    </w:tbl>
    <w:p w14:paraId="609C7E23" w14:textId="77777777" w:rsidR="00515970" w:rsidRPr="003B2883" w:rsidRDefault="00515970" w:rsidP="003B451E"/>
    <w:p w14:paraId="6E9FFF85" w14:textId="10BC245F" w:rsidR="00515970" w:rsidRPr="003B2883" w:rsidRDefault="00515970" w:rsidP="00515970">
      <w:pPr>
        <w:pStyle w:val="Heading4"/>
        <w:rPr>
          <w:lang w:val="en-US"/>
        </w:rPr>
      </w:pPr>
      <w:bookmarkStart w:id="215" w:name="_Toc20137402"/>
      <w:r w:rsidRPr="003B2883">
        <w:rPr>
          <w:lang w:val="en-US"/>
        </w:rPr>
        <w:t>6.1.6.2</w:t>
      </w:r>
      <w:r w:rsidRPr="003B2883">
        <w:rPr>
          <w:lang w:val="en-US"/>
        </w:rPr>
        <w:tab/>
        <w:t>Structured data types</w:t>
      </w:r>
      <w:bookmarkEnd w:id="215"/>
    </w:p>
    <w:p w14:paraId="0B1A865C" w14:textId="72BA7FA6" w:rsidR="00515970" w:rsidRPr="003B2883" w:rsidRDefault="00515970" w:rsidP="00515970">
      <w:pPr>
        <w:pStyle w:val="Heading5"/>
      </w:pPr>
      <w:bookmarkStart w:id="216" w:name="_Toc20137403"/>
      <w:r w:rsidRPr="003B2883">
        <w:t>6.1.6.2.1</w:t>
      </w:r>
      <w:r w:rsidRPr="003B2883">
        <w:tab/>
        <w:t>Introduction</w:t>
      </w:r>
      <w:bookmarkEnd w:id="216"/>
    </w:p>
    <w:p w14:paraId="13A12069" w14:textId="77777777" w:rsidR="008B6BD6" w:rsidRPr="003B2883" w:rsidRDefault="008B6BD6" w:rsidP="008A2057">
      <w:r w:rsidRPr="003B2883">
        <w:t>Structured data types used in Namf_Communication service are specified in this clause.</w:t>
      </w:r>
    </w:p>
    <w:p w14:paraId="27651D55" w14:textId="5823E2D8" w:rsidR="00515970" w:rsidRPr="003B2883" w:rsidRDefault="00515970" w:rsidP="00515970">
      <w:pPr>
        <w:pStyle w:val="Heading5"/>
      </w:pPr>
      <w:bookmarkStart w:id="217" w:name="_Toc20137404"/>
      <w:r w:rsidRPr="003B2883">
        <w:lastRenderedPageBreak/>
        <w:t>6.1.6.2.2</w:t>
      </w:r>
      <w:r w:rsidRPr="003B2883">
        <w:tab/>
        <w:t xml:space="preserve">Type: </w:t>
      </w:r>
      <w:r w:rsidR="001D2B01" w:rsidRPr="003B2883">
        <w:rPr>
          <w:rFonts w:hint="eastAsia"/>
          <w:lang w:eastAsia="zh-CN"/>
        </w:rPr>
        <w:t>SubscriptionData</w:t>
      </w:r>
      <w:bookmarkEnd w:id="217"/>
    </w:p>
    <w:p w14:paraId="6D2320C4" w14:textId="77777777" w:rsidR="00515970" w:rsidRPr="003B2883" w:rsidRDefault="00515970" w:rsidP="00515970">
      <w:pPr>
        <w:pStyle w:val="TH"/>
      </w:pPr>
      <w:r w:rsidRPr="003B2883">
        <w:rPr>
          <w:noProof/>
        </w:rPr>
        <w:t>Table </w:t>
      </w:r>
      <w:r w:rsidRPr="003B2883">
        <w:t>6.1.6.2.2-1: Definition</w:t>
      </w:r>
      <w:r w:rsidRPr="003B2883">
        <w:rPr>
          <w:noProof/>
        </w:rPr>
        <w:t xml:space="preserve"> of type </w:t>
      </w:r>
      <w:r w:rsidR="001D2B01"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Pr="003B2883" w:rsidRDefault="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Pr="003B2883" w:rsidRDefault="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Pr="003B2883" w:rsidRDefault="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Pr="003B2883" w:rsidRDefault="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Pr="003B2883" w:rsidRDefault="00515970">
            <w:pPr>
              <w:pStyle w:val="TAH"/>
              <w:rPr>
                <w:rFonts w:cs="Arial"/>
                <w:szCs w:val="18"/>
              </w:rPr>
            </w:pPr>
            <w:r w:rsidRPr="003B2883">
              <w:rPr>
                <w:rFonts w:cs="Arial"/>
                <w:szCs w:val="18"/>
              </w:rPr>
              <w:t>Description</w:t>
            </w:r>
          </w:p>
        </w:tc>
      </w:tr>
      <w:tr w:rsidR="001D2B01" w:rsidRPr="003B2883"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Pr="003B2883" w:rsidRDefault="001D2B01" w:rsidP="001D2B01">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Pr="003B2883" w:rsidRDefault="001D2B01" w:rsidP="001D2B01">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Pr="003B2883" w:rsidRDefault="001D2B01" w:rsidP="001D2B01">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Pr="003B2883" w:rsidRDefault="001D2B01" w:rsidP="001D2B01">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Pr="003B2883" w:rsidRDefault="001D2B01" w:rsidP="001D2B01">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4A685C" w:rsidRPr="003B2883"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Pr="003B2883" w:rsidRDefault="004A685C" w:rsidP="004A685C">
            <w:pPr>
              <w:pStyle w:val="TAL"/>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Pr="003B2883" w:rsidRDefault="00B7245B" w:rsidP="004A685C">
            <w:pPr>
              <w:pStyle w:val="TAL"/>
            </w:pPr>
            <w:r w:rsidRPr="003B2883">
              <w:rPr>
                <w:lang w:eastAsia="zh-CN"/>
              </w:rPr>
              <w:t>array(</w:t>
            </w:r>
            <w:r w:rsidR="004A685C"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Pr="003B2883" w:rsidRDefault="004A685C" w:rsidP="004A685C">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Pr="003B2883" w:rsidRDefault="00155B5B" w:rsidP="004A685C">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Pr="003B2883" w:rsidRDefault="004A685C" w:rsidP="004A685C">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Pr="003B2883" w:rsidRDefault="00515970" w:rsidP="003B451E">
      <w:pPr>
        <w:rPr>
          <w:lang w:val="en-US"/>
        </w:rPr>
      </w:pPr>
    </w:p>
    <w:p w14:paraId="2785CF79" w14:textId="670715AB" w:rsidR="00515970" w:rsidRPr="003B2883" w:rsidRDefault="00515970" w:rsidP="00515970">
      <w:pPr>
        <w:pStyle w:val="Heading5"/>
      </w:pPr>
      <w:bookmarkStart w:id="218" w:name="_Toc20137405"/>
      <w:r w:rsidRPr="003B2883">
        <w:t>6.1.6.2.3</w:t>
      </w:r>
      <w:r w:rsidRPr="003B2883">
        <w:tab/>
        <w:t xml:space="preserve">Type: </w:t>
      </w:r>
      <w:r w:rsidR="00832E43" w:rsidRPr="003B2883">
        <w:rPr>
          <w:rFonts w:hint="eastAsia"/>
          <w:lang w:eastAsia="zh-CN"/>
        </w:rPr>
        <w:t>AmfStatusChangeNotification</w:t>
      </w:r>
      <w:bookmarkEnd w:id="218"/>
    </w:p>
    <w:p w14:paraId="53750A3B" w14:textId="77777777" w:rsidR="00832E43" w:rsidRPr="003B2883" w:rsidRDefault="00832E43" w:rsidP="008A2057">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rsidRPr="003B288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Pr="003B2883" w:rsidRDefault="00832E43" w:rsidP="00DD5ED9">
            <w:pPr>
              <w:pStyle w:val="TAL"/>
              <w:rPr>
                <w:lang w:eastAsia="zh-CN"/>
              </w:rPr>
            </w:pPr>
            <w:r w:rsidRPr="003B2883">
              <w:rPr>
                <w:rFonts w:hint="eastAsia"/>
                <w:lang w:eastAsia="zh-CN"/>
              </w:rPr>
              <w:t>amfStatusInfo</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72888DB0" w14:textId="77777777" w:rsidR="00832E43" w:rsidRPr="003B2883" w:rsidRDefault="00832E43" w:rsidP="00CE10A2">
      <w:pPr>
        <w:rPr>
          <w:lang w:eastAsia="zh-CN"/>
        </w:rPr>
      </w:pPr>
    </w:p>
    <w:p w14:paraId="7BB09DC8" w14:textId="4C3A24CD" w:rsidR="00832E43" w:rsidRPr="003B2883" w:rsidRDefault="00832E43" w:rsidP="00832E43">
      <w:pPr>
        <w:pStyle w:val="Heading5"/>
        <w:rPr>
          <w:lang w:eastAsia="zh-CN"/>
        </w:rPr>
      </w:pPr>
      <w:bookmarkStart w:id="219" w:name="_Toc20137406"/>
      <w:r w:rsidRPr="003B2883">
        <w:t>6.1.6.2.</w:t>
      </w:r>
      <w:r w:rsidRPr="003B2883">
        <w:rPr>
          <w:rFonts w:hint="eastAsia"/>
          <w:lang w:eastAsia="zh-CN"/>
        </w:rPr>
        <w:t>4</w:t>
      </w:r>
      <w:r w:rsidRPr="003B2883">
        <w:tab/>
        <w:t xml:space="preserve">Type: </w:t>
      </w:r>
      <w:r w:rsidRPr="003B2883">
        <w:rPr>
          <w:rFonts w:hint="eastAsia"/>
          <w:lang w:eastAsia="zh-CN"/>
        </w:rPr>
        <w:t>AmfStatusInfo</w:t>
      </w:r>
      <w:bookmarkEnd w:id="219"/>
    </w:p>
    <w:p w14:paraId="41A203CF" w14:textId="77777777" w:rsidR="00832E43" w:rsidRPr="003B2883" w:rsidRDefault="00832E43" w:rsidP="008A2057">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rsidRPr="003B288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Pr="003B2883" w:rsidRDefault="00832E43" w:rsidP="00DD5ED9">
            <w:pPr>
              <w:pStyle w:val="TAL"/>
              <w:rPr>
                <w:lang w:eastAsia="zh-CN"/>
              </w:rPr>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GUAMIs</w:t>
            </w:r>
          </w:p>
        </w:tc>
      </w:tr>
      <w:tr w:rsidR="00832E43" w:rsidRPr="003B2883"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Pr="003B2883" w:rsidRDefault="00832E43" w:rsidP="00DD5ED9">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Pr="003B2883" w:rsidRDefault="00832E43" w:rsidP="00DD5ED9">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Pr="003B2883" w:rsidRDefault="00832E43" w:rsidP="00DD5ED9">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of the related GUAMIs</w:t>
            </w:r>
          </w:p>
        </w:tc>
      </w:tr>
      <w:tr w:rsidR="00832E43" w:rsidRPr="003B2883"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Pr="003B2883" w:rsidRDefault="002741C4" w:rsidP="00DD5ED9">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Pr="003B2883" w:rsidRDefault="00832E43" w:rsidP="00DD5ED9">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Pr="003B2883" w:rsidRDefault="00832E43" w:rsidP="00DD5ED9">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Pr="003B2883" w:rsidRDefault="00832E43" w:rsidP="00DD5ED9">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Pr="003B2883" w:rsidRDefault="002741C4" w:rsidP="00DD5ED9">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2741C4" w:rsidRPr="003B2883"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Pr="003B2883" w:rsidRDefault="002741C4" w:rsidP="002741C4">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Pr="003B2883" w:rsidRDefault="002741C4" w:rsidP="002741C4">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Pr="003B2883" w:rsidRDefault="002741C4" w:rsidP="002741C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Pr="003B2883" w:rsidRDefault="002741C4" w:rsidP="002741C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Pr="003B2883" w:rsidRDefault="002741C4" w:rsidP="002741C4">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67D70403" w14:textId="77777777" w:rsidR="00832E43" w:rsidRPr="003B2883" w:rsidRDefault="00832E43" w:rsidP="00F3096C">
      <w:pPr>
        <w:rPr>
          <w:lang w:val="en-US"/>
        </w:rPr>
      </w:pPr>
    </w:p>
    <w:p w14:paraId="3EC1DE00" w14:textId="7867439A" w:rsidR="00291350" w:rsidRPr="003B2883" w:rsidRDefault="00E20187" w:rsidP="00291350">
      <w:pPr>
        <w:pStyle w:val="Heading5"/>
        <w:rPr>
          <w:lang w:eastAsia="zh-CN"/>
        </w:rPr>
      </w:pPr>
      <w:bookmarkStart w:id="220" w:name="_Toc20137407"/>
      <w:r w:rsidRPr="003B2883">
        <w:t>6.1.6.2.5</w:t>
      </w:r>
      <w:r w:rsidR="00291350" w:rsidRPr="003B2883">
        <w:tab/>
        <w:t xml:space="preserve">Type: </w:t>
      </w:r>
      <w:r w:rsidR="00291350" w:rsidRPr="003B2883">
        <w:rPr>
          <w:lang w:eastAsia="zh-CN"/>
        </w:rPr>
        <w:t>AssignEbiData</w:t>
      </w:r>
      <w:bookmarkEnd w:id="220"/>
    </w:p>
    <w:p w14:paraId="2E6E89F5" w14:textId="77777777" w:rsidR="00291350" w:rsidRPr="003B2883" w:rsidRDefault="00291350" w:rsidP="008A2057">
      <w:pPr>
        <w:pStyle w:val="TH"/>
      </w:pPr>
      <w:r w:rsidRPr="003B2883">
        <w:rPr>
          <w:noProof/>
        </w:rPr>
        <w:t>Table </w:t>
      </w:r>
      <w:r w:rsidR="00E20187" w:rsidRPr="003B2883">
        <w:t>6.1.6.2.5</w:t>
      </w:r>
      <w:r w:rsidRPr="003B2883">
        <w:t xml:space="preserve">-1: </w:t>
      </w:r>
      <w:r w:rsidRPr="003B2883">
        <w:rPr>
          <w:noProof/>
        </w:rPr>
        <w:t xml:space="preserve">Definition of type </w:t>
      </w:r>
      <w:r w:rsidRPr="003B2883">
        <w:rPr>
          <w:noProof/>
          <w:lang w:eastAsia="zh-CN"/>
        </w:rPr>
        <w:t>AssignEbi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rsidRPr="003B2883" w14:paraId="23208918"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Pr="003B2883" w:rsidRDefault="00291350" w:rsidP="00CB583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01A0D143"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Pr="003B2883" w:rsidRDefault="00291350" w:rsidP="00CB583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1A134F98"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Pr="003B2883" w:rsidRDefault="00291350" w:rsidP="00CB5838">
            <w:pPr>
              <w:pStyle w:val="TAL"/>
              <w:rPr>
                <w:lang w:eastAsia="zh-CN"/>
              </w:rPr>
            </w:pPr>
            <w:r w:rsidRPr="003B2883">
              <w:rPr>
                <w:lang w:eastAsia="zh-CN"/>
              </w:rPr>
              <w:t>arp</w:t>
            </w:r>
            <w:r w:rsidR="00B7245B" w:rsidRPr="003B2883">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Pr="003B2883" w:rsidRDefault="00890CFE" w:rsidP="00CB5838">
            <w:pPr>
              <w:pStyle w:val="TAL"/>
              <w:rPr>
                <w:lang w:eastAsia="zh-CN"/>
              </w:rPr>
            </w:pPr>
            <w:r w:rsidRPr="003B2883">
              <w:rPr>
                <w:lang w:eastAsia="zh-CN"/>
              </w:rPr>
              <w:t>array(</w:t>
            </w:r>
            <w:r w:rsidR="00291350" w:rsidRPr="003B2883">
              <w:rPr>
                <w:lang w:eastAsia="zh-CN"/>
              </w:rPr>
              <w:t>Arp</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Pr="003B2883" w:rsidRDefault="00890CFE" w:rsidP="00CB583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Pr="003B2883" w:rsidRDefault="00291350" w:rsidP="00CB5838">
            <w:pPr>
              <w:pStyle w:val="TAL"/>
              <w:rPr>
                <w:lang w:eastAsia="zh-CN"/>
              </w:rPr>
            </w:pPr>
            <w:r w:rsidRPr="003B2883">
              <w:rPr>
                <w:rFonts w:hint="eastAsia"/>
                <w:lang w:eastAsia="zh-CN"/>
              </w:rPr>
              <w:t>1</w:t>
            </w:r>
            <w:r w:rsidR="001119A2"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Pr="003B2883" w:rsidRDefault="00734BEC" w:rsidP="00CB583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291350" w:rsidRPr="003B2883">
              <w:rPr>
                <w:rFonts w:cs="Arial"/>
                <w:szCs w:val="18"/>
                <w:lang w:eastAsia="zh-CN"/>
              </w:rPr>
              <w:t>ARP list mapped to the QoS flow(s)</w:t>
            </w:r>
            <w:r w:rsidRPr="003B2883">
              <w:rPr>
                <w:rFonts w:cs="Arial"/>
                <w:szCs w:val="18"/>
                <w:lang w:eastAsia="zh-CN"/>
              </w:rPr>
              <w:t xml:space="preserve"> for which EBI(s) are requested.</w:t>
            </w:r>
          </w:p>
        </w:tc>
      </w:tr>
      <w:tr w:rsidR="00451248" w:rsidRPr="003B2883" w14:paraId="7B1AD517"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RPr="003B2883" w:rsidDel="00C03D96" w:rsidRDefault="00451248" w:rsidP="0045124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RPr="003B2883" w:rsidDel="00C03D96" w:rsidRDefault="00451248" w:rsidP="0045124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RPr="003B2883" w:rsidDel="00C03D96" w:rsidRDefault="00451248" w:rsidP="0045124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RPr="003B2883" w:rsidDel="00C03D96" w:rsidRDefault="00155B5B" w:rsidP="0045124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RPr="003B2883" w:rsidDel="00C03D96" w:rsidRDefault="00451248" w:rsidP="00451248">
            <w:pPr>
              <w:pStyle w:val="TAL"/>
              <w:rPr>
                <w:rFonts w:cs="Arial"/>
                <w:szCs w:val="18"/>
                <w:lang w:eastAsia="zh-CN"/>
              </w:rPr>
            </w:pPr>
            <w:r w:rsidRPr="003B2883">
              <w:rPr>
                <w:rFonts w:cs="Arial" w:hint="eastAsia"/>
                <w:szCs w:val="18"/>
                <w:lang w:eastAsia="zh-CN"/>
              </w:rPr>
              <w:t>This IE shall be present if the</w:t>
            </w:r>
            <w:r w:rsidR="00734BEC" w:rsidRPr="003B2883">
              <w:rPr>
                <w:rFonts w:cs="Arial" w:hint="eastAsia"/>
                <w:szCs w:val="18"/>
                <w:lang w:eastAsia="zh-CN"/>
              </w:rPr>
              <w:t xml:space="preserve"> </w:t>
            </w:r>
            <w:r w:rsidR="00734BEC"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w:t>
            </w:r>
            <w:r w:rsidR="00734BEC" w:rsidRPr="003B2883">
              <w:rPr>
                <w:lang w:eastAsia="zh-CN"/>
              </w:rPr>
              <w:t>)</w:t>
            </w:r>
            <w:r w:rsidRPr="003B2883">
              <w:rPr>
                <w:lang w:eastAsia="zh-CN"/>
              </w:rPr>
              <w:t xml:space="preserve"> needs to release the assigned EBI(s) from QoS flows (e.g. when the QoS flow is released).</w:t>
            </w:r>
          </w:p>
        </w:tc>
      </w:tr>
      <w:tr w:rsidR="00001A3A" w:rsidRPr="003B2883" w14:paraId="41CBF2D5"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55E201D3" w14:textId="4118B250" w:rsidR="00001A3A" w:rsidRPr="003B2883" w:rsidRDefault="00001A3A" w:rsidP="00001A3A">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5A6CCF0C" w14:textId="6B7D8EFC" w:rsidR="00001A3A" w:rsidRPr="003B2883" w:rsidRDefault="00001A3A" w:rsidP="00001A3A">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B4FDF92" w14:textId="4AE35747" w:rsidR="00001A3A" w:rsidRPr="003B2883" w:rsidRDefault="00001A3A" w:rsidP="00001A3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40A034" w14:textId="0E9810D8" w:rsidR="00001A3A" w:rsidRPr="003B2883" w:rsidRDefault="00001A3A" w:rsidP="00001A3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EE59F" w14:textId="7ACADDF8" w:rsidR="00001A3A" w:rsidRPr="003B2883" w:rsidRDefault="00001A3A" w:rsidP="00001A3A">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F6DDE0C" w14:textId="77777777" w:rsidR="00291350" w:rsidRPr="003B2883" w:rsidRDefault="00291350" w:rsidP="00291350">
      <w:pPr>
        <w:rPr>
          <w:color w:val="1F497D"/>
          <w:sz w:val="22"/>
          <w:szCs w:val="22"/>
        </w:rPr>
      </w:pPr>
    </w:p>
    <w:p w14:paraId="44EC5497" w14:textId="065CA451" w:rsidR="00291350" w:rsidRPr="003B2883" w:rsidRDefault="00E20187" w:rsidP="00291350">
      <w:pPr>
        <w:pStyle w:val="Heading5"/>
        <w:rPr>
          <w:lang w:eastAsia="zh-CN"/>
        </w:rPr>
      </w:pPr>
      <w:bookmarkStart w:id="221" w:name="_Toc20137408"/>
      <w:r w:rsidRPr="003B2883">
        <w:lastRenderedPageBreak/>
        <w:t>6.1.6.2.6</w:t>
      </w:r>
      <w:r w:rsidR="00291350" w:rsidRPr="003B2883">
        <w:tab/>
        <w:t xml:space="preserve">Type: </w:t>
      </w:r>
      <w:r w:rsidR="00291350" w:rsidRPr="003B2883">
        <w:rPr>
          <w:lang w:eastAsia="zh-CN"/>
        </w:rPr>
        <w:t>AssignedEbiData</w:t>
      </w:r>
      <w:bookmarkEnd w:id="221"/>
    </w:p>
    <w:p w14:paraId="397603B7" w14:textId="77777777" w:rsidR="00291350" w:rsidRPr="003B2883" w:rsidRDefault="00291350" w:rsidP="008A2057">
      <w:pPr>
        <w:pStyle w:val="TH"/>
      </w:pPr>
      <w:r w:rsidRPr="003B2883">
        <w:rPr>
          <w:noProof/>
        </w:rPr>
        <w:t>Table </w:t>
      </w:r>
      <w:r w:rsidR="00E20187" w:rsidRPr="003B2883">
        <w:t>6.1.6.2.6</w:t>
      </w:r>
      <w:r w:rsidRPr="003B2883">
        <w:t xml:space="preserve">-1: </w:t>
      </w:r>
      <w:r w:rsidRPr="003B2883">
        <w:rPr>
          <w:noProof/>
        </w:rPr>
        <w:t xml:space="preserve">Definition of type </w:t>
      </w:r>
      <w:r w:rsidRPr="003B2883">
        <w:rPr>
          <w:noProof/>
          <w:lang w:eastAsia="zh-CN"/>
        </w:rPr>
        <w:t>AssignedEbi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Pr="003B2883" w:rsidRDefault="00291350" w:rsidP="00CB5838">
            <w:pPr>
              <w:pStyle w:val="TAL"/>
              <w:rPr>
                <w:lang w:eastAsia="zh-CN"/>
              </w:rPr>
            </w:pPr>
            <w:r w:rsidRPr="003B2883">
              <w:rPr>
                <w:lang w:eastAsia="zh-CN"/>
              </w:rPr>
              <w:t>assignedEbi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Pr="003B2883" w:rsidRDefault="00890CFE" w:rsidP="00CB5838">
            <w:pPr>
              <w:pStyle w:val="TAL"/>
              <w:rPr>
                <w:lang w:eastAsia="zh-CN"/>
              </w:rPr>
            </w:pPr>
            <w:r w:rsidRPr="003B2883">
              <w:rPr>
                <w:lang w:eastAsia="zh-CN"/>
              </w:rPr>
              <w:t>array(</w:t>
            </w:r>
            <w:r w:rsidR="00B85823" w:rsidRPr="003B2883">
              <w:rPr>
                <w:lang w:eastAsia="zh-CN"/>
              </w:rPr>
              <w:t>EbiArpMapping</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Pr="003B2883" w:rsidRDefault="00291350" w:rsidP="00CB583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Pr="003B2883" w:rsidRDefault="00890CFE" w:rsidP="00CB5838">
            <w:pPr>
              <w:pStyle w:val="TAL"/>
              <w:rPr>
                <w:lang w:eastAsia="zh-CN"/>
              </w:rPr>
            </w:pPr>
            <w:r w:rsidRPr="003B2883">
              <w:rPr>
                <w:lang w:eastAsia="zh-CN"/>
              </w:rPr>
              <w:t>0</w:t>
            </w:r>
            <w:r w:rsidR="00291350"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Pr="003B2883" w:rsidRDefault="00890CFE" w:rsidP="00CB583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p>
        </w:tc>
      </w:tr>
      <w:tr w:rsidR="00890CFE" w:rsidRPr="003B2883"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p>
        </w:tc>
      </w:tr>
      <w:tr w:rsidR="00890CFE" w:rsidRPr="003B2883"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Pr="003B2883" w:rsidRDefault="00890CFE" w:rsidP="00890CFE">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Pr="003B2883" w:rsidRDefault="00890CFE" w:rsidP="00890CFE">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NF Service Consumer requested the release of EBI(s)</w:t>
            </w:r>
            <w:r w:rsidR="00734BEC"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bl>
    <w:p w14:paraId="2D873FCC" w14:textId="77777777" w:rsidR="00291350" w:rsidRPr="003B2883" w:rsidRDefault="00291350" w:rsidP="00291350"/>
    <w:p w14:paraId="38A74AC1" w14:textId="17F9B910" w:rsidR="00291350" w:rsidRPr="003B2883" w:rsidRDefault="00E20187" w:rsidP="00291350">
      <w:pPr>
        <w:pStyle w:val="Heading5"/>
        <w:rPr>
          <w:lang w:eastAsia="zh-CN"/>
        </w:rPr>
      </w:pPr>
      <w:bookmarkStart w:id="222" w:name="_Toc20137409"/>
      <w:r w:rsidRPr="003B2883">
        <w:t>6.1.6.2.7</w:t>
      </w:r>
      <w:r w:rsidR="00291350" w:rsidRPr="003B2883">
        <w:tab/>
        <w:t xml:space="preserve">Type: </w:t>
      </w:r>
      <w:r w:rsidR="00291350" w:rsidRPr="003B2883">
        <w:rPr>
          <w:lang w:eastAsia="zh-CN"/>
        </w:rPr>
        <w:t>AssignEbiFailed</w:t>
      </w:r>
      <w:bookmarkEnd w:id="222"/>
    </w:p>
    <w:p w14:paraId="04EB9932" w14:textId="77777777" w:rsidR="00291350" w:rsidRPr="003B2883" w:rsidRDefault="00291350" w:rsidP="008A2057">
      <w:pPr>
        <w:pStyle w:val="TH"/>
      </w:pPr>
      <w:r w:rsidRPr="003B2883">
        <w:rPr>
          <w:noProof/>
        </w:rPr>
        <w:t>Table </w:t>
      </w:r>
      <w:r w:rsidR="00E20187" w:rsidRPr="003B2883">
        <w:t>6.1.6.2.7</w:t>
      </w:r>
      <w:r w:rsidRPr="003B2883">
        <w:t xml:space="preserve">-1: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890CFE" w:rsidRPr="003B2883"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C96B73E" w14:textId="77777777" w:rsidR="00291350" w:rsidRPr="003B2883" w:rsidRDefault="00291350" w:rsidP="00291350"/>
    <w:p w14:paraId="3D00C01B" w14:textId="137320E4" w:rsidR="00801A4E" w:rsidRPr="003B2883" w:rsidRDefault="002D349F" w:rsidP="00801A4E">
      <w:pPr>
        <w:pStyle w:val="Heading5"/>
        <w:rPr>
          <w:lang w:eastAsia="zh-CN"/>
        </w:rPr>
      </w:pPr>
      <w:bookmarkStart w:id="223" w:name="_Toc20137410"/>
      <w:r w:rsidRPr="003B2883">
        <w:t>6.1.6.2.</w:t>
      </w:r>
      <w:r w:rsidR="00367646" w:rsidRPr="003B2883">
        <w:t>8</w:t>
      </w:r>
      <w:r w:rsidR="00801A4E" w:rsidRPr="003B2883">
        <w:tab/>
        <w:t xml:space="preserve">Type: </w:t>
      </w:r>
      <w:r w:rsidR="00801A4E" w:rsidRPr="003B2883">
        <w:rPr>
          <w:lang w:eastAsia="zh-CN"/>
        </w:rPr>
        <w:t>UEContextRelease</w:t>
      </w:r>
      <w:bookmarkEnd w:id="223"/>
    </w:p>
    <w:p w14:paraId="60D6ABF1" w14:textId="77777777" w:rsidR="00801A4E" w:rsidRPr="003B2883" w:rsidRDefault="00801A4E" w:rsidP="008A2057">
      <w:pPr>
        <w:pStyle w:val="TH"/>
      </w:pPr>
      <w:r w:rsidRPr="003B2883">
        <w:rPr>
          <w:noProof/>
        </w:rPr>
        <w:t>Table </w:t>
      </w:r>
      <w:r w:rsidR="002D349F" w:rsidRPr="003B2883">
        <w:t>6.1.6.2.</w:t>
      </w:r>
      <w:r w:rsidR="00367646" w:rsidRPr="003B2883">
        <w:t>8</w:t>
      </w:r>
      <w:r w:rsidRPr="003B2883">
        <w:t>-1: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rsidRPr="003B2883"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Pr="003B2883" w:rsidRDefault="00801A4E"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Pr="003B2883" w:rsidRDefault="00801A4E"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Pr="003B2883" w:rsidRDefault="00801A4E"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Pr="003B2883" w:rsidRDefault="00801A4E"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Pr="003B2883" w:rsidRDefault="00801A4E" w:rsidP="0072466E">
            <w:pPr>
              <w:pStyle w:val="TAH"/>
              <w:rPr>
                <w:rFonts w:cs="Arial"/>
                <w:szCs w:val="18"/>
              </w:rPr>
            </w:pPr>
            <w:r w:rsidRPr="003B2883">
              <w:rPr>
                <w:rFonts w:cs="Arial"/>
                <w:szCs w:val="18"/>
              </w:rPr>
              <w:t>Description</w:t>
            </w:r>
          </w:p>
        </w:tc>
      </w:tr>
      <w:tr w:rsidR="00801A4E" w:rsidRPr="003B2883"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Pr="003B2883" w:rsidRDefault="00801A4E" w:rsidP="0072466E">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Pr="003B2883" w:rsidRDefault="00801A4E" w:rsidP="0072466E">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Pr="003B2883" w:rsidRDefault="00801A4E"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Pr="003B2883" w:rsidRDefault="00801A4E"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Pr="003B2883" w:rsidRDefault="00801A4E" w:rsidP="0072466E">
            <w:pPr>
              <w:pStyle w:val="TAL"/>
              <w:rPr>
                <w:rFonts w:cs="Arial"/>
                <w:szCs w:val="18"/>
                <w:lang w:eastAsia="zh-CN"/>
              </w:rPr>
            </w:pPr>
            <w:r w:rsidRPr="003B2883">
              <w:rPr>
                <w:rFonts w:cs="Arial"/>
                <w:szCs w:val="18"/>
              </w:rPr>
              <w:t>This IE shall be present if the UE is emergency registered and the SUPI is not authenticated.</w:t>
            </w:r>
          </w:p>
        </w:tc>
      </w:tr>
      <w:tr w:rsidR="0041684E" w:rsidRPr="003B2883"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RPr="003B2883" w:rsidDel="00966528" w:rsidRDefault="0041684E" w:rsidP="0041684E">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RPr="003B2883" w:rsidDel="00966528" w:rsidRDefault="0041684E" w:rsidP="0041684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RPr="003B2883" w:rsidDel="00966528" w:rsidRDefault="0041684E" w:rsidP="0041684E">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RPr="003B2883" w:rsidDel="00966528" w:rsidRDefault="0041684E" w:rsidP="0041684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Pr="003B2883" w:rsidRDefault="0041684E" w:rsidP="0041684E">
            <w:pPr>
              <w:pStyle w:val="TAL"/>
              <w:rPr>
                <w:rFonts w:cs="Arial"/>
                <w:szCs w:val="18"/>
              </w:rPr>
            </w:pPr>
            <w:r w:rsidRPr="003B2883">
              <w:rPr>
                <w:rFonts w:cs="Arial"/>
                <w:szCs w:val="18"/>
              </w:rPr>
              <w:t>When present, this IE shall be set as follows:</w:t>
            </w:r>
          </w:p>
          <w:p w14:paraId="2C9124AD" w14:textId="77777777" w:rsidR="0041684E" w:rsidRPr="003B2883" w:rsidRDefault="00BE19D9" w:rsidP="003518DB">
            <w:pPr>
              <w:pStyle w:val="TAL"/>
              <w:ind w:left="284"/>
            </w:pPr>
            <w:r w:rsidRPr="003B2883">
              <w:rPr>
                <w:lang w:eastAsia="zh-CN"/>
              </w:rPr>
              <w:t>-</w:t>
            </w:r>
            <w:r w:rsidRPr="003B2883">
              <w:tab/>
            </w:r>
            <w:r w:rsidR="0041684E" w:rsidRPr="003B2883">
              <w:rPr>
                <w:lang w:eastAsia="zh-CN"/>
              </w:rPr>
              <w:t>true: unauthenticated SUPI;</w:t>
            </w:r>
          </w:p>
          <w:p w14:paraId="5738CDB9" w14:textId="11DD47F7" w:rsidR="0041684E" w:rsidRPr="003B2883" w:rsidRDefault="00BE19D9" w:rsidP="00DD0E37">
            <w:pPr>
              <w:pStyle w:val="TAL"/>
              <w:ind w:left="284"/>
              <w:rPr>
                <w:lang w:eastAsia="zh-CN"/>
              </w:rPr>
            </w:pPr>
            <w:r w:rsidRPr="003B2883">
              <w:rPr>
                <w:lang w:eastAsia="zh-CN"/>
              </w:rPr>
              <w:t>-</w:t>
            </w:r>
            <w:r w:rsidRPr="003B2883">
              <w:tab/>
            </w:r>
            <w:r w:rsidR="0041684E" w:rsidRPr="003B2883">
              <w:rPr>
                <w:lang w:eastAsia="zh-CN"/>
              </w:rPr>
              <w:t>false (default): authenticated SUPI.</w:t>
            </w:r>
          </w:p>
          <w:p w14:paraId="711E77CA" w14:textId="77777777" w:rsidR="00DD0E37" w:rsidRPr="003B2883" w:rsidRDefault="00DD0E37" w:rsidP="003518DB">
            <w:pPr>
              <w:pStyle w:val="TAL"/>
              <w:ind w:left="284"/>
            </w:pPr>
          </w:p>
          <w:p w14:paraId="393919FC" w14:textId="77777777" w:rsidR="0041684E" w:rsidRPr="003B2883" w:rsidDel="00966528" w:rsidRDefault="0041684E" w:rsidP="0041684E">
            <w:pPr>
              <w:pStyle w:val="TAL"/>
              <w:rPr>
                <w:rFonts w:cs="Arial"/>
                <w:szCs w:val="18"/>
              </w:rPr>
            </w:pPr>
            <w:r w:rsidRPr="003B2883">
              <w:t>This IE shall be present if the SUPI is present in the message but is not authenticated and is for an emergency registered UE.</w:t>
            </w:r>
          </w:p>
        </w:tc>
      </w:tr>
      <w:tr w:rsidR="0041684E" w:rsidRPr="003B2883"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Pr="003B2883" w:rsidRDefault="0041684E" w:rsidP="0041684E">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Pr="003B2883" w:rsidRDefault="0041684E" w:rsidP="0041684E">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Pr="003B2883" w:rsidRDefault="0041684E" w:rsidP="004168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Pr="003B2883" w:rsidRDefault="0041684E" w:rsidP="004168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Pr="003B2883" w:rsidRDefault="0041684E" w:rsidP="0041684E">
            <w:pPr>
              <w:pStyle w:val="TAL"/>
              <w:rPr>
                <w:rFonts w:cs="Arial"/>
                <w:szCs w:val="18"/>
              </w:rPr>
            </w:pPr>
            <w:r w:rsidRPr="003B2883">
              <w:t>This IE shall contain the cause value received from the source 5G-AN in the handover Cancel message received over the NGAP interface.</w:t>
            </w:r>
          </w:p>
        </w:tc>
      </w:tr>
    </w:tbl>
    <w:p w14:paraId="64C06E5E" w14:textId="77777777" w:rsidR="00801A4E" w:rsidRPr="003B2883" w:rsidRDefault="00801A4E" w:rsidP="00801A4E"/>
    <w:p w14:paraId="4556E6F6" w14:textId="4419C53A" w:rsidR="00234625" w:rsidRPr="003B2883" w:rsidRDefault="006006BC" w:rsidP="00234625">
      <w:pPr>
        <w:pStyle w:val="Heading5"/>
        <w:rPr>
          <w:lang w:eastAsia="zh-CN"/>
        </w:rPr>
      </w:pPr>
      <w:bookmarkStart w:id="224" w:name="_Toc20137411"/>
      <w:r w:rsidRPr="003B2883">
        <w:lastRenderedPageBreak/>
        <w:t>6.1.6.2.</w:t>
      </w:r>
      <w:r w:rsidR="00367646" w:rsidRPr="003B2883">
        <w:t>9</w:t>
      </w:r>
      <w:r w:rsidR="00234625" w:rsidRPr="003B2883">
        <w:tab/>
        <w:t>Type: N2InformationTransfer</w:t>
      </w:r>
      <w:r w:rsidR="004B69C9" w:rsidRPr="003B2883">
        <w:t>ReqData</w:t>
      </w:r>
      <w:bookmarkEnd w:id="224"/>
    </w:p>
    <w:p w14:paraId="31E74AE7" w14:textId="77777777" w:rsidR="00234625" w:rsidRPr="003B2883" w:rsidRDefault="00234625" w:rsidP="008A2057">
      <w:pPr>
        <w:pStyle w:val="TH"/>
      </w:pPr>
      <w:r w:rsidRPr="003B2883">
        <w:rPr>
          <w:noProof/>
        </w:rPr>
        <w:t>Table </w:t>
      </w:r>
      <w:r w:rsidR="006006BC" w:rsidRPr="003B2883">
        <w:t>6.1.6.2.</w:t>
      </w:r>
      <w:r w:rsidR="00367646" w:rsidRPr="003B2883">
        <w:t>9</w:t>
      </w:r>
      <w:r w:rsidRPr="003B2883">
        <w:t xml:space="preserve">-1: </w:t>
      </w:r>
      <w:r w:rsidRPr="003B2883">
        <w:rPr>
          <w:noProof/>
        </w:rPr>
        <w:t xml:space="preserve">Definition of type </w:t>
      </w:r>
      <w:r w:rsidR="0041684E" w:rsidRPr="003B2883">
        <w:t>N2InformationTransferReqData</w:t>
      </w:r>
      <w:r w:rsidRPr="003B2883">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rsidRPr="003B2883"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Pr="003B2883" w:rsidRDefault="00234625" w:rsidP="0072466E">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Pr="003B2883" w:rsidRDefault="00234625" w:rsidP="0072466E">
            <w:pPr>
              <w:pStyle w:val="TAL"/>
              <w:rPr>
                <w:lang w:eastAsia="zh-CN"/>
              </w:rPr>
            </w:pPr>
            <w:r w:rsidRPr="003B2883">
              <w:rPr>
                <w:lang w:eastAsia="zh-CN"/>
              </w:rPr>
              <w:t>tai</w:t>
            </w:r>
            <w:r w:rsidR="008B7CE1" w:rsidRPr="003B2883">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Pr="003B2883" w:rsidRDefault="008B7CE1" w:rsidP="0072466E">
            <w:pPr>
              <w:pStyle w:val="TAL"/>
              <w:rPr>
                <w:lang w:eastAsia="zh-CN"/>
              </w:rPr>
            </w:pPr>
            <w:r w:rsidRPr="003B2883">
              <w:rPr>
                <w:lang w:eastAsia="zh-CN"/>
              </w:rPr>
              <w:t>array(</w:t>
            </w:r>
            <w:r w:rsidR="00234625" w:rsidRPr="003B2883">
              <w:rPr>
                <w:lang w:eastAsia="zh-CN"/>
              </w:rPr>
              <w:t>Tai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8B7CE1" w:rsidRPr="003B2883"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Pr="003B2883" w:rsidRDefault="008B7CE1" w:rsidP="008B7CE1">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Pr="003B2883" w:rsidRDefault="008B7CE1" w:rsidP="008B7CE1">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Pr="003B2883" w:rsidRDefault="008B7CE1" w:rsidP="008B7CE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8B7CE1" w:rsidRPr="003B2883"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Pr="003B2883" w:rsidRDefault="008B7CE1" w:rsidP="008B7CE1">
            <w:pPr>
              <w:pStyle w:val="TAL"/>
              <w:rPr>
                <w:lang w:eastAsia="zh-CN"/>
              </w:rPr>
            </w:pPr>
            <w:r w:rsidRPr="003B2883">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Pr="003B2883" w:rsidRDefault="008B7CE1" w:rsidP="008B7CE1">
            <w:pPr>
              <w:pStyle w:val="TAL"/>
              <w:rPr>
                <w:lang w:eastAsia="zh-CN"/>
              </w:rPr>
            </w:pPr>
            <w:r w:rsidRPr="003B2883">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Pr="003B2883" w:rsidRDefault="00155B5B" w:rsidP="008B7CE1">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5G-AN nodes that correspond to the list of EUTRA cell Ids provided.</w:t>
            </w:r>
          </w:p>
        </w:tc>
      </w:tr>
      <w:tr w:rsidR="008B7CE1" w:rsidRPr="003B2883"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RPr="003B2883" w:rsidDel="00250E29" w:rsidRDefault="008B7CE1" w:rsidP="008B7CE1">
            <w:pPr>
              <w:pStyle w:val="TAL"/>
              <w:rPr>
                <w:lang w:eastAsia="zh-CN"/>
              </w:rPr>
            </w:pPr>
            <w:r w:rsidRPr="003B2883">
              <w:rPr>
                <w:lang w:eastAsia="zh-CN"/>
              </w:rPr>
              <w:t>n</w:t>
            </w:r>
            <w:r w:rsidRPr="003B2883">
              <w:rPr>
                <w:rFonts w:hint="eastAsia"/>
                <w:lang w:eastAsia="zh-CN"/>
              </w:rPr>
              <w:t>cgi</w:t>
            </w:r>
            <w:r w:rsidRPr="003B2883">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RPr="003B2883" w:rsidDel="00250E29" w:rsidRDefault="008B7CE1" w:rsidP="008B7CE1">
            <w:pPr>
              <w:pStyle w:val="TAL"/>
              <w:rPr>
                <w:lang w:eastAsia="zh-CN"/>
              </w:rPr>
            </w:pPr>
            <w:r w:rsidRPr="003B2883">
              <w:rPr>
                <w:lang w:eastAsia="zh-CN"/>
              </w:rPr>
              <w:t>array(</w:t>
            </w:r>
            <w:r w:rsidRPr="003B2883">
              <w:rPr>
                <w:rFonts w:hint="eastAsia"/>
                <w:lang w:eastAsia="zh-CN"/>
              </w:rPr>
              <w:t>Ncgi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Pr="003B2883" w:rsidRDefault="008B7CE1" w:rsidP="008B7CE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Pr="003B2883" w:rsidRDefault="00155B5B" w:rsidP="008B7CE1">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5G-AN nodes that correspond to the list of NR cell Ids provided.</w:t>
            </w:r>
          </w:p>
        </w:tc>
      </w:tr>
      <w:tr w:rsidR="008B7CE1" w:rsidRPr="003B2883"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Pr="003B2883" w:rsidRDefault="008B7CE1" w:rsidP="008B7CE1">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3B2883" w:rsidRDefault="008B7CE1" w:rsidP="008B7CE1">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Pr="003B2883" w:rsidRDefault="00155B5B" w:rsidP="008B7CE1">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8B7CE1" w:rsidRPr="003B2883"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Pr="003B2883" w:rsidRDefault="008B7CE1" w:rsidP="008B7CE1">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Pr="003B2883" w:rsidRDefault="008B7CE1" w:rsidP="008B7CE1">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Pr="003B2883" w:rsidRDefault="008B7CE1" w:rsidP="008B7CE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Pr="003B2883" w:rsidRDefault="008B7CE1" w:rsidP="008B7CE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Pr="003B2883" w:rsidRDefault="008B7CE1" w:rsidP="008B7CE1">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3B2883"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Pr="003B2883" w:rsidRDefault="008B7CE1" w:rsidP="008B7CE1">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Pr="003B2883" w:rsidRDefault="008B7CE1" w:rsidP="008B7CE1">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Pr="003B2883" w:rsidRDefault="008B7CE1" w:rsidP="008B7CE1">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Pr="003B2883" w:rsidRDefault="008B7CE1" w:rsidP="008B7CE1">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3DF7A8" w14:textId="5F915AAA" w:rsidR="008B7CE1" w:rsidRPr="003B2883" w:rsidRDefault="008B7CE1" w:rsidP="008B7CE1">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6D9BA370" w14:textId="77777777" w:rsidR="00234625" w:rsidRPr="003B2883" w:rsidRDefault="00234625" w:rsidP="00234625">
      <w:pPr>
        <w:rPr>
          <w:lang w:val="en-US"/>
        </w:rPr>
      </w:pPr>
    </w:p>
    <w:p w14:paraId="06DA01EB" w14:textId="44BFD0BC" w:rsidR="00234625" w:rsidRPr="003B2883" w:rsidRDefault="006006BC" w:rsidP="00234625">
      <w:pPr>
        <w:pStyle w:val="Heading5"/>
        <w:rPr>
          <w:lang w:eastAsia="zh-CN"/>
        </w:rPr>
      </w:pPr>
      <w:bookmarkStart w:id="225" w:name="_Toc20137412"/>
      <w:r w:rsidRPr="003B2883">
        <w:t>6.1.6.2.1</w:t>
      </w:r>
      <w:r w:rsidR="00367646" w:rsidRPr="003B2883">
        <w:t>0</w:t>
      </w:r>
      <w:r w:rsidR="00234625" w:rsidRPr="003B2883">
        <w:tab/>
        <w:t>Type: NonUeN2InfoSubscriptionCreateData</w:t>
      </w:r>
      <w:bookmarkEnd w:id="225"/>
    </w:p>
    <w:p w14:paraId="74883C28" w14:textId="77777777" w:rsidR="00234625" w:rsidRPr="003B2883" w:rsidRDefault="00234625" w:rsidP="008A2057">
      <w:pPr>
        <w:pStyle w:val="TH"/>
      </w:pPr>
      <w:r w:rsidRPr="003B2883">
        <w:rPr>
          <w:noProof/>
        </w:rPr>
        <w:t>Table </w:t>
      </w:r>
      <w:r w:rsidR="006006BC" w:rsidRPr="003B2883">
        <w:t>6.1.6.2.1</w:t>
      </w:r>
      <w:r w:rsidR="00367646" w:rsidRPr="003B2883">
        <w:t>0</w:t>
      </w:r>
      <w:r w:rsidRPr="003B2883">
        <w:t xml:space="preserve">-1: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Pr="003B2883" w:rsidRDefault="00682842" w:rsidP="0072466E">
            <w:pPr>
              <w:pStyle w:val="TAL"/>
              <w:rPr>
                <w:lang w:eastAsia="zh-CN"/>
              </w:rPr>
            </w:pPr>
            <w:r w:rsidRPr="003B2883">
              <w:rPr>
                <w:lang w:eastAsia="zh-CN"/>
              </w:rPr>
              <w:t>global</w:t>
            </w:r>
            <w:r w:rsidR="00234625" w:rsidRPr="003B2883">
              <w:rPr>
                <w:lang w:eastAsia="zh-CN"/>
              </w:rPr>
              <w:t>Ran</w:t>
            </w:r>
            <w:r w:rsidRPr="003B2883">
              <w:rPr>
                <w:lang w:eastAsia="zh-CN"/>
              </w:rPr>
              <w:t>Node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3B2883" w:rsidRDefault="00C2728C" w:rsidP="0072466E">
            <w:pPr>
              <w:pStyle w:val="TAL"/>
            </w:pPr>
            <w:r w:rsidRPr="003B2883">
              <w:t>array</w:t>
            </w:r>
            <w:r w:rsidR="00FB0D4C" w:rsidRPr="003B2883">
              <w:t>(</w:t>
            </w:r>
            <w:r w:rsidR="00682842" w:rsidRPr="003B2883">
              <w:t>GlobalRanNodeId)</w:t>
            </w:r>
            <w:r w:rsidR="00FB0D4C" w:rsidRPr="003B2883">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subscription is for N2 information from RAN node</w:t>
            </w:r>
            <w:r w:rsidR="00FB0D4C" w:rsidRPr="003B2883">
              <w:rPr>
                <w:rFonts w:cs="Arial"/>
                <w:szCs w:val="18"/>
                <w:lang w:eastAsia="zh-CN"/>
              </w:rPr>
              <w:t xml:space="preserve">(s) </w:t>
            </w:r>
            <w:r w:rsidR="00682842" w:rsidRPr="003B2883">
              <w:rPr>
                <w:rFonts w:cs="Arial"/>
                <w:szCs w:val="18"/>
                <w:lang w:eastAsia="zh-CN"/>
              </w:rPr>
              <w:t>for which the N2 information notification is subscribed (i.e N3IWF identifier or gNB identifier or Ng-eNB identifier).</w:t>
            </w:r>
          </w:p>
        </w:tc>
      </w:tr>
      <w:tr w:rsidR="00682842" w:rsidRPr="003B2883"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RPr="003B2883" w:rsidDel="00682842" w:rsidRDefault="00682842" w:rsidP="00682842">
            <w:pPr>
              <w:pStyle w:val="TAL"/>
              <w:rPr>
                <w:lang w:eastAsia="zh-CN"/>
              </w:rPr>
            </w:pPr>
            <w:r w:rsidRPr="003B2883">
              <w:rPr>
                <w:rFonts w:hint="eastAsia"/>
                <w:lang w:eastAsia="zh-CN"/>
              </w:rPr>
              <w:t>anType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Pr="003B2883" w:rsidRDefault="00682842" w:rsidP="00682842">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Pr="003B2883" w:rsidRDefault="00682842" w:rsidP="0068284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Pr="003B2883" w:rsidRDefault="00155B5B" w:rsidP="00682842">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Pr="003B2883" w:rsidRDefault="00682842" w:rsidP="00682842">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3B2883"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Pr="003B2883" w:rsidRDefault="00682842" w:rsidP="00682842">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Pr="003B2883" w:rsidRDefault="00682842" w:rsidP="00682842">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82842" w:rsidRPr="003B2883"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Pr="003B2883" w:rsidRDefault="00682842" w:rsidP="00682842">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Pr="003B2883" w:rsidRDefault="00682842" w:rsidP="00682842">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callback URI on which the N2 information shall be notified.</w:t>
            </w:r>
          </w:p>
        </w:tc>
      </w:tr>
      <w:tr w:rsidR="00E348B5" w:rsidRPr="003B2883"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 instance</w:t>
            </w:r>
            <w:r w:rsidRPr="003B2883">
              <w:t xml:space="preserve"> handling the NRPPa and/or LPP data</w:t>
            </w:r>
            <w:r w:rsidRPr="003B2883">
              <w:rPr>
                <w:rFonts w:cs="Arial"/>
                <w:szCs w:val="18"/>
                <w:lang w:eastAsia="zh-CN"/>
              </w:rPr>
              <w:t>.</w:t>
            </w:r>
          </w:p>
        </w:tc>
      </w:tr>
      <w:tr w:rsidR="00E348B5" w:rsidRPr="003B2883"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Pr="003B2883" w:rsidRDefault="00E348B5" w:rsidP="00E348B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825177" w14:textId="2A044CF3"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4EDE6ECE" w14:textId="77777777" w:rsidR="00234625" w:rsidRPr="003B2883" w:rsidRDefault="00234625" w:rsidP="00234625">
      <w:pPr>
        <w:rPr>
          <w:lang w:val="en-US"/>
        </w:rPr>
      </w:pPr>
    </w:p>
    <w:p w14:paraId="464DADED" w14:textId="12500C0F" w:rsidR="00234625" w:rsidRPr="003B2883" w:rsidRDefault="006006BC" w:rsidP="00234625">
      <w:pPr>
        <w:pStyle w:val="Heading5"/>
        <w:rPr>
          <w:lang w:eastAsia="zh-CN"/>
        </w:rPr>
      </w:pPr>
      <w:bookmarkStart w:id="226" w:name="_Toc20137413"/>
      <w:r w:rsidRPr="003B2883">
        <w:lastRenderedPageBreak/>
        <w:t>6.1.6.2.1</w:t>
      </w:r>
      <w:r w:rsidR="00367646" w:rsidRPr="003B2883">
        <w:t>1</w:t>
      </w:r>
      <w:r w:rsidR="00234625" w:rsidRPr="003B2883">
        <w:tab/>
        <w:t>Type: NonUeN2InfoSubscriptionCreatedData</w:t>
      </w:r>
      <w:bookmarkEnd w:id="226"/>
    </w:p>
    <w:p w14:paraId="2D1635D0" w14:textId="77777777" w:rsidR="00234625" w:rsidRPr="003B2883" w:rsidRDefault="00234625" w:rsidP="008A2057">
      <w:pPr>
        <w:pStyle w:val="TH"/>
      </w:pPr>
      <w:r w:rsidRPr="003B2883">
        <w:rPr>
          <w:noProof/>
        </w:rPr>
        <w:t>Table </w:t>
      </w:r>
      <w:r w:rsidR="006006BC" w:rsidRPr="003B2883">
        <w:t>6.1.6.2.1</w:t>
      </w:r>
      <w:r w:rsidR="00367646" w:rsidRPr="003B2883">
        <w:t>1</w:t>
      </w:r>
      <w:r w:rsidRPr="003B2883">
        <w:t xml:space="preserve">-1: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Pr="003B2883" w:rsidRDefault="00234625" w:rsidP="0072466E">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non UE related N2 information.</w:t>
            </w:r>
          </w:p>
        </w:tc>
      </w:tr>
      <w:tr w:rsidR="0091672E" w:rsidRPr="003B2883"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386ED1" w14:textId="279966F2"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2D495242" w14:textId="77777777" w:rsidR="00234625" w:rsidRPr="003B2883" w:rsidRDefault="00234625" w:rsidP="00234625">
      <w:pPr>
        <w:rPr>
          <w:lang w:val="en-US"/>
        </w:rPr>
      </w:pPr>
    </w:p>
    <w:p w14:paraId="70E5735C" w14:textId="34717170" w:rsidR="00234625" w:rsidRPr="003B2883" w:rsidRDefault="006006BC" w:rsidP="00234625">
      <w:pPr>
        <w:pStyle w:val="Heading5"/>
        <w:rPr>
          <w:lang w:eastAsia="zh-CN"/>
        </w:rPr>
      </w:pPr>
      <w:bookmarkStart w:id="227" w:name="_Toc20137414"/>
      <w:r w:rsidRPr="003B2883">
        <w:t>6.1.6.2.1</w:t>
      </w:r>
      <w:r w:rsidR="00367646" w:rsidRPr="003B2883">
        <w:t>2</w:t>
      </w:r>
      <w:r w:rsidR="00234625" w:rsidRPr="003B2883">
        <w:tab/>
        <w:t>Type: UeN1N2InfoSubscriptionCreateData</w:t>
      </w:r>
      <w:bookmarkEnd w:id="227"/>
    </w:p>
    <w:p w14:paraId="2D8771E8" w14:textId="77777777" w:rsidR="00234625" w:rsidRPr="003B2883" w:rsidRDefault="00234625" w:rsidP="008A2057">
      <w:pPr>
        <w:pStyle w:val="TH"/>
      </w:pPr>
      <w:r w:rsidRPr="003B2883">
        <w:t>Table</w:t>
      </w:r>
      <w:r w:rsidRPr="003B2883">
        <w:rPr>
          <w:noProof/>
        </w:rPr>
        <w:t> </w:t>
      </w:r>
      <w:r w:rsidR="006006BC" w:rsidRPr="003B2883">
        <w:t>6.1.6.2.1</w:t>
      </w:r>
      <w:r w:rsidR="00367646" w:rsidRPr="003B2883">
        <w:t>2</w:t>
      </w:r>
      <w:r w:rsidRPr="003B2883">
        <w:t xml:space="preserve">-1: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234625" w:rsidRPr="003B2883" w14:paraId="0FE26B32"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Pr="003B2883" w:rsidRDefault="00234625" w:rsidP="0072466E">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7485860"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Pr="003B2883" w:rsidRDefault="00234625" w:rsidP="0072466E">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6D3FD44" w14:textId="77777777" w:rsidR="00234625" w:rsidRPr="003B2883" w:rsidRDefault="00234625" w:rsidP="0072466E">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3B2883" w14:paraId="0966B920"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Pr="003B2883" w:rsidRDefault="00234625" w:rsidP="0072466E">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7763E607" w14:textId="77777777" w:rsidR="00234625" w:rsidRPr="003B2883" w:rsidRDefault="00234625" w:rsidP="0072466E">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234625" w:rsidRPr="003B2883" w14:paraId="6C8F6963"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Pr="003B2883" w:rsidRDefault="00234625" w:rsidP="0072466E">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46F28D18"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72637514" w14:textId="77777777" w:rsidR="00234625" w:rsidRPr="003B2883" w:rsidRDefault="00234625" w:rsidP="0072466E">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234625" w:rsidRPr="003B2883" w14:paraId="769FFEAA"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Pr="003B2883" w:rsidRDefault="00234625" w:rsidP="0072466E">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092C7CB8" w14:textId="77777777" w:rsidR="00234625" w:rsidRPr="003B2883" w:rsidRDefault="00234625" w:rsidP="0072466E">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E348B5" w:rsidRPr="003B2883" w14:paraId="57BF8505"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Pr="003B2883" w:rsidRDefault="002C4BF4" w:rsidP="00E348B5">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2854F44"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w:t>
            </w:r>
            <w:r w:rsidRPr="003B2883">
              <w:t xml:space="preserve"> </w:t>
            </w:r>
            <w:r w:rsidR="002C4BF4" w:rsidRPr="003B2883">
              <w:t xml:space="preserve">instance </w:t>
            </w:r>
            <w:r w:rsidRPr="003B2883">
              <w:t>handling the NRPPa and/or LPP data</w:t>
            </w:r>
            <w:r w:rsidRPr="003B2883">
              <w:rPr>
                <w:rFonts w:cs="Arial"/>
                <w:szCs w:val="18"/>
                <w:lang w:eastAsia="zh-CN"/>
              </w:rPr>
              <w:t xml:space="preserve">. </w:t>
            </w:r>
          </w:p>
        </w:tc>
      </w:tr>
      <w:tr w:rsidR="00E348B5" w:rsidRPr="003B2883" w14:paraId="1FAC12FB"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Pr="003B2883" w:rsidRDefault="00E348B5" w:rsidP="00E348B5">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7C6ADD86"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232E17" w14:textId="3598F01D"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001A3A" w:rsidRPr="003B2883" w14:paraId="64FB60BF"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1EB9847" w14:textId="2DD6AEE5" w:rsidR="00001A3A" w:rsidRPr="003B2883" w:rsidRDefault="00001A3A" w:rsidP="00001A3A">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263DBCE7" w14:textId="200049E1" w:rsidR="00001A3A" w:rsidRPr="003B2883" w:rsidRDefault="00001A3A" w:rsidP="00001A3A">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984ACFB" w14:textId="461F098A" w:rsidR="00001A3A" w:rsidRPr="003B2883" w:rsidRDefault="00001A3A" w:rsidP="00001A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ECE276" w14:textId="2FBDD3F1" w:rsidR="00001A3A" w:rsidRPr="003B2883" w:rsidRDefault="00001A3A" w:rsidP="00001A3A">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B8BB6E" w14:textId="2078921B" w:rsidR="00001A3A" w:rsidRPr="003B2883" w:rsidRDefault="00001A3A" w:rsidP="00001A3A">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60ECDE" w14:textId="77777777" w:rsidR="00234625" w:rsidRPr="003B2883" w:rsidRDefault="00234625" w:rsidP="00234625">
      <w:pPr>
        <w:rPr>
          <w:lang w:val="en-US"/>
        </w:rPr>
      </w:pPr>
    </w:p>
    <w:p w14:paraId="4C6BD7A4" w14:textId="3266DEC5" w:rsidR="00234625" w:rsidRPr="003B2883" w:rsidRDefault="006006BC" w:rsidP="00234625">
      <w:pPr>
        <w:pStyle w:val="Heading5"/>
        <w:rPr>
          <w:lang w:eastAsia="zh-CN"/>
        </w:rPr>
      </w:pPr>
      <w:bookmarkStart w:id="228" w:name="_Toc20137415"/>
      <w:r w:rsidRPr="003B2883">
        <w:t>6.1.6.2.1</w:t>
      </w:r>
      <w:r w:rsidR="00367646" w:rsidRPr="003B2883">
        <w:t>3</w:t>
      </w:r>
      <w:r w:rsidR="00234625" w:rsidRPr="003B2883">
        <w:tab/>
        <w:t>Type: UeN1N2InfoSubscriptionCreatedData</w:t>
      </w:r>
      <w:bookmarkEnd w:id="228"/>
    </w:p>
    <w:p w14:paraId="603C83FF" w14:textId="77777777" w:rsidR="00234625" w:rsidRPr="003B2883" w:rsidRDefault="00234625" w:rsidP="008A2057">
      <w:pPr>
        <w:pStyle w:val="TH"/>
      </w:pPr>
      <w:r w:rsidRPr="003B2883">
        <w:rPr>
          <w:noProof/>
        </w:rPr>
        <w:t>Table </w:t>
      </w:r>
      <w:r w:rsidR="006006BC" w:rsidRPr="003B2883">
        <w:t>6.1.6.2.1</w:t>
      </w:r>
      <w:r w:rsidR="00367646" w:rsidRPr="003B2883">
        <w:t>3</w:t>
      </w:r>
      <w:r w:rsidRPr="003B2883">
        <w:t>-1: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Pr="003B2883" w:rsidRDefault="00234625" w:rsidP="0072466E">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91672E" w:rsidRPr="003B2883"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1C4460" w14:textId="07E33E67"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5B80D188" w14:textId="77777777" w:rsidR="00234625" w:rsidRPr="003B2883" w:rsidRDefault="00234625" w:rsidP="00234625">
      <w:pPr>
        <w:rPr>
          <w:lang w:val="en-US"/>
        </w:rPr>
      </w:pPr>
    </w:p>
    <w:p w14:paraId="77F32685" w14:textId="44E607F5" w:rsidR="00234625" w:rsidRPr="003B2883" w:rsidRDefault="00B256B0" w:rsidP="00234625">
      <w:pPr>
        <w:pStyle w:val="Heading5"/>
        <w:rPr>
          <w:lang w:eastAsia="zh-CN"/>
        </w:rPr>
      </w:pPr>
      <w:bookmarkStart w:id="229" w:name="_Toc20137416"/>
      <w:r w:rsidRPr="003B2883">
        <w:lastRenderedPageBreak/>
        <w:t>6.1.6.2.1</w:t>
      </w:r>
      <w:r w:rsidR="00367646" w:rsidRPr="003B2883">
        <w:t>4</w:t>
      </w:r>
      <w:r w:rsidR="00234625" w:rsidRPr="003B2883">
        <w:tab/>
        <w:t xml:space="preserve">Type: </w:t>
      </w:r>
      <w:r w:rsidR="00234625" w:rsidRPr="003B2883">
        <w:rPr>
          <w:lang w:eastAsia="zh-CN"/>
        </w:rPr>
        <w:t>N2InformationNotification</w:t>
      </w:r>
      <w:bookmarkEnd w:id="229"/>
    </w:p>
    <w:p w14:paraId="4619AD88" w14:textId="77777777" w:rsidR="00234625" w:rsidRPr="003B2883" w:rsidRDefault="00234625" w:rsidP="008A2057">
      <w:pPr>
        <w:pStyle w:val="TH"/>
      </w:pPr>
      <w:r w:rsidRPr="003B2883">
        <w:rPr>
          <w:noProof/>
        </w:rPr>
        <w:t>Table </w:t>
      </w:r>
      <w:r w:rsidR="00B256B0" w:rsidRPr="003B2883">
        <w:t>6.1.6.2.1</w:t>
      </w:r>
      <w:r w:rsidR="00367646" w:rsidRPr="003B2883">
        <w:t>4</w:t>
      </w:r>
      <w:r w:rsidRPr="003B2883">
        <w:t>-1: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284C2F" w:rsidRPr="003B2883" w14:paraId="69120F23" w14:textId="6CA374C6" w:rsidTr="00CB5FF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84C2F" w:rsidRPr="003B2883" w:rsidRDefault="00284C2F" w:rsidP="0072466E">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84C2F" w:rsidRPr="003B2883" w:rsidRDefault="00284C2F" w:rsidP="0072466E">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84C2F" w:rsidRPr="003B2883" w:rsidRDefault="00284C2F" w:rsidP="0072466E">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84C2F" w:rsidRPr="003B2883" w:rsidRDefault="00284C2F" w:rsidP="0072466E">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84C2F" w:rsidRPr="003B2883" w:rsidRDefault="00284C2F" w:rsidP="0072466E">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55C3D168" w14:textId="20540E1F" w:rsidR="00284C2F" w:rsidRPr="003B2883" w:rsidRDefault="00284C2F" w:rsidP="0072466E">
            <w:pPr>
              <w:pStyle w:val="TAH"/>
              <w:rPr>
                <w:rFonts w:cs="Arial"/>
                <w:szCs w:val="18"/>
              </w:rPr>
            </w:pPr>
            <w:r w:rsidRPr="003B2883">
              <w:rPr>
                <w:rFonts w:cs="Arial"/>
                <w:szCs w:val="18"/>
              </w:rPr>
              <w:t>Applicability</w:t>
            </w:r>
          </w:p>
        </w:tc>
      </w:tr>
      <w:tr w:rsidR="00284C2F" w:rsidRPr="003B2883" w14:paraId="7D82AA54" w14:textId="544557D3"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74DBA70D" w14:textId="77777777" w:rsidR="00284C2F" w:rsidRPr="003B2883" w:rsidRDefault="00284C2F" w:rsidP="0072466E">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9A488CC" w14:textId="77777777" w:rsidR="00284C2F" w:rsidRPr="003B2883" w:rsidRDefault="00284C2F" w:rsidP="0072466E">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2820C351" w14:textId="77777777" w:rsidR="00284C2F" w:rsidRPr="003B2883" w:rsidRDefault="00284C2F" w:rsidP="0072466E">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0BF1BFAA" w14:textId="77777777" w:rsidR="00284C2F" w:rsidRPr="003B2883" w:rsidRDefault="00284C2F" w:rsidP="0072466E">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4E90626" w14:textId="2DED9936" w:rsidR="00CB5FF8" w:rsidRDefault="00284C2F" w:rsidP="00CB5FF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p>
          <w:p w14:paraId="545289F0" w14:textId="1A9DA69D" w:rsidR="00284C2F" w:rsidRPr="003B2883" w:rsidRDefault="00CB5FF8" w:rsidP="00CB5FF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034719B7" w14:textId="77777777" w:rsidR="00284C2F" w:rsidRPr="003B2883" w:rsidRDefault="00284C2F" w:rsidP="0072466E">
            <w:pPr>
              <w:pStyle w:val="TAL"/>
              <w:rPr>
                <w:rFonts w:cs="Arial"/>
                <w:szCs w:val="18"/>
                <w:lang w:eastAsia="zh-CN"/>
              </w:rPr>
            </w:pPr>
          </w:p>
        </w:tc>
      </w:tr>
      <w:tr w:rsidR="00284C2F" w:rsidRPr="003B2883" w14:paraId="5453D668" w14:textId="59B22FB6"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18CD592C" w14:textId="77777777" w:rsidR="00284C2F" w:rsidRPr="003B2883" w:rsidRDefault="00284C2F" w:rsidP="0072466E">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18E29BD1" w14:textId="77777777" w:rsidR="00284C2F" w:rsidRPr="003B2883" w:rsidRDefault="00284C2F" w:rsidP="0072466E">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4880688F" w14:textId="6BD5DF21" w:rsidR="00284C2F" w:rsidRPr="003B2883" w:rsidRDefault="00284C2F" w:rsidP="0072466E">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138024E" w14:textId="77777777" w:rsidR="00284C2F" w:rsidRPr="003B2883" w:rsidRDefault="00284C2F" w:rsidP="0072466E">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CBD2155" w14:textId="581E3C73" w:rsidR="00284C2F" w:rsidRPr="003B2883" w:rsidRDefault="00284C2F" w:rsidP="00473A8A">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3B2883">
              <w:t>clause</w:t>
            </w:r>
            <w:r w:rsidRPr="003B2883">
              <w:t xml:space="preserve"> 5.2.2.3.6.2).</w:t>
            </w:r>
          </w:p>
          <w:p w14:paraId="5EB4A028" w14:textId="77777777" w:rsidR="00284C2F" w:rsidRPr="003B2883" w:rsidRDefault="00284C2F" w:rsidP="00473A8A">
            <w:pPr>
              <w:pStyle w:val="TAL"/>
              <w:rPr>
                <w:rFonts w:cs="Arial"/>
                <w:szCs w:val="18"/>
                <w:lang w:eastAsia="zh-CN"/>
              </w:rPr>
            </w:pPr>
          </w:p>
          <w:p w14:paraId="52710183" w14:textId="099BC701" w:rsidR="00284C2F" w:rsidRPr="003B2883" w:rsidRDefault="00284C2F" w:rsidP="00473A8A">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23DD35BC" w14:textId="77777777" w:rsidR="00284C2F" w:rsidRPr="003B2883" w:rsidRDefault="00284C2F" w:rsidP="00473A8A">
            <w:pPr>
              <w:pStyle w:val="TAL"/>
              <w:rPr>
                <w:rFonts w:cs="Arial"/>
                <w:szCs w:val="18"/>
                <w:lang w:eastAsia="zh-CN"/>
              </w:rPr>
            </w:pPr>
          </w:p>
        </w:tc>
      </w:tr>
      <w:tr w:rsidR="00284C2F" w:rsidRPr="003B2883" w14:paraId="3A754C6F" w14:textId="786324E4"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2F552920" w14:textId="77777777" w:rsidR="00284C2F" w:rsidRPr="003B2883" w:rsidRDefault="00284C2F" w:rsidP="00C56DD9">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71178631" w14:textId="77777777" w:rsidR="00284C2F" w:rsidRPr="003B2883" w:rsidRDefault="00284C2F" w:rsidP="00C56DD9">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2E83F046" w14:textId="77777777" w:rsidR="00284C2F" w:rsidRPr="003B2883" w:rsidRDefault="00284C2F" w:rsidP="00C56DD9">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16A58B9E" w14:textId="382E1D46" w:rsidR="00284C2F" w:rsidRPr="003B2883" w:rsidRDefault="00284C2F" w:rsidP="00C56DD9">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7E9EC3C" w14:textId="77777777" w:rsidR="00284C2F" w:rsidRPr="003B2883" w:rsidRDefault="00284C2F" w:rsidP="00C56DD9">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1418B0B6" w14:textId="77777777" w:rsidR="00284C2F" w:rsidRPr="003B2883" w:rsidRDefault="00284C2F" w:rsidP="00C56DD9">
            <w:pPr>
              <w:pStyle w:val="TAL"/>
              <w:rPr>
                <w:rFonts w:cs="Arial"/>
                <w:szCs w:val="18"/>
                <w:lang w:eastAsia="zh-CN"/>
              </w:rPr>
            </w:pPr>
          </w:p>
          <w:p w14:paraId="123FF3B6" w14:textId="77777777" w:rsidR="00284C2F" w:rsidRPr="003B2883" w:rsidRDefault="00284C2F"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0E8B367E" w14:textId="77777777" w:rsidR="00284C2F" w:rsidRPr="003B2883" w:rsidRDefault="00284C2F" w:rsidP="00C56DD9">
            <w:pPr>
              <w:pStyle w:val="TAL"/>
              <w:rPr>
                <w:rFonts w:cs="Arial"/>
                <w:szCs w:val="18"/>
                <w:lang w:eastAsia="zh-CN"/>
              </w:rPr>
            </w:pPr>
          </w:p>
        </w:tc>
      </w:tr>
      <w:tr w:rsidR="00284C2F" w:rsidRPr="003B2883" w14:paraId="09C2C848" w14:textId="0DB63666"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41020475" w14:textId="77777777" w:rsidR="00284C2F" w:rsidRPr="003B2883" w:rsidRDefault="00284C2F" w:rsidP="00C56DD9">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0571D6F2" w14:textId="77777777" w:rsidR="00284C2F" w:rsidRPr="003B2883" w:rsidRDefault="00284C2F" w:rsidP="00C56DD9">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7B4FBE9A" w14:textId="77777777" w:rsidR="00284C2F" w:rsidRPr="003B2883" w:rsidRDefault="00284C2F" w:rsidP="00C56DD9">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D501F18" w14:textId="77777777" w:rsidR="00284C2F" w:rsidRPr="003B2883" w:rsidRDefault="00284C2F" w:rsidP="00C56DD9">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5C5AD04" w14:textId="77777777" w:rsidR="00284C2F" w:rsidRPr="003B2883" w:rsidRDefault="00284C2F" w:rsidP="00351490">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4B8B4F5D" w14:textId="77777777" w:rsidR="00284C2F" w:rsidRPr="003B2883" w:rsidRDefault="00284C2F" w:rsidP="00351490">
            <w:pPr>
              <w:pStyle w:val="TAL"/>
              <w:rPr>
                <w:rFonts w:cs="Arial"/>
                <w:szCs w:val="18"/>
                <w:lang w:eastAsia="zh-CN"/>
              </w:rPr>
            </w:pPr>
          </w:p>
          <w:p w14:paraId="3A70859E" w14:textId="77777777" w:rsidR="00284C2F" w:rsidRPr="003B2883" w:rsidRDefault="00284C2F" w:rsidP="00351490">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251AA7E" w14:textId="77777777" w:rsidR="00284C2F" w:rsidRPr="003B2883" w:rsidRDefault="00284C2F" w:rsidP="00351490">
            <w:pPr>
              <w:pStyle w:val="TAL"/>
              <w:rPr>
                <w:rFonts w:cs="Arial"/>
                <w:szCs w:val="18"/>
                <w:lang w:eastAsia="zh-CN"/>
              </w:rPr>
            </w:pPr>
          </w:p>
        </w:tc>
      </w:tr>
      <w:tr w:rsidR="00284C2F" w:rsidRPr="003B2883" w14:paraId="42F207ED" w14:textId="32066988"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108A2962" w14:textId="77777777" w:rsidR="00284C2F" w:rsidRPr="003B2883" w:rsidRDefault="00284C2F" w:rsidP="00473A8A">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1F62430F" w14:textId="77777777" w:rsidR="00284C2F" w:rsidRPr="003B2883" w:rsidRDefault="00284C2F" w:rsidP="00473A8A">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7B3619B" w14:textId="77777777" w:rsidR="00284C2F" w:rsidRPr="003B2883" w:rsidRDefault="00284C2F" w:rsidP="00473A8A">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7B431E7" w14:textId="77777777" w:rsidR="00284C2F" w:rsidRPr="003B2883" w:rsidRDefault="00284C2F" w:rsidP="00473A8A">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36EB4668" w14:textId="77777777" w:rsidR="00284C2F" w:rsidRPr="003B2883" w:rsidRDefault="00284C2F" w:rsidP="00473A8A">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AF8D54D" w14:textId="77777777" w:rsidR="00284C2F" w:rsidRPr="003B2883" w:rsidRDefault="00284C2F" w:rsidP="00473A8A">
            <w:pPr>
              <w:pStyle w:val="TAL"/>
              <w:rPr>
                <w:rFonts w:cs="Arial"/>
                <w:szCs w:val="18"/>
                <w:lang w:eastAsia="zh-CN"/>
              </w:rPr>
            </w:pPr>
          </w:p>
          <w:p w14:paraId="371BDCCA" w14:textId="77777777" w:rsidR="00284C2F" w:rsidRPr="003B2883" w:rsidRDefault="00284C2F" w:rsidP="00473A8A">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3B0B645E" w14:textId="77777777" w:rsidR="00284C2F" w:rsidRPr="003B2883" w:rsidRDefault="00284C2F" w:rsidP="00473A8A">
            <w:pPr>
              <w:pStyle w:val="TAL"/>
              <w:rPr>
                <w:rFonts w:cs="Arial"/>
                <w:szCs w:val="18"/>
                <w:lang w:eastAsia="zh-CN"/>
              </w:rPr>
            </w:pPr>
          </w:p>
        </w:tc>
      </w:tr>
      <w:tr w:rsidR="00284C2F" w:rsidRPr="003B2883" w14:paraId="3E3DC2A6"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4245058A" w14:textId="49A41A14" w:rsidR="00284C2F" w:rsidRPr="003B2883" w:rsidRDefault="00284C2F" w:rsidP="00284C2F">
            <w:pPr>
              <w:pStyle w:val="TAL"/>
              <w:rPr>
                <w:lang w:val="en-US"/>
              </w:rPr>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856" w:type="dxa"/>
            <w:tcBorders>
              <w:top w:val="single" w:sz="4" w:space="0" w:color="auto"/>
              <w:left w:val="single" w:sz="4" w:space="0" w:color="auto"/>
              <w:bottom w:val="single" w:sz="4" w:space="0" w:color="auto"/>
              <w:right w:val="single" w:sz="4" w:space="0" w:color="auto"/>
            </w:tcBorders>
          </w:tcPr>
          <w:p w14:paraId="6CF25184" w14:textId="37893EF8" w:rsidR="00284C2F" w:rsidRPr="003B2883" w:rsidRDefault="00284C2F" w:rsidP="00284C2F">
            <w:pPr>
              <w:pStyle w:val="TAL"/>
              <w:rPr>
                <w:lang w:val="en-US"/>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385" w:type="dxa"/>
            <w:tcBorders>
              <w:top w:val="single" w:sz="4" w:space="0" w:color="auto"/>
              <w:left w:val="single" w:sz="4" w:space="0" w:color="auto"/>
              <w:bottom w:val="single" w:sz="4" w:space="0" w:color="auto"/>
              <w:right w:val="single" w:sz="4" w:space="0" w:color="auto"/>
            </w:tcBorders>
          </w:tcPr>
          <w:p w14:paraId="272E16F6" w14:textId="2741716F" w:rsidR="00284C2F" w:rsidRPr="003B2883" w:rsidRDefault="00284C2F" w:rsidP="00284C2F">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E33A553" w14:textId="14A971CA" w:rsidR="00284C2F" w:rsidRPr="003B2883" w:rsidRDefault="00284C2F" w:rsidP="00284C2F">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37F0A48" w14:textId="73ACA98B" w:rsidR="00284C2F" w:rsidRPr="003B2883" w:rsidRDefault="00284C2F" w:rsidP="00284C2F">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sidRPr="003B2883">
              <w:rPr>
                <w:rFonts w:cs="Arial" w:hint="eastAsia"/>
                <w:szCs w:val="18"/>
                <w:lang w:eastAsia="zh-CN"/>
              </w:rPr>
              <w:t>change or removal</w:t>
            </w:r>
            <w:r w:rsidR="008C632E">
              <w:rPr>
                <w:rFonts w:cs="Arial"/>
                <w:szCs w:val="18"/>
                <w:lang w:eastAsia="zh-CN"/>
              </w:rPr>
              <w:t xml:space="preserve"> or V-SMF change</w:t>
            </w:r>
            <w:r w:rsidRPr="003B2883">
              <w:rPr>
                <w:rFonts w:cs="Arial" w:hint="eastAsia"/>
                <w:szCs w:val="18"/>
                <w:lang w:eastAsia="zh-CN"/>
              </w:rPr>
              <w:t>.</w:t>
            </w:r>
          </w:p>
          <w:p w14:paraId="7BBA32F6" w14:textId="77777777" w:rsidR="00284C2F" w:rsidRPr="003B2883" w:rsidRDefault="00284C2F" w:rsidP="00284C2F">
            <w:pPr>
              <w:pStyle w:val="TAL"/>
              <w:rPr>
                <w:rFonts w:cs="Arial"/>
                <w:szCs w:val="18"/>
                <w:lang w:eastAsia="zh-CN"/>
              </w:rPr>
            </w:pPr>
          </w:p>
          <w:p w14:paraId="0E5A1F59" w14:textId="3141FA29" w:rsidR="00284C2F" w:rsidRPr="003B2883" w:rsidRDefault="00284C2F" w:rsidP="00284C2F">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327143AB" w14:textId="4B26B4DC" w:rsidR="00284C2F" w:rsidRPr="003B2883" w:rsidRDefault="00284C2F" w:rsidP="00284C2F">
            <w:pPr>
              <w:pStyle w:val="TAL"/>
              <w:rPr>
                <w:rFonts w:cs="Arial"/>
                <w:szCs w:val="18"/>
                <w:lang w:eastAsia="zh-CN"/>
              </w:rPr>
            </w:pPr>
            <w:r w:rsidRPr="00F2253B">
              <w:t>DTSSA</w:t>
            </w:r>
          </w:p>
        </w:tc>
      </w:tr>
      <w:tr w:rsidR="00CB5FF8" w:rsidRPr="003B2883" w14:paraId="244C2AD2"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02EC1533" w14:textId="5E972498" w:rsidR="00CB5FF8" w:rsidRPr="003B2883" w:rsidRDefault="00CB5FF8" w:rsidP="00CB5FF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35F5FE19" w14:textId="6763B5BB" w:rsidR="00CB5FF8" w:rsidRPr="003B2883" w:rsidRDefault="00CB5FF8" w:rsidP="00CB5FF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3921E43E" w14:textId="773FC7F5" w:rsidR="00CB5FF8" w:rsidRPr="003B2883" w:rsidRDefault="00CB5FF8" w:rsidP="00CB5FF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643E033A" w14:textId="64E6F9F6" w:rsidR="00CB5FF8" w:rsidRPr="003B2883" w:rsidRDefault="00CB5FF8" w:rsidP="00CB5FF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39CD04D7" w14:textId="0F1B74ED" w:rsidR="00CB5FF8" w:rsidRDefault="00CB5FF8" w:rsidP="00CB5FF8">
            <w:pPr>
              <w:pStyle w:val="TAL"/>
            </w:pPr>
            <w:r>
              <w:t>This IE shall be present during the AMF planned removal procedure with UDSF deployed procedure.</w:t>
            </w:r>
          </w:p>
          <w:p w14:paraId="3A0EA6B5" w14:textId="093F7CBB" w:rsidR="00CB5FF8" w:rsidRPr="00CB5FF8" w:rsidRDefault="00CB5FF8" w:rsidP="00CB5FF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5F1E310A" w14:textId="77777777" w:rsidR="00CB5FF8" w:rsidRPr="00CB5FF8" w:rsidRDefault="00CB5FF8" w:rsidP="00CB5FF8">
            <w:pPr>
              <w:pStyle w:val="TAL"/>
            </w:pPr>
          </w:p>
        </w:tc>
      </w:tr>
      <w:tr w:rsidR="00CB5FF8" w:rsidRPr="003B2883" w14:paraId="0B4018B4"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5C783A42" w14:textId="35006CE2" w:rsidR="00CB5FF8" w:rsidRPr="003B2883" w:rsidRDefault="00CB5FF8" w:rsidP="00CB5FF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0B5FE6BF" w14:textId="6C5DFC7B" w:rsidR="00CB5FF8" w:rsidRPr="003B2883" w:rsidRDefault="00CB5FF8" w:rsidP="00CB5FF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923EF05" w14:textId="6CABE77A" w:rsidR="00CB5FF8" w:rsidRDefault="00CB5FF8" w:rsidP="00CB5FF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2959783" w14:textId="19DC29A2" w:rsidR="00CB5FF8" w:rsidRDefault="00CB5FF8" w:rsidP="00CB5FF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3CE85184" w14:textId="2B616671" w:rsidR="00CB5FF8" w:rsidRDefault="00CB5FF8" w:rsidP="00CB5FF8">
            <w:pPr>
              <w:pStyle w:val="TAL"/>
            </w:pPr>
            <w:r>
              <w:rPr>
                <w:rFonts w:cs="Arial"/>
                <w:szCs w:val="18"/>
                <w:lang w:eastAsia="zh-CN"/>
              </w:rPr>
              <w:t>This IE shall be present d</w:t>
            </w:r>
            <w:r>
              <w:t>u</w:t>
            </w:r>
            <w:r w:rsidRPr="003B2883">
              <w:t xml:space="preserve">ring </w:t>
            </w:r>
            <w:r>
              <w:t>the AMF planned removal procedure with UDSF deployed procedure.</w:t>
            </w:r>
          </w:p>
          <w:p w14:paraId="6FE270CD" w14:textId="378BFD1C" w:rsidR="00CB5FF8" w:rsidRDefault="00CB5FF8" w:rsidP="00CB5FF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5D0E5E2F" w14:textId="77777777" w:rsidR="00CB5FF8" w:rsidRPr="00CB5FF8" w:rsidRDefault="00CB5FF8" w:rsidP="00CB5FF8">
            <w:pPr>
              <w:pStyle w:val="TAL"/>
            </w:pPr>
          </w:p>
        </w:tc>
      </w:tr>
      <w:tr w:rsidR="00CB5FF8" w:rsidRPr="003B2883" w14:paraId="5AE98DD3"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59876418" w14:textId="4CF2AC65" w:rsidR="00CB5FF8" w:rsidRPr="003B2883" w:rsidRDefault="00CB5FF8" w:rsidP="00CB5FF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3A17D039" w14:textId="14CC893E" w:rsidR="00CB5FF8" w:rsidRPr="003B2883" w:rsidRDefault="00CB5FF8" w:rsidP="00CB5FF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3E9BFCF0" w14:textId="05B9CE3E" w:rsidR="00CB5FF8" w:rsidRDefault="00CB5FF8" w:rsidP="00CB5FF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143620D" w14:textId="4429D546" w:rsidR="00CB5FF8" w:rsidRDefault="00CB5FF8" w:rsidP="00CB5FF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1153E8E" w14:textId="7A44C7FF" w:rsidR="00CB5FF8" w:rsidRDefault="00CB5FF8" w:rsidP="00CB5FF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70D790B" w14:textId="77777777" w:rsidR="00CB5FF8" w:rsidRPr="00CB5FF8" w:rsidRDefault="00CB5FF8" w:rsidP="00CB5FF8">
            <w:pPr>
              <w:pStyle w:val="TAL"/>
            </w:pPr>
          </w:p>
        </w:tc>
      </w:tr>
      <w:tr w:rsidR="00CB5FF8" w:rsidRPr="003B2883" w14:paraId="47516732"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69645AFC" w14:textId="18F0BECF" w:rsidR="00CB5FF8" w:rsidRPr="003B2883" w:rsidRDefault="00CB5FF8" w:rsidP="00CB5FF8">
            <w:pPr>
              <w:pStyle w:val="TAL"/>
              <w:rPr>
                <w:lang w:eastAsia="zh-CN"/>
              </w:rPr>
            </w:pPr>
            <w:r w:rsidRPr="003B2883">
              <w:rPr>
                <w:lang w:eastAsia="zh-CN"/>
              </w:rPr>
              <w:lastRenderedPageBreak/>
              <w:t>anN2IPv6Addr</w:t>
            </w:r>
          </w:p>
        </w:tc>
        <w:tc>
          <w:tcPr>
            <w:tcW w:w="1856" w:type="dxa"/>
            <w:tcBorders>
              <w:top w:val="single" w:sz="4" w:space="0" w:color="auto"/>
              <w:left w:val="single" w:sz="4" w:space="0" w:color="auto"/>
              <w:bottom w:val="single" w:sz="4" w:space="0" w:color="auto"/>
              <w:right w:val="single" w:sz="4" w:space="0" w:color="auto"/>
            </w:tcBorders>
          </w:tcPr>
          <w:p w14:paraId="4A036CC2" w14:textId="66D4D646" w:rsidR="00CB5FF8" w:rsidRPr="003B2883" w:rsidRDefault="00CB5FF8" w:rsidP="00CB5FF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007027F2" w14:textId="0E2D3BC9" w:rsidR="00CB5FF8" w:rsidRPr="003B2883" w:rsidRDefault="00CB5FF8" w:rsidP="00CB5FF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69B91DBE" w14:textId="785B4743" w:rsidR="00CB5FF8" w:rsidRPr="003B2883" w:rsidRDefault="00CB5FF8" w:rsidP="00CB5FF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DB6F004" w14:textId="15A1AD12" w:rsidR="00CB5FF8" w:rsidRDefault="00CB5FF8" w:rsidP="00CB5FF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6E22C7A1" w14:textId="77777777" w:rsidR="00CB5FF8" w:rsidRPr="00CB5FF8" w:rsidRDefault="00CB5FF8" w:rsidP="00CB5FF8">
            <w:pPr>
              <w:pStyle w:val="TAL"/>
            </w:pPr>
          </w:p>
        </w:tc>
      </w:tr>
    </w:tbl>
    <w:p w14:paraId="5A26E111" w14:textId="77777777" w:rsidR="00234625" w:rsidRPr="003B2883" w:rsidRDefault="00234625" w:rsidP="00234625">
      <w:pPr>
        <w:rPr>
          <w:lang w:val="en-US"/>
        </w:rPr>
      </w:pPr>
    </w:p>
    <w:p w14:paraId="20953E71" w14:textId="6C1AA0D8" w:rsidR="00234625" w:rsidRPr="003B2883" w:rsidRDefault="00B256B0" w:rsidP="00234625">
      <w:pPr>
        <w:pStyle w:val="Heading5"/>
        <w:rPr>
          <w:lang w:eastAsia="zh-CN"/>
        </w:rPr>
      </w:pPr>
      <w:bookmarkStart w:id="230" w:name="_Toc20137417"/>
      <w:r w:rsidRPr="003B2883">
        <w:t>6.1.6.2.1</w:t>
      </w:r>
      <w:r w:rsidR="00367646" w:rsidRPr="003B2883">
        <w:t>5</w:t>
      </w:r>
      <w:r w:rsidR="00234625" w:rsidRPr="003B2883">
        <w:tab/>
        <w:t xml:space="preserve">Type: </w:t>
      </w:r>
      <w:r w:rsidR="00234625" w:rsidRPr="003B2883">
        <w:rPr>
          <w:lang w:val="en-US"/>
        </w:rPr>
        <w:t>N2InfoContainer</w:t>
      </w:r>
      <w:bookmarkEnd w:id="230"/>
    </w:p>
    <w:p w14:paraId="188932CB" w14:textId="77777777" w:rsidR="00234625" w:rsidRPr="003B2883" w:rsidRDefault="00234625" w:rsidP="008A2057">
      <w:pPr>
        <w:pStyle w:val="TH"/>
      </w:pPr>
      <w:r w:rsidRPr="003B2883">
        <w:rPr>
          <w:noProof/>
        </w:rPr>
        <w:t>Table </w:t>
      </w:r>
      <w:r w:rsidR="00B256B0" w:rsidRPr="003B2883">
        <w:t>6.1.6.2.1</w:t>
      </w:r>
      <w:r w:rsidR="00367646" w:rsidRPr="003B2883">
        <w:t>5</w:t>
      </w:r>
      <w:r w:rsidRPr="003B2883">
        <w:t xml:space="preserve">-1: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rsidRPr="003B2883"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Pr="003B2883" w:rsidRDefault="00234625" w:rsidP="0072466E">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Pr="003B2883" w:rsidRDefault="00234625" w:rsidP="0072466E">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Pr="003B2883" w:rsidRDefault="00234625" w:rsidP="0072466E">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Pr="003B2883" w:rsidRDefault="00234625" w:rsidP="0072466E">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Pr="003B2883" w:rsidRDefault="00234625" w:rsidP="0072466E">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Pr="003B2883" w:rsidRDefault="00234625" w:rsidP="0072466E">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Pr="003B2883" w:rsidRDefault="00234625" w:rsidP="0072466E">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Pr="003B2883" w:rsidRDefault="00234625" w:rsidP="0072466E">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Pr="003B2883" w:rsidRDefault="00234625" w:rsidP="0072466E">
            <w:pPr>
              <w:pStyle w:val="TAL"/>
              <w:rPr>
                <w:rFonts w:cs="Arial"/>
                <w:szCs w:val="18"/>
                <w:lang w:eastAsia="zh-CN"/>
              </w:rPr>
            </w:pPr>
            <w:r w:rsidRPr="003B2883">
              <w:rPr>
                <w:rFonts w:cs="Arial"/>
                <w:szCs w:val="18"/>
                <w:lang w:eastAsia="zh-CN"/>
              </w:rPr>
              <w:t xml:space="preserve">This IE represents the class of N2 information </w:t>
            </w:r>
            <w:r w:rsidR="00D85020" w:rsidRPr="003B2883">
              <w:rPr>
                <w:rFonts w:cs="Arial"/>
                <w:szCs w:val="18"/>
                <w:lang w:eastAsia="zh-CN"/>
              </w:rPr>
              <w:t>to be transferred</w:t>
            </w:r>
            <w:r w:rsidRPr="003B2883">
              <w:rPr>
                <w:rFonts w:cs="Arial"/>
                <w:szCs w:val="18"/>
                <w:lang w:eastAsia="zh-CN"/>
              </w:rPr>
              <w:t>.</w:t>
            </w:r>
          </w:p>
        </w:tc>
      </w:tr>
      <w:tr w:rsidR="00AC20CB" w:rsidRPr="003B2883"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RPr="003B2883" w:rsidDel="00AC20CB" w:rsidRDefault="00AC20CB" w:rsidP="00AC20CB">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RPr="003B2883" w:rsidDel="00AC20CB" w:rsidRDefault="00AC20CB" w:rsidP="00AC20CB">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RPr="003B2883" w:rsidDel="00AC20CB" w:rsidRDefault="00AC20CB" w:rsidP="00AC20CB">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RPr="003B2883" w:rsidDel="00AC20CB" w:rsidRDefault="00AC20CB" w:rsidP="00AC20CB">
            <w:pPr>
              <w:pStyle w:val="TAL"/>
              <w:rPr>
                <w:lang w:eastAsia="zh-CN"/>
              </w:rPr>
            </w:pPr>
            <w:r w:rsidRPr="003B2883">
              <w:rPr>
                <w:lang w:eastAsia="zh-CN"/>
              </w:rPr>
              <w:t>0..</w:t>
            </w:r>
            <w:r w:rsidR="00B7245B"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RPr="003B2883" w:rsidDel="00AC20CB" w:rsidRDefault="00AC20CB" w:rsidP="00AC20CB">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CD489A" w:rsidRPr="003B2883"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3B2883" w:rsidRDefault="00CD489A" w:rsidP="00CD489A">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3B2883" w:rsidRDefault="00CD489A" w:rsidP="00CD489A">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3B2883"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3B2883"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3B2883" w:rsidRDefault="00CD489A" w:rsidP="00CD489A">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CD489A" w:rsidRPr="003B2883"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RPr="003B2883" w:rsidDel="00AC20CB" w:rsidRDefault="00CD489A" w:rsidP="00CD489A">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RPr="003B2883" w:rsidDel="00AC20CB" w:rsidRDefault="00CD489A" w:rsidP="00CD489A">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RPr="003B2883" w:rsidDel="00AC20CB" w:rsidRDefault="00CD489A" w:rsidP="00CD489A">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CD489A" w:rsidRPr="003B2883"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RPr="003B2883" w:rsidDel="00AC20CB" w:rsidRDefault="00CD489A" w:rsidP="00CD489A">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RPr="003B2883" w:rsidDel="00AC20CB" w:rsidRDefault="00CD489A" w:rsidP="00CD489A">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RPr="003B2883" w:rsidDel="00AC20CB" w:rsidRDefault="00CD489A" w:rsidP="00CD489A">
            <w:pPr>
              <w:pStyle w:val="TAL"/>
              <w:rPr>
                <w:rFonts w:cs="Arial"/>
                <w:szCs w:val="18"/>
              </w:rPr>
            </w:pPr>
            <w:r w:rsidRPr="003B2883">
              <w:rPr>
                <w:rFonts w:cs="Arial"/>
                <w:szCs w:val="18"/>
              </w:rPr>
              <w:t xml:space="preserve">This IE shall be present if PWS related N2 information is to be transferred. </w:t>
            </w:r>
          </w:p>
        </w:tc>
      </w:tr>
    </w:tbl>
    <w:p w14:paraId="4B60DBE0" w14:textId="77777777" w:rsidR="00234625" w:rsidRPr="003B2883" w:rsidRDefault="00234625" w:rsidP="00234625">
      <w:pPr>
        <w:rPr>
          <w:lang w:val="en-US"/>
        </w:rPr>
      </w:pPr>
    </w:p>
    <w:p w14:paraId="5DDFF3B2" w14:textId="4CBD6BA6" w:rsidR="00234625" w:rsidRPr="003B2883" w:rsidRDefault="00B256B0" w:rsidP="00234625">
      <w:pPr>
        <w:pStyle w:val="Heading5"/>
        <w:rPr>
          <w:lang w:eastAsia="zh-CN"/>
        </w:rPr>
      </w:pPr>
      <w:bookmarkStart w:id="231" w:name="_Toc20137418"/>
      <w:r w:rsidRPr="003B2883">
        <w:t>6.1.6.2.1</w:t>
      </w:r>
      <w:r w:rsidR="00367646" w:rsidRPr="003B2883">
        <w:t>6</w:t>
      </w:r>
      <w:r w:rsidR="00234625" w:rsidRPr="003B2883">
        <w:tab/>
        <w:t>Type: N1MessageNotification</w:t>
      </w:r>
      <w:bookmarkEnd w:id="231"/>
    </w:p>
    <w:p w14:paraId="7394D85D" w14:textId="77777777" w:rsidR="00234625" w:rsidRPr="003B2883" w:rsidRDefault="00234625" w:rsidP="008A2057">
      <w:pPr>
        <w:pStyle w:val="TH"/>
      </w:pPr>
      <w:r w:rsidRPr="003B2883">
        <w:rPr>
          <w:noProof/>
        </w:rPr>
        <w:t>Table </w:t>
      </w:r>
      <w:r w:rsidR="00B256B0" w:rsidRPr="003B2883">
        <w:t>6.1.6.2.1</w:t>
      </w:r>
      <w:r w:rsidR="00367646" w:rsidRPr="003B2883">
        <w:t>6</w:t>
      </w:r>
      <w:r w:rsidRPr="003B2883">
        <w:t xml:space="preserve">-1: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Pr="003B2883" w:rsidRDefault="00234625" w:rsidP="0072466E">
            <w:pPr>
              <w:pStyle w:val="TAL"/>
              <w:rPr>
                <w:lang w:eastAsia="zh-CN"/>
              </w:rPr>
            </w:pPr>
            <w:r w:rsidRPr="003B2883">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Pr="003B2883" w:rsidRDefault="000448CC"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Pr="003B2883" w:rsidRDefault="000448CC" w:rsidP="0072466E">
            <w:pPr>
              <w:pStyle w:val="TAL"/>
              <w:rPr>
                <w:lang w:eastAsia="zh-CN"/>
              </w:rPr>
            </w:pPr>
            <w:r w:rsidRPr="003B2883">
              <w:rPr>
                <w:lang w:eastAsia="zh-CN"/>
              </w:rPr>
              <w:t>0..</w:t>
            </w:r>
            <w:r w:rsidR="00234625"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Pr="003B2883" w:rsidRDefault="00234625" w:rsidP="0072466E">
            <w:pPr>
              <w:pStyle w:val="TAL"/>
              <w:rPr>
                <w:rFonts w:cs="Arial"/>
                <w:szCs w:val="18"/>
                <w:lang w:eastAsia="zh-CN"/>
              </w:rPr>
            </w:pPr>
            <w:r w:rsidRPr="003B2883">
              <w:rPr>
                <w:rFonts w:cs="Arial"/>
                <w:szCs w:val="18"/>
                <w:lang w:eastAsia="zh-CN"/>
              </w:rPr>
              <w:t xml:space="preserve">Represents the subscription Id for which the notification is generated. The NF Service Consumer uses this to </w:t>
            </w:r>
            <w:r w:rsidR="00E039F6" w:rsidRPr="003B2883">
              <w:rPr>
                <w:rFonts w:cs="Arial"/>
                <w:szCs w:val="18"/>
                <w:lang w:eastAsia="zh-CN"/>
              </w:rPr>
              <w:t>correlate</w:t>
            </w:r>
            <w:r w:rsidRPr="003B2883">
              <w:rPr>
                <w:rFonts w:cs="Arial"/>
                <w:szCs w:val="18"/>
                <w:lang w:eastAsia="zh-CN"/>
              </w:rPr>
              <w:t xml:space="preserve"> the notification against a corresponding subscription.</w:t>
            </w:r>
            <w:r w:rsidR="007C5D45" w:rsidRPr="003B2883">
              <w:rPr>
                <w:rFonts w:cs="Arial"/>
                <w:szCs w:val="18"/>
                <w:lang w:eastAsia="zh-CN"/>
              </w:rPr>
              <w:t xml:space="preserve"> If the notification is due to an implicit subscription via NRF, then the value shall be set as "implicit".</w:t>
            </w:r>
          </w:p>
          <w:p w14:paraId="2E60CF6F" w14:textId="77777777" w:rsidR="000448CC" w:rsidRPr="003B2883" w:rsidRDefault="000448CC" w:rsidP="0072466E">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rsidRPr="003B2883"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Pr="003B2883" w:rsidRDefault="00234625" w:rsidP="0072466E">
            <w:pPr>
              <w:pStyle w:val="TAL"/>
              <w:rPr>
                <w:lang w:eastAsia="zh-CN"/>
              </w:rPr>
            </w:pPr>
            <w:r w:rsidRPr="003B2883">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Pr="003B2883" w:rsidRDefault="00234625" w:rsidP="0072466E">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Pr="003B2883" w:rsidRDefault="00234625" w:rsidP="0072466E">
            <w:pPr>
              <w:pStyle w:val="TAL"/>
              <w:rPr>
                <w:rFonts w:cs="Arial"/>
                <w:szCs w:val="18"/>
                <w:lang w:eastAsia="zh-CN"/>
              </w:rPr>
            </w:pPr>
            <w:r w:rsidRPr="003B2883">
              <w:rPr>
                <w:rFonts w:cs="Arial"/>
                <w:szCs w:val="18"/>
                <w:lang w:eastAsia="zh-CN"/>
              </w:rPr>
              <w:t>Contains the N1 message class and N1 message content.</w:t>
            </w:r>
          </w:p>
        </w:tc>
      </w:tr>
      <w:tr w:rsidR="00234625" w:rsidRPr="003B2883"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Pr="003B2883" w:rsidRDefault="00234625" w:rsidP="0072466E">
            <w:pPr>
              <w:pStyle w:val="TAL"/>
              <w:rPr>
                <w:lang w:val="en-US"/>
              </w:rPr>
            </w:pPr>
            <w:r w:rsidRPr="003B2883">
              <w:rPr>
                <w:lang w:val="en-US"/>
              </w:rPr>
              <w:t>lcsCor</w:t>
            </w:r>
            <w:r w:rsidR="0041684E" w:rsidRPr="003B2883">
              <w:rPr>
                <w:lang w:val="en-US"/>
              </w:rPr>
              <w:t>r</w:t>
            </w:r>
            <w:r w:rsidRPr="003B2883">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Pr="003B2883" w:rsidRDefault="00234625" w:rsidP="0072466E">
            <w:pPr>
              <w:pStyle w:val="TAL"/>
              <w:rPr>
                <w:lang w:val="en-US"/>
              </w:rPr>
            </w:pPr>
            <w:r w:rsidRPr="003B2883">
              <w:rPr>
                <w:lang w:val="en-US"/>
              </w:rPr>
              <w:t>Co</w:t>
            </w:r>
            <w:r w:rsidR="00D17D85" w:rsidRPr="003B2883">
              <w:rPr>
                <w:lang w:val="en-US"/>
              </w:rPr>
              <w:t>r</w:t>
            </w:r>
            <w:r w:rsidRPr="003B2883">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for LCS procedures, the NF Service Producer (</w:t>
            </w:r>
            <w:r w:rsidR="00174A65" w:rsidRPr="003B2883">
              <w:rPr>
                <w:rFonts w:cs="Arial"/>
                <w:szCs w:val="18"/>
                <w:lang w:eastAsia="zh-CN"/>
              </w:rPr>
              <w:t xml:space="preserve">e.g. </w:t>
            </w:r>
            <w:r w:rsidRPr="003B2883">
              <w:rPr>
                <w:rFonts w:cs="Arial"/>
                <w:szCs w:val="18"/>
                <w:lang w:eastAsia="zh-CN"/>
              </w:rPr>
              <w:t xml:space="preserve">AMF) may include an LCS </w:t>
            </w:r>
            <w:r w:rsidR="00E039F6" w:rsidRPr="003B2883">
              <w:rPr>
                <w:rFonts w:cs="Arial"/>
                <w:szCs w:val="18"/>
                <w:lang w:eastAsia="zh-CN"/>
              </w:rPr>
              <w:t>correlation</w:t>
            </w:r>
            <w:r w:rsidRPr="003B2883">
              <w:rPr>
                <w:rFonts w:cs="Arial"/>
                <w:szCs w:val="18"/>
                <w:lang w:eastAsia="zh-CN"/>
              </w:rPr>
              <w:t xml:space="preserve"> identifier.</w:t>
            </w:r>
          </w:p>
        </w:tc>
      </w:tr>
      <w:tr w:rsidR="00234625" w:rsidRPr="003B2883"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Pr="003B2883" w:rsidRDefault="00234625" w:rsidP="0072466E">
            <w:pPr>
              <w:pStyle w:val="TAL"/>
              <w:rPr>
                <w:lang w:val="en-US"/>
              </w:rPr>
            </w:pPr>
            <w:r w:rsidRPr="003B2883">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Pr="003B2883" w:rsidRDefault="00234625" w:rsidP="0072466E">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of type 5GMM (</w:t>
            </w:r>
            <w:r w:rsidR="00174A65" w:rsidRPr="003B2883">
              <w:rPr>
                <w:rFonts w:cs="Arial"/>
                <w:szCs w:val="18"/>
                <w:lang w:eastAsia="zh-CN"/>
              </w:rPr>
              <w:t xml:space="preserve">i.e. </w:t>
            </w:r>
            <w:r w:rsidRPr="003B2883">
              <w:rPr>
                <w:rFonts w:cs="Arial"/>
                <w:szCs w:val="18"/>
                <w:lang w:eastAsia="zh-CN"/>
              </w:rPr>
              <w:t>during Registration with AMF re-allocation procedure), the NF Service Producer (</w:t>
            </w:r>
            <w:r w:rsidR="00174A65" w:rsidRPr="003B2883">
              <w:rPr>
                <w:rFonts w:cs="Arial"/>
                <w:szCs w:val="18"/>
                <w:lang w:eastAsia="zh-CN"/>
              </w:rPr>
              <w:t xml:space="preserve">e.g. </w:t>
            </w:r>
            <w:r w:rsidRPr="003B2883">
              <w:rPr>
                <w:rFonts w:cs="Arial"/>
                <w:szCs w:val="18"/>
                <w:lang w:eastAsia="zh-CN"/>
              </w:rPr>
              <w:t xml:space="preserve">AMF) shall include this IE, if available. </w:t>
            </w:r>
          </w:p>
        </w:tc>
      </w:tr>
    </w:tbl>
    <w:p w14:paraId="373348D2" w14:textId="77777777" w:rsidR="00234625" w:rsidRPr="003B2883" w:rsidRDefault="00234625" w:rsidP="00234625">
      <w:pPr>
        <w:rPr>
          <w:lang w:val="en-US"/>
        </w:rPr>
      </w:pPr>
    </w:p>
    <w:p w14:paraId="457D5EDB" w14:textId="37A3EFFB" w:rsidR="00234625" w:rsidRPr="003B2883" w:rsidRDefault="00B256B0" w:rsidP="00234625">
      <w:pPr>
        <w:pStyle w:val="Heading5"/>
        <w:rPr>
          <w:lang w:eastAsia="zh-CN"/>
        </w:rPr>
      </w:pPr>
      <w:bookmarkStart w:id="232" w:name="_Toc20137419"/>
      <w:r w:rsidRPr="003B2883">
        <w:lastRenderedPageBreak/>
        <w:t>6.1.6.2.1</w:t>
      </w:r>
      <w:r w:rsidR="00367646" w:rsidRPr="003B2883">
        <w:t>7</w:t>
      </w:r>
      <w:r w:rsidR="00234625" w:rsidRPr="003B2883">
        <w:tab/>
        <w:t xml:space="preserve">Type: </w:t>
      </w:r>
      <w:r w:rsidR="00234625" w:rsidRPr="003B2883">
        <w:rPr>
          <w:lang w:eastAsia="zh-CN"/>
        </w:rPr>
        <w:t>N1MessageContainer</w:t>
      </w:r>
      <w:bookmarkEnd w:id="232"/>
    </w:p>
    <w:p w14:paraId="75ACC4BB" w14:textId="77777777" w:rsidR="00234625" w:rsidRPr="003B2883" w:rsidRDefault="00234625" w:rsidP="008A2057">
      <w:pPr>
        <w:pStyle w:val="TH"/>
      </w:pPr>
      <w:r w:rsidRPr="003B2883">
        <w:t>Table</w:t>
      </w:r>
      <w:r w:rsidRPr="003B2883">
        <w:rPr>
          <w:noProof/>
        </w:rPr>
        <w:t> </w:t>
      </w:r>
      <w:r w:rsidR="00B256B0" w:rsidRPr="003B2883">
        <w:t>6.1.6.2.1</w:t>
      </w:r>
      <w:r w:rsidR="00367646" w:rsidRPr="003B2883">
        <w:t>7</w:t>
      </w:r>
      <w:r w:rsidRPr="003B2883">
        <w:t xml:space="preserve">-1: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Pr="003B2883" w:rsidRDefault="00234625" w:rsidP="0072466E">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234625" w:rsidRPr="003B2883"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Pr="003B2883" w:rsidRDefault="00234625" w:rsidP="0072466E">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Pr="003B2883" w:rsidRDefault="00234625" w:rsidP="0072466E">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35A8D47F" w:rsidR="00234625" w:rsidRPr="003B2883" w:rsidRDefault="00234625" w:rsidP="0072466E">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3GPP TS 24.501 [</w:t>
            </w:r>
            <w:r w:rsidR="00FF03CA" w:rsidRPr="003B2883">
              <w:t>11</w:t>
            </w:r>
            <w:r w:rsidRPr="003B2883">
              <w:t xml:space="preserve">]. See </w:t>
            </w:r>
            <w:r w:rsidR="003B2883">
              <w:t>clause</w:t>
            </w:r>
            <w:r w:rsidRPr="003B2883">
              <w:t xml:space="preserve"> 6.1.6.4.2.</w:t>
            </w:r>
          </w:p>
        </w:tc>
      </w:tr>
      <w:tr w:rsidR="00E348B5" w:rsidRPr="003B2883"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Pr="003B2883" w:rsidRDefault="00E348B5" w:rsidP="00E348B5">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3B2883" w:rsidRDefault="00E348B5" w:rsidP="00E348B5">
            <w:pPr>
              <w:pStyle w:val="TAL"/>
            </w:pPr>
            <w:r w:rsidRPr="003B2883">
              <w:t>This IE shall be present when the n1MessageClass IE is set to "LPP".</w:t>
            </w:r>
          </w:p>
          <w:p w14:paraId="32DF6CEC" w14:textId="77777777" w:rsidR="00E348B5" w:rsidRPr="003B2883" w:rsidRDefault="00E348B5" w:rsidP="00E348B5">
            <w:pPr>
              <w:pStyle w:val="TAL"/>
              <w:rPr>
                <w:rFonts w:cs="Arial"/>
                <w:szCs w:val="18"/>
              </w:rPr>
            </w:pPr>
            <w:r w:rsidRPr="003B2883">
              <w:t xml:space="preserve">When present, this IE shall carry the identifier of the </w:t>
            </w:r>
            <w:r w:rsidR="002C4BF4" w:rsidRPr="003B2883">
              <w:t xml:space="preserve">Network Function (e.g. </w:t>
            </w:r>
            <w:r w:rsidRPr="003B2883">
              <w:t>LMF</w:t>
            </w:r>
            <w:r w:rsidR="002C4BF4" w:rsidRPr="003B2883">
              <w:t>) instance</w:t>
            </w:r>
            <w:r w:rsidRPr="003B2883">
              <w:t xml:space="preserve"> sending or receiving the LPP data</w:t>
            </w:r>
            <w:r w:rsidRPr="003B2883">
              <w:rPr>
                <w:rFonts w:cs="Arial"/>
                <w:szCs w:val="18"/>
                <w:lang w:eastAsia="zh-CN"/>
              </w:rPr>
              <w:t>.</w:t>
            </w:r>
          </w:p>
        </w:tc>
      </w:tr>
      <w:tr w:rsidR="00D0587C" w:rsidRPr="003B2883"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Pr="003B2883" w:rsidRDefault="00D0587C" w:rsidP="00D0587C">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3B2883" w:rsidRDefault="00D0587C" w:rsidP="00D0587C">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3B2883" w:rsidRDefault="00D0587C" w:rsidP="00D0587C">
            <w:pPr>
              <w:pStyle w:val="TAL"/>
            </w:pPr>
            <w:r w:rsidRPr="003B2883">
              <w:t>When present, this IE shall carry the Service Instance Identifier of the Service Instance (e.g. LMF) sending or receiving the LPP data.</w:t>
            </w:r>
          </w:p>
        </w:tc>
      </w:tr>
    </w:tbl>
    <w:p w14:paraId="1B57A752" w14:textId="77777777" w:rsidR="00234625" w:rsidRPr="003B2883" w:rsidRDefault="00234625" w:rsidP="00234625">
      <w:pPr>
        <w:rPr>
          <w:lang w:val="en-US"/>
        </w:rPr>
      </w:pPr>
    </w:p>
    <w:p w14:paraId="0CBAA86B" w14:textId="0ED20FEF" w:rsidR="00234625" w:rsidRPr="003B2883" w:rsidRDefault="00B256B0" w:rsidP="00234625">
      <w:pPr>
        <w:pStyle w:val="Heading5"/>
        <w:rPr>
          <w:lang w:eastAsia="zh-CN"/>
        </w:rPr>
      </w:pPr>
      <w:bookmarkStart w:id="233" w:name="_Toc20137420"/>
      <w:r w:rsidRPr="003B2883">
        <w:lastRenderedPageBreak/>
        <w:t>6.1.6.2.1</w:t>
      </w:r>
      <w:r w:rsidR="00367646" w:rsidRPr="003B2883">
        <w:t>8</w:t>
      </w:r>
      <w:r w:rsidR="00234625" w:rsidRPr="003B2883">
        <w:tab/>
        <w:t xml:space="preserve">Type: </w:t>
      </w:r>
      <w:r w:rsidR="00CF2AE6" w:rsidRPr="003B2883">
        <w:rPr>
          <w:lang w:eastAsia="zh-CN"/>
        </w:rPr>
        <w:t>N1N2MessageTransferReqData</w:t>
      </w:r>
      <w:bookmarkEnd w:id="233"/>
    </w:p>
    <w:p w14:paraId="6FDBCA1D" w14:textId="77777777" w:rsidR="00234625" w:rsidRPr="003B2883" w:rsidRDefault="00234625" w:rsidP="008A2057">
      <w:pPr>
        <w:pStyle w:val="TH"/>
      </w:pPr>
      <w:r w:rsidRPr="003B2883">
        <w:rPr>
          <w:noProof/>
        </w:rPr>
        <w:t>Table </w:t>
      </w:r>
      <w:r w:rsidR="00B256B0" w:rsidRPr="003B2883">
        <w:t>6.1.6.2.1</w:t>
      </w:r>
      <w:r w:rsidR="00367646" w:rsidRPr="003B2883">
        <w:t>8</w:t>
      </w:r>
      <w:r w:rsidRPr="003B2883">
        <w:t xml:space="preserve">-1: </w:t>
      </w:r>
      <w:r w:rsidRPr="003B2883">
        <w:rPr>
          <w:noProof/>
        </w:rPr>
        <w:t xml:space="preserve">Definition of type </w:t>
      </w:r>
      <w:r w:rsidR="00CF2AE6" w:rsidRPr="003B2883">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rsidRPr="003B2883" w14:paraId="21ED2834"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Pr="003B2883" w:rsidRDefault="00234625" w:rsidP="0072466E">
            <w:pPr>
              <w:pStyle w:val="TAH"/>
            </w:pPr>
            <w:r w:rsidRPr="003B2883">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7B168804"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Pr="003B2883" w:rsidRDefault="00234625" w:rsidP="0072466E">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Pr="003B2883" w:rsidRDefault="00234625" w:rsidP="0072466E">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Pr="003B2883" w:rsidRDefault="00234625" w:rsidP="0072466E">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a N1 message needs to be transferred</w:t>
            </w:r>
            <w:r w:rsidR="0076238A" w:rsidRPr="003B2883">
              <w:rPr>
                <w:rFonts w:cs="Arial"/>
                <w:szCs w:val="18"/>
                <w:lang w:eastAsia="zh-CN"/>
              </w:rPr>
              <w:t>.</w:t>
            </w:r>
          </w:p>
        </w:tc>
      </w:tr>
      <w:tr w:rsidR="00234625" w:rsidRPr="003B2883" w14:paraId="14E7EC22"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Pr="003B2883" w:rsidRDefault="00234625" w:rsidP="0072466E">
            <w:pPr>
              <w:pStyle w:val="TAL"/>
              <w:rPr>
                <w:lang w:eastAsia="zh-CN"/>
              </w:rPr>
            </w:pPr>
            <w:r w:rsidRPr="003B2883">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Pr="003B2883" w:rsidRDefault="00234625" w:rsidP="0072466E">
            <w:pPr>
              <w:pStyle w:val="TAL"/>
              <w:rPr>
                <w:lang w:eastAsia="zh-CN"/>
              </w:rPr>
            </w:pPr>
            <w:r w:rsidRPr="003B2883">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a N2 information needs to be transferred.</w:t>
            </w:r>
          </w:p>
        </w:tc>
      </w:tr>
      <w:tr w:rsidR="00CF2AE6" w:rsidRPr="003B2883" w14:paraId="6EEDA945"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Pr="003B2883" w:rsidRDefault="00CF2AE6" w:rsidP="00CF2AE6">
            <w:pPr>
              <w:pStyle w:val="TAL"/>
              <w:rPr>
                <w:lang w:eastAsia="zh-CN"/>
              </w:rPr>
            </w:pPr>
            <w:r w:rsidRPr="003B2883">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Pr="003B2883" w:rsidRDefault="00CF2AE6" w:rsidP="00CF2AE6">
            <w:pPr>
              <w:pStyle w:val="TAL"/>
              <w:rPr>
                <w:lang w:val="en-US"/>
              </w:rPr>
            </w:pPr>
            <w:r w:rsidRPr="003B2883">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Pr="003B2883" w:rsidRDefault="00CF2AE6" w:rsidP="00CF2AE6">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Pr="003B2883" w:rsidRDefault="00CF2AE6" w:rsidP="00CF2AE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41F13820" w:rsidR="00CF2AE6" w:rsidRPr="003B2883" w:rsidRDefault="00CF2AE6" w:rsidP="00CF2AE6">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3B2883">
              <w:rPr>
                <w:lang w:eastAsia="ko-KR"/>
              </w:rPr>
              <w:t>clause</w:t>
            </w:r>
            <w:r w:rsidRPr="003B2883">
              <w:rPr>
                <w:lang w:eastAsia="ko-KR"/>
              </w:rPr>
              <w:t xml:space="preserve"> 4.3.4.2 of 3GP</w:t>
            </w:r>
            <w:r w:rsidRPr="003B2883">
              <w:rPr>
                <w:lang w:val="en-US" w:eastAsia="zh-CN"/>
              </w:rPr>
              <w:t>P TS 23.502 [</w:t>
            </w:r>
            <w:r w:rsidR="009D109A">
              <w:rPr>
                <w:lang w:val="en-US" w:eastAsia="zh-CN"/>
              </w:rPr>
              <w:t>3</w:t>
            </w:r>
            <w:r w:rsidRPr="003B2883">
              <w:rPr>
                <w:lang w:val="en-US" w:eastAsia="zh-CN"/>
              </w:rPr>
              <w:t>]).</w:t>
            </w:r>
          </w:p>
          <w:p w14:paraId="4111F318" w14:textId="77777777" w:rsidR="00CF2AE6" w:rsidRPr="003B2883" w:rsidRDefault="00CF2AE6" w:rsidP="00CF2AE6">
            <w:pPr>
              <w:pStyle w:val="TAL"/>
              <w:rPr>
                <w:rFonts w:cs="Arial"/>
                <w:szCs w:val="18"/>
                <w:lang w:val="en-US" w:eastAsia="zh-CN"/>
              </w:rPr>
            </w:pPr>
          </w:p>
          <w:p w14:paraId="68A7BBBB" w14:textId="77777777" w:rsidR="00CF2AE6" w:rsidRPr="003B2883" w:rsidRDefault="00CF2AE6" w:rsidP="00CF2AE6">
            <w:pPr>
              <w:pStyle w:val="TAL"/>
              <w:rPr>
                <w:rFonts w:cs="Arial"/>
                <w:szCs w:val="18"/>
                <w:lang w:val="en-US" w:eastAsia="zh-CN"/>
              </w:rPr>
            </w:pPr>
            <w:r w:rsidRPr="003B2883">
              <w:rPr>
                <w:rFonts w:cs="Arial"/>
                <w:szCs w:val="18"/>
                <w:lang w:val="en-US" w:eastAsia="zh-CN"/>
              </w:rPr>
              <w:t>When present, this IE shall be set as following:</w:t>
            </w:r>
          </w:p>
          <w:p w14:paraId="05D9D0E0" w14:textId="77777777" w:rsidR="00CF2AE6" w:rsidRPr="003B2883" w:rsidRDefault="00EE4A93" w:rsidP="00EE4A93">
            <w:pPr>
              <w:pStyle w:val="TAL"/>
              <w:ind w:left="239" w:hanging="239"/>
              <w:rPr>
                <w:rFonts w:cs="Arial"/>
                <w:szCs w:val="18"/>
                <w:lang w:eastAsia="zh-CN"/>
              </w:rPr>
            </w:pPr>
            <w:r w:rsidRPr="003B2883">
              <w:rPr>
                <w:rFonts w:cs="Arial"/>
                <w:szCs w:val="18"/>
                <w:lang w:val="en-US" w:eastAsia="zh-CN"/>
              </w:rPr>
              <w:t>-</w:t>
            </w:r>
            <w:r w:rsidRPr="003B2883">
              <w:tab/>
            </w:r>
            <w:r w:rsidR="00CF2AE6" w:rsidRPr="003B2883">
              <w:rPr>
                <w:rFonts w:cs="Arial"/>
                <w:szCs w:val="18"/>
                <w:lang w:val="en-US" w:eastAsia="zh-CN"/>
              </w:rPr>
              <w:t>true: AMF should skip sending N1 message to UE, when the UE is in CM-IDLE.</w:t>
            </w:r>
          </w:p>
          <w:p w14:paraId="102ECFFC" w14:textId="77777777" w:rsidR="00CF2AE6" w:rsidRPr="003B2883" w:rsidRDefault="00EE4A93" w:rsidP="00EE4A93">
            <w:pPr>
              <w:pStyle w:val="TAL"/>
              <w:ind w:left="239" w:hanging="239"/>
              <w:rPr>
                <w:rFonts w:cs="Arial"/>
                <w:szCs w:val="18"/>
                <w:lang w:eastAsia="zh-CN"/>
              </w:rPr>
            </w:pPr>
            <w:r w:rsidRPr="003B2883">
              <w:rPr>
                <w:rFonts w:cs="Arial"/>
                <w:szCs w:val="18"/>
                <w:lang w:val="en-US" w:eastAsia="zh-CN"/>
              </w:rPr>
              <w:t>-</w:t>
            </w:r>
            <w:r w:rsidRPr="003B2883">
              <w:tab/>
            </w:r>
            <w:r w:rsidR="00CF2AE6" w:rsidRPr="003B2883">
              <w:rPr>
                <w:rFonts w:cs="Arial"/>
                <w:szCs w:val="18"/>
                <w:lang w:val="en-US" w:eastAsia="zh-CN"/>
              </w:rPr>
              <w:t>false (default): the AMF shall send the N1 message to the UE.</w:t>
            </w:r>
          </w:p>
        </w:tc>
      </w:tr>
      <w:tr w:rsidR="00CF2AE6" w:rsidRPr="003B2883" w14:paraId="697EE128"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Pr="003B2883" w:rsidRDefault="00CF2AE6" w:rsidP="00CF2AE6">
            <w:pPr>
              <w:pStyle w:val="TAL"/>
              <w:rPr>
                <w:lang w:eastAsia="zh-CN"/>
              </w:rPr>
            </w:pPr>
            <w:r w:rsidRPr="003B2883">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Pr="003B2883" w:rsidRDefault="00CF2AE6" w:rsidP="00CF2AE6">
            <w:pPr>
              <w:pStyle w:val="TAL"/>
              <w:rPr>
                <w:lang w:val="en-US"/>
              </w:rPr>
            </w:pPr>
            <w:r w:rsidRPr="003B2883">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Pr="003B2883" w:rsidRDefault="00CF2AE6" w:rsidP="00CF2AE6">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Pr="003B2883" w:rsidRDefault="00CF2AE6" w:rsidP="00CF2AE6">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21758473" w:rsidR="00CF2AE6" w:rsidRPr="003B2883" w:rsidRDefault="00CF2AE6" w:rsidP="00CF2AE6">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3B2883">
              <w:rPr>
                <w:rFonts w:cs="Arial"/>
                <w:szCs w:val="18"/>
                <w:lang w:eastAsia="zh-CN"/>
              </w:rPr>
              <w:t>clause</w:t>
            </w:r>
            <w:r w:rsidRPr="003B2883">
              <w:rPr>
                <w:rFonts w:cs="Arial"/>
                <w:szCs w:val="18"/>
                <w:lang w:eastAsia="zh-CN"/>
              </w:rPr>
              <w:t xml:space="preserve"> 4.13.3.3 of </w:t>
            </w:r>
            <w:r w:rsidR="00960117">
              <w:rPr>
                <w:rFonts w:cs="Arial"/>
                <w:szCs w:val="18"/>
                <w:lang w:eastAsia="zh-CN"/>
              </w:rPr>
              <w:t>3GPP 2</w:t>
            </w:r>
            <w:r w:rsidR="00514461" w:rsidRPr="003B2883">
              <w:rPr>
                <w:rFonts w:cs="Arial"/>
                <w:szCs w:val="18"/>
                <w:lang w:eastAsia="zh-CN"/>
              </w:rPr>
              <w:t>3.502</w:t>
            </w:r>
            <w:r w:rsidR="00514461">
              <w:rPr>
                <w:rFonts w:cs="Arial"/>
                <w:szCs w:val="18"/>
                <w:lang w:eastAsia="zh-CN"/>
              </w:rPr>
              <w:t> </w:t>
            </w:r>
            <w:r w:rsidR="00514461" w:rsidRPr="003B2883">
              <w:rPr>
                <w:rFonts w:cs="Arial"/>
                <w:szCs w:val="18"/>
                <w:lang w:eastAsia="zh-CN"/>
              </w:rPr>
              <w:t>[</w:t>
            </w:r>
            <w:r w:rsidR="009D109A">
              <w:rPr>
                <w:rFonts w:cs="Arial"/>
                <w:szCs w:val="18"/>
                <w:lang w:eastAsia="zh-CN"/>
              </w:rPr>
              <w:t>3</w:t>
            </w:r>
            <w:r w:rsidRPr="003B2883">
              <w:rPr>
                <w:rFonts w:cs="Arial"/>
                <w:szCs w:val="18"/>
                <w:lang w:eastAsia="zh-CN"/>
              </w:rPr>
              <w:t>].</w:t>
            </w:r>
          </w:p>
        </w:tc>
      </w:tr>
      <w:tr w:rsidR="003D0660" w:rsidRPr="003B2883" w14:paraId="74D39632"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Pr="003B2883" w:rsidRDefault="003D0660" w:rsidP="003D0660">
            <w:pPr>
              <w:pStyle w:val="TAL"/>
              <w:rPr>
                <w:lang w:eastAsia="zh-CN"/>
              </w:rPr>
            </w:pPr>
            <w:r w:rsidRPr="003B2883">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Pr="003B2883" w:rsidRDefault="003D0660" w:rsidP="003D0660">
            <w:pPr>
              <w:pStyle w:val="TAL"/>
              <w:rPr>
                <w:lang w:val="en-US"/>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Pr="003B2883" w:rsidRDefault="003D0660" w:rsidP="003D066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Pr="003B2883" w:rsidRDefault="003D0660" w:rsidP="003D0660">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Pr="003B2883" w:rsidRDefault="003D0660" w:rsidP="003D0660">
            <w:pPr>
              <w:pStyle w:val="TAL"/>
              <w:rPr>
                <w:lang w:eastAsia="zh-CN"/>
              </w:rPr>
            </w:pPr>
            <w:r w:rsidRPr="003B2883">
              <w:rPr>
                <w:rFonts w:cs="Arial"/>
                <w:szCs w:val="18"/>
                <w:lang w:eastAsia="zh-CN"/>
              </w:rPr>
              <w:t>PDU Session ID for which the N1 / N2 message is sent, if the N1 / N2 message class is SM.</w:t>
            </w:r>
          </w:p>
        </w:tc>
      </w:tr>
      <w:tr w:rsidR="003D0660" w:rsidRPr="003B2883" w14:paraId="6FD44E1C"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Pr="003B2883" w:rsidRDefault="003D0660" w:rsidP="003D0660">
            <w:pPr>
              <w:pStyle w:val="TAL"/>
              <w:rPr>
                <w:lang w:eastAsia="zh-CN"/>
              </w:rPr>
            </w:pPr>
            <w:r w:rsidRPr="003B2883">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Pr="003B2883" w:rsidRDefault="003D0660" w:rsidP="003D0660">
            <w:pPr>
              <w:pStyle w:val="TAL"/>
              <w:rPr>
                <w:lang w:val="en-US"/>
              </w:rPr>
            </w:pPr>
            <w:r w:rsidRPr="003B2883">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Pr="003B2883" w:rsidRDefault="003D0660" w:rsidP="003D066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Pr="003B2883" w:rsidRDefault="003D0660" w:rsidP="003D0660">
            <w:pPr>
              <w:pStyle w:val="TAL"/>
              <w:rPr>
                <w:lang w:eastAsia="zh-CN"/>
              </w:rPr>
            </w:pPr>
            <w:r w:rsidRPr="003B2883">
              <w:rPr>
                <w:rFonts w:hint="eastAsia"/>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33A01175" w:rsidR="003D0660" w:rsidRPr="003B2883" w:rsidRDefault="003D0660" w:rsidP="003D0660">
            <w:pPr>
              <w:pStyle w:val="TAL"/>
              <w:rPr>
                <w:lang w:eastAsia="zh-CN"/>
              </w:rPr>
            </w:pPr>
            <w:r w:rsidRPr="003B2883">
              <w:t xml:space="preserve">LCS Correlation ID, for which the N1 message is sent, if the N1 message class is LPP (see </w:t>
            </w:r>
            <w:r w:rsidR="003B2883">
              <w:t>clause</w:t>
            </w:r>
            <w:r w:rsidRPr="003B2883">
              <w:t xml:space="preserve"> 4.13.5.4 of 3GPP TS 23.502 [</w:t>
            </w:r>
            <w:r w:rsidR="009D109A">
              <w:t>3</w:t>
            </w:r>
            <w:r w:rsidRPr="003B2883">
              <w:t>]).</w:t>
            </w:r>
          </w:p>
        </w:tc>
      </w:tr>
      <w:tr w:rsidR="003D0660" w:rsidRPr="003B2883" w14:paraId="3253307A"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Pr="003B2883" w:rsidRDefault="003D0660" w:rsidP="003D0660">
            <w:pPr>
              <w:pStyle w:val="TAL"/>
              <w:rPr>
                <w:lang w:eastAsia="zh-CN"/>
              </w:rPr>
            </w:pPr>
            <w:r w:rsidRPr="003B2883">
              <w:rPr>
                <w:lang w:eastAsia="zh-CN"/>
              </w:rPr>
              <w:t>p</w:t>
            </w:r>
            <w:r w:rsidRPr="003B2883">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Pr="003B2883" w:rsidRDefault="003D0660" w:rsidP="003D0660">
            <w:pPr>
              <w:pStyle w:val="TAL"/>
              <w:rPr>
                <w:lang w:val="en-US"/>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Pr="003B2883" w:rsidRDefault="003D0660" w:rsidP="003D0660">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r>
      <w:tr w:rsidR="003D0660" w:rsidRPr="003B2883" w14:paraId="5D1E2724"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Pr="003B2883" w:rsidRDefault="003D0660" w:rsidP="003D0660">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Pr="003B2883" w:rsidRDefault="003D0660" w:rsidP="003D0660">
            <w:pPr>
              <w:pStyle w:val="TAL"/>
              <w:rPr>
                <w:lang w:val="en-US"/>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714D6C" w14:textId="77777777" w:rsidR="009D109A" w:rsidRDefault="003D0660" w:rsidP="003D0660">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009D109A" w:rsidRPr="00087923">
              <w:rPr>
                <w:rFonts w:cs="Arial"/>
                <w:szCs w:val="18"/>
                <w:lang w:eastAsia="zh-CN"/>
              </w:rPr>
              <w:t>To support priority paging, the AMF shall use this IE to determine whether</w:t>
            </w:r>
            <w:r w:rsidR="009D109A" w:rsidRPr="008A4AF3">
              <w:rPr>
                <w:rFonts w:cs="Arial"/>
                <w:szCs w:val="18"/>
                <w:lang w:eastAsia="zh-CN"/>
              </w:rPr>
              <w:t xml:space="preserve"> to include </w:t>
            </w:r>
            <w:r w:rsidR="009D109A">
              <w:rPr>
                <w:rFonts w:cs="Arial"/>
                <w:szCs w:val="18"/>
                <w:lang w:eastAsia="zh-CN"/>
              </w:rPr>
              <w:t xml:space="preserve">the </w:t>
            </w:r>
            <w:r w:rsidR="009D109A" w:rsidRPr="008A4AF3">
              <w:rPr>
                <w:rFonts w:cs="Arial"/>
                <w:szCs w:val="18"/>
                <w:lang w:eastAsia="zh-CN"/>
              </w:rPr>
              <w:t xml:space="preserve">Paging Priority </w:t>
            </w:r>
            <w:r w:rsidR="009D109A" w:rsidRPr="005F7761">
              <w:rPr>
                <w:rFonts w:cs="Arial"/>
                <w:szCs w:val="18"/>
                <w:lang w:eastAsia="zh-CN"/>
              </w:rPr>
              <w:t>IE</w:t>
            </w:r>
            <w:r w:rsidR="009D109A">
              <w:rPr>
                <w:rFonts w:cs="Arial"/>
                <w:szCs w:val="18"/>
                <w:lang w:eastAsia="zh-CN"/>
              </w:rPr>
              <w:t xml:space="preserve"> </w:t>
            </w:r>
            <w:r w:rsidR="009D109A" w:rsidRPr="008A4AF3">
              <w:rPr>
                <w:rFonts w:cs="Arial"/>
                <w:szCs w:val="18"/>
                <w:lang w:eastAsia="zh-CN"/>
              </w:rPr>
              <w:t xml:space="preserve">in the </w:t>
            </w:r>
            <w:r w:rsidR="009D109A" w:rsidRPr="005F7761">
              <w:rPr>
                <w:rFonts w:cs="Arial"/>
                <w:szCs w:val="18"/>
                <w:lang w:eastAsia="zh-CN"/>
              </w:rPr>
              <w:t>NGAP</w:t>
            </w:r>
            <w:r w:rsidR="009D109A">
              <w:rPr>
                <w:rFonts w:cs="Arial"/>
                <w:szCs w:val="18"/>
                <w:lang w:eastAsia="zh-CN"/>
              </w:rPr>
              <w:t xml:space="preserve"> </w:t>
            </w:r>
            <w:r w:rsidR="009D109A" w:rsidRPr="008A4AF3">
              <w:rPr>
                <w:rFonts w:cs="Arial"/>
                <w:szCs w:val="18"/>
                <w:lang w:eastAsia="zh-CN"/>
              </w:rPr>
              <w:t>Paging Message</w:t>
            </w:r>
            <w:r w:rsidR="009D109A">
              <w:rPr>
                <w:rFonts w:cs="Arial"/>
                <w:szCs w:val="18"/>
                <w:lang w:eastAsia="zh-CN"/>
              </w:rPr>
              <w:t xml:space="preserve"> </w:t>
            </w:r>
            <w:r w:rsidR="009D109A" w:rsidRPr="00E91CB5">
              <w:rPr>
                <w:lang w:eastAsia="ko-KR"/>
              </w:rPr>
              <w:t xml:space="preserve">(see </w:t>
            </w:r>
            <w:r w:rsidR="009D109A">
              <w:rPr>
                <w:lang w:eastAsia="ko-KR"/>
              </w:rPr>
              <w:t>clause</w:t>
            </w:r>
            <w:r w:rsidR="009D109A" w:rsidRPr="00E91CB5">
              <w:rPr>
                <w:lang w:eastAsia="ko-KR"/>
              </w:rPr>
              <w:t xml:space="preserve"> </w:t>
            </w:r>
            <w:r w:rsidR="009D109A">
              <w:rPr>
                <w:lang w:eastAsia="ko-KR"/>
              </w:rPr>
              <w:t>5.4.3.3</w:t>
            </w:r>
            <w:r w:rsidR="009D109A" w:rsidRPr="00E91CB5">
              <w:rPr>
                <w:lang w:eastAsia="ko-KR"/>
              </w:rPr>
              <w:t xml:space="preserve"> of 3GP</w:t>
            </w:r>
            <w:r w:rsidR="009D109A" w:rsidRPr="00E91CB5">
              <w:rPr>
                <w:lang w:val="en-US" w:eastAsia="zh-CN"/>
              </w:rPr>
              <w:t>P TS 23.50</w:t>
            </w:r>
            <w:r w:rsidR="009D109A">
              <w:rPr>
                <w:lang w:val="en-US" w:eastAsia="zh-CN"/>
              </w:rPr>
              <w:t>1</w:t>
            </w:r>
            <w:r w:rsidR="009D109A" w:rsidRPr="00E91CB5">
              <w:rPr>
                <w:lang w:val="en-US" w:eastAsia="zh-CN"/>
              </w:rPr>
              <w:t> [2])</w:t>
            </w:r>
            <w:r w:rsidR="009D109A" w:rsidRPr="008A4AF3">
              <w:rPr>
                <w:rFonts w:cs="Arial"/>
                <w:szCs w:val="18"/>
                <w:lang w:eastAsia="zh-CN"/>
              </w:rPr>
              <w:t xml:space="preserve">. The set of ARP values associated with priority paging </w:t>
            </w:r>
            <w:r w:rsidR="009D109A" w:rsidRPr="004D16A2">
              <w:rPr>
                <w:rFonts w:cs="Arial"/>
                <w:szCs w:val="18"/>
                <w:lang w:eastAsia="zh-CN"/>
              </w:rPr>
              <w:t>and mapping to Paging Priority IE values</w:t>
            </w:r>
            <w:r w:rsidR="009D109A">
              <w:rPr>
                <w:rFonts w:cs="Arial"/>
                <w:szCs w:val="18"/>
                <w:lang w:eastAsia="zh-CN"/>
              </w:rPr>
              <w:t xml:space="preserve"> </w:t>
            </w:r>
            <w:r w:rsidR="009D109A" w:rsidRPr="008A4AF3">
              <w:rPr>
                <w:rFonts w:cs="Arial"/>
                <w:szCs w:val="18"/>
                <w:lang w:eastAsia="zh-CN"/>
              </w:rPr>
              <w:t>are configured at the AMF.</w:t>
            </w:r>
          </w:p>
          <w:p w14:paraId="7F864551" w14:textId="70F75B2A" w:rsidR="003D0660" w:rsidRPr="003B2883" w:rsidRDefault="003D0660" w:rsidP="003D0660">
            <w:pPr>
              <w:pStyle w:val="TAL"/>
              <w:rPr>
                <w:rFonts w:cs="Arial"/>
                <w:szCs w:val="18"/>
                <w:lang w:eastAsia="zh-CN"/>
              </w:rPr>
            </w:pPr>
            <w:r w:rsidRPr="003B2883">
              <w:rPr>
                <w:rFonts w:cs="Arial"/>
                <w:szCs w:val="18"/>
                <w:lang w:eastAsia="zh-CN"/>
              </w:rPr>
              <w:t>This IE shall not be present when the N1/N2 message class is not SM.</w:t>
            </w:r>
          </w:p>
        </w:tc>
      </w:tr>
      <w:tr w:rsidR="003D0660" w:rsidRPr="003B2883" w14:paraId="2FFD2313"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Pr="003B2883" w:rsidRDefault="003D0660" w:rsidP="003D0660">
            <w:pPr>
              <w:pStyle w:val="TAL"/>
              <w:rPr>
                <w:lang w:eastAsia="zh-CN"/>
              </w:rPr>
            </w:pPr>
            <w:r w:rsidRPr="003B2883">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Pr="003B2883" w:rsidRDefault="003D0660" w:rsidP="003D0660">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Pr="003B2883" w:rsidRDefault="003D0660" w:rsidP="003D0660">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r>
      <w:tr w:rsidR="003D0660" w:rsidRPr="003B2883" w14:paraId="360F8C70"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Pr="003B2883" w:rsidRDefault="003D0660" w:rsidP="003D0660">
            <w:pPr>
              <w:pStyle w:val="TAL"/>
              <w:rPr>
                <w:lang w:eastAsia="zh-CN"/>
              </w:rPr>
            </w:pPr>
            <w:r w:rsidRPr="003B2883">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Pr="003B2883" w:rsidRDefault="003D0660" w:rsidP="003D0660">
            <w:pPr>
              <w:pStyle w:val="TAL"/>
              <w:rPr>
                <w:lang w:val="en-US"/>
              </w:rPr>
            </w:pPr>
            <w:r w:rsidRPr="003B2883">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Pr="003B2883" w:rsidRDefault="003D0660" w:rsidP="003D0660">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r>
      <w:tr w:rsidR="00EE4132" w:rsidRPr="003B2883" w14:paraId="1FB3E5D2"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Pr="003B2883" w:rsidRDefault="00EE4132" w:rsidP="00EE4132">
            <w:pPr>
              <w:pStyle w:val="TAL"/>
              <w:rPr>
                <w:lang w:eastAsia="zh-CN"/>
              </w:rPr>
            </w:pPr>
            <w:r w:rsidRPr="003B2883">
              <w:rPr>
                <w:lang w:eastAsia="zh-CN"/>
              </w:rPr>
              <w:t>smfReallocation</w:t>
            </w:r>
            <w:r w:rsidRPr="003B2883">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Pr="003B2883" w:rsidRDefault="00EE4132" w:rsidP="00EE4132">
            <w:pPr>
              <w:pStyle w:val="TAL"/>
              <w:rPr>
                <w:lang w:val="en-US"/>
              </w:rPr>
            </w:pPr>
            <w:r w:rsidRPr="003B2883">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Pr="003B2883" w:rsidRDefault="00EE4132" w:rsidP="00EE413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Pr="003B2883" w:rsidRDefault="00EE4132" w:rsidP="00EE413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240FFD5A" w:rsidR="00EE4132" w:rsidRPr="003B2883" w:rsidRDefault="00EE4132" w:rsidP="00EE4132">
            <w:pPr>
              <w:pStyle w:val="TAL"/>
              <w:rPr>
                <w:rFonts w:cs="Arial"/>
                <w:szCs w:val="18"/>
                <w:lang w:eastAsia="zh-CN"/>
              </w:rPr>
            </w:pPr>
            <w:r w:rsidRPr="003B2883">
              <w:rPr>
                <w:rFonts w:cs="Arial"/>
                <w:szCs w:val="18"/>
                <w:lang w:eastAsia="zh-CN"/>
              </w:rPr>
              <w:t xml:space="preserve">This IE shall indicate that the SMF is requested to be reallocated (see </w:t>
            </w:r>
            <w:r w:rsidR="003B2883">
              <w:rPr>
                <w:rFonts w:cs="Arial"/>
                <w:szCs w:val="18"/>
                <w:lang w:eastAsia="zh-CN"/>
              </w:rPr>
              <w:t>clause</w:t>
            </w:r>
            <w:r w:rsidRPr="003B2883">
              <w:rPr>
                <w:rFonts w:cs="Arial"/>
                <w:szCs w:val="18"/>
                <w:lang w:eastAsia="zh-CN"/>
              </w:rPr>
              <w:t xml:space="preserve"> 4.3.5.2 of </w:t>
            </w:r>
            <w:r w:rsidR="00960117">
              <w:rPr>
                <w:rFonts w:cs="Arial"/>
                <w:szCs w:val="18"/>
                <w:lang w:eastAsia="zh-CN"/>
              </w:rPr>
              <w:t>3GPP 2</w:t>
            </w:r>
            <w:r w:rsidR="00514461" w:rsidRPr="003B2883">
              <w:rPr>
                <w:rFonts w:cs="Arial"/>
                <w:szCs w:val="18"/>
                <w:lang w:eastAsia="zh-CN"/>
              </w:rPr>
              <w:t>3.502</w:t>
            </w:r>
            <w:r w:rsidR="00514461">
              <w:rPr>
                <w:rFonts w:cs="Arial"/>
                <w:szCs w:val="18"/>
                <w:lang w:eastAsia="zh-CN"/>
              </w:rPr>
              <w:t> </w:t>
            </w:r>
            <w:r w:rsidR="00514461" w:rsidRPr="003B2883">
              <w:rPr>
                <w:rFonts w:cs="Arial"/>
                <w:szCs w:val="18"/>
                <w:lang w:eastAsia="zh-CN"/>
              </w:rPr>
              <w:t>[</w:t>
            </w:r>
            <w:r w:rsidR="009D109A">
              <w:rPr>
                <w:rFonts w:cs="Arial"/>
                <w:szCs w:val="18"/>
                <w:lang w:eastAsia="zh-CN"/>
              </w:rPr>
              <w:t>3</w:t>
            </w:r>
            <w:r w:rsidRPr="003B2883">
              <w:rPr>
                <w:rFonts w:cs="Arial"/>
                <w:szCs w:val="18"/>
                <w:lang w:eastAsia="zh-CN"/>
              </w:rPr>
              <w:t>]).</w:t>
            </w:r>
          </w:p>
          <w:p w14:paraId="67BFDCD4" w14:textId="77777777" w:rsidR="00EE4132" w:rsidRPr="003B2883" w:rsidRDefault="00EE4132" w:rsidP="00EE4132">
            <w:pPr>
              <w:pStyle w:val="TAL"/>
              <w:rPr>
                <w:rFonts w:cs="Arial"/>
                <w:szCs w:val="18"/>
                <w:lang w:val="en-US" w:eastAsia="zh-CN"/>
              </w:rPr>
            </w:pPr>
            <w:r w:rsidRPr="003B2883">
              <w:rPr>
                <w:rFonts w:cs="Arial"/>
                <w:szCs w:val="18"/>
                <w:lang w:val="en-US" w:eastAsia="zh-CN"/>
              </w:rPr>
              <w:t>When present, this IE shall be set as follows:</w:t>
            </w:r>
          </w:p>
          <w:p w14:paraId="4687A228" w14:textId="77777777" w:rsidR="00EE4132" w:rsidRPr="003B2883" w:rsidRDefault="00EE4132" w:rsidP="00EE4132">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5C64BD02" w14:textId="77777777" w:rsidR="00EE4132" w:rsidRPr="003B2883" w:rsidRDefault="00EE4132" w:rsidP="00EE4132">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r>
      <w:tr w:rsidR="00660707" w:rsidRPr="003B2883" w14:paraId="0A700B48"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Pr="003B2883" w:rsidRDefault="00660707" w:rsidP="00660707">
            <w:pPr>
              <w:pStyle w:val="TAL"/>
              <w:rPr>
                <w:lang w:eastAsia="zh-CN"/>
              </w:rPr>
            </w:pPr>
            <w:r w:rsidRPr="003B2883">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Pr="003B2883" w:rsidRDefault="00660707" w:rsidP="00660707">
            <w:pPr>
              <w:pStyle w:val="TAL"/>
              <w:rPr>
                <w:lang w:val="en-US"/>
              </w:rPr>
            </w:pPr>
            <w:r w:rsidRPr="003B2883">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Pr="003B2883" w:rsidRDefault="00660707" w:rsidP="0066070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Pr="003B2883" w:rsidRDefault="00660707" w:rsidP="0066070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185B337D" w:rsidR="00660707" w:rsidRPr="003B2883" w:rsidRDefault="00660707" w:rsidP="00660707">
            <w:pPr>
              <w:pStyle w:val="TAL"/>
              <w:rPr>
                <w:rFonts w:cs="Arial"/>
                <w:szCs w:val="18"/>
                <w:lang w:eastAsia="zh-CN"/>
              </w:rPr>
            </w:pPr>
            <w:r w:rsidRPr="003B2883">
              <w:rPr>
                <w:rFonts w:cs="Arial"/>
                <w:szCs w:val="18"/>
              </w:rPr>
              <w:t xml:space="preserve">This IE represents the list of TAs where the provided N2 information is valid. See </w:t>
            </w:r>
            <w:r w:rsidR="003B2883">
              <w:rPr>
                <w:rFonts w:cs="Arial"/>
                <w:szCs w:val="18"/>
              </w:rPr>
              <w:t>clause</w:t>
            </w:r>
            <w:r w:rsidRPr="003B2883">
              <w:rPr>
                <w:rFonts w:cs="Arial"/>
                <w:szCs w:val="18"/>
              </w:rPr>
              <w:t xml:space="preserve"> 5.2.2.2.7 and 4.2.3.3 of </w:t>
            </w:r>
            <w:r w:rsidR="00960117">
              <w:rPr>
                <w:rFonts w:cs="Arial"/>
                <w:szCs w:val="18"/>
              </w:rPr>
              <w:t>3GPP 2</w:t>
            </w:r>
            <w:r w:rsidR="00514461" w:rsidRPr="003B2883">
              <w:rPr>
                <w:rFonts w:cs="Arial"/>
                <w:szCs w:val="18"/>
              </w:rPr>
              <w:t>3.502</w:t>
            </w:r>
            <w:r w:rsidR="00514461">
              <w:rPr>
                <w:rFonts w:cs="Arial"/>
                <w:szCs w:val="18"/>
              </w:rPr>
              <w:t> </w:t>
            </w:r>
            <w:r w:rsidR="00514461" w:rsidRPr="003B2883">
              <w:rPr>
                <w:rFonts w:cs="Arial"/>
                <w:szCs w:val="18"/>
              </w:rPr>
              <w:t>[</w:t>
            </w:r>
            <w:r w:rsidRPr="003B2883">
              <w:rPr>
                <w:rFonts w:cs="Arial"/>
                <w:szCs w:val="18"/>
              </w:rPr>
              <w:t>3].</w:t>
            </w:r>
          </w:p>
        </w:tc>
      </w:tr>
      <w:tr w:rsidR="00660707" w:rsidRPr="003B2883" w14:paraId="1C67F70D"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Pr="003B2883" w:rsidRDefault="00660707" w:rsidP="00660707">
            <w:pPr>
              <w:pStyle w:val="TAL"/>
              <w:rPr>
                <w:lang w:eastAsia="zh-CN"/>
              </w:rPr>
            </w:pPr>
            <w:r w:rsidRPr="003B2883">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Pr="003B2883" w:rsidRDefault="00660707" w:rsidP="00660707">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Pr="003B2883" w:rsidRDefault="00660707" w:rsidP="00660707">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Pr="003B2883" w:rsidRDefault="00660707" w:rsidP="00660707">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5C61D8A" w14:textId="7ECFC4C1" w:rsidR="00660707" w:rsidRPr="003B2883" w:rsidRDefault="00660707" w:rsidP="0066070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001A3A" w:rsidRPr="003B2883" w14:paraId="165BCBC6"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78F4A6AD" w14:textId="7B56FED3" w:rsidR="00001A3A" w:rsidRPr="003B2883" w:rsidRDefault="00001A3A" w:rsidP="00001A3A">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tcPr>
          <w:p w14:paraId="5CAB4038" w14:textId="537AD797" w:rsidR="00001A3A" w:rsidRPr="003B2883" w:rsidRDefault="00001A3A" w:rsidP="00001A3A">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0CB8A79" w14:textId="2AADAE46" w:rsidR="00001A3A" w:rsidRPr="003B2883" w:rsidRDefault="00001A3A" w:rsidP="00001A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8C0D8A" w14:textId="640374EA" w:rsidR="00001A3A" w:rsidRPr="003B2883" w:rsidRDefault="00001A3A" w:rsidP="00001A3A">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028D9" w14:textId="73A92BC4" w:rsidR="00001A3A" w:rsidRPr="003B2883" w:rsidRDefault="00001A3A" w:rsidP="00001A3A">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DC2F74" w:rsidRPr="003B2883" w14:paraId="75B640B1"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085A1DD4" w14:textId="55D21564" w:rsidR="00DC2F74" w:rsidRDefault="00DC2F74" w:rsidP="00DC2F74">
            <w:pPr>
              <w:pStyle w:val="TAL"/>
              <w:rPr>
                <w:lang w:eastAsia="zh-CN"/>
              </w:rPr>
            </w:pPr>
            <w:r>
              <w:lastRenderedPageBreak/>
              <w:t>extBufSupport</w:t>
            </w:r>
          </w:p>
        </w:tc>
        <w:tc>
          <w:tcPr>
            <w:tcW w:w="1876" w:type="dxa"/>
            <w:tcBorders>
              <w:top w:val="single" w:sz="4" w:space="0" w:color="auto"/>
              <w:left w:val="single" w:sz="4" w:space="0" w:color="auto"/>
              <w:bottom w:val="single" w:sz="4" w:space="0" w:color="auto"/>
              <w:right w:val="single" w:sz="4" w:space="0" w:color="auto"/>
            </w:tcBorders>
          </w:tcPr>
          <w:p w14:paraId="0436FEA6" w14:textId="778B8A45" w:rsidR="00DC2F74" w:rsidRDefault="00DC2F74" w:rsidP="00DC2F7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CD3D55C" w14:textId="3F447D51" w:rsidR="00DC2F74" w:rsidRDefault="00DC2F74" w:rsidP="00DC2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AD06F5" w14:textId="418856D4" w:rsidR="00DC2F74" w:rsidRDefault="00DC2F74" w:rsidP="00DC2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677EB05" w14:textId="77777777" w:rsidR="00DC2F74" w:rsidRDefault="00DC2F74" w:rsidP="00DC2F74">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617FD6C9" w14:textId="77777777" w:rsidR="00DC2F74" w:rsidRDefault="00DC2F74" w:rsidP="00DC2F74">
            <w:pPr>
              <w:pStyle w:val="TAL"/>
            </w:pPr>
          </w:p>
          <w:p w14:paraId="005FD12A" w14:textId="77777777" w:rsidR="00DC2F74" w:rsidRDefault="00DC2F74" w:rsidP="00DC2F74">
            <w:pPr>
              <w:pStyle w:val="TAL"/>
            </w:pPr>
            <w:r>
              <w:t>When present, this IE shall indicate whether Extended Buffering applies or not:</w:t>
            </w:r>
          </w:p>
          <w:p w14:paraId="76E7DA33" w14:textId="77777777" w:rsidR="00DC2F74" w:rsidRDefault="00DC2F74" w:rsidP="00DC2F74">
            <w:pPr>
              <w:pStyle w:val="TAL"/>
            </w:pPr>
          </w:p>
          <w:p w14:paraId="37AABB3C" w14:textId="77777777" w:rsidR="00DC2F74" w:rsidRDefault="00DC2F74" w:rsidP="00DC2F74">
            <w:pPr>
              <w:pStyle w:val="TAL"/>
            </w:pPr>
            <w:r>
              <w:t>- true:</w:t>
            </w:r>
            <w:r>
              <w:tab/>
              <w:t>Extended Buffering applies</w:t>
            </w:r>
          </w:p>
          <w:p w14:paraId="09F0CB5C" w14:textId="2BDDB375" w:rsidR="00DC2F74" w:rsidRDefault="00DC2F74" w:rsidP="00DC2F74">
            <w:pPr>
              <w:pStyle w:val="TAL"/>
              <w:rPr>
                <w:rFonts w:cs="Arial"/>
                <w:szCs w:val="18"/>
                <w:lang w:eastAsia="zh-CN"/>
              </w:rPr>
            </w:pPr>
            <w:r>
              <w:t>- false (default) Extended Buffering does not apply</w:t>
            </w:r>
          </w:p>
        </w:tc>
      </w:tr>
      <w:tr w:rsidR="00DC2F74" w:rsidRPr="003B2883" w14:paraId="73AD9735" w14:textId="77777777" w:rsidTr="009D109A">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DC2F74" w:rsidRPr="003B2883" w:rsidRDefault="00DC2F74" w:rsidP="00DC2F74">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r>
    </w:tbl>
    <w:p w14:paraId="658EB24E" w14:textId="77777777" w:rsidR="00CC6DC7" w:rsidRPr="003B2883" w:rsidRDefault="00CC6DC7" w:rsidP="00CC6DC7"/>
    <w:p w14:paraId="2E5B4376" w14:textId="10021A27" w:rsidR="00234625" w:rsidRPr="003B2883" w:rsidRDefault="00B256B0" w:rsidP="004048E8">
      <w:pPr>
        <w:pStyle w:val="Heading5"/>
        <w:rPr>
          <w:lang w:eastAsia="zh-CN"/>
        </w:rPr>
      </w:pPr>
      <w:bookmarkStart w:id="234" w:name="_Toc20137421"/>
      <w:r w:rsidRPr="003B2883">
        <w:t>6.1.6.2.</w:t>
      </w:r>
      <w:r w:rsidR="00367646" w:rsidRPr="003B2883">
        <w:t>19</w:t>
      </w:r>
      <w:r w:rsidR="00234625" w:rsidRPr="003B2883">
        <w:tab/>
        <w:t>Type: N1N2MessageTransferRspData</w:t>
      </w:r>
      <w:bookmarkEnd w:id="234"/>
    </w:p>
    <w:p w14:paraId="7E37D9A2" w14:textId="77777777" w:rsidR="00234625" w:rsidRPr="003B2883" w:rsidRDefault="00234625" w:rsidP="008A2057">
      <w:pPr>
        <w:pStyle w:val="TH"/>
      </w:pPr>
      <w:r w:rsidRPr="003B2883">
        <w:rPr>
          <w:noProof/>
        </w:rPr>
        <w:t>Table </w:t>
      </w:r>
      <w:r w:rsidR="00B256B0" w:rsidRPr="003B2883">
        <w:t>6.1.6.2.</w:t>
      </w:r>
      <w:r w:rsidR="00367646" w:rsidRPr="003B2883">
        <w:t>19</w:t>
      </w:r>
      <w:r w:rsidRPr="003B2883">
        <w:t xml:space="preserve">-1: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Pr="003B2883" w:rsidRDefault="00234625" w:rsidP="0072466E">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Pr="003B2883" w:rsidRDefault="00234625" w:rsidP="0072466E">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Pr="003B2883" w:rsidRDefault="00234625" w:rsidP="0072466E">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BB4C37" w:rsidRPr="003B2883"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Pr="003B2883" w:rsidRDefault="00BB4C37" w:rsidP="00BB4C37">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Pr="003B2883" w:rsidRDefault="00BB4C37" w:rsidP="00BB4C37">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Pr="003B2883" w:rsidRDefault="00BB4C37" w:rsidP="00BB4C37">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Pr="003B2883" w:rsidRDefault="00BB4C37" w:rsidP="00BB4C37">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68CC5C" w14:textId="65587C57" w:rsidR="00BB4C37" w:rsidRPr="003B2883" w:rsidRDefault="00BB4C37" w:rsidP="00BB4C3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7721F044" w14:textId="77777777" w:rsidR="00234625" w:rsidRPr="003B2883" w:rsidRDefault="00234625" w:rsidP="00234625">
      <w:pPr>
        <w:rPr>
          <w:lang w:val="en-US"/>
        </w:rPr>
      </w:pPr>
    </w:p>
    <w:p w14:paraId="6C0B5703" w14:textId="677557E0" w:rsidR="00234625" w:rsidRPr="003B2883" w:rsidRDefault="00B256B0" w:rsidP="00234625">
      <w:pPr>
        <w:pStyle w:val="Heading5"/>
        <w:rPr>
          <w:lang w:val="en-US"/>
        </w:rPr>
      </w:pPr>
      <w:bookmarkStart w:id="235" w:name="_Toc20137422"/>
      <w:r w:rsidRPr="003B2883">
        <w:rPr>
          <w:lang w:val="en-US"/>
        </w:rPr>
        <w:lastRenderedPageBreak/>
        <w:t>6.1.6.2.2</w:t>
      </w:r>
      <w:r w:rsidR="00367646" w:rsidRPr="003B2883">
        <w:rPr>
          <w:lang w:val="en-US"/>
        </w:rPr>
        <w:t>0</w:t>
      </w:r>
      <w:r w:rsidR="00234625" w:rsidRPr="003B2883">
        <w:rPr>
          <w:lang w:val="en-US"/>
        </w:rPr>
        <w:tab/>
        <w:t xml:space="preserve">Type: </w:t>
      </w:r>
      <w:r w:rsidR="00234625" w:rsidRPr="003B2883">
        <w:t>RegistrationContextContainer</w:t>
      </w:r>
      <w:bookmarkEnd w:id="235"/>
    </w:p>
    <w:p w14:paraId="0A16071A" w14:textId="77777777" w:rsidR="00234625" w:rsidRPr="003B2883" w:rsidRDefault="00234625" w:rsidP="008A2057">
      <w:pPr>
        <w:pStyle w:val="TH"/>
      </w:pPr>
      <w:r w:rsidRPr="003B2883">
        <w:t>Table </w:t>
      </w:r>
      <w:r w:rsidR="00B256B0" w:rsidRPr="003B2883">
        <w:t>6.1.6.2.</w:t>
      </w:r>
      <w:r w:rsidR="0072466E" w:rsidRPr="003B2883">
        <w:t>2</w:t>
      </w:r>
      <w:r w:rsidR="00367646" w:rsidRPr="003B2883">
        <w:t>0</w:t>
      </w:r>
      <w:r w:rsidRPr="003B2883">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Pr="003B2883" w:rsidRDefault="00234625" w:rsidP="0072466E">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Pr="003B2883" w:rsidRDefault="00234625" w:rsidP="0072466E">
            <w:pPr>
              <w:pStyle w:val="TAL"/>
              <w:rPr>
                <w:lang w:eastAsia="zh-CN"/>
              </w:rPr>
            </w:pPr>
            <w:r w:rsidRPr="003B2883">
              <w:t>U</w:t>
            </w:r>
            <w:r w:rsidR="0041684E" w:rsidRPr="003B2883">
              <w:t>e</w:t>
            </w:r>
            <w:r w:rsidRPr="003B2883">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UE Context information.</w:t>
            </w:r>
          </w:p>
        </w:tc>
      </w:tr>
      <w:tr w:rsidR="00234625" w:rsidRPr="003B2883"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Pr="003B2883" w:rsidRDefault="00234625" w:rsidP="0072466E">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Pr="003B2883" w:rsidRDefault="00234625" w:rsidP="0072466E">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Pr="003B2883" w:rsidRDefault="00234625" w:rsidP="0072466E">
            <w:pPr>
              <w:pStyle w:val="TAL"/>
              <w:rPr>
                <w:rFonts w:cs="Arial"/>
                <w:szCs w:val="18"/>
                <w:lang w:eastAsia="zh-CN"/>
              </w:rPr>
            </w:pPr>
            <w:r w:rsidRPr="003B2883">
              <w:rPr>
                <w:rFonts w:cs="Arial"/>
                <w:szCs w:val="18"/>
                <w:lang w:eastAsia="zh-CN"/>
              </w:rPr>
              <w:t>This IE contains the time zone UE is currently located.</w:t>
            </w:r>
          </w:p>
        </w:tc>
      </w:tr>
      <w:tr w:rsidR="00234625" w:rsidRPr="003B2883"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Pr="003B2883" w:rsidRDefault="00234625" w:rsidP="0072466E">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3B2883" w:rsidRDefault="00234625" w:rsidP="0072466E">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current access type of the UE.</w:t>
            </w:r>
          </w:p>
        </w:tc>
      </w:tr>
      <w:tr w:rsidR="00C957DA" w:rsidRPr="003B2883"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Pr="003B2883" w:rsidRDefault="00C957DA" w:rsidP="00C957DA">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Pr="003B2883" w:rsidRDefault="00C957DA" w:rsidP="00C957DA">
            <w:pPr>
              <w:pStyle w:val="TAL"/>
            </w:pPr>
            <w:r w:rsidRPr="003B2883">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Pr="003B2883" w:rsidRDefault="00C957DA" w:rsidP="00C957DA">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Pr="003B2883" w:rsidRDefault="00C957DA" w:rsidP="00C957DA">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Pr="003B2883" w:rsidRDefault="00C957DA" w:rsidP="00C957DA">
            <w:pPr>
              <w:pStyle w:val="TAL"/>
              <w:rPr>
                <w:rFonts w:cs="Arial"/>
                <w:szCs w:val="18"/>
                <w:lang w:eastAsia="zh-CN"/>
              </w:rPr>
            </w:pPr>
            <w:r w:rsidRPr="003B2883">
              <w:rPr>
                <w:rFonts w:cs="Arial" w:hint="eastAsia"/>
                <w:szCs w:val="18"/>
                <w:lang w:eastAsia="zh-CN"/>
              </w:rPr>
              <w:t>This IE shall contain the RAN UE NGAP ID over N2 interface.</w:t>
            </w:r>
          </w:p>
        </w:tc>
      </w:tr>
      <w:tr w:rsidR="000448CC" w:rsidRPr="003B2883"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Pr="003B2883" w:rsidRDefault="000448CC" w:rsidP="000448CC">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Pr="003B2883" w:rsidRDefault="00C0087D" w:rsidP="000448CC">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Pr="003B2883" w:rsidRDefault="000448CC" w:rsidP="000448CC">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Pr="003B2883" w:rsidRDefault="000448CC" w:rsidP="000448CC">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Pr="003B2883" w:rsidRDefault="00C0087D" w:rsidP="000448CC">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1F196F" w:rsidRPr="003B2883"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Pr="003B2883" w:rsidRDefault="001F196F" w:rsidP="001F196F">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Pr="003B2883" w:rsidRDefault="001F196F" w:rsidP="001F196F">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AMF Name of the initial AMF.</w:t>
            </w:r>
          </w:p>
        </w:tc>
      </w:tr>
      <w:tr w:rsidR="001F196F" w:rsidRPr="003B2883"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Pr="003B2883" w:rsidRDefault="001F196F" w:rsidP="001F196F">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Pr="003B2883" w:rsidRDefault="001F196F" w:rsidP="001F196F">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user location received from 5G-AN.</w:t>
            </w:r>
          </w:p>
        </w:tc>
      </w:tr>
      <w:tr w:rsidR="001F196F" w:rsidRPr="003B2883"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Pr="003B2883" w:rsidRDefault="001F196F" w:rsidP="001F196F">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Pr="003B2883" w:rsidRDefault="001F196F" w:rsidP="001F196F">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1F196F" w:rsidRPr="003B2883"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Pr="003B2883" w:rsidRDefault="001F196F" w:rsidP="001F196F">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Pr="003B2883" w:rsidRDefault="001F196F" w:rsidP="001F196F">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1F196F" w:rsidRPr="003B2883"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Pr="003B2883" w:rsidRDefault="001F196F" w:rsidP="001F196F">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Pr="003B2883" w:rsidRDefault="001F196F" w:rsidP="001F196F">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562D81D7" w:rsidR="001F196F" w:rsidRPr="003B2883" w:rsidRDefault="001F196F" w:rsidP="001F196F">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960117">
              <w:rPr>
                <w:rFonts w:cs="Arial"/>
                <w:lang w:eastAsia="ja-JP"/>
              </w:rPr>
              <w:t>3GPP 3</w:t>
            </w:r>
            <w:r w:rsidR="00514461" w:rsidRPr="003B2883">
              <w:rPr>
                <w:rFonts w:cs="Arial"/>
                <w:lang w:eastAsia="ja-JP"/>
              </w:rPr>
              <w:t>8.413</w:t>
            </w:r>
            <w:r w:rsidR="00514461">
              <w:rPr>
                <w:rFonts w:cs="Arial"/>
                <w:lang w:eastAsia="ja-JP"/>
              </w:rPr>
              <w:t> </w:t>
            </w:r>
            <w:r w:rsidR="00514461" w:rsidRPr="003B2883">
              <w:rPr>
                <w:rFonts w:cs="Arial"/>
                <w:lang w:eastAsia="ja-JP"/>
              </w:rPr>
              <w:t>[</w:t>
            </w:r>
            <w:r w:rsidRPr="003B2883">
              <w:rPr>
                <w:rFonts w:cs="Arial"/>
                <w:lang w:eastAsia="ja-JP"/>
              </w:rPr>
              <w:t xml:space="preserve">12], </w:t>
            </w:r>
            <w:r w:rsidR="003B2883">
              <w:rPr>
                <w:rFonts w:cs="Arial"/>
                <w:lang w:eastAsia="ja-JP"/>
              </w:rPr>
              <w:t>clause</w:t>
            </w:r>
            <w:r w:rsidRPr="003B2883">
              <w:rPr>
                <w:rFonts w:cs="Arial"/>
                <w:lang w:eastAsia="ja-JP"/>
              </w:rPr>
              <w:t> 9.2.5.1).</w:t>
            </w:r>
          </w:p>
          <w:p w14:paraId="20DABB5E" w14:textId="77777777" w:rsidR="001F196F" w:rsidRPr="003B2883" w:rsidRDefault="001F196F" w:rsidP="001F196F">
            <w:pPr>
              <w:pStyle w:val="TAL"/>
              <w:rPr>
                <w:rFonts w:cs="Arial"/>
                <w:lang w:eastAsia="ja-JP"/>
              </w:rPr>
            </w:pPr>
            <w:r w:rsidRPr="003B2883">
              <w:rPr>
                <w:rFonts w:cs="Arial"/>
                <w:lang w:eastAsia="ja-JP"/>
              </w:rPr>
              <w:t>It carries the value in hexadecimal representation</w:t>
            </w:r>
          </w:p>
          <w:p w14:paraId="0252DA59" w14:textId="77777777" w:rsidR="001F196F" w:rsidRPr="003B2883" w:rsidRDefault="001F196F" w:rsidP="001F196F">
            <w:pPr>
              <w:pStyle w:val="TAL"/>
              <w:rPr>
                <w:rFonts w:cs="Arial"/>
                <w:szCs w:val="18"/>
                <w:lang w:eastAsia="zh-CN"/>
              </w:rPr>
            </w:pPr>
            <w:r w:rsidRPr="003B2883">
              <w:rPr>
                <w:rFonts w:cs="Arial"/>
                <w:lang w:eastAsia="ja-JP"/>
              </w:rPr>
              <w:t>Pattern: '^[0-9a-fA-F]+$'</w:t>
            </w:r>
          </w:p>
        </w:tc>
      </w:tr>
      <w:tr w:rsidR="001F196F" w:rsidRPr="003B2883"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Pr="003B2883" w:rsidRDefault="001F196F" w:rsidP="001F196F">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Pr="003B2883" w:rsidRDefault="001F196F" w:rsidP="001F196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62FFADB8" w:rsidR="001F196F" w:rsidRPr="003B2883" w:rsidRDefault="001F196F" w:rsidP="001F196F">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960117">
              <w:rPr>
                <w:rFonts w:cs="Arial"/>
                <w:lang w:eastAsia="ja-JP"/>
              </w:rPr>
              <w:t>3GPP 3</w:t>
            </w:r>
            <w:r w:rsidR="00514461" w:rsidRPr="003B2883">
              <w:rPr>
                <w:rFonts w:cs="Arial"/>
                <w:lang w:eastAsia="ja-JP"/>
              </w:rPr>
              <w:t>8.413</w:t>
            </w:r>
            <w:r w:rsidR="00514461">
              <w:rPr>
                <w:rFonts w:cs="Arial"/>
                <w:lang w:eastAsia="ja-JP"/>
              </w:rPr>
              <w:t> </w:t>
            </w:r>
            <w:r w:rsidR="00514461" w:rsidRPr="003B2883">
              <w:rPr>
                <w:rFonts w:cs="Arial"/>
                <w:lang w:eastAsia="ja-JP"/>
              </w:rPr>
              <w:t>[</w:t>
            </w:r>
            <w:r w:rsidRPr="003B2883">
              <w:rPr>
                <w:rFonts w:cs="Arial"/>
                <w:lang w:eastAsia="ja-JP"/>
              </w:rPr>
              <w:t xml:space="preserve">12], </w:t>
            </w:r>
            <w:r w:rsidR="003B2883">
              <w:rPr>
                <w:rFonts w:cs="Arial"/>
                <w:lang w:eastAsia="ja-JP"/>
              </w:rPr>
              <w:t>clause</w:t>
            </w:r>
            <w:r w:rsidRPr="003B2883">
              <w:rPr>
                <w:rFonts w:cs="Arial"/>
                <w:lang w:eastAsia="ja-JP"/>
              </w:rPr>
              <w:t> 9.2.5.1).</w:t>
            </w:r>
          </w:p>
          <w:p w14:paraId="57B5AA4D" w14:textId="77777777" w:rsidR="001F196F" w:rsidRPr="003B2883" w:rsidRDefault="001F196F" w:rsidP="001F196F">
            <w:pPr>
              <w:pStyle w:val="TAL"/>
              <w:rPr>
                <w:rFonts w:cs="Arial"/>
                <w:lang w:eastAsia="ja-JP"/>
              </w:rPr>
            </w:pPr>
          </w:p>
          <w:p w14:paraId="6F5335EB" w14:textId="77777777" w:rsidR="001F196F" w:rsidRPr="003B2883" w:rsidRDefault="001F196F" w:rsidP="001F196F">
            <w:pPr>
              <w:pStyle w:val="TAL"/>
              <w:rPr>
                <w:rFonts w:cs="Arial"/>
                <w:szCs w:val="18"/>
              </w:rPr>
            </w:pPr>
            <w:r w:rsidRPr="003B2883">
              <w:rPr>
                <w:rFonts w:cs="Arial"/>
                <w:szCs w:val="18"/>
              </w:rPr>
              <w:t>When present, it shall be set as follows:</w:t>
            </w:r>
          </w:p>
          <w:p w14:paraId="6648726D" w14:textId="77777777" w:rsidR="001F196F" w:rsidRPr="003B2883" w:rsidRDefault="001F196F" w:rsidP="003518DB">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045ABBC2" w14:textId="77777777" w:rsidR="001F196F" w:rsidRPr="003B2883" w:rsidRDefault="001F196F" w:rsidP="003518DB">
            <w:pPr>
              <w:pStyle w:val="TAL"/>
              <w:ind w:left="571" w:hanging="287"/>
              <w:rPr>
                <w:lang w:eastAsia="zh-CN"/>
              </w:rPr>
            </w:pPr>
            <w:r w:rsidRPr="003B2883">
              <w:rPr>
                <w:lang w:eastAsia="zh-CN"/>
              </w:rPr>
              <w:t>- false (default): UE context including security information does not need to be setup at the NG-RAN.</w:t>
            </w:r>
          </w:p>
        </w:tc>
      </w:tr>
      <w:tr w:rsidR="001F196F" w:rsidRPr="003B2883"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Pr="003B2883" w:rsidRDefault="001F196F" w:rsidP="001F196F">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Pr="003B2883" w:rsidRDefault="001F196F" w:rsidP="001F196F">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Pr="003B2883" w:rsidRDefault="001F196F" w:rsidP="001F196F">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1F196F" w:rsidRPr="003B2883"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Pr="003B2883" w:rsidRDefault="001F196F" w:rsidP="001F196F">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Pr="003B2883" w:rsidRDefault="001F196F" w:rsidP="001F196F">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Pr="003B2883" w:rsidRDefault="001F196F" w:rsidP="001F196F">
            <w:pPr>
              <w:pStyle w:val="TAL"/>
              <w:rPr>
                <w:lang w:eastAsia="zh-CN"/>
              </w:rPr>
            </w:pPr>
            <w:r w:rsidRPr="003B2883">
              <w:rPr>
                <w:rFonts w:hint="eastAsia"/>
                <w:lang w:eastAsia="zh-CN"/>
              </w:rPr>
              <w:t>1</w:t>
            </w:r>
            <w:r w:rsidR="003C4A94"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Pr="003B2883" w:rsidRDefault="001F196F" w:rsidP="001F196F">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1F196F" w:rsidRPr="003B2883"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Pr="003B2883" w:rsidRDefault="001F196F" w:rsidP="001F196F">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Pr="003B2883" w:rsidRDefault="001F196F" w:rsidP="001F196F">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Pr="003B2883" w:rsidRDefault="00155B5B" w:rsidP="001F196F">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Pr="003B2883" w:rsidRDefault="001F196F" w:rsidP="001F196F">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1F196F" w:rsidRPr="003B2883"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Pr="003B2883" w:rsidRDefault="001F196F" w:rsidP="001F196F">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Pr="003B2883" w:rsidRDefault="001F196F" w:rsidP="001F196F">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Pr="003B2883" w:rsidRDefault="00155B5B" w:rsidP="001F196F">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Pr="003B2883" w:rsidRDefault="001F196F" w:rsidP="001F196F">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14:paraId="32D4D6B4" w14:textId="77777777" w:rsidR="00234625" w:rsidRPr="003B2883" w:rsidRDefault="00234625" w:rsidP="00234625">
      <w:pPr>
        <w:rPr>
          <w:lang w:val="en-US"/>
        </w:rPr>
      </w:pPr>
    </w:p>
    <w:p w14:paraId="2A3D72E3" w14:textId="69D2FDB7" w:rsidR="00234625" w:rsidRPr="003B2883" w:rsidRDefault="00B256B0" w:rsidP="00234625">
      <w:pPr>
        <w:pStyle w:val="Heading5"/>
      </w:pPr>
      <w:bookmarkStart w:id="236" w:name="_Toc20137423"/>
      <w:r w:rsidRPr="003B2883">
        <w:t>6.1.6.2.2</w:t>
      </w:r>
      <w:r w:rsidR="00367646" w:rsidRPr="003B2883">
        <w:t>1</w:t>
      </w:r>
      <w:r w:rsidR="00234625" w:rsidRPr="003B2883">
        <w:tab/>
        <w:t xml:space="preserve">Type: </w:t>
      </w:r>
      <w:r w:rsidR="00234625" w:rsidRPr="003B2883">
        <w:rPr>
          <w:lang w:eastAsia="zh-CN"/>
        </w:rPr>
        <w:t>AreaOfValidity</w:t>
      </w:r>
      <w:bookmarkEnd w:id="236"/>
    </w:p>
    <w:p w14:paraId="126D2A7C" w14:textId="77777777" w:rsidR="00234625" w:rsidRPr="003B2883" w:rsidRDefault="00234625" w:rsidP="00234625">
      <w:pPr>
        <w:pStyle w:val="TH"/>
      </w:pPr>
      <w:r w:rsidRPr="003B2883">
        <w:rPr>
          <w:noProof/>
        </w:rPr>
        <w:t>Table </w:t>
      </w:r>
      <w:r w:rsidR="00B256B0" w:rsidRPr="003B2883">
        <w:t>6.1.6.2.2</w:t>
      </w:r>
      <w:r w:rsidR="00367646" w:rsidRPr="003B2883">
        <w:t>1</w:t>
      </w:r>
      <w:r w:rsidRPr="003B2883">
        <w:t xml:space="preserve">-1: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Pr="003B2883" w:rsidRDefault="00234625" w:rsidP="0072466E">
            <w:pPr>
              <w:pStyle w:val="TAL"/>
            </w:pPr>
            <w:r w:rsidRPr="003B2883">
              <w:t>ta</w:t>
            </w:r>
            <w:r w:rsidR="00B7245B" w:rsidRPr="003B2883">
              <w:t>i</w:t>
            </w:r>
            <w:r w:rsidRPr="003B2883">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Pr="003B2883" w:rsidRDefault="00B7245B" w:rsidP="0072466E">
            <w:pPr>
              <w:pStyle w:val="TAL"/>
              <w:rPr>
                <w:lang w:eastAsia="zh-CN"/>
              </w:rPr>
            </w:pPr>
            <w:r w:rsidRPr="003B2883">
              <w:t>array(</w:t>
            </w:r>
            <w:r w:rsidR="00234625" w:rsidRPr="003B2883">
              <w:t>Tai</w:t>
            </w:r>
            <w:r w:rsidRPr="003B2883">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Pr="003B2883" w:rsidRDefault="00234625" w:rsidP="0072466E">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Pr="003B2883" w:rsidRDefault="00234625" w:rsidP="0072466E">
            <w:pPr>
              <w:pStyle w:val="TAL"/>
              <w:rPr>
                <w:rFonts w:cs="Arial"/>
                <w:szCs w:val="18"/>
              </w:rPr>
            </w:pPr>
            <w:r w:rsidRPr="003B2883">
              <w:rPr>
                <w:rFonts w:cs="Arial"/>
                <w:szCs w:val="18"/>
              </w:rPr>
              <w:t>An array of TAI representing the area of validity of the associated N2 information provided.</w:t>
            </w:r>
          </w:p>
        </w:tc>
      </w:tr>
    </w:tbl>
    <w:p w14:paraId="3C249D58" w14:textId="77777777" w:rsidR="00234625" w:rsidRPr="003B2883" w:rsidRDefault="00234625" w:rsidP="00234625"/>
    <w:p w14:paraId="63B5028C" w14:textId="4A06F364" w:rsidR="00234625" w:rsidRPr="003B2883" w:rsidRDefault="00B256B0" w:rsidP="00234625">
      <w:pPr>
        <w:pStyle w:val="Heading5"/>
      </w:pPr>
      <w:bookmarkStart w:id="237" w:name="_Toc20137424"/>
      <w:r w:rsidRPr="003B2883">
        <w:t>6.1.6.2.2</w:t>
      </w:r>
      <w:r w:rsidR="00367646" w:rsidRPr="003B2883">
        <w:t>2</w:t>
      </w:r>
      <w:r w:rsidR="00234625" w:rsidRPr="003B2883">
        <w:tab/>
      </w:r>
      <w:r w:rsidR="00DB4199" w:rsidRPr="003B2883">
        <w:t>Void</w:t>
      </w:r>
      <w:bookmarkEnd w:id="237"/>
    </w:p>
    <w:p w14:paraId="3721C6FD" w14:textId="77777777" w:rsidR="00234625" w:rsidRPr="003B2883" w:rsidRDefault="00234625" w:rsidP="00234625"/>
    <w:p w14:paraId="25DBAD55" w14:textId="49253DC1" w:rsidR="00B6547B" w:rsidRPr="003B2883" w:rsidRDefault="00A84A6A" w:rsidP="00B6547B">
      <w:pPr>
        <w:pStyle w:val="Heading5"/>
        <w:rPr>
          <w:lang w:eastAsia="zh-CN"/>
        </w:rPr>
      </w:pPr>
      <w:bookmarkStart w:id="238" w:name="_Toc20137425"/>
      <w:r w:rsidRPr="003B2883">
        <w:lastRenderedPageBreak/>
        <w:t>6.1.6.2.2</w:t>
      </w:r>
      <w:r w:rsidR="00367646" w:rsidRPr="003B2883">
        <w:t>3</w:t>
      </w:r>
      <w:r w:rsidR="00B6547B" w:rsidRPr="003B2883">
        <w:tab/>
        <w:t xml:space="preserve">Type: </w:t>
      </w:r>
      <w:r w:rsidR="00EE08C7" w:rsidRPr="003B2883">
        <w:rPr>
          <w:lang w:eastAsia="zh-CN"/>
        </w:rPr>
        <w:t>UeContextTransferReqData</w:t>
      </w:r>
      <w:bookmarkEnd w:id="238"/>
    </w:p>
    <w:p w14:paraId="77954C0D" w14:textId="77777777" w:rsidR="00B6547B" w:rsidRPr="003B2883" w:rsidRDefault="00B6547B" w:rsidP="00EA4253">
      <w:pPr>
        <w:pStyle w:val="TH"/>
      </w:pPr>
      <w:r w:rsidRPr="003B2883">
        <w:rPr>
          <w:noProof/>
        </w:rPr>
        <w:t>Table </w:t>
      </w:r>
      <w:r w:rsidR="00A84A6A" w:rsidRPr="003B2883">
        <w:t>6.1.6.2.2</w:t>
      </w:r>
      <w:r w:rsidR="00367646" w:rsidRPr="003B2883">
        <w:t>3</w:t>
      </w:r>
      <w:r w:rsidRPr="003B2883">
        <w:t xml:space="preserve">-1: </w:t>
      </w:r>
      <w:r w:rsidRPr="003B2883">
        <w:rPr>
          <w:noProof/>
        </w:rPr>
        <w:t xml:space="preserve">Definition of type </w:t>
      </w:r>
      <w:r w:rsidR="00EE08C7"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3B2883"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3B2883" w:rsidRDefault="00B6547B" w:rsidP="0083334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3B2883" w:rsidRDefault="00B6547B"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3B2883" w:rsidRDefault="00B6547B"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3B2883" w:rsidRDefault="00B6547B"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3B2883" w:rsidRDefault="00B6547B" w:rsidP="00833341">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3B2883" w:rsidRDefault="00CA2470" w:rsidP="00833341">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3B2883" w:rsidRDefault="00B6547B"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3B2883" w:rsidRDefault="00B6547B" w:rsidP="0083334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3B2883" w:rsidRDefault="00B6547B" w:rsidP="00833341">
            <w:pPr>
              <w:pStyle w:val="TAL"/>
              <w:rPr>
                <w:rFonts w:cs="Arial"/>
                <w:szCs w:val="18"/>
                <w:lang w:eastAsia="zh-CN"/>
              </w:rPr>
            </w:pPr>
            <w:r w:rsidRPr="003B2883">
              <w:rPr>
                <w:rFonts w:cs="Arial"/>
                <w:szCs w:val="18"/>
                <w:lang w:eastAsia="zh-CN"/>
              </w:rPr>
              <w:t>Indicate the reason for the UEContextTransfer service request</w:t>
            </w:r>
          </w:p>
        </w:tc>
      </w:tr>
      <w:tr w:rsidR="003369F4" w:rsidRPr="003B2883"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Pr="003B2883" w:rsidRDefault="003369F4" w:rsidP="003369F4">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Pr="003B2883" w:rsidRDefault="003369F4" w:rsidP="003369F4">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Pr="003B2883" w:rsidRDefault="003369F4" w:rsidP="003369F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Pr="003B2883" w:rsidRDefault="003369F4" w:rsidP="003369F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Pr="003B2883" w:rsidRDefault="003369F4" w:rsidP="003369F4">
            <w:pPr>
              <w:pStyle w:val="TAL"/>
              <w:rPr>
                <w:rFonts w:cs="Arial"/>
                <w:szCs w:val="18"/>
                <w:lang w:eastAsia="zh-CN"/>
              </w:rPr>
            </w:pPr>
            <w:r w:rsidRPr="003B2883">
              <w:rPr>
                <w:rFonts w:cs="Arial"/>
                <w:szCs w:val="18"/>
                <w:lang w:eastAsia="zh-CN"/>
              </w:rPr>
              <w:t>This IE shall contain the access type of the UE.</w:t>
            </w:r>
          </w:p>
        </w:tc>
      </w:tr>
      <w:tr w:rsidR="003369F4" w:rsidRPr="003B2883"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Pr="003B2883" w:rsidRDefault="003369F4" w:rsidP="003369F4">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Pr="003B2883" w:rsidRDefault="003369F4" w:rsidP="003369F4">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Pr="003B2883" w:rsidRDefault="003369F4" w:rsidP="003369F4">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Pr="003B2883" w:rsidRDefault="003369F4" w:rsidP="003369F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Pr="003B2883" w:rsidRDefault="003369F4" w:rsidP="003369F4">
            <w:pPr>
              <w:pStyle w:val="TAL"/>
              <w:rPr>
                <w:rFonts w:cs="Arial"/>
                <w:szCs w:val="18"/>
                <w:lang w:eastAsia="zh-CN"/>
              </w:rPr>
            </w:pPr>
            <w:r w:rsidRPr="003B2883">
              <w:rPr>
                <w:rFonts w:hint="eastAsia"/>
              </w:rPr>
              <w:t>If present, this IE shall contain the PLMN ID of the NF service consumer (e.g target AMF).</w:t>
            </w:r>
          </w:p>
        </w:tc>
      </w:tr>
      <w:tr w:rsidR="003369F4" w:rsidRPr="003B2883"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Pr="003B2883" w:rsidRDefault="003369F4" w:rsidP="003369F4">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Pr="003B2883" w:rsidRDefault="003369F4" w:rsidP="003369F4">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Pr="003B2883" w:rsidRDefault="003369F4" w:rsidP="003369F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Pr="003B2883" w:rsidRDefault="003369F4" w:rsidP="003369F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EAE4471" w:rsidR="003369F4" w:rsidRPr="003B2883" w:rsidRDefault="003369F4" w:rsidP="003369F4">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3B2883">
              <w:t>clause</w:t>
            </w:r>
            <w:r w:rsidRPr="003B2883">
              <w:t xml:space="preserve"> 6.1.6.4.2.</w:t>
            </w:r>
          </w:p>
        </w:tc>
      </w:tr>
      <w:tr w:rsidR="003369F4" w:rsidRPr="003B2883"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3B2883" w:rsidRDefault="003369F4" w:rsidP="003369F4">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3B2883" w:rsidRDefault="003369F4" w:rsidP="003369F4">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3B2883" w:rsidRDefault="003369F4" w:rsidP="003369F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3B2883" w:rsidRDefault="003369F4" w:rsidP="003369F4">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3C3768" w14:textId="5A9B754D" w:rsidR="003369F4" w:rsidRPr="003B2883" w:rsidRDefault="003369F4" w:rsidP="003369F4">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3CD5D579" w14:textId="77777777" w:rsidR="00B6547B" w:rsidRPr="003B2883" w:rsidRDefault="00B6547B" w:rsidP="00B6547B"/>
    <w:p w14:paraId="726B65A3" w14:textId="0EB988C9" w:rsidR="00B6547B" w:rsidRPr="003B2883" w:rsidRDefault="00A84A6A" w:rsidP="00B6547B">
      <w:pPr>
        <w:pStyle w:val="Heading5"/>
        <w:rPr>
          <w:lang w:eastAsia="zh-CN"/>
        </w:rPr>
      </w:pPr>
      <w:bookmarkStart w:id="239" w:name="_Toc20137426"/>
      <w:r w:rsidRPr="003B2883">
        <w:t>6.1.6.2.2</w:t>
      </w:r>
      <w:r w:rsidR="00367646" w:rsidRPr="003B2883">
        <w:t>4</w:t>
      </w:r>
      <w:r w:rsidR="00B6547B" w:rsidRPr="003B2883">
        <w:tab/>
        <w:t xml:space="preserve">Type: </w:t>
      </w:r>
      <w:r w:rsidR="00EE08C7" w:rsidRPr="003B2883">
        <w:rPr>
          <w:lang w:eastAsia="zh-CN"/>
        </w:rPr>
        <w:t>UeContextTransferRspData</w:t>
      </w:r>
      <w:bookmarkEnd w:id="239"/>
    </w:p>
    <w:p w14:paraId="1D270086" w14:textId="77777777" w:rsidR="00B6547B" w:rsidRPr="003B2883" w:rsidRDefault="00B6547B" w:rsidP="00EA4253">
      <w:pPr>
        <w:pStyle w:val="TH"/>
      </w:pPr>
      <w:r w:rsidRPr="003B2883">
        <w:rPr>
          <w:noProof/>
        </w:rPr>
        <w:t>Table </w:t>
      </w:r>
      <w:r w:rsidR="00A84A6A" w:rsidRPr="003B2883">
        <w:t>6.1.6.2.2</w:t>
      </w:r>
      <w:r w:rsidR="00367646" w:rsidRPr="003B2883">
        <w:t>4</w:t>
      </w:r>
      <w:r w:rsidRPr="003B2883">
        <w:t xml:space="preserve">-1: </w:t>
      </w:r>
      <w:r w:rsidRPr="003B2883">
        <w:rPr>
          <w:noProof/>
        </w:rPr>
        <w:t xml:space="preserve">Definition of type </w:t>
      </w:r>
      <w:r w:rsidR="00EE08C7"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9432F2" w:rsidRPr="003B2883" w14:paraId="1034137A" w14:textId="5F04391E"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9432F2" w:rsidRPr="003B2883" w:rsidRDefault="009432F2" w:rsidP="00833341">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9432F2" w:rsidRPr="003B2883" w:rsidRDefault="009432F2"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9432F2" w:rsidRPr="003B2883" w:rsidRDefault="009432F2"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9432F2" w:rsidRPr="003B2883" w:rsidRDefault="009432F2" w:rsidP="00833341">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9432F2" w:rsidRPr="003B2883" w:rsidRDefault="009432F2" w:rsidP="00833341">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0100F9C" w14:textId="178C7C23" w:rsidR="009432F2" w:rsidRPr="003B2883" w:rsidRDefault="009432F2" w:rsidP="00833341">
            <w:pPr>
              <w:pStyle w:val="TAH"/>
              <w:rPr>
                <w:rFonts w:cs="Arial"/>
                <w:szCs w:val="18"/>
              </w:rPr>
            </w:pPr>
            <w:r w:rsidRPr="003B2883">
              <w:rPr>
                <w:rFonts w:cs="Arial"/>
                <w:szCs w:val="18"/>
              </w:rPr>
              <w:t>Applicability</w:t>
            </w:r>
          </w:p>
        </w:tc>
      </w:tr>
      <w:tr w:rsidR="009432F2" w:rsidRPr="003B2883" w14:paraId="47C9A4EC" w14:textId="4333BA19"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38DBDB9B" w14:textId="77777777" w:rsidR="009432F2" w:rsidRPr="003B2883" w:rsidRDefault="009432F2" w:rsidP="00833341">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65848A32" w14:textId="77777777" w:rsidR="009432F2" w:rsidRPr="003B2883" w:rsidRDefault="009432F2" w:rsidP="00833341">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9432F2" w:rsidRPr="003B2883" w:rsidRDefault="009432F2"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9432F2" w:rsidRPr="003B2883" w:rsidRDefault="009432F2" w:rsidP="00833341">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6747C7D2" w14:textId="77777777" w:rsidR="009432F2" w:rsidRPr="003B2883" w:rsidRDefault="009432F2" w:rsidP="00833341">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32773689" w14:textId="77777777" w:rsidR="009432F2" w:rsidRPr="003B2883" w:rsidRDefault="009432F2" w:rsidP="00833341">
            <w:pPr>
              <w:pStyle w:val="TAL"/>
              <w:rPr>
                <w:rFonts w:cs="Arial"/>
                <w:szCs w:val="18"/>
                <w:lang w:eastAsia="zh-CN"/>
              </w:rPr>
            </w:pPr>
          </w:p>
        </w:tc>
      </w:tr>
      <w:tr w:rsidR="009432F2" w:rsidRPr="003B2883" w14:paraId="6CC14088" w14:textId="2273FD5D"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C8BF36" w14:textId="77777777" w:rsidR="009432F2" w:rsidRPr="003B2883" w:rsidRDefault="009432F2" w:rsidP="00EE08C7">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95C4D6A" w14:textId="77777777" w:rsidR="009432F2" w:rsidRPr="003B2883" w:rsidRDefault="009432F2" w:rsidP="00EE08C7">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9432F2" w:rsidRPr="003B2883" w:rsidRDefault="009432F2" w:rsidP="00EE08C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9432F2" w:rsidRPr="003B2883" w:rsidRDefault="009432F2" w:rsidP="00EE08C7">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795FD6D2" w14:textId="49BEC7FB" w:rsidR="009432F2" w:rsidRPr="003B2883" w:rsidRDefault="009432F2" w:rsidP="00EE08C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56CB9939" w14:textId="77777777" w:rsidR="009432F2" w:rsidRPr="003B2883" w:rsidRDefault="009432F2" w:rsidP="00EE08C7">
            <w:pPr>
              <w:pStyle w:val="TAL"/>
              <w:rPr>
                <w:rFonts w:cs="Arial"/>
                <w:szCs w:val="18"/>
              </w:rPr>
            </w:pPr>
          </w:p>
        </w:tc>
      </w:tr>
      <w:tr w:rsidR="009432F2" w:rsidRPr="003B2883" w14:paraId="3A5169AC" w14:textId="5BC201A3"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CD58031" w14:textId="77777777" w:rsidR="009432F2" w:rsidRPr="003B2883" w:rsidRDefault="009432F2" w:rsidP="00F13222">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5A3A919" w14:textId="77777777" w:rsidR="009432F2" w:rsidRPr="003B2883" w:rsidRDefault="009432F2" w:rsidP="00F13222">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9432F2" w:rsidRPr="003B2883" w:rsidRDefault="009432F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9432F2" w:rsidRPr="003B2883" w:rsidRDefault="009432F2" w:rsidP="00F13222">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8CD9B53" w14:textId="77777777" w:rsidR="009432F2" w:rsidRPr="003B2883" w:rsidRDefault="009432F2" w:rsidP="00F13222">
            <w:pPr>
              <w:pStyle w:val="TAL"/>
              <w:rPr>
                <w:lang w:eastAsia="zh-CN"/>
              </w:rPr>
            </w:pPr>
            <w:r w:rsidRPr="003B2883">
              <w:rPr>
                <w:lang w:eastAsia="zh-CN"/>
              </w:rPr>
              <w:t>This IE shall be included to contain the "UE Radio Capability Information" if available during context transfer procedure.</w:t>
            </w:r>
          </w:p>
          <w:p w14:paraId="67581CB0" w14:textId="31272459" w:rsidR="009432F2" w:rsidRPr="003B2883" w:rsidRDefault="009432F2" w:rsidP="00F13222">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CC5B391" w14:textId="77777777" w:rsidR="009432F2" w:rsidRPr="003B2883" w:rsidRDefault="009432F2" w:rsidP="00F13222">
            <w:pPr>
              <w:pStyle w:val="TAL"/>
              <w:rPr>
                <w:lang w:eastAsia="zh-CN"/>
              </w:rPr>
            </w:pPr>
          </w:p>
        </w:tc>
      </w:tr>
      <w:tr w:rsidR="009432F2" w:rsidRPr="003B2883" w14:paraId="0EA35800" w14:textId="77777777" w:rsidTr="009432F2">
        <w:trPr>
          <w:jc w:val="center"/>
        </w:trPr>
        <w:tc>
          <w:tcPr>
            <w:tcW w:w="1696" w:type="dxa"/>
            <w:tcBorders>
              <w:top w:val="single" w:sz="4" w:space="0" w:color="auto"/>
              <w:left w:val="single" w:sz="4" w:space="0" w:color="auto"/>
              <w:bottom w:val="single" w:sz="4" w:space="0" w:color="auto"/>
              <w:right w:val="single" w:sz="4" w:space="0" w:color="auto"/>
            </w:tcBorders>
          </w:tcPr>
          <w:p w14:paraId="5885EACC" w14:textId="6C3FD56B" w:rsidR="009432F2" w:rsidRPr="003B2883" w:rsidRDefault="009432F2" w:rsidP="009432F2">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248D845B" w14:textId="67EB47D4" w:rsidR="009432F2" w:rsidRPr="003B2883" w:rsidRDefault="009432F2" w:rsidP="009432F2">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41B4E47" w14:textId="482F87D3" w:rsidR="009432F2" w:rsidRPr="003B2883" w:rsidRDefault="009432F2" w:rsidP="009432F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696F4FB" w14:textId="627A9480" w:rsidR="009432F2" w:rsidRPr="003B2883" w:rsidRDefault="009432F2" w:rsidP="009432F2">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840E5F9" w14:textId="2C48E8B9" w:rsidR="009432F2" w:rsidRPr="003B2883" w:rsidRDefault="009432F2" w:rsidP="009432F2">
            <w:pPr>
              <w:pStyle w:val="TAL"/>
              <w:rPr>
                <w:lang w:eastAsia="zh-CN"/>
              </w:rPr>
            </w:pPr>
            <w:r w:rsidRPr="003B2883">
              <w:rPr>
                <w:rFonts w:hint="eastAsia"/>
                <w:lang w:eastAsia="zh-CN"/>
              </w:rPr>
              <w:t xml:space="preserve">This IE shall be included to contain </w:t>
            </w:r>
            <w:r w:rsidR="003B2883">
              <w:rPr>
                <w:lang w:eastAsia="zh-CN"/>
              </w:rPr>
              <w:t>"</w:t>
            </w:r>
            <w:r w:rsidRPr="003B2883">
              <w:rPr>
                <w:lang w:eastAsia="zh-CN"/>
              </w:rPr>
              <w:t>NB-IoT UE radio capabilit</w:t>
            </w:r>
            <w:r w:rsidRPr="003B2883">
              <w:rPr>
                <w:rFonts w:hint="eastAsia"/>
                <w:lang w:eastAsia="zh-CN"/>
              </w:rPr>
              <w:t>y Information</w:t>
            </w:r>
            <w:r w:rsidR="003B2883">
              <w:rPr>
                <w:lang w:eastAsia="zh-CN"/>
              </w:rPr>
              <w:t>"</w:t>
            </w:r>
            <w:r w:rsidRPr="003B2883">
              <w:rPr>
                <w:lang w:eastAsia="zh-CN"/>
              </w:rPr>
              <w:t xml:space="preserve"> if available during context transfer procedure,</w:t>
            </w:r>
            <w:r w:rsidRPr="003B2883">
              <w:t xml:space="preserve"> 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1CC3626B" w14:textId="748BB5FB" w:rsidR="009432F2" w:rsidRPr="003B2883" w:rsidRDefault="009432F2" w:rsidP="009432F2">
            <w:pPr>
              <w:pStyle w:val="TAL"/>
              <w:rPr>
                <w:lang w:eastAsia="zh-CN"/>
              </w:rPr>
            </w:pPr>
            <w:r w:rsidRPr="003B2883">
              <w:rPr>
                <w:rFonts w:cs="Arial"/>
                <w:szCs w:val="18"/>
              </w:rPr>
              <w:t>NBIOT</w:t>
            </w:r>
          </w:p>
        </w:tc>
      </w:tr>
    </w:tbl>
    <w:p w14:paraId="604FCE3D" w14:textId="77777777" w:rsidR="00B6547B" w:rsidRPr="003B2883" w:rsidRDefault="00B6547B" w:rsidP="00B6547B"/>
    <w:p w14:paraId="70A7E36F" w14:textId="023FB173" w:rsidR="00B6547B" w:rsidRPr="003B2883" w:rsidRDefault="00A84A6A" w:rsidP="00B6547B">
      <w:pPr>
        <w:pStyle w:val="Heading5"/>
        <w:rPr>
          <w:lang w:eastAsia="zh-CN"/>
        </w:rPr>
      </w:pPr>
      <w:bookmarkStart w:id="240" w:name="_Toc20137427"/>
      <w:r w:rsidRPr="003B2883">
        <w:lastRenderedPageBreak/>
        <w:t>6.1.6.2.2</w:t>
      </w:r>
      <w:r w:rsidR="00367646" w:rsidRPr="003B2883">
        <w:t>5</w:t>
      </w:r>
      <w:r w:rsidR="00B6547B" w:rsidRPr="003B2883">
        <w:tab/>
        <w:t xml:space="preserve">Type: </w:t>
      </w:r>
      <w:r w:rsidR="00B6547B" w:rsidRPr="003B2883">
        <w:rPr>
          <w:lang w:eastAsia="zh-CN"/>
        </w:rPr>
        <w:t>UeContext</w:t>
      </w:r>
      <w:bookmarkEnd w:id="240"/>
    </w:p>
    <w:p w14:paraId="73CCFB07" w14:textId="77777777" w:rsidR="00B6547B" w:rsidRPr="003B2883" w:rsidRDefault="00B6547B" w:rsidP="00EA4253">
      <w:pPr>
        <w:pStyle w:val="TH"/>
      </w:pPr>
      <w:r w:rsidRPr="003B2883">
        <w:rPr>
          <w:noProof/>
        </w:rPr>
        <w:t>Table </w:t>
      </w:r>
      <w:r w:rsidR="00A84A6A" w:rsidRPr="003B2883">
        <w:t>6.1.6.2.2</w:t>
      </w:r>
      <w:r w:rsidR="00367646" w:rsidRPr="003B2883">
        <w:t>5</w:t>
      </w:r>
      <w:r w:rsidRPr="003B2883">
        <w:t xml:space="preserve">-1: </w:t>
      </w:r>
      <w:r w:rsidRPr="003B2883">
        <w:rPr>
          <w:noProof/>
        </w:rPr>
        <w:t xml:space="preserve">Definition of type </w:t>
      </w:r>
      <w:r w:rsidRPr="003B2883">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36"/>
        <w:gridCol w:w="2436"/>
        <w:gridCol w:w="420"/>
        <w:gridCol w:w="1098"/>
        <w:gridCol w:w="3065"/>
      </w:tblGrid>
      <w:tr w:rsidR="00B6547B" w:rsidRPr="003B2883" w14:paraId="4F616ECE"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3B2883" w:rsidRDefault="00B6547B" w:rsidP="00833341">
            <w:pPr>
              <w:pStyle w:val="TAH"/>
            </w:pPr>
            <w:r w:rsidRPr="003B2883">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3B2883" w:rsidRDefault="00B6547B" w:rsidP="00833341">
            <w:pPr>
              <w:pStyle w:val="TAH"/>
            </w:pPr>
            <w:r w:rsidRPr="003B2883">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3B2883" w:rsidRDefault="00B6547B" w:rsidP="00833341">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3B2883" w:rsidRDefault="00B6547B" w:rsidP="00833341">
            <w:pPr>
              <w:pStyle w:val="TAH"/>
              <w:jc w:val="left"/>
            </w:pPr>
            <w:r w:rsidRPr="003B2883">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07B9DA0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7E4AF92" w14:textId="77777777" w:rsidR="00B6547B" w:rsidRPr="003B2883" w:rsidRDefault="00B6547B" w:rsidP="00833341">
            <w:pPr>
              <w:pStyle w:val="TAL"/>
              <w:rPr>
                <w:lang w:eastAsia="zh-CN"/>
              </w:rPr>
            </w:pPr>
            <w:r w:rsidRPr="003B2883">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3B2883" w:rsidRDefault="00B6547B" w:rsidP="00833341">
            <w:pPr>
              <w:pStyle w:val="TAL"/>
              <w:rPr>
                <w:lang w:eastAsia="zh-CN"/>
              </w:rPr>
            </w:pPr>
            <w:r w:rsidRPr="003B2883">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3B2883" w:rsidRDefault="00B6547B" w:rsidP="00833341">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3B2883" w:rsidRDefault="00B6547B" w:rsidP="00833341">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3B2883" w:rsidRDefault="00B6547B" w:rsidP="00833341">
            <w:pPr>
              <w:pStyle w:val="TAL"/>
              <w:rPr>
                <w:rFonts w:cs="Arial"/>
                <w:szCs w:val="18"/>
                <w:lang w:eastAsia="zh-CN"/>
              </w:rPr>
            </w:pPr>
            <w:r w:rsidRPr="003B2883">
              <w:rPr>
                <w:rFonts w:cs="Arial"/>
                <w:szCs w:val="18"/>
                <w:lang w:eastAsia="zh-CN"/>
              </w:rPr>
              <w:t>This IE shall be present if available. When present, this IE contains SUPI of the UE.</w:t>
            </w:r>
          </w:p>
        </w:tc>
      </w:tr>
      <w:tr w:rsidR="00E642FD" w:rsidRPr="003B2883" w14:paraId="71B30572"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FEEA8FD" w14:textId="77777777" w:rsidR="00E642FD" w:rsidRPr="003B2883" w:rsidRDefault="00E642FD" w:rsidP="00E642FD">
            <w:pPr>
              <w:pStyle w:val="TAL"/>
              <w:rPr>
                <w:lang w:eastAsia="zh-CN"/>
              </w:rPr>
            </w:pPr>
            <w:r w:rsidRPr="003B2883">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Pr="003B2883" w:rsidRDefault="00CC4128" w:rsidP="00E642FD">
            <w:pPr>
              <w:pStyle w:val="TAL"/>
              <w:rPr>
                <w:lang w:eastAsia="zh-CN"/>
              </w:rPr>
            </w:pPr>
            <w:r w:rsidRPr="003B2883">
              <w:rPr>
                <w:lang w:eastAsia="zh-CN"/>
              </w:rPr>
              <w:t>b</w:t>
            </w:r>
            <w:r w:rsidR="00E642FD" w:rsidRPr="003B2883">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Pr="003B2883" w:rsidRDefault="00E642FD" w:rsidP="00E642FD">
            <w:pPr>
              <w:pStyle w:val="TAL"/>
              <w:rPr>
                <w:rFonts w:cs="Arial"/>
                <w:szCs w:val="18"/>
                <w:lang w:eastAsia="zh-CN"/>
              </w:rPr>
            </w:pPr>
            <w:r w:rsidRPr="003B2883">
              <w:t>This IE shall be present if SUPI is present. When present, it shall indicate whether the SUPI is unauthenticated.</w:t>
            </w:r>
          </w:p>
        </w:tc>
      </w:tr>
      <w:tr w:rsidR="00E642FD" w:rsidRPr="003B2883" w14:paraId="12916E3F"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BE4CF29" w14:textId="77777777" w:rsidR="00E642FD" w:rsidRPr="003B2883" w:rsidRDefault="00E642FD" w:rsidP="00E642FD">
            <w:pPr>
              <w:pStyle w:val="TAL"/>
              <w:rPr>
                <w:lang w:eastAsia="zh-CN"/>
              </w:rPr>
            </w:pPr>
            <w:r w:rsidRPr="003B2883">
              <w:rPr>
                <w:lang w:eastAsia="zh-CN"/>
              </w:rPr>
              <w:t>gpsi</w:t>
            </w:r>
            <w:r w:rsidR="00072006"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Pr="003B2883" w:rsidRDefault="00E642FD" w:rsidP="00E642FD">
            <w:pPr>
              <w:pStyle w:val="TAL"/>
              <w:rPr>
                <w:lang w:eastAsia="zh-CN"/>
              </w:rPr>
            </w:pPr>
            <w:r w:rsidRPr="003B2883">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Pr="003B2883" w:rsidRDefault="00155B5B" w:rsidP="00E642FD">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2DC29CF1"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the GPSI(s)  of the UE.</w:t>
            </w:r>
          </w:p>
        </w:tc>
      </w:tr>
      <w:tr w:rsidR="00E642FD" w:rsidRPr="003B2883" w14:paraId="619B2E37"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03F2E4A" w14:textId="77777777" w:rsidR="00E642FD" w:rsidRPr="003B2883" w:rsidRDefault="00E642FD" w:rsidP="00E642FD">
            <w:pPr>
              <w:pStyle w:val="TAL"/>
              <w:rPr>
                <w:lang w:eastAsia="zh-CN"/>
              </w:rPr>
            </w:pPr>
            <w:r w:rsidRPr="003B2883">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Pr="003B2883" w:rsidRDefault="00E642FD" w:rsidP="00E642FD">
            <w:pPr>
              <w:pStyle w:val="TAL"/>
              <w:rPr>
                <w:lang w:eastAsia="zh-CN"/>
              </w:rPr>
            </w:pPr>
            <w:r w:rsidRPr="003B2883">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3AF059E5"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Mobile Equipment Identity of the UE.</w:t>
            </w:r>
          </w:p>
        </w:tc>
      </w:tr>
      <w:tr w:rsidR="005159DF" w:rsidRPr="003B2883" w14:paraId="56CBCF30"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948D46A" w14:textId="77777777" w:rsidR="005159DF" w:rsidRPr="003B2883" w:rsidRDefault="005159DF" w:rsidP="005159DF">
            <w:pPr>
              <w:pStyle w:val="TAL"/>
              <w:rPr>
                <w:lang w:eastAsia="zh-CN"/>
              </w:rPr>
            </w:pPr>
            <w:r w:rsidRPr="003B2883">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UDM Group serving the UE.</w:t>
            </w:r>
          </w:p>
        </w:tc>
      </w:tr>
      <w:tr w:rsidR="005159DF" w:rsidRPr="003B2883" w14:paraId="2C073FF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3D847A4" w14:textId="77777777" w:rsidR="005159DF" w:rsidRPr="003B2883" w:rsidRDefault="005159DF" w:rsidP="005159DF">
            <w:pPr>
              <w:pStyle w:val="TAL"/>
              <w:rPr>
                <w:lang w:eastAsia="zh-CN"/>
              </w:rPr>
            </w:pPr>
            <w:r w:rsidRPr="003B2883">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AUSF Group serving the UE.</w:t>
            </w:r>
          </w:p>
        </w:tc>
      </w:tr>
      <w:tr w:rsidR="005159DF" w:rsidRPr="003B2883" w14:paraId="554E2C15"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D2E00B6" w14:textId="77777777" w:rsidR="005159DF" w:rsidRPr="003B2883" w:rsidRDefault="005159DF" w:rsidP="005159DF">
            <w:pPr>
              <w:pStyle w:val="TAL"/>
              <w:rPr>
                <w:lang w:eastAsia="zh-CN"/>
              </w:rPr>
            </w:pPr>
            <w:r w:rsidRPr="003B2883">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Pr="003B2883" w:rsidRDefault="005159DF" w:rsidP="005159DF">
            <w:pPr>
              <w:pStyle w:val="TAL"/>
              <w:rPr>
                <w:lang w:eastAsia="zh-CN"/>
              </w:rPr>
            </w:pPr>
            <w:r w:rsidRPr="003B2883">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Routing Indicator of the UE.</w:t>
            </w:r>
          </w:p>
        </w:tc>
      </w:tr>
      <w:tr w:rsidR="005159DF" w:rsidRPr="003B2883" w14:paraId="26BB460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2FDFAB8" w14:textId="77777777" w:rsidR="005159DF" w:rsidRPr="003B2883" w:rsidRDefault="005159DF" w:rsidP="005159DF">
            <w:pPr>
              <w:pStyle w:val="TAL"/>
              <w:rPr>
                <w:lang w:eastAsia="zh-CN"/>
              </w:rPr>
            </w:pPr>
            <w:r w:rsidRPr="003B2883">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Pr="003B2883" w:rsidRDefault="005159DF" w:rsidP="005159DF">
            <w:pPr>
              <w:pStyle w:val="TAL"/>
              <w:rPr>
                <w:lang w:eastAsia="zh-CN"/>
              </w:rPr>
            </w:pPr>
            <w:r w:rsidRPr="003B2883">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Pr="003B2883" w:rsidRDefault="005159DF" w:rsidP="005159DF">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1A8D69A0" w:rsidR="005159DF" w:rsidRPr="003B2883" w:rsidRDefault="005159DF" w:rsidP="005159DF">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r>
      <w:tr w:rsidR="005159DF" w:rsidRPr="003B2883" w14:paraId="55C9F0D1"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97A956B" w14:textId="77777777" w:rsidR="005159DF" w:rsidRPr="003B2883" w:rsidRDefault="005159DF" w:rsidP="005159DF">
            <w:pPr>
              <w:pStyle w:val="TAL"/>
              <w:rPr>
                <w:lang w:eastAsia="zh-CN"/>
              </w:rPr>
            </w:pPr>
            <w:r w:rsidRPr="003B2883">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Pr="003B2883" w:rsidRDefault="005159DF" w:rsidP="005159DF">
            <w:pPr>
              <w:pStyle w:val="TAL"/>
              <w:rPr>
                <w:lang w:eastAsia="zh-CN"/>
              </w:rPr>
            </w:pPr>
            <w:r w:rsidRPr="003B2883">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00B6C3DA"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r>
      <w:tr w:rsidR="005159DF" w:rsidRPr="003B2883" w14:paraId="749F61A7"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F286AD3" w14:textId="77777777" w:rsidR="005159DF" w:rsidRPr="003B2883" w:rsidRDefault="005159DF" w:rsidP="005159DF">
            <w:pPr>
              <w:pStyle w:val="TAL"/>
              <w:rPr>
                <w:lang w:eastAsia="zh-CN"/>
              </w:rPr>
            </w:pPr>
            <w:r w:rsidRPr="003B2883">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32452B10"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r>
      <w:tr w:rsidR="005159DF" w:rsidRPr="003B2883" w14:paraId="42E58F3F"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1723470" w14:textId="77777777" w:rsidR="005159DF" w:rsidRPr="003B2883" w:rsidRDefault="005159DF" w:rsidP="005159DF">
            <w:pPr>
              <w:pStyle w:val="TAL"/>
              <w:rPr>
                <w:lang w:eastAsia="zh-CN"/>
              </w:rPr>
            </w:pPr>
            <w:r w:rsidRPr="003B2883">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4EB05A04"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r>
      <w:tr w:rsidR="005159DF" w:rsidRPr="003B2883" w14:paraId="0F59DADD"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BB53BD9" w14:textId="77777777" w:rsidR="005159DF" w:rsidRPr="003B2883" w:rsidRDefault="005159DF" w:rsidP="005159DF">
            <w:pPr>
              <w:pStyle w:val="TAL"/>
              <w:rPr>
                <w:lang w:eastAsia="zh-CN"/>
              </w:rPr>
            </w:pPr>
            <w:r w:rsidRPr="003B2883">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Pr="003B2883" w:rsidRDefault="005159DF" w:rsidP="005159DF">
            <w:pPr>
              <w:pStyle w:val="TAL"/>
              <w:rPr>
                <w:lang w:eastAsia="zh-CN"/>
              </w:rPr>
            </w:pPr>
            <w:r w:rsidRPr="003B288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Pr="003B2883" w:rsidRDefault="005159DF" w:rsidP="005159DF">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F5CB16" w14:textId="0ED30179"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0B7CE3A3" w14:textId="77777777" w:rsidR="005159DF" w:rsidRPr="003B2883" w:rsidRDefault="005159DF" w:rsidP="005159DF">
            <w:pPr>
              <w:pStyle w:val="TAL"/>
              <w:rPr>
                <w:rFonts w:cs="Arial"/>
                <w:szCs w:val="18"/>
                <w:lang w:eastAsia="zh-CN"/>
              </w:rPr>
            </w:pPr>
          </w:p>
          <w:p w14:paraId="5135931F" w14:textId="77777777" w:rsidR="005159DF" w:rsidRPr="003B2883" w:rsidRDefault="005159DF" w:rsidP="005159DF">
            <w:pPr>
              <w:pStyle w:val="TAL"/>
              <w:rPr>
                <w:rFonts w:cs="Arial"/>
                <w:szCs w:val="18"/>
                <w:lang w:eastAsia="zh-CN"/>
              </w:rPr>
            </w:pPr>
            <w:r w:rsidRPr="003B2883">
              <w:rPr>
                <w:rFonts w:cs="Arial"/>
                <w:szCs w:val="18"/>
                <w:lang w:eastAsia="zh-CN"/>
              </w:rPr>
              <w:t>When present, this IE shall indicate the value of subscribed UE AMBR of the UE.</w:t>
            </w:r>
          </w:p>
        </w:tc>
      </w:tr>
      <w:tr w:rsidR="005159DF" w:rsidRPr="003B2883" w14:paraId="5BE9099D"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52E1885" w14:textId="77777777" w:rsidR="005159DF" w:rsidRPr="003B2883" w:rsidRDefault="005159DF" w:rsidP="005159DF">
            <w:pPr>
              <w:pStyle w:val="TAL"/>
              <w:rPr>
                <w:lang w:eastAsia="zh-CN"/>
              </w:rPr>
            </w:pPr>
            <w:r w:rsidRPr="003B2883">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Pr="003B2883" w:rsidRDefault="005159DF" w:rsidP="005159DF">
            <w:pPr>
              <w:pStyle w:val="TAL"/>
              <w:rPr>
                <w:lang w:eastAsia="zh-CN"/>
              </w:rPr>
            </w:pPr>
            <w:r w:rsidRPr="003B2883">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34EFCBA2" w:rsidR="005159DF" w:rsidRPr="003B2883" w:rsidRDefault="005159DF" w:rsidP="005159DF">
            <w:pPr>
              <w:pStyle w:val="TAL"/>
              <w:rPr>
                <w:rFonts w:cs="Arial"/>
                <w:szCs w:val="18"/>
                <w:lang w:eastAsia="zh-CN"/>
              </w:rPr>
            </w:pP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 xml:space="preserve">5.2.2.2.1.1 step 2a. </w:t>
            </w:r>
            <w:r w:rsidRPr="003B2883">
              <w:rPr>
                <w:lang w:val="en-US" w:eastAsia="zh-CN"/>
              </w:rPr>
              <w:t xml:space="preserve">Indicates whether the UE supports SMS delivery over NAS </w:t>
            </w:r>
            <w:r w:rsidRPr="003B2883">
              <w:t>via 3GPP access, or via non-3GPP access, or via both the 3GPP and non-3GPP access.</w:t>
            </w:r>
          </w:p>
        </w:tc>
      </w:tr>
      <w:tr w:rsidR="005159DF" w:rsidRPr="003B2883" w14:paraId="1480E46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622C113" w14:textId="77777777" w:rsidR="005159DF" w:rsidRPr="003B2883" w:rsidRDefault="005159DF" w:rsidP="005159DF">
            <w:pPr>
              <w:pStyle w:val="TAL"/>
              <w:rPr>
                <w:lang w:eastAsia="zh-CN"/>
              </w:rPr>
            </w:pPr>
            <w:r w:rsidRPr="003B2883">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Pr="003B2883" w:rsidRDefault="005159DF" w:rsidP="005159DF">
            <w:pPr>
              <w:pStyle w:val="TAL"/>
              <w:rPr>
                <w:lang w:eastAsia="zh-CN"/>
              </w:rPr>
            </w:pPr>
            <w:r w:rsidRPr="003B2883">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7026C91" w:rsidR="005159DF" w:rsidRPr="003B2883" w:rsidRDefault="005159DF" w:rsidP="005159DF">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5159DF" w:rsidRPr="003B2883" w14:paraId="5E5E5AC3"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FC7B331" w14:textId="77777777" w:rsidR="005159DF" w:rsidRPr="003B2883" w:rsidRDefault="005159DF" w:rsidP="005159DF">
            <w:pPr>
              <w:pStyle w:val="TAL"/>
              <w:rPr>
                <w:lang w:eastAsia="zh-CN"/>
              </w:rPr>
            </w:pPr>
            <w:r w:rsidRPr="003B2883">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Pr="003B2883" w:rsidRDefault="005159DF" w:rsidP="005159DF">
            <w:pPr>
              <w:pStyle w:val="TAL"/>
              <w:rPr>
                <w:lang w:eastAsia="zh-CN"/>
              </w:rPr>
            </w:pPr>
            <w:r w:rsidRPr="003B2883">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6F410638"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security data derived from data received from AUSF of the UE.</w:t>
            </w:r>
          </w:p>
        </w:tc>
      </w:tr>
      <w:tr w:rsidR="005159DF" w:rsidRPr="003B2883" w14:paraId="0B6A5CA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4CCE2A6" w14:textId="224DE741" w:rsidR="005159DF" w:rsidRPr="003B2883" w:rsidRDefault="005159DF" w:rsidP="005159DF">
            <w:pPr>
              <w:pStyle w:val="TAL"/>
              <w:rPr>
                <w:lang w:eastAsia="zh-CN"/>
              </w:rPr>
            </w:pPr>
            <w:r w:rsidRPr="003B2883">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Pr="003B2883" w:rsidRDefault="005159DF" w:rsidP="005159DF">
            <w:pPr>
              <w:pStyle w:val="TAL"/>
              <w:rPr>
                <w:lang w:eastAsia="zh-CN"/>
              </w:rPr>
            </w:pPr>
            <w:r w:rsidRPr="003B2883">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3AB33FF"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r>
      <w:tr w:rsidR="005159DF" w:rsidRPr="003B2883" w14:paraId="2690596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A71DB06" w14:textId="77777777" w:rsidR="005159DF" w:rsidRPr="003B2883" w:rsidRDefault="005159DF" w:rsidP="005159DF">
            <w:pPr>
              <w:pStyle w:val="TAL"/>
              <w:rPr>
                <w:lang w:eastAsia="zh-CN"/>
              </w:rPr>
            </w:pPr>
            <w:r w:rsidRPr="003B2883">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Pr="003B2883" w:rsidRDefault="005159DF" w:rsidP="005159DF">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92CAC7"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xml:space="preserve">. When present, this IE indicates the identity </w:t>
            </w:r>
            <w:r w:rsidR="00884762" w:rsidRPr="003B2883">
              <w:rPr>
                <w:rFonts w:cs="Arial"/>
                <w:szCs w:val="18"/>
                <w:lang w:eastAsia="zh-CN"/>
              </w:rPr>
              <w:t xml:space="preserve">of the </w:t>
            </w:r>
            <w:r w:rsidRPr="003B2883">
              <w:rPr>
                <w:rFonts w:cs="Arial"/>
                <w:szCs w:val="18"/>
                <w:lang w:eastAsia="zh-CN"/>
              </w:rPr>
              <w:t>PCF for AM Policy</w:t>
            </w:r>
            <w:r w:rsidR="00884762" w:rsidRPr="003B2883">
              <w:rPr>
                <w:rFonts w:cs="Arial"/>
                <w:szCs w:val="18"/>
                <w:lang w:eastAsia="zh-CN"/>
              </w:rPr>
              <w:t xml:space="preserve"> and/or UE Policy</w:t>
            </w:r>
            <w:r w:rsidRPr="003B2883">
              <w:rPr>
                <w:rFonts w:cs="Arial"/>
                <w:szCs w:val="18"/>
                <w:lang w:eastAsia="zh-CN"/>
              </w:rPr>
              <w:t>.</w:t>
            </w:r>
          </w:p>
        </w:tc>
      </w:tr>
      <w:tr w:rsidR="005159DF" w:rsidRPr="003B2883" w14:paraId="389B5B5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AC2C6B9" w14:textId="77777777" w:rsidR="005159DF" w:rsidRPr="003B2883" w:rsidRDefault="005159DF" w:rsidP="005159DF">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Pr="003B2883" w:rsidRDefault="005159DF" w:rsidP="005159DF">
            <w:pPr>
              <w:pStyle w:val="TAL"/>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Pr="003B2883" w:rsidRDefault="005159DF" w:rsidP="005159DF">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Pr="003B2883" w:rsidRDefault="005159DF" w:rsidP="005159DF">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5CF26019" w:rsidR="005159DF" w:rsidRPr="003B2883" w:rsidRDefault="005159DF" w:rsidP="005159DF">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sidR="00960117">
              <w:rPr>
                <w:rFonts w:cs="Arial"/>
                <w:szCs w:val="18"/>
                <w:lang w:eastAsia="zh-CN"/>
              </w:rPr>
              <w:t>3GPP 2</w:t>
            </w:r>
            <w:r w:rsidR="00514461" w:rsidRPr="003B2883">
              <w:rPr>
                <w:rFonts w:cs="Arial"/>
                <w:szCs w:val="18"/>
                <w:lang w:eastAsia="zh-CN"/>
              </w:rPr>
              <w:t>9.507</w:t>
            </w:r>
            <w:r w:rsidR="00514461">
              <w:rPr>
                <w:rFonts w:cs="Arial"/>
                <w:szCs w:val="18"/>
                <w:lang w:eastAsia="zh-CN"/>
              </w:rPr>
              <w:t> </w:t>
            </w:r>
            <w:r w:rsidR="00514461" w:rsidRPr="003B2883">
              <w:rPr>
                <w:rFonts w:cs="Arial"/>
                <w:szCs w:val="18"/>
                <w:lang w:eastAsia="zh-CN"/>
              </w:rPr>
              <w:t>[</w:t>
            </w:r>
            <w:r w:rsidRPr="003B2883">
              <w:rPr>
                <w:rFonts w:cs="Arial"/>
                <w:szCs w:val="18"/>
                <w:lang w:eastAsia="zh-CN"/>
              </w:rPr>
              <w:t xml:space="preserve">32] </w:t>
            </w:r>
            <w:r w:rsidR="003B2883">
              <w:rPr>
                <w:rFonts w:cs="Arial"/>
                <w:szCs w:val="18"/>
                <w:lang w:eastAsia="zh-CN"/>
              </w:rPr>
              <w:t>clause</w:t>
            </w:r>
            <w:r w:rsidRPr="003B2883">
              <w:rPr>
                <w:rFonts w:cs="Arial"/>
                <w:szCs w:val="18"/>
                <w:lang w:eastAsia="zh-CN"/>
              </w:rPr>
              <w:t xml:space="preserve"> 5.3.3.2) used by the AMF.</w:t>
            </w:r>
          </w:p>
        </w:tc>
      </w:tr>
      <w:tr w:rsidR="005159DF" w:rsidRPr="003B2883" w14:paraId="024ACDA0"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B0C2A31" w14:textId="77777777" w:rsidR="005159DF" w:rsidRPr="003B2883" w:rsidRDefault="005159DF" w:rsidP="005159DF">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Pr="003B2883" w:rsidRDefault="005159DF" w:rsidP="005159DF">
            <w:pPr>
              <w:pStyle w:val="TAL"/>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Pr="003B2883" w:rsidRDefault="005159DF" w:rsidP="005159DF">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Pr="003B2883" w:rsidRDefault="005159DF" w:rsidP="005159DF">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194B0761" w:rsidR="005159DF" w:rsidRPr="003B2883" w:rsidRDefault="005159DF" w:rsidP="005159DF">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Pr="003B2883" w:rsidRDefault="005159DF" w:rsidP="005159DF">
            <w:pPr>
              <w:pStyle w:val="TAL"/>
              <w:rPr>
                <w:rFonts w:cs="Arial"/>
                <w:szCs w:val="18"/>
                <w:lang w:eastAsia="zh-CN"/>
              </w:rPr>
            </w:pPr>
          </w:p>
          <w:p w14:paraId="2682C84C" w14:textId="5D281594" w:rsidR="005159DF" w:rsidRPr="003B2883" w:rsidRDefault="005159DF" w:rsidP="005159DF">
            <w:pPr>
              <w:pStyle w:val="TAL"/>
              <w:rPr>
                <w:rFonts w:cs="Arial"/>
                <w:szCs w:val="18"/>
                <w:lang w:eastAsia="zh-CN"/>
              </w:rPr>
            </w:pPr>
            <w:r w:rsidRPr="003B2883">
              <w:rPr>
                <w:rFonts w:cs="Arial"/>
                <w:szCs w:val="18"/>
                <w:lang w:eastAsia="zh-CN"/>
              </w:rPr>
              <w:t xml:space="preserve">The possible AM policy control request triggers are specified in clause 6.1.2.5 of </w:t>
            </w:r>
            <w:r w:rsidR="00960117">
              <w:rPr>
                <w:rFonts w:cs="Arial"/>
                <w:szCs w:val="18"/>
                <w:lang w:eastAsia="zh-CN"/>
              </w:rPr>
              <w:t>3GPP 2</w:t>
            </w:r>
            <w:r w:rsidR="00514461" w:rsidRPr="003B2883">
              <w:rPr>
                <w:rFonts w:cs="Arial"/>
                <w:szCs w:val="18"/>
                <w:lang w:eastAsia="zh-CN"/>
              </w:rPr>
              <w:t>3.503</w:t>
            </w:r>
            <w:r w:rsidR="00514461">
              <w:rPr>
                <w:rFonts w:cs="Arial"/>
                <w:szCs w:val="18"/>
                <w:lang w:eastAsia="zh-CN"/>
              </w:rPr>
              <w:t> </w:t>
            </w:r>
            <w:r w:rsidR="00514461" w:rsidRPr="003B2883">
              <w:rPr>
                <w:rFonts w:cs="Arial"/>
                <w:szCs w:val="18"/>
                <w:lang w:eastAsia="zh-CN"/>
              </w:rPr>
              <w:t>[</w:t>
            </w:r>
            <w:r w:rsidR="00A06E9C" w:rsidRPr="003B2883">
              <w:rPr>
                <w:rFonts w:cs="Arial"/>
                <w:szCs w:val="18"/>
                <w:lang w:eastAsia="zh-CN"/>
              </w:rPr>
              <w:t>7</w:t>
            </w:r>
            <w:r w:rsidRPr="003B2883">
              <w:rPr>
                <w:rFonts w:cs="Arial"/>
                <w:szCs w:val="18"/>
                <w:lang w:eastAsia="zh-CN"/>
              </w:rPr>
              <w:t>].</w:t>
            </w:r>
          </w:p>
        </w:tc>
      </w:tr>
      <w:tr w:rsidR="00884762" w:rsidRPr="003B2883" w14:paraId="0B420321"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CCAC852" w14:textId="0AAEB124" w:rsidR="00884762" w:rsidRPr="003B2883" w:rsidRDefault="00884762" w:rsidP="00884762">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Pr="003B2883" w:rsidRDefault="00884762" w:rsidP="00884762">
            <w:pPr>
              <w:pStyle w:val="TAL"/>
              <w:rPr>
                <w:noProof/>
              </w:rPr>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Pr="003B2883" w:rsidRDefault="00884762" w:rsidP="00884762">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Pr="003B2883" w:rsidRDefault="00884762" w:rsidP="00884762">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44F88494" w:rsidR="00884762" w:rsidRPr="003B2883" w:rsidRDefault="00884762" w:rsidP="00884762">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sidR="00960117">
              <w:rPr>
                <w:rFonts w:cs="Arial"/>
                <w:szCs w:val="18"/>
                <w:lang w:eastAsia="zh-CN"/>
              </w:rPr>
              <w:t>3GPP 2</w:t>
            </w:r>
            <w:r w:rsidR="00514461" w:rsidRPr="003B2883">
              <w:rPr>
                <w:rFonts w:cs="Arial"/>
                <w:szCs w:val="18"/>
                <w:lang w:eastAsia="zh-CN"/>
              </w:rPr>
              <w:t>9.507</w:t>
            </w:r>
            <w:r w:rsidR="00514461">
              <w:rPr>
                <w:rFonts w:cs="Arial"/>
                <w:szCs w:val="18"/>
                <w:lang w:eastAsia="zh-CN"/>
              </w:rPr>
              <w:t> </w:t>
            </w:r>
            <w:r w:rsidR="00514461" w:rsidRPr="003B2883">
              <w:rPr>
                <w:rFonts w:cs="Arial"/>
                <w:szCs w:val="18"/>
                <w:lang w:eastAsia="zh-CN"/>
              </w:rPr>
              <w:t>[</w:t>
            </w:r>
            <w:r w:rsidRPr="003B2883">
              <w:rPr>
                <w:rFonts w:cs="Arial"/>
                <w:szCs w:val="18"/>
                <w:lang w:eastAsia="zh-CN"/>
              </w:rPr>
              <w:t xml:space="preserve">32] </w:t>
            </w:r>
            <w:r w:rsidR="003B2883">
              <w:rPr>
                <w:rFonts w:cs="Arial"/>
                <w:szCs w:val="18"/>
                <w:lang w:eastAsia="zh-CN"/>
              </w:rPr>
              <w:t>clause</w:t>
            </w:r>
            <w:r w:rsidRPr="003B2883">
              <w:rPr>
                <w:rFonts w:cs="Arial"/>
                <w:szCs w:val="18"/>
                <w:lang w:eastAsia="zh-CN"/>
              </w:rPr>
              <w:t xml:space="preserve"> 5.3.3.2) used by the AMF.</w:t>
            </w:r>
          </w:p>
        </w:tc>
      </w:tr>
      <w:tr w:rsidR="00884762" w:rsidRPr="003B2883" w14:paraId="6905EC68"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7BDC1BB" w14:textId="5A25B25F" w:rsidR="00884762" w:rsidRPr="003B2883" w:rsidRDefault="00884762" w:rsidP="00884762">
            <w:pPr>
              <w:pStyle w:val="TAL"/>
              <w:rPr>
                <w:lang w:eastAsia="zh-CN"/>
              </w:rPr>
            </w:pPr>
            <w:r w:rsidRPr="003B2883">
              <w:rPr>
                <w:lang w:eastAsia="zh-CN"/>
              </w:rPr>
              <w:lastRenderedPageBreak/>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Pr="003B2883" w:rsidRDefault="00884762" w:rsidP="00884762">
            <w:pPr>
              <w:pStyle w:val="TAL"/>
              <w:rPr>
                <w:noProof/>
              </w:rPr>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Pr="003B2883" w:rsidRDefault="00884762" w:rsidP="00884762">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Pr="003B2883" w:rsidRDefault="00884762" w:rsidP="00884762">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2713B50" w:rsidR="00884762" w:rsidRPr="003B2883" w:rsidRDefault="00884762" w:rsidP="00884762">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Pr="003B2883" w:rsidRDefault="00884762" w:rsidP="00884762">
            <w:pPr>
              <w:pStyle w:val="TAL"/>
              <w:rPr>
                <w:rFonts w:cs="Arial"/>
                <w:szCs w:val="18"/>
                <w:lang w:eastAsia="zh-CN"/>
              </w:rPr>
            </w:pPr>
          </w:p>
          <w:p w14:paraId="0ECCFCAB" w14:textId="4D4A458A" w:rsidR="00884762" w:rsidRPr="003B2883" w:rsidRDefault="00884762" w:rsidP="00884762">
            <w:pPr>
              <w:pStyle w:val="TAL"/>
              <w:rPr>
                <w:rFonts w:cs="Arial"/>
                <w:szCs w:val="18"/>
                <w:lang w:eastAsia="zh-CN"/>
              </w:rPr>
            </w:pPr>
            <w:r w:rsidRPr="003B2883">
              <w:rPr>
                <w:rFonts w:cs="Arial"/>
                <w:szCs w:val="18"/>
                <w:lang w:eastAsia="zh-CN"/>
              </w:rPr>
              <w:t xml:space="preserve">The possible UE policy control request triggers are specified in clause 6.1.2.5 of </w:t>
            </w:r>
            <w:r w:rsidR="00960117">
              <w:rPr>
                <w:rFonts w:cs="Arial"/>
                <w:szCs w:val="18"/>
                <w:lang w:eastAsia="zh-CN"/>
              </w:rPr>
              <w:t>3GPP 2</w:t>
            </w:r>
            <w:r w:rsidR="00514461" w:rsidRPr="003B2883">
              <w:rPr>
                <w:rFonts w:cs="Arial"/>
                <w:szCs w:val="18"/>
                <w:lang w:eastAsia="zh-CN"/>
              </w:rPr>
              <w:t>3.503</w:t>
            </w:r>
            <w:r w:rsidR="00514461">
              <w:rPr>
                <w:rFonts w:cs="Arial"/>
                <w:szCs w:val="18"/>
                <w:lang w:eastAsia="zh-CN"/>
              </w:rPr>
              <w:t> </w:t>
            </w:r>
            <w:r w:rsidR="00514461" w:rsidRPr="003B2883">
              <w:rPr>
                <w:rFonts w:cs="Arial"/>
                <w:szCs w:val="18"/>
                <w:lang w:eastAsia="zh-CN"/>
              </w:rPr>
              <w:t>[</w:t>
            </w:r>
            <w:r w:rsidR="00514461">
              <w:rPr>
                <w:rFonts w:cs="Arial"/>
                <w:szCs w:val="18"/>
                <w:lang w:eastAsia="zh-CN"/>
              </w:rPr>
              <w:t>7</w:t>
            </w:r>
            <w:r w:rsidRPr="003B2883">
              <w:rPr>
                <w:rFonts w:cs="Arial"/>
                <w:szCs w:val="18"/>
                <w:lang w:eastAsia="zh-CN"/>
              </w:rPr>
              <w:t>].</w:t>
            </w:r>
          </w:p>
        </w:tc>
      </w:tr>
      <w:tr w:rsidR="00884762" w:rsidRPr="003B2883" w14:paraId="2F496BE0"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ABF2794" w14:textId="77777777" w:rsidR="00884762" w:rsidRPr="003B2883" w:rsidRDefault="00884762" w:rsidP="00884762">
            <w:pPr>
              <w:pStyle w:val="TAL"/>
              <w:rPr>
                <w:lang w:eastAsia="zh-CN"/>
              </w:rPr>
            </w:pPr>
            <w:r w:rsidRPr="003B2883">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Pr="003B2883" w:rsidRDefault="00884762" w:rsidP="00884762">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Pr="003B2883" w:rsidRDefault="00884762" w:rsidP="00884762">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Pr="003B2883" w:rsidRDefault="00884762" w:rsidP="00884762">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E5593F9" w:rsidR="00884762" w:rsidRPr="003B2883" w:rsidRDefault="00884762" w:rsidP="00884762">
            <w:pPr>
              <w:pStyle w:val="TAL"/>
              <w:rPr>
                <w:rFonts w:cs="Arial"/>
                <w:szCs w:val="18"/>
                <w:lang w:eastAsia="zh-CN"/>
              </w:rPr>
            </w:pPr>
            <w:r w:rsidRPr="003B2883">
              <w:rPr>
                <w:rFonts w:cs="Arial"/>
                <w:szCs w:val="18"/>
                <w:lang w:eastAsia="zh-CN"/>
              </w:rPr>
              <w:t>This IE indicates the identity of PCF for AM Policy and/or UE Policy in home PLMN, when the UE is roaming.</w:t>
            </w:r>
          </w:p>
        </w:tc>
      </w:tr>
      <w:tr w:rsidR="00884762" w:rsidRPr="003B2883" w14:paraId="57DB7CF3"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EBC3C94" w14:textId="77777777" w:rsidR="00884762" w:rsidRPr="003B2883" w:rsidRDefault="00884762" w:rsidP="00884762">
            <w:pPr>
              <w:pStyle w:val="TAL"/>
              <w:rPr>
                <w:lang w:eastAsia="zh-CN"/>
              </w:rPr>
            </w:pPr>
            <w:r w:rsidRPr="003B2883">
              <w:rPr>
                <w:noProof/>
              </w:rPr>
              <w:t>restrictedRatList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Pr="003B2883" w:rsidRDefault="00884762" w:rsidP="00884762">
            <w:pPr>
              <w:pStyle w:val="TAL"/>
            </w:pPr>
            <w:r w:rsidRPr="003B2883">
              <w:t>array(RatType)</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5DEFE971" w14:textId="6C826863" w:rsidR="00884762" w:rsidRPr="003B2883" w:rsidRDefault="00884762" w:rsidP="00884762">
            <w:pPr>
              <w:pStyle w:val="TAL"/>
              <w:rPr>
                <w:rFonts w:cs="Arial"/>
                <w:szCs w:val="18"/>
                <w:lang w:eastAsia="zh-CN"/>
              </w:rPr>
            </w:pPr>
            <w:r w:rsidRPr="003B2883">
              <w:rPr>
                <w:rFonts w:cs="Arial"/>
                <w:szCs w:val="18"/>
              </w:rPr>
              <w:t xml:space="preserve">When present, this IE shall indicate the list of RAT types that are restricted for the UE; see </w:t>
            </w:r>
            <w:r w:rsidR="00960117">
              <w:rPr>
                <w:rFonts w:cs="Arial"/>
                <w:szCs w:val="18"/>
              </w:rPr>
              <w:t>3GPP 2</w:t>
            </w:r>
            <w:r w:rsidR="00514461" w:rsidRPr="003B2883">
              <w:rPr>
                <w:rFonts w:cs="Arial"/>
                <w:szCs w:val="18"/>
              </w:rPr>
              <w:t>9.571</w:t>
            </w:r>
            <w:r w:rsidR="00514461">
              <w:rPr>
                <w:rFonts w:cs="Arial"/>
                <w:szCs w:val="18"/>
              </w:rPr>
              <w:t> </w:t>
            </w:r>
            <w:r w:rsidR="00514461" w:rsidRPr="003B2883">
              <w:rPr>
                <w:rFonts w:cs="Arial"/>
                <w:szCs w:val="18"/>
              </w:rPr>
              <w:t>[</w:t>
            </w:r>
            <w:r w:rsidRPr="003B2883">
              <w:rPr>
                <w:rFonts w:cs="Arial"/>
                <w:szCs w:val="18"/>
              </w:rPr>
              <w:t>6]</w:t>
            </w:r>
          </w:p>
        </w:tc>
      </w:tr>
      <w:tr w:rsidR="00884762" w:rsidRPr="003B2883" w14:paraId="7448E28E"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A555B82" w14:textId="77777777" w:rsidR="00884762" w:rsidRPr="003B2883" w:rsidRDefault="00884762" w:rsidP="00884762">
            <w:pPr>
              <w:pStyle w:val="TAL"/>
              <w:rPr>
                <w:lang w:eastAsia="zh-CN"/>
              </w:rPr>
            </w:pPr>
            <w:r w:rsidRPr="003B2883">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Pr="003B2883" w:rsidRDefault="00884762" w:rsidP="00884762">
            <w:pPr>
              <w:pStyle w:val="TAL"/>
            </w:pPr>
            <w:r w:rsidRPr="003B2883">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Pr="003B2883" w:rsidRDefault="00884762" w:rsidP="00884762">
            <w:pPr>
              <w:pStyle w:val="TAL"/>
              <w:rPr>
                <w:rFonts w:cs="Arial"/>
                <w:szCs w:val="18"/>
                <w:lang w:eastAsia="zh-CN"/>
              </w:rPr>
            </w:pPr>
            <w:r w:rsidRPr="003B2883">
              <w:rPr>
                <w:rFonts w:cs="Arial"/>
                <w:szCs w:val="18"/>
              </w:rPr>
              <w:t>When present, this IE shall indicate the list of forbidden areas of the UE.</w:t>
            </w:r>
          </w:p>
        </w:tc>
      </w:tr>
      <w:tr w:rsidR="00884762" w:rsidRPr="003B2883" w14:paraId="20CDC127"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B2852A8" w14:textId="77777777" w:rsidR="00884762" w:rsidRPr="003B2883" w:rsidRDefault="00884762" w:rsidP="00884762">
            <w:pPr>
              <w:pStyle w:val="TAL"/>
              <w:rPr>
                <w:lang w:eastAsia="zh-CN"/>
              </w:rPr>
            </w:pPr>
            <w:r w:rsidRPr="003B2883">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Pr="003B2883" w:rsidRDefault="00884762" w:rsidP="00884762">
            <w:pPr>
              <w:pStyle w:val="TAL"/>
            </w:pPr>
            <w:r w:rsidRPr="003B2883">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Pr="003B2883" w:rsidRDefault="00884762" w:rsidP="00884762">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Pr="003B2883" w:rsidRDefault="00884762" w:rsidP="00884762">
            <w:pPr>
              <w:pStyle w:val="TAL"/>
              <w:rPr>
                <w:rFonts w:cs="Arial"/>
                <w:szCs w:val="18"/>
                <w:lang w:eastAsia="zh-CN"/>
              </w:rPr>
            </w:pPr>
            <w:r w:rsidRPr="003B2883">
              <w:rPr>
                <w:rFonts w:cs="Arial"/>
                <w:szCs w:val="18"/>
              </w:rPr>
              <w:t>When present, this IE shall indicate Service Area Restriction for the UE.</w:t>
            </w:r>
          </w:p>
        </w:tc>
      </w:tr>
      <w:tr w:rsidR="00884762" w:rsidRPr="003B2883" w14:paraId="6C253533"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077C2B9" w14:textId="77777777" w:rsidR="00884762" w:rsidRPr="003B2883" w:rsidRDefault="00884762" w:rsidP="00884762">
            <w:pPr>
              <w:pStyle w:val="TAL"/>
              <w:rPr>
                <w:lang w:eastAsia="zh-CN"/>
              </w:rPr>
            </w:pPr>
            <w:r w:rsidRPr="003B2883">
              <w:rPr>
                <w:noProof/>
              </w:rPr>
              <w:t>restrictedCnList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Pr="003B2883" w:rsidRDefault="00884762" w:rsidP="00884762">
            <w:pPr>
              <w:pStyle w:val="TAL"/>
            </w:pPr>
            <w:r w:rsidRPr="003B2883">
              <w:t>array(CoreNetworkType)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Pr="003B2883" w:rsidRDefault="00884762" w:rsidP="00884762">
            <w:pPr>
              <w:pStyle w:val="TAL"/>
              <w:rPr>
                <w:rFonts w:cs="Arial"/>
                <w:szCs w:val="18"/>
                <w:lang w:eastAsia="zh-CN"/>
              </w:rPr>
            </w:pPr>
            <w:r w:rsidRPr="003B2883">
              <w:rPr>
                <w:rFonts w:cs="Arial"/>
                <w:szCs w:val="18"/>
              </w:rPr>
              <w:t>When present, this IE shall indicate the list of Core Network Types that are restricted for the UE.</w:t>
            </w:r>
          </w:p>
        </w:tc>
      </w:tr>
      <w:tr w:rsidR="00884762" w:rsidRPr="003B2883" w14:paraId="0C4F63DA"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A76C61C" w14:textId="77777777" w:rsidR="00884762" w:rsidRPr="003B2883" w:rsidRDefault="00884762" w:rsidP="00884762">
            <w:pPr>
              <w:pStyle w:val="TAL"/>
              <w:rPr>
                <w:lang w:eastAsia="zh-CN"/>
              </w:rPr>
            </w:pPr>
            <w:r w:rsidRPr="003B2883">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Pr="003B2883" w:rsidRDefault="00884762" w:rsidP="00884762">
            <w:pPr>
              <w:pStyle w:val="TAL"/>
              <w:rPr>
                <w:lang w:eastAsia="zh-CN"/>
              </w:rPr>
            </w:pPr>
            <w:r w:rsidRPr="003B2883">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Pr="003B2883" w:rsidRDefault="00884762" w:rsidP="00884762">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47CC2A7E" w:rsidR="00884762" w:rsidRPr="003B2883" w:rsidRDefault="00884762" w:rsidP="00884762">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r>
      <w:tr w:rsidR="00884762" w:rsidRPr="003B2883" w14:paraId="6266B26B"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5CB6531F" w14:textId="77777777" w:rsidR="00884762" w:rsidRPr="003B2883" w:rsidRDefault="00884762" w:rsidP="00884762">
            <w:pPr>
              <w:pStyle w:val="TAL"/>
              <w:rPr>
                <w:lang w:eastAsia="zh-CN"/>
              </w:rPr>
            </w:pPr>
            <w:r w:rsidRPr="003B2883">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Pr="003B2883" w:rsidRDefault="00884762" w:rsidP="00884762">
            <w:pPr>
              <w:pStyle w:val="TAL"/>
              <w:rPr>
                <w:lang w:eastAsia="zh-CN"/>
              </w:rPr>
            </w:pPr>
            <w:r w:rsidRPr="003B2883">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Pr="003B2883" w:rsidRDefault="00884762" w:rsidP="00884762">
            <w:pPr>
              <w:pStyle w:val="TAL"/>
              <w:rPr>
                <w:lang w:eastAsia="zh-CN"/>
              </w:rPr>
            </w:pPr>
            <w:r w:rsidRPr="003B2883">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1A914F29" w:rsidR="00884762" w:rsidRPr="003B2883" w:rsidRDefault="00884762" w:rsidP="00884762">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r>
      <w:tr w:rsidR="00884762" w:rsidRPr="003B2883" w14:paraId="4D00EC6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8D7A0CB" w14:textId="77777777" w:rsidR="00884762" w:rsidRPr="003B2883" w:rsidRDefault="00884762" w:rsidP="00884762">
            <w:pPr>
              <w:pStyle w:val="TAL"/>
              <w:rPr>
                <w:lang w:eastAsia="zh-CN"/>
              </w:rPr>
            </w:pPr>
            <w:r w:rsidRPr="003B2883">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Pr="003B2883" w:rsidRDefault="00884762" w:rsidP="00884762">
            <w:pPr>
              <w:pStyle w:val="TAL"/>
              <w:rPr>
                <w:lang w:eastAsia="zh-CN"/>
              </w:rPr>
            </w:pPr>
            <w:r w:rsidRPr="003B2883">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Pr="003B2883" w:rsidRDefault="00884762" w:rsidP="00884762">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25F0252" w:rsidR="00884762" w:rsidRPr="003B2883" w:rsidRDefault="00884762" w:rsidP="00884762">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tc>
      </w:tr>
      <w:tr w:rsidR="00884762" w:rsidRPr="003B2883" w14:paraId="1E0ED6BA"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77ACF6A" w14:textId="77777777" w:rsidR="00884762" w:rsidRPr="003B2883" w:rsidRDefault="00884762" w:rsidP="00884762">
            <w:pPr>
              <w:pStyle w:val="TAL"/>
              <w:rPr>
                <w:lang w:eastAsia="zh-CN"/>
              </w:rPr>
            </w:pPr>
            <w:r w:rsidRPr="003B2883">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Pr="003B2883" w:rsidRDefault="00884762" w:rsidP="00884762">
            <w:pPr>
              <w:pStyle w:val="TAL"/>
              <w:rPr>
                <w:lang w:eastAsia="zh-CN"/>
              </w:rPr>
            </w:pPr>
            <w:r w:rsidRPr="003B2883">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Pr="003B2883" w:rsidRDefault="00884762" w:rsidP="00884762">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70D100" w14:textId="7D577D7C" w:rsidR="00884762" w:rsidRPr="003B2883" w:rsidRDefault="00884762" w:rsidP="00884762">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r>
      <w:tr w:rsidR="00372350" w:rsidRPr="003B2883" w14:paraId="705EA3CB"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FEA6E38" w14:textId="57C2647D" w:rsidR="00372350" w:rsidRPr="003B2883" w:rsidRDefault="00372350" w:rsidP="00372350">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2436" w:type="dxa"/>
            <w:tcBorders>
              <w:top w:val="single" w:sz="4" w:space="0" w:color="auto"/>
              <w:left w:val="single" w:sz="4" w:space="0" w:color="auto"/>
              <w:bottom w:val="single" w:sz="4" w:space="0" w:color="auto"/>
              <w:right w:val="single" w:sz="4" w:space="0" w:color="auto"/>
            </w:tcBorders>
          </w:tcPr>
          <w:p w14:paraId="4F9314A3" w14:textId="5796056C" w:rsidR="00372350" w:rsidRPr="003B2883" w:rsidRDefault="00372350" w:rsidP="00372350">
            <w:pPr>
              <w:pStyle w:val="TAL"/>
              <w:rPr>
                <w:lang w:eastAsia="zh-CN"/>
              </w:rPr>
            </w:pPr>
            <w:r>
              <w:rPr>
                <w:lang w:eastAsia="zh-CN"/>
              </w:rPr>
              <w:t>DateTime</w:t>
            </w:r>
          </w:p>
        </w:tc>
        <w:tc>
          <w:tcPr>
            <w:tcW w:w="420" w:type="dxa"/>
            <w:tcBorders>
              <w:top w:val="single" w:sz="4" w:space="0" w:color="auto"/>
              <w:left w:val="single" w:sz="4" w:space="0" w:color="auto"/>
              <w:bottom w:val="single" w:sz="4" w:space="0" w:color="auto"/>
              <w:right w:val="single" w:sz="4" w:space="0" w:color="auto"/>
            </w:tcBorders>
          </w:tcPr>
          <w:p w14:paraId="588B9731" w14:textId="30455D83" w:rsidR="00372350" w:rsidRPr="003B2883" w:rsidRDefault="00372350" w:rsidP="00372350">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7E3414CE" w14:textId="70212674" w:rsidR="00372350" w:rsidRPr="003B2883" w:rsidRDefault="00372350" w:rsidP="00372350">
            <w:pPr>
              <w:pStyle w:val="TAL"/>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42CD355D" w14:textId="73F8EDE4" w:rsidR="00372350" w:rsidRPr="003B2883" w:rsidRDefault="00372350" w:rsidP="00372350">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sidR="00960117">
              <w:rPr>
                <w:rFonts w:cs="Arial"/>
                <w:szCs w:val="18"/>
                <w:lang w:eastAsia="zh-CN"/>
              </w:rPr>
              <w:t>3GPP 2</w:t>
            </w:r>
            <w:r w:rsidR="00514461" w:rsidRPr="003B2883">
              <w:rPr>
                <w:rFonts w:cs="Arial"/>
                <w:szCs w:val="18"/>
                <w:lang w:eastAsia="zh-CN"/>
              </w:rPr>
              <w:t>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2]</w:t>
            </w:r>
            <w:r w:rsidRPr="003B2883">
              <w:t>).</w:t>
            </w:r>
          </w:p>
          <w:p w14:paraId="2F0F1328" w14:textId="422A9617" w:rsidR="00372350" w:rsidRPr="003B2883" w:rsidRDefault="00372350" w:rsidP="00372350">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r>
      <w:tr w:rsidR="00FA0BAE" w:rsidRPr="003B2883" w14:paraId="35BE622D"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05A1BE2" w14:textId="23DA69C9" w:rsidR="00FA0BAE" w:rsidRPr="003B2883" w:rsidRDefault="00FA0BAE" w:rsidP="00FA0BAE">
            <w:pPr>
              <w:pStyle w:val="TAL"/>
              <w:rPr>
                <w:lang w:eastAsia="zh-CN"/>
              </w:rPr>
            </w:pPr>
            <w:r>
              <w:rPr>
                <w:lang w:eastAsia="zh-CN"/>
              </w:rPr>
              <w:t>stnSr</w:t>
            </w:r>
          </w:p>
        </w:tc>
        <w:tc>
          <w:tcPr>
            <w:tcW w:w="2436" w:type="dxa"/>
            <w:tcBorders>
              <w:top w:val="single" w:sz="4" w:space="0" w:color="auto"/>
              <w:left w:val="single" w:sz="4" w:space="0" w:color="auto"/>
              <w:bottom w:val="single" w:sz="4" w:space="0" w:color="auto"/>
              <w:right w:val="single" w:sz="4" w:space="0" w:color="auto"/>
            </w:tcBorders>
          </w:tcPr>
          <w:p w14:paraId="6BEC55C9" w14:textId="0D191B04" w:rsidR="00FA0BAE" w:rsidRPr="003B2883" w:rsidRDefault="00FA0BAE" w:rsidP="00FA0BAE">
            <w:pPr>
              <w:pStyle w:val="TAL"/>
              <w:rPr>
                <w:lang w:eastAsia="zh-CN"/>
              </w:rPr>
            </w:pPr>
            <w:r>
              <w:rPr>
                <w:lang w:eastAsia="zh-CN"/>
              </w:rPr>
              <w:t>StnS</w:t>
            </w:r>
            <w:r>
              <w:rPr>
                <w:lang w:val="en-US" w:eastAsia="zh-CN"/>
              </w:rPr>
              <w:t>r</w:t>
            </w:r>
          </w:p>
        </w:tc>
        <w:tc>
          <w:tcPr>
            <w:tcW w:w="420" w:type="dxa"/>
            <w:tcBorders>
              <w:top w:val="single" w:sz="4" w:space="0" w:color="auto"/>
              <w:left w:val="single" w:sz="4" w:space="0" w:color="auto"/>
              <w:bottom w:val="single" w:sz="4" w:space="0" w:color="auto"/>
              <w:right w:val="single" w:sz="4" w:space="0" w:color="auto"/>
            </w:tcBorders>
          </w:tcPr>
          <w:p w14:paraId="64A3F20F" w14:textId="172E1783" w:rsidR="00FA0BAE" w:rsidRPr="003B2883"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08A14FA" w14:textId="5E48B2C3" w:rsidR="00FA0BAE" w:rsidRPr="003B2883" w:rsidRDefault="00FA0BAE" w:rsidP="00FA0BAE">
            <w:pPr>
              <w:pStyle w:val="TAL"/>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5FEC932" w14:textId="56EA261A"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960117">
              <w:rPr>
                <w:rFonts w:cs="Arial"/>
                <w:szCs w:val="18"/>
                <w:lang w:eastAsia="zh-CN"/>
              </w:rPr>
              <w:t>3GPP 2</w:t>
            </w:r>
            <w:r w:rsidR="00514461">
              <w:rPr>
                <w:rFonts w:cs="Arial"/>
                <w:szCs w:val="18"/>
                <w:lang w:eastAsia="zh-CN"/>
              </w:rPr>
              <w:t>3.502 [</w:t>
            </w:r>
            <w:r w:rsidRPr="00FA0BAE">
              <w:rPr>
                <w:rFonts w:cs="Arial"/>
                <w:szCs w:val="18"/>
                <w:lang w:eastAsia="zh-CN"/>
              </w:rPr>
              <w:t>3</w:t>
            </w:r>
            <w:r>
              <w:rPr>
                <w:rFonts w:cs="Arial"/>
                <w:szCs w:val="18"/>
                <w:lang w:eastAsia="zh-CN"/>
              </w:rPr>
              <w:t>]).</w:t>
            </w:r>
          </w:p>
          <w:p w14:paraId="4C536109" w14:textId="3A793B49" w:rsidR="00FA0BAE" w:rsidRPr="00FA0BAE" w:rsidRDefault="00FA0BAE" w:rsidP="00FA0BAE">
            <w:pPr>
              <w:pStyle w:val="TAL"/>
              <w:rPr>
                <w:rFonts w:cs="Arial"/>
                <w:szCs w:val="18"/>
                <w:lang w:eastAsia="zh-CN"/>
              </w:rPr>
            </w:pPr>
            <w:r>
              <w:rPr>
                <w:rFonts w:cs="Arial"/>
                <w:szCs w:val="18"/>
                <w:lang w:eastAsia="zh-CN"/>
              </w:rPr>
              <w:t>When present, this IE contains STN-SR of the UE.</w:t>
            </w:r>
          </w:p>
        </w:tc>
      </w:tr>
      <w:tr w:rsidR="00FA0BAE" w:rsidRPr="003B2883" w14:paraId="3254D6BA"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404927D6" w14:textId="7BBE6293" w:rsidR="00FA0BAE" w:rsidRDefault="00FA0BAE" w:rsidP="00FA0BAE">
            <w:pPr>
              <w:pStyle w:val="TAL"/>
              <w:rPr>
                <w:lang w:eastAsia="zh-CN"/>
              </w:rPr>
            </w:pPr>
            <w:r>
              <w:rPr>
                <w:lang w:eastAsia="zh-CN"/>
              </w:rPr>
              <w:lastRenderedPageBreak/>
              <w:t>cMsisdn</w:t>
            </w:r>
          </w:p>
        </w:tc>
        <w:tc>
          <w:tcPr>
            <w:tcW w:w="2436" w:type="dxa"/>
            <w:tcBorders>
              <w:top w:val="single" w:sz="4" w:space="0" w:color="auto"/>
              <w:left w:val="single" w:sz="4" w:space="0" w:color="auto"/>
              <w:bottom w:val="single" w:sz="4" w:space="0" w:color="auto"/>
              <w:right w:val="single" w:sz="4" w:space="0" w:color="auto"/>
            </w:tcBorders>
          </w:tcPr>
          <w:p w14:paraId="518A2617" w14:textId="51D8ACC5" w:rsidR="00FA0BAE" w:rsidRDefault="00FA0BAE" w:rsidP="00FA0BAE">
            <w:pPr>
              <w:pStyle w:val="TAL"/>
              <w:rPr>
                <w:lang w:eastAsia="zh-CN"/>
              </w:rPr>
            </w:pPr>
            <w:r>
              <w:rPr>
                <w:lang w:eastAsia="zh-CN"/>
              </w:rPr>
              <w:t>CMsisdn</w:t>
            </w:r>
          </w:p>
        </w:tc>
        <w:tc>
          <w:tcPr>
            <w:tcW w:w="420" w:type="dxa"/>
            <w:tcBorders>
              <w:top w:val="single" w:sz="4" w:space="0" w:color="auto"/>
              <w:left w:val="single" w:sz="4" w:space="0" w:color="auto"/>
              <w:bottom w:val="single" w:sz="4" w:space="0" w:color="auto"/>
              <w:right w:val="single" w:sz="4" w:space="0" w:color="auto"/>
            </w:tcBorders>
          </w:tcPr>
          <w:p w14:paraId="3BE42908" w14:textId="0068D5B7" w:rsidR="00FA0BAE"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B06E83B" w14:textId="50DB8048" w:rsidR="00FA0BAE" w:rsidRDefault="00FA0BAE" w:rsidP="00FA0BAE">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FD529D8" w14:textId="42C83F89"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960117">
              <w:rPr>
                <w:rFonts w:cs="Arial"/>
                <w:szCs w:val="18"/>
                <w:lang w:eastAsia="zh-CN"/>
              </w:rPr>
              <w:t>3GPP 2</w:t>
            </w:r>
            <w:r w:rsidR="00514461">
              <w:rPr>
                <w:rFonts w:cs="Arial"/>
                <w:szCs w:val="18"/>
                <w:lang w:eastAsia="zh-CN"/>
              </w:rPr>
              <w:t>3.502 [</w:t>
            </w:r>
            <w:r w:rsidRPr="00FA0BAE">
              <w:rPr>
                <w:rFonts w:cs="Arial"/>
                <w:szCs w:val="18"/>
                <w:lang w:eastAsia="zh-CN"/>
              </w:rPr>
              <w:t>3</w:t>
            </w:r>
            <w:r>
              <w:rPr>
                <w:rFonts w:cs="Arial"/>
                <w:szCs w:val="18"/>
                <w:lang w:eastAsia="zh-CN"/>
              </w:rPr>
              <w:t>]).</w:t>
            </w:r>
          </w:p>
          <w:p w14:paraId="1307EE7C" w14:textId="7FB3039B" w:rsidR="00FA0BAE" w:rsidRPr="00FA0BAE" w:rsidRDefault="00FA0BAE" w:rsidP="00FA0BAE">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r>
      <w:tr w:rsidR="00FA0BAE" w:rsidRPr="003B2883" w14:paraId="35C16F45"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548C4B22" w14:textId="58D66D20" w:rsidR="00FA0BAE" w:rsidRDefault="00FA0BAE" w:rsidP="00FA0BAE">
            <w:pPr>
              <w:pStyle w:val="TAL"/>
              <w:rPr>
                <w:lang w:eastAsia="zh-CN"/>
              </w:rPr>
            </w:pPr>
            <w:r>
              <w:rPr>
                <w:lang w:eastAsia="zh-CN"/>
              </w:rPr>
              <w:t>msClassmark2</w:t>
            </w:r>
          </w:p>
        </w:tc>
        <w:tc>
          <w:tcPr>
            <w:tcW w:w="2436" w:type="dxa"/>
            <w:tcBorders>
              <w:top w:val="single" w:sz="4" w:space="0" w:color="auto"/>
              <w:left w:val="single" w:sz="4" w:space="0" w:color="auto"/>
              <w:bottom w:val="single" w:sz="4" w:space="0" w:color="auto"/>
              <w:right w:val="single" w:sz="4" w:space="0" w:color="auto"/>
            </w:tcBorders>
          </w:tcPr>
          <w:p w14:paraId="252B2893" w14:textId="35255445" w:rsidR="00FA0BAE" w:rsidRDefault="00FA0BAE" w:rsidP="00FA0BAE">
            <w:pPr>
              <w:pStyle w:val="TAL"/>
              <w:rPr>
                <w:lang w:eastAsia="zh-CN"/>
              </w:rPr>
            </w:pPr>
            <w:r>
              <w:rPr>
                <w:lang w:eastAsia="zh-CN"/>
              </w:rPr>
              <w:t>MSClassmark2</w:t>
            </w:r>
          </w:p>
        </w:tc>
        <w:tc>
          <w:tcPr>
            <w:tcW w:w="420" w:type="dxa"/>
            <w:tcBorders>
              <w:top w:val="single" w:sz="4" w:space="0" w:color="auto"/>
              <w:left w:val="single" w:sz="4" w:space="0" w:color="auto"/>
              <w:bottom w:val="single" w:sz="4" w:space="0" w:color="auto"/>
              <w:right w:val="single" w:sz="4" w:space="0" w:color="auto"/>
            </w:tcBorders>
          </w:tcPr>
          <w:p w14:paraId="03C06559" w14:textId="741EA744" w:rsidR="00FA0BAE"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6FCC7ED" w14:textId="5703D17D" w:rsidR="00FA0BAE" w:rsidRDefault="00FA0BAE" w:rsidP="00FA0BAE">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8896EE" w14:textId="52E1EEB9"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960117">
              <w:rPr>
                <w:rFonts w:cs="Arial"/>
                <w:szCs w:val="18"/>
                <w:lang w:eastAsia="zh-CN"/>
              </w:rPr>
              <w:t>3GPP 2</w:t>
            </w:r>
            <w:r w:rsidR="00514461">
              <w:rPr>
                <w:rFonts w:cs="Arial"/>
                <w:szCs w:val="18"/>
                <w:lang w:eastAsia="zh-CN"/>
              </w:rPr>
              <w:t>3.502 [</w:t>
            </w:r>
            <w:r w:rsidRPr="00FA0BAE">
              <w:rPr>
                <w:rFonts w:cs="Arial"/>
                <w:szCs w:val="18"/>
                <w:lang w:eastAsia="zh-CN"/>
              </w:rPr>
              <w:t>3</w:t>
            </w:r>
            <w:r>
              <w:rPr>
                <w:rFonts w:cs="Arial"/>
                <w:szCs w:val="18"/>
                <w:lang w:eastAsia="zh-CN"/>
              </w:rPr>
              <w:t>]).</w:t>
            </w:r>
          </w:p>
          <w:p w14:paraId="2A8E723E" w14:textId="3B12FF3B" w:rsidR="00FA0BAE" w:rsidRPr="00FA0BAE" w:rsidRDefault="00FA0BAE" w:rsidP="00FA0BAE">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r>
      <w:tr w:rsidR="00FA0BAE" w:rsidRPr="003B2883" w14:paraId="2A4EC97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A3B0B6F" w14:textId="2B93F63C" w:rsidR="00FA0BAE" w:rsidRDefault="00FA0BAE" w:rsidP="00FA0BAE">
            <w:pPr>
              <w:pStyle w:val="TAL"/>
              <w:rPr>
                <w:lang w:eastAsia="zh-CN"/>
              </w:rPr>
            </w:pPr>
            <w:r>
              <w:rPr>
                <w:lang w:eastAsia="zh-CN"/>
              </w:rPr>
              <w:t>supportedCodecList</w:t>
            </w:r>
          </w:p>
        </w:tc>
        <w:tc>
          <w:tcPr>
            <w:tcW w:w="2436" w:type="dxa"/>
            <w:tcBorders>
              <w:top w:val="single" w:sz="4" w:space="0" w:color="auto"/>
              <w:left w:val="single" w:sz="4" w:space="0" w:color="auto"/>
              <w:bottom w:val="single" w:sz="4" w:space="0" w:color="auto"/>
              <w:right w:val="single" w:sz="4" w:space="0" w:color="auto"/>
            </w:tcBorders>
          </w:tcPr>
          <w:p w14:paraId="06326EE1" w14:textId="665A1604" w:rsidR="00FA0BAE" w:rsidRDefault="00FA0BAE" w:rsidP="00FA0BAE">
            <w:pPr>
              <w:pStyle w:val="TAL"/>
              <w:rPr>
                <w:lang w:eastAsia="zh-CN"/>
              </w:rPr>
            </w:pPr>
            <w:r>
              <w:rPr>
                <w:lang w:eastAsia="zh-CN"/>
              </w:rPr>
              <w:t>array(SupportedCodec)</w:t>
            </w:r>
          </w:p>
        </w:tc>
        <w:tc>
          <w:tcPr>
            <w:tcW w:w="420" w:type="dxa"/>
            <w:tcBorders>
              <w:top w:val="single" w:sz="4" w:space="0" w:color="auto"/>
              <w:left w:val="single" w:sz="4" w:space="0" w:color="auto"/>
              <w:bottom w:val="single" w:sz="4" w:space="0" w:color="auto"/>
              <w:right w:val="single" w:sz="4" w:space="0" w:color="auto"/>
            </w:tcBorders>
          </w:tcPr>
          <w:p w14:paraId="57D46123" w14:textId="290B7677" w:rsidR="00FA0BAE"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99F6CC9" w14:textId="37CC72FF" w:rsidR="00FA0BAE" w:rsidRDefault="00FA0BAE" w:rsidP="00FA0BAE">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39646A38" w14:textId="507326C6"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960117">
              <w:rPr>
                <w:rFonts w:cs="Arial"/>
                <w:szCs w:val="18"/>
                <w:lang w:eastAsia="zh-CN"/>
              </w:rPr>
              <w:t>3GPP 2</w:t>
            </w:r>
            <w:r w:rsidR="00514461">
              <w:rPr>
                <w:rFonts w:cs="Arial"/>
                <w:szCs w:val="18"/>
                <w:lang w:eastAsia="zh-CN"/>
              </w:rPr>
              <w:t>3.502 [</w:t>
            </w:r>
            <w:r w:rsidRPr="00FA0BAE">
              <w:rPr>
                <w:rFonts w:cs="Arial"/>
                <w:szCs w:val="18"/>
                <w:lang w:eastAsia="zh-CN"/>
              </w:rPr>
              <w:t>3</w:t>
            </w:r>
            <w:r>
              <w:rPr>
                <w:rFonts w:cs="Arial"/>
                <w:szCs w:val="18"/>
                <w:lang w:eastAsia="zh-CN"/>
              </w:rPr>
              <w:t>]).</w:t>
            </w:r>
          </w:p>
          <w:p w14:paraId="441D122B" w14:textId="5C4BA80E" w:rsidR="00FA0BAE" w:rsidRPr="00FA0BAE" w:rsidRDefault="00FA0BAE" w:rsidP="00FA0BAE">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r>
      <w:tr w:rsidR="00745CC9" w:rsidRPr="003B2883" w14:paraId="7B27E3DE"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FBA83C7" w14:textId="64584C6C" w:rsidR="00745CC9" w:rsidRDefault="00745CC9" w:rsidP="00745CC9">
            <w:pPr>
              <w:pStyle w:val="TAL"/>
              <w:rPr>
                <w:lang w:eastAsia="zh-CN"/>
              </w:rPr>
            </w:pPr>
            <w:r>
              <w:rPr>
                <w:lang w:eastAsia="zh-CN"/>
              </w:rPr>
              <w:t>s</w:t>
            </w:r>
            <w:r w:rsidRPr="00B712A3">
              <w:rPr>
                <w:lang w:eastAsia="zh-CN"/>
              </w:rPr>
              <w:t>mallDataRateStatus</w:t>
            </w:r>
            <w:r>
              <w:rPr>
                <w:lang w:eastAsia="zh-CN"/>
              </w:rPr>
              <w:t>Infos</w:t>
            </w:r>
          </w:p>
        </w:tc>
        <w:tc>
          <w:tcPr>
            <w:tcW w:w="2436" w:type="dxa"/>
            <w:tcBorders>
              <w:top w:val="single" w:sz="4" w:space="0" w:color="auto"/>
              <w:left w:val="single" w:sz="4" w:space="0" w:color="auto"/>
              <w:bottom w:val="single" w:sz="4" w:space="0" w:color="auto"/>
              <w:right w:val="single" w:sz="4" w:space="0" w:color="auto"/>
            </w:tcBorders>
          </w:tcPr>
          <w:p w14:paraId="615E49B9" w14:textId="2A78B004" w:rsidR="00745CC9" w:rsidRDefault="00745CC9" w:rsidP="00745CC9">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0" w:type="dxa"/>
            <w:tcBorders>
              <w:top w:val="single" w:sz="4" w:space="0" w:color="auto"/>
              <w:left w:val="single" w:sz="4" w:space="0" w:color="auto"/>
              <w:bottom w:val="single" w:sz="4" w:space="0" w:color="auto"/>
              <w:right w:val="single" w:sz="4" w:space="0" w:color="auto"/>
            </w:tcBorders>
          </w:tcPr>
          <w:p w14:paraId="793F35B7" w14:textId="730548B1" w:rsidR="00745CC9" w:rsidRDefault="00745CC9" w:rsidP="00745CC9">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8FCA2D2" w14:textId="2CC293D5" w:rsidR="00745CC9" w:rsidRDefault="00745CC9" w:rsidP="00745CC9">
            <w:pPr>
              <w:pStyle w:val="TAL"/>
              <w:rPr>
                <w:lang w:eastAsia="zh-CN"/>
              </w:rPr>
            </w:pPr>
            <w:r>
              <w:rPr>
                <w:lang w:eastAsia="zh-CN"/>
              </w:rPr>
              <w:t>1</w:t>
            </w:r>
            <w:r>
              <w:rPr>
                <w:rFonts w:hint="eastAsia"/>
                <w:lang w:eastAsia="zh-CN"/>
              </w:rPr>
              <w:t>..N</w:t>
            </w:r>
          </w:p>
        </w:tc>
        <w:tc>
          <w:tcPr>
            <w:tcW w:w="3065" w:type="dxa"/>
            <w:tcBorders>
              <w:top w:val="single" w:sz="4" w:space="0" w:color="auto"/>
              <w:left w:val="single" w:sz="4" w:space="0" w:color="auto"/>
              <w:bottom w:val="single" w:sz="4" w:space="0" w:color="auto"/>
              <w:right w:val="single" w:sz="4" w:space="0" w:color="auto"/>
            </w:tcBorders>
          </w:tcPr>
          <w:p w14:paraId="5EFF1726" w14:textId="3FAE0AA7" w:rsidR="00745CC9" w:rsidRDefault="00745CC9" w:rsidP="00745CC9">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r>
    </w:tbl>
    <w:p w14:paraId="3A505C5C" w14:textId="77777777" w:rsidR="00B6547B" w:rsidRPr="003B2883" w:rsidRDefault="00B6547B" w:rsidP="00B6547B"/>
    <w:p w14:paraId="37F41781" w14:textId="3763EB90" w:rsidR="000A245C" w:rsidRPr="003B2883" w:rsidRDefault="000A245C" w:rsidP="000A245C">
      <w:pPr>
        <w:pStyle w:val="Heading5"/>
        <w:rPr>
          <w:lang w:eastAsia="zh-CN"/>
        </w:rPr>
      </w:pPr>
      <w:bookmarkStart w:id="241" w:name="_Toc20137428"/>
      <w:r w:rsidRPr="003B2883">
        <w:t>6.1.6.2.</w:t>
      </w:r>
      <w:r w:rsidR="00FD4423" w:rsidRPr="003B2883">
        <w:t>2</w:t>
      </w:r>
      <w:r w:rsidR="00367646" w:rsidRPr="003B2883">
        <w:t>6</w:t>
      </w:r>
      <w:r w:rsidRPr="003B2883">
        <w:tab/>
        <w:t>Type: N2Sm</w:t>
      </w:r>
      <w:r w:rsidRPr="003B2883">
        <w:rPr>
          <w:lang w:val="en-US"/>
        </w:rPr>
        <w:t>Information</w:t>
      </w:r>
      <w:bookmarkEnd w:id="241"/>
    </w:p>
    <w:p w14:paraId="2A3680CA" w14:textId="77777777" w:rsidR="000A245C" w:rsidRPr="003B2883" w:rsidRDefault="000A245C" w:rsidP="000A245C">
      <w:pPr>
        <w:pStyle w:val="TH"/>
      </w:pPr>
      <w:r w:rsidRPr="003B2883">
        <w:rPr>
          <w:noProof/>
        </w:rPr>
        <w:t>Table </w:t>
      </w:r>
      <w:r w:rsidRPr="003B2883">
        <w:t>6.1.6.2.</w:t>
      </w:r>
      <w:r w:rsidR="00FD4423" w:rsidRPr="003B2883">
        <w:t>2</w:t>
      </w:r>
      <w:r w:rsidR="00367646" w:rsidRPr="003B2883">
        <w:t>6</w:t>
      </w:r>
      <w:r w:rsidRPr="003B2883">
        <w:t xml:space="preserve">-1: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FD6EB2" w:rsidRPr="003B2883" w14:paraId="5EE76871" w14:textId="5F3A1063" w:rsidTr="00FB49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FD6EB2" w:rsidRPr="003B2883" w:rsidRDefault="00FD6EB2" w:rsidP="00C6336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FD6EB2" w:rsidRPr="003B2883" w:rsidRDefault="00FD6EB2" w:rsidP="00C6336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FD6EB2" w:rsidRPr="003B2883" w:rsidRDefault="00FD6EB2"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FD6EB2" w:rsidRPr="003B2883" w:rsidRDefault="00FD6EB2" w:rsidP="00C6336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FD6EB2" w:rsidRPr="003B2883" w:rsidRDefault="00FD6EB2" w:rsidP="00C6336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1939DB3" w14:textId="48742892" w:rsidR="00FD6EB2" w:rsidRPr="003B2883" w:rsidRDefault="00FD6EB2" w:rsidP="00C63368">
            <w:pPr>
              <w:pStyle w:val="TAH"/>
              <w:rPr>
                <w:rFonts w:cs="Arial"/>
                <w:szCs w:val="18"/>
              </w:rPr>
            </w:pPr>
            <w:r w:rsidRPr="003B2883">
              <w:rPr>
                <w:rFonts w:cs="Arial"/>
                <w:szCs w:val="18"/>
              </w:rPr>
              <w:t>Applicability</w:t>
            </w:r>
          </w:p>
        </w:tc>
      </w:tr>
      <w:tr w:rsidR="00FD6EB2" w:rsidRPr="003B2883" w14:paraId="29CBD312" w14:textId="2715BFE9"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6E9EA352" w14:textId="77777777" w:rsidR="00FD6EB2" w:rsidRPr="003B2883" w:rsidRDefault="00FD6EB2" w:rsidP="00C6336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56EC6CAF" w14:textId="77777777" w:rsidR="00FD6EB2" w:rsidRPr="003B2883" w:rsidRDefault="00FD6EB2" w:rsidP="00C6336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71264FE" w14:textId="77777777" w:rsidR="00FD6EB2" w:rsidRPr="003B2883" w:rsidRDefault="00FD6EB2"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941F0" w14:textId="77777777" w:rsidR="00FD6EB2" w:rsidRPr="003B2883" w:rsidRDefault="00FD6EB2" w:rsidP="00C6336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923499D" w14:textId="77777777" w:rsidR="00FD6EB2" w:rsidRPr="003B2883" w:rsidRDefault="00FD6EB2" w:rsidP="00C6336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087005FF" w14:textId="77777777" w:rsidR="00FD6EB2" w:rsidRPr="003B2883" w:rsidRDefault="00FD6EB2" w:rsidP="00C63368">
            <w:pPr>
              <w:pStyle w:val="TAL"/>
              <w:rPr>
                <w:rFonts w:cs="Arial"/>
                <w:szCs w:val="18"/>
                <w:lang w:eastAsia="zh-CN"/>
              </w:rPr>
            </w:pPr>
          </w:p>
        </w:tc>
      </w:tr>
      <w:tr w:rsidR="00FD6EB2" w:rsidRPr="003B2883" w14:paraId="19D07E3F" w14:textId="4CA2AB87"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B6D1483" w14:textId="77777777" w:rsidR="00FD6EB2" w:rsidRPr="003B2883" w:rsidRDefault="00FD6EB2" w:rsidP="00C6336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72B89731" w14:textId="77777777" w:rsidR="00FD6EB2" w:rsidRPr="003B2883" w:rsidRDefault="00FD6EB2" w:rsidP="00C6336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E8D1615"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94F107"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DEF8BBB" w14:textId="6934B42B" w:rsidR="00FD6EB2" w:rsidRPr="003B2883" w:rsidRDefault="00FD6EB2" w:rsidP="00C6336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3B2883">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179B341C" w14:textId="77777777" w:rsidR="00FD6EB2" w:rsidRPr="003B2883" w:rsidRDefault="00FD6EB2" w:rsidP="00C63368">
            <w:pPr>
              <w:pStyle w:val="TAL"/>
              <w:rPr>
                <w:rFonts w:cs="Arial"/>
                <w:szCs w:val="18"/>
              </w:rPr>
            </w:pPr>
          </w:p>
        </w:tc>
      </w:tr>
      <w:tr w:rsidR="00FD6EB2" w:rsidRPr="003B2883" w14:paraId="763BFD3A" w14:textId="382AD663"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FA18073" w14:textId="77777777" w:rsidR="00FD6EB2" w:rsidRPr="003B2883" w:rsidRDefault="00FD6EB2" w:rsidP="00C6336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41C97C24" w14:textId="77777777" w:rsidR="00FD6EB2" w:rsidRPr="003B2883" w:rsidRDefault="00FD6EB2" w:rsidP="00C6336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9AC4C0A"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EE091B"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3E012BE" w14:textId="77777777" w:rsidR="00FD6EB2" w:rsidRPr="003B2883" w:rsidRDefault="00FD6EB2" w:rsidP="00C6336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14:paraId="5E6F60FD" w14:textId="77777777" w:rsidR="00FD6EB2" w:rsidRPr="003B2883" w:rsidRDefault="00FD6EB2" w:rsidP="00C63368">
            <w:pPr>
              <w:pStyle w:val="TAL"/>
              <w:rPr>
                <w:rFonts w:cs="Arial"/>
                <w:szCs w:val="18"/>
              </w:rPr>
            </w:pPr>
          </w:p>
        </w:tc>
      </w:tr>
      <w:tr w:rsidR="00FD6EB2" w:rsidRPr="003B2883" w14:paraId="71BEAFB8" w14:textId="77777777" w:rsidTr="00FD6EB2">
        <w:trPr>
          <w:jc w:val="center"/>
        </w:trPr>
        <w:tc>
          <w:tcPr>
            <w:tcW w:w="1555" w:type="dxa"/>
            <w:tcBorders>
              <w:top w:val="single" w:sz="4" w:space="0" w:color="auto"/>
              <w:left w:val="single" w:sz="4" w:space="0" w:color="auto"/>
              <w:bottom w:val="single" w:sz="4" w:space="0" w:color="auto"/>
              <w:right w:val="single" w:sz="4" w:space="0" w:color="auto"/>
            </w:tcBorders>
          </w:tcPr>
          <w:p w14:paraId="457A2A52" w14:textId="0B15D5DF" w:rsidR="00FD6EB2" w:rsidRPr="003B2883" w:rsidRDefault="00FD6EB2" w:rsidP="00FD6EB2">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AB66015" w14:textId="5FBA7838" w:rsidR="00FD6EB2" w:rsidRPr="003B2883" w:rsidRDefault="00FD6EB2" w:rsidP="00FD6EB2">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90ECBB" w14:textId="0FA2DCA1"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6995F" w14:textId="75F6CF9F" w:rsidR="00FD6EB2" w:rsidRPr="003B2883" w:rsidRDefault="00FD6EB2" w:rsidP="00FD6EB2">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1887FD60" w14:textId="77777777" w:rsidR="00FD6EB2" w:rsidRPr="003B2883" w:rsidRDefault="00FD6EB2" w:rsidP="00FD6EB2">
            <w:pPr>
              <w:pStyle w:val="TAL"/>
              <w:rPr>
                <w:lang w:eastAsia="zh-CN"/>
              </w:rPr>
            </w:pPr>
            <w:r w:rsidRPr="003B2883">
              <w:rPr>
                <w:rFonts w:hint="eastAsia"/>
                <w:lang w:eastAsia="zh-CN"/>
              </w:rPr>
              <w:t>This IE shall be present during EPS to 5GS handover procedure for Home Routed PDU session.</w:t>
            </w:r>
          </w:p>
          <w:p w14:paraId="16C6D0BE" w14:textId="34101408" w:rsidR="00FD6EB2" w:rsidRPr="003B2883" w:rsidRDefault="00FD6EB2" w:rsidP="00FD6EB2">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6442CCFB" w14:textId="67DD4DAC" w:rsidR="00FD6EB2" w:rsidRPr="003B2883" w:rsidRDefault="00FD6EB2" w:rsidP="00FD6EB2">
            <w:pPr>
              <w:pStyle w:val="TAL"/>
              <w:rPr>
                <w:rFonts w:cs="Arial"/>
                <w:szCs w:val="18"/>
              </w:rPr>
            </w:pPr>
            <w:r w:rsidRPr="003B2883">
              <w:rPr>
                <w:rFonts w:hint="eastAsia"/>
                <w:lang w:eastAsia="zh-CN"/>
              </w:rPr>
              <w:t>ENS</w:t>
            </w:r>
          </w:p>
        </w:tc>
      </w:tr>
      <w:tr w:rsidR="00FD6EB2" w:rsidRPr="003B2883" w14:paraId="3B47D708" w14:textId="71E8BF9F"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766EA429" w14:textId="77777777" w:rsidR="00FD6EB2" w:rsidRPr="003B2883" w:rsidRDefault="00FD6EB2" w:rsidP="00FD6EB2">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0D9CB01C" w14:textId="77777777" w:rsidR="00FD6EB2" w:rsidRPr="003B2883" w:rsidRDefault="00FD6EB2" w:rsidP="00FD6EB2">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F1CD559" w14:textId="77777777" w:rsidR="00FD6EB2" w:rsidRPr="003B2883" w:rsidRDefault="00FD6EB2" w:rsidP="00FD6EB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1937F" w14:textId="77777777" w:rsidR="00FD6EB2" w:rsidRPr="003B2883" w:rsidRDefault="00FD6EB2" w:rsidP="00FD6EB2">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28F432A6" w14:textId="77777777" w:rsidR="00FD6EB2" w:rsidRPr="003B2883" w:rsidRDefault="00FD6EB2" w:rsidP="00FD6EB2">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090C1E51" w14:textId="77777777" w:rsidR="00FD6EB2" w:rsidRPr="003B2883" w:rsidRDefault="00FD6EB2" w:rsidP="00FD6EB2">
            <w:pPr>
              <w:pStyle w:val="TAL"/>
              <w:rPr>
                <w:rFonts w:cs="Arial"/>
                <w:szCs w:val="18"/>
              </w:rPr>
            </w:pPr>
          </w:p>
        </w:tc>
      </w:tr>
    </w:tbl>
    <w:p w14:paraId="4E1127BF" w14:textId="77777777" w:rsidR="000A245C" w:rsidRPr="003B2883" w:rsidRDefault="000A245C" w:rsidP="000A245C"/>
    <w:p w14:paraId="032E9C10" w14:textId="0DD1CB3F" w:rsidR="000A245C" w:rsidRPr="003B2883" w:rsidRDefault="000A245C" w:rsidP="000A245C">
      <w:pPr>
        <w:pStyle w:val="Heading5"/>
        <w:rPr>
          <w:lang w:eastAsia="zh-CN"/>
        </w:rPr>
      </w:pPr>
      <w:bookmarkStart w:id="242" w:name="_Toc20137429"/>
      <w:r w:rsidRPr="003B2883">
        <w:lastRenderedPageBreak/>
        <w:t>6.1.6.2.</w:t>
      </w:r>
      <w:r w:rsidR="00FD4423" w:rsidRPr="003B2883">
        <w:t>2</w:t>
      </w:r>
      <w:r w:rsidR="00367646" w:rsidRPr="003B2883">
        <w:t>7</w:t>
      </w:r>
      <w:r w:rsidRPr="003B2883">
        <w:tab/>
        <w:t>Type: N2</w:t>
      </w:r>
      <w:r w:rsidRPr="003B2883">
        <w:rPr>
          <w:lang w:val="en-US"/>
        </w:rPr>
        <w:t>InfoContent</w:t>
      </w:r>
      <w:bookmarkEnd w:id="242"/>
    </w:p>
    <w:p w14:paraId="2E25C4D7" w14:textId="77777777" w:rsidR="000A245C" w:rsidRPr="003B2883" w:rsidRDefault="000A245C" w:rsidP="000A245C">
      <w:pPr>
        <w:pStyle w:val="TH"/>
      </w:pPr>
      <w:r w:rsidRPr="003B2883">
        <w:rPr>
          <w:noProof/>
        </w:rPr>
        <w:t>Table </w:t>
      </w:r>
      <w:r w:rsidRPr="003B2883">
        <w:t>6.1.6.2.</w:t>
      </w:r>
      <w:r w:rsidR="00FD4423" w:rsidRPr="003B2883">
        <w:t>2</w:t>
      </w:r>
      <w:r w:rsidR="00367646" w:rsidRPr="003B2883">
        <w:t>7</w:t>
      </w:r>
      <w:r w:rsidRPr="003B2883">
        <w:t xml:space="preserve">-1: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6FB24A87"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3B2883" w:rsidRDefault="000A245C" w:rsidP="00C63368">
            <w:pPr>
              <w:pStyle w:val="TAH"/>
              <w:rPr>
                <w:rFonts w:cs="Arial"/>
                <w:szCs w:val="18"/>
              </w:rPr>
            </w:pPr>
            <w:r w:rsidRPr="003B2883">
              <w:rPr>
                <w:rFonts w:cs="Arial"/>
                <w:szCs w:val="18"/>
              </w:rPr>
              <w:t>Description</w:t>
            </w:r>
          </w:p>
        </w:tc>
      </w:tr>
      <w:tr w:rsidR="003D4583" w:rsidRPr="003B2883" w14:paraId="668E56DD"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3B2883" w:rsidRDefault="003D4583" w:rsidP="003D5C4D">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3B2883" w:rsidRDefault="003D4583" w:rsidP="003D5C4D">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3B2883" w:rsidRDefault="003D4583" w:rsidP="003D5C4D">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3B2883" w:rsidRDefault="003D4583" w:rsidP="003D5C4D">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5F2589D5" w:rsidR="003D4583" w:rsidRPr="003B2883" w:rsidRDefault="003D4583" w:rsidP="003D4583">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sidR="0062740F">
              <w:rPr>
                <w:rFonts w:cs="Arial"/>
                <w:szCs w:val="18"/>
              </w:rPr>
              <w:t xml:space="preserve">, or </w:t>
            </w:r>
            <w:r w:rsidR="0062740F">
              <w:rPr>
                <w:rFonts w:cs="Arial"/>
                <w:szCs w:val="18"/>
                <w:lang w:eastAsia="zh-CN"/>
              </w:rPr>
              <w:t>d</w:t>
            </w:r>
            <w:r w:rsidR="0062740F">
              <w:t>u</w:t>
            </w:r>
            <w:r w:rsidR="0062740F" w:rsidRPr="003B2883">
              <w:t xml:space="preserve">ring </w:t>
            </w:r>
            <w:r w:rsidR="0062740F">
              <w:t>the AMF planned removal procedure with UDSF deployed procedure</w:t>
            </w:r>
            <w:r w:rsidR="0062740F">
              <w:rPr>
                <w:rFonts w:cs="Arial"/>
                <w:szCs w:val="18"/>
              </w:rPr>
              <w:t xml:space="preserve"> to transfer a RAN N2 message</w:t>
            </w:r>
            <w:r w:rsidRPr="003B2883">
              <w:rPr>
                <w:rFonts w:cs="Arial"/>
                <w:szCs w:val="18"/>
              </w:rPr>
              <w:t>.</w:t>
            </w:r>
          </w:p>
          <w:p w14:paraId="24EB00E7" w14:textId="76CCCEB0" w:rsidR="003D4583" w:rsidRPr="003B2883" w:rsidRDefault="003D4583" w:rsidP="003D5C4D">
            <w:pPr>
              <w:pStyle w:val="TAN"/>
              <w:ind w:left="0" w:firstLine="0"/>
            </w:pPr>
            <w:r w:rsidRPr="003B2883">
              <w:rPr>
                <w:rFonts w:cs="Arial"/>
                <w:szCs w:val="18"/>
              </w:rPr>
              <w:t>W</w:t>
            </w:r>
            <w:r w:rsidRPr="003B2883">
              <w:rPr>
                <w:rFonts w:cs="Arial"/>
                <w:szCs w:val="18"/>
                <w:lang w:eastAsia="zh-CN"/>
              </w:rPr>
              <w:t>hen present, it shall indicate the NGAP Message type of the ngapData</w:t>
            </w:r>
            <w:r w:rsidR="007C7756" w:rsidRPr="003B2883">
              <w:rPr>
                <w:rFonts w:cs="Arial"/>
                <w:szCs w:val="18"/>
                <w:lang w:eastAsia="zh-CN"/>
              </w:rPr>
              <w:t xml:space="preserve"> as specified in </w:t>
            </w:r>
            <w:r w:rsidR="003B2883">
              <w:rPr>
                <w:rFonts w:cs="Arial"/>
                <w:szCs w:val="18"/>
                <w:lang w:eastAsia="zh-CN"/>
              </w:rPr>
              <w:t>clause</w:t>
            </w:r>
            <w:r w:rsidR="007C7756" w:rsidRPr="003B2883">
              <w:rPr>
                <w:rFonts w:cs="Arial"/>
                <w:szCs w:val="18"/>
                <w:lang w:eastAsia="zh-CN"/>
              </w:rPr>
              <w:t xml:space="preserve"> 6.1.6.4.3.3. Its value equals the value of </w:t>
            </w:r>
            <w:r w:rsidR="007C7756" w:rsidRPr="003B2883">
              <w:rPr>
                <w:color w:val="000000"/>
                <w:lang w:eastAsia="ko-KR"/>
              </w:rPr>
              <w:t>the</w:t>
            </w:r>
            <w:r w:rsidR="008E18B1">
              <w:rPr>
                <w:color w:val="000000"/>
                <w:lang w:eastAsia="ko-KR"/>
              </w:rPr>
              <w:t xml:space="preserve"> </w:t>
            </w:r>
            <w:r w:rsidR="009C6F17">
              <w:rPr>
                <w:color w:val="000000"/>
                <w:lang w:eastAsia="ko-KR"/>
              </w:rPr>
              <w:t>Procedure Code defined in ASN.1</w:t>
            </w:r>
            <w:r w:rsidR="009C6F17">
              <w:rPr>
                <w:rFonts w:cs="Arial"/>
                <w:szCs w:val="18"/>
                <w:lang w:eastAsia="zh-CN"/>
              </w:rPr>
              <w:t xml:space="preserve"> in </w:t>
            </w:r>
            <w:r w:rsidR="009C6F17">
              <w:rPr>
                <w:lang w:eastAsia="zh-CN"/>
              </w:rPr>
              <w:t xml:space="preserve">clause 9.4.7 in </w:t>
            </w:r>
            <w:r w:rsidR="009C6F17" w:rsidRPr="003B2883">
              <w:rPr>
                <w:lang w:eastAsia="zh-CN"/>
              </w:rPr>
              <w:t>3GPP</w:t>
            </w:r>
            <w:r w:rsidR="009C6F17">
              <w:rPr>
                <w:lang w:eastAsia="zh-CN"/>
              </w:rPr>
              <w:t> </w:t>
            </w:r>
            <w:r w:rsidR="009C6F17" w:rsidRPr="003B2883">
              <w:rPr>
                <w:lang w:eastAsia="zh-CN"/>
              </w:rPr>
              <w:t>TS</w:t>
            </w:r>
            <w:r w:rsidR="009C6F17">
              <w:rPr>
                <w:lang w:eastAsia="zh-CN"/>
              </w:rPr>
              <w:t> </w:t>
            </w:r>
            <w:r w:rsidR="009C6F17" w:rsidRPr="003B2883">
              <w:rPr>
                <w:lang w:eastAsia="zh-CN"/>
              </w:rPr>
              <w:t>38.413</w:t>
            </w:r>
            <w:r w:rsidR="009C6F17">
              <w:rPr>
                <w:lang w:eastAsia="zh-CN"/>
              </w:rPr>
              <w:t> </w:t>
            </w:r>
            <w:r w:rsidR="009C6F17" w:rsidRPr="003B2883">
              <w:rPr>
                <w:lang w:eastAsia="zh-CN"/>
              </w:rPr>
              <w:t>[12].</w:t>
            </w:r>
            <w:r w:rsidR="007C7756" w:rsidRPr="003B2883">
              <w:rPr>
                <w:rFonts w:cs="Arial"/>
                <w:szCs w:val="18"/>
                <w:lang w:eastAsia="zh-CN"/>
              </w:rPr>
              <w:t>.</w:t>
            </w:r>
          </w:p>
        </w:tc>
      </w:tr>
      <w:tr w:rsidR="003D4583" w:rsidRPr="003B2883" w14:paraId="02F503D2"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3B2883" w:rsidRDefault="003D4583" w:rsidP="003D4583">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3B2883" w:rsidRDefault="007C7756" w:rsidP="003D4583">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3B2883" w:rsidRDefault="00C33DEF" w:rsidP="003D4583">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3B2883" w:rsidRDefault="00C33DEF" w:rsidP="003D4583">
            <w:pPr>
              <w:pStyle w:val="TAL"/>
              <w:rPr>
                <w:lang w:eastAsia="zh-CN"/>
              </w:rPr>
            </w:pPr>
            <w:r w:rsidRPr="003B2883">
              <w:rPr>
                <w:lang w:eastAsia="zh-CN"/>
              </w:rPr>
              <w:t>0..</w:t>
            </w:r>
            <w:r w:rsidR="003D4583"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3E259947" w:rsidR="00C33DEF" w:rsidRPr="003B2883" w:rsidRDefault="00C33DEF" w:rsidP="00C33DEF">
            <w:pPr>
              <w:pStyle w:val="TAL"/>
              <w:rPr>
                <w:rFonts w:cs="Arial"/>
                <w:szCs w:val="18"/>
                <w:lang w:eastAsia="zh-CN"/>
              </w:rPr>
            </w:pPr>
            <w:r w:rsidRPr="003B2883">
              <w:rPr>
                <w:rFonts w:cs="Arial"/>
                <w:szCs w:val="18"/>
                <w:lang w:eastAsia="zh-CN"/>
              </w:rPr>
              <w:t xml:space="preserve">This IE shall be present if </w:t>
            </w:r>
            <w:r w:rsidRPr="003B2883">
              <w:t>SM or NRPPa related N2 information is to be transferred</w:t>
            </w:r>
            <w:r w:rsidR="0062740F">
              <w:t>, or RAN related N2 Information Elements are to be transferred</w:t>
            </w:r>
            <w:r w:rsidRPr="003B2883">
              <w:t>.</w:t>
            </w:r>
          </w:p>
          <w:p w14:paraId="36D776CA" w14:textId="5775B95D" w:rsidR="003D4583" w:rsidRPr="003B2883" w:rsidRDefault="00C33DEF" w:rsidP="00C33DEF">
            <w:pPr>
              <w:pStyle w:val="TAL"/>
              <w:rPr>
                <w:rFonts w:cs="Arial"/>
                <w:szCs w:val="18"/>
                <w:lang w:eastAsia="zh-CN"/>
              </w:rPr>
            </w:pPr>
            <w:r w:rsidRPr="003B2883">
              <w:rPr>
                <w:rFonts w:cs="Arial"/>
                <w:szCs w:val="18"/>
                <w:lang w:eastAsia="zh-CN"/>
              </w:rPr>
              <w:t>When present, it shall i</w:t>
            </w:r>
            <w:r w:rsidR="003D4583" w:rsidRPr="003B2883">
              <w:rPr>
                <w:rFonts w:cs="Arial"/>
                <w:szCs w:val="18"/>
                <w:lang w:eastAsia="zh-CN"/>
              </w:rPr>
              <w:t>ndicate the NGAP IE type of the ngapData</w:t>
            </w:r>
            <w:r w:rsidR="00CC4F62" w:rsidRPr="003B2883">
              <w:rPr>
                <w:rFonts w:cs="Arial"/>
                <w:szCs w:val="18"/>
                <w:lang w:eastAsia="zh-CN"/>
              </w:rPr>
              <w:t xml:space="preserve"> as specified in </w:t>
            </w:r>
            <w:r w:rsidR="003B2883">
              <w:rPr>
                <w:rFonts w:cs="Arial"/>
                <w:szCs w:val="18"/>
                <w:lang w:eastAsia="zh-CN"/>
              </w:rPr>
              <w:t>clause</w:t>
            </w:r>
            <w:r w:rsidR="00CC4F62" w:rsidRPr="003B2883">
              <w:rPr>
                <w:rFonts w:cs="Arial"/>
                <w:szCs w:val="18"/>
                <w:lang w:eastAsia="zh-CN"/>
              </w:rPr>
              <w:t xml:space="preserve"> 6.1.6.4.3.2.</w:t>
            </w:r>
          </w:p>
        </w:tc>
      </w:tr>
      <w:tr w:rsidR="003D4583" w:rsidRPr="003B2883" w14:paraId="3643C6D0"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3B2883" w:rsidRDefault="003D4583" w:rsidP="003D4583">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3B2883" w:rsidRDefault="003D4583" w:rsidP="003D4583">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3B2883" w:rsidRDefault="003D4583" w:rsidP="003D4583">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3B2883" w:rsidRDefault="003D4583" w:rsidP="003D4583">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0DB863C3" w:rsidR="003D4583" w:rsidRPr="003B2883" w:rsidRDefault="003D4583" w:rsidP="003D4583">
            <w:pPr>
              <w:pStyle w:val="TAL"/>
              <w:rPr>
                <w:rFonts w:cs="Arial"/>
                <w:szCs w:val="18"/>
                <w:lang w:eastAsia="zh-CN"/>
              </w:rPr>
            </w:pPr>
            <w:r w:rsidRPr="003B2883">
              <w:rPr>
                <w:rFonts w:cs="Arial"/>
                <w:szCs w:val="18"/>
              </w:rPr>
              <w:t xml:space="preserve">This IE reference the N2 information binary data </w:t>
            </w:r>
            <w:r w:rsidRPr="003B2883">
              <w:rPr>
                <w:rFonts w:cs="Arial"/>
                <w:szCs w:val="18"/>
                <w:lang w:eastAsia="zh-CN"/>
              </w:rPr>
              <w:t xml:space="preserve">corresponding to the N2 information class. </w:t>
            </w:r>
            <w:r w:rsidRPr="003B2883">
              <w:t xml:space="preserve">See </w:t>
            </w:r>
            <w:r w:rsidR="003B2883">
              <w:t>clause</w:t>
            </w:r>
            <w:r w:rsidRPr="003B2883">
              <w:t xml:space="preserve"> 6.1.6.4.3.</w:t>
            </w:r>
          </w:p>
        </w:tc>
      </w:tr>
    </w:tbl>
    <w:p w14:paraId="612EEFCE" w14:textId="77777777" w:rsidR="000A245C" w:rsidRPr="003B2883" w:rsidRDefault="000A245C" w:rsidP="000A245C"/>
    <w:p w14:paraId="60B28E4C" w14:textId="5E26A186" w:rsidR="000A245C" w:rsidRPr="003B2883" w:rsidRDefault="000A245C" w:rsidP="000A245C">
      <w:pPr>
        <w:pStyle w:val="Heading5"/>
        <w:rPr>
          <w:lang w:eastAsia="zh-CN"/>
        </w:rPr>
      </w:pPr>
      <w:bookmarkStart w:id="243" w:name="_Toc20137430"/>
      <w:r w:rsidRPr="003B2883">
        <w:t>6.1.6.2.</w:t>
      </w:r>
      <w:r w:rsidR="00FD4423" w:rsidRPr="003B2883">
        <w:t>2</w:t>
      </w:r>
      <w:r w:rsidR="00367646" w:rsidRPr="003B2883">
        <w:t>8</w:t>
      </w:r>
      <w:r w:rsidRPr="003B2883">
        <w:tab/>
        <w:t>Type: NrppaInformation</w:t>
      </w:r>
      <w:bookmarkEnd w:id="243"/>
    </w:p>
    <w:p w14:paraId="3D09D8FE" w14:textId="77777777" w:rsidR="000A245C" w:rsidRPr="003B2883" w:rsidRDefault="000A245C" w:rsidP="000A245C">
      <w:pPr>
        <w:pStyle w:val="TH"/>
      </w:pPr>
      <w:r w:rsidRPr="003B2883">
        <w:rPr>
          <w:noProof/>
        </w:rPr>
        <w:t>Table </w:t>
      </w:r>
      <w:r w:rsidRPr="003B2883">
        <w:t>6.1.6.2.</w:t>
      </w:r>
      <w:r w:rsidR="00FD4423" w:rsidRPr="003B2883">
        <w:t>2</w:t>
      </w:r>
      <w:r w:rsidR="00367646" w:rsidRPr="003B2883">
        <w:t>8</w:t>
      </w:r>
      <w:r w:rsidRPr="003B2883">
        <w:t xml:space="preserve">-1: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3B2883" w:rsidRDefault="002C4BF4" w:rsidP="00C6336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3B2883" w:rsidRDefault="00D825A3" w:rsidP="00C6336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3B2883" w:rsidRDefault="000A245C" w:rsidP="00C63368">
            <w:pPr>
              <w:pStyle w:val="TAL"/>
              <w:rPr>
                <w:rFonts w:cs="Arial"/>
                <w:szCs w:val="18"/>
                <w:lang w:eastAsia="zh-CN"/>
              </w:rPr>
            </w:pPr>
            <w:r w:rsidRPr="003B2883">
              <w:t xml:space="preserve">This IE </w:t>
            </w:r>
            <w:r w:rsidR="00D825A3" w:rsidRPr="003B2883">
              <w:t xml:space="preserve">shall carry the identifier of the </w:t>
            </w:r>
            <w:r w:rsidR="002C4BF4" w:rsidRPr="003B2883">
              <w:t xml:space="preserve">Network Function (e.g. </w:t>
            </w:r>
            <w:r w:rsidRPr="003B2883">
              <w:t>LMF</w:t>
            </w:r>
            <w:r w:rsidR="002C4BF4" w:rsidRPr="003B2883">
              <w:t>) instance</w:t>
            </w:r>
            <w:r w:rsidRPr="003B2883">
              <w:t xml:space="preserve"> </w:t>
            </w:r>
            <w:r w:rsidR="00D825A3" w:rsidRPr="003B2883">
              <w:t>that is sending or receiving the NRPPa data</w:t>
            </w:r>
            <w:r w:rsidR="00D825A3" w:rsidRPr="003B2883">
              <w:rPr>
                <w:rFonts w:cs="Arial"/>
                <w:szCs w:val="18"/>
                <w:lang w:eastAsia="zh-CN"/>
              </w:rPr>
              <w:t>.</w:t>
            </w:r>
          </w:p>
        </w:tc>
      </w:tr>
      <w:tr w:rsidR="000A245C" w:rsidRPr="003B2883"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3B2883" w:rsidRDefault="000A245C" w:rsidP="00C6336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3B2883" w:rsidRDefault="000A245C" w:rsidP="00C63368">
            <w:pPr>
              <w:pStyle w:val="TAL"/>
              <w:rPr>
                <w:rFonts w:cs="Arial"/>
                <w:szCs w:val="18"/>
                <w:lang w:eastAsia="zh-CN"/>
              </w:rPr>
            </w:pPr>
            <w:r w:rsidRPr="003B2883">
              <w:rPr>
                <w:rFonts w:cs="Arial"/>
                <w:szCs w:val="18"/>
                <w:lang w:eastAsia="zh-CN"/>
              </w:rPr>
              <w:t>This IE represents the encoded NGAP N</w:t>
            </w:r>
            <w:r w:rsidR="00D825A3" w:rsidRPr="003B2883">
              <w:rPr>
                <w:rFonts w:cs="Arial"/>
                <w:szCs w:val="18"/>
                <w:lang w:eastAsia="zh-CN"/>
              </w:rPr>
              <w:t>R</w:t>
            </w:r>
            <w:r w:rsidRPr="003B2883">
              <w:rPr>
                <w:rFonts w:cs="Arial"/>
                <w:szCs w:val="18"/>
                <w:lang w:eastAsia="zh-CN"/>
              </w:rPr>
              <w:t>PPa-PDU IE, which is transparent to AMF.</w:t>
            </w:r>
          </w:p>
        </w:tc>
      </w:tr>
      <w:tr w:rsidR="00D0587C" w:rsidRPr="003B2883"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3B2883" w:rsidRDefault="00D0587C" w:rsidP="00D0587C">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3B2883" w:rsidRDefault="00D0587C" w:rsidP="00D0587C">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3B2883" w:rsidRDefault="00D0587C" w:rsidP="00D0587C">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F09FF61" w14:textId="77777777" w:rsidR="000A245C" w:rsidRPr="003B2883" w:rsidRDefault="000A245C" w:rsidP="000A245C"/>
    <w:p w14:paraId="3D9728EB" w14:textId="6D556434" w:rsidR="000A245C" w:rsidRPr="003B2883" w:rsidRDefault="000A245C" w:rsidP="000A245C">
      <w:pPr>
        <w:pStyle w:val="Heading5"/>
        <w:rPr>
          <w:lang w:eastAsia="zh-CN"/>
        </w:rPr>
      </w:pPr>
      <w:bookmarkStart w:id="244" w:name="_Toc20137431"/>
      <w:r w:rsidRPr="003B2883">
        <w:lastRenderedPageBreak/>
        <w:t>6.1.6.2.</w:t>
      </w:r>
      <w:r w:rsidR="00367646" w:rsidRPr="003B2883">
        <w:t>29</w:t>
      </w:r>
      <w:r w:rsidRPr="003B2883">
        <w:tab/>
        <w:t>Type: PwsInformation</w:t>
      </w:r>
      <w:bookmarkEnd w:id="244"/>
    </w:p>
    <w:p w14:paraId="6B09A2CC" w14:textId="77777777" w:rsidR="000A245C" w:rsidRPr="003B2883" w:rsidRDefault="000A245C" w:rsidP="000A245C">
      <w:pPr>
        <w:pStyle w:val="TH"/>
      </w:pPr>
      <w:r w:rsidRPr="003B2883">
        <w:rPr>
          <w:noProof/>
        </w:rPr>
        <w:t>Table </w:t>
      </w:r>
      <w:r w:rsidRPr="003B2883">
        <w:t>6.1.6.2.</w:t>
      </w:r>
      <w:r w:rsidR="00367646" w:rsidRPr="003B2883">
        <w:t>29</w:t>
      </w:r>
      <w:r w:rsidRPr="003B2883">
        <w:t xml:space="preserve">-1: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3B2883" w:rsidRDefault="000A245C" w:rsidP="00C6336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3B2883" w:rsidRDefault="000A245C" w:rsidP="00C6336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3B2883" w:rsidRDefault="000A245C" w:rsidP="00C63368">
            <w:pPr>
              <w:pStyle w:val="TAL"/>
              <w:rPr>
                <w:rFonts w:cs="Arial"/>
                <w:szCs w:val="18"/>
                <w:lang w:eastAsia="zh-CN"/>
              </w:rPr>
            </w:pPr>
            <w:r w:rsidRPr="003B2883">
              <w:t>Identifies the warning message</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3B2883" w:rsidRDefault="000A245C" w:rsidP="00C6336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3B2883" w:rsidRDefault="000A245C" w:rsidP="00C6336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3B2883" w:rsidRDefault="000A245C" w:rsidP="00C63368">
            <w:pPr>
              <w:pStyle w:val="TAL"/>
              <w:rPr>
                <w:rFonts w:cs="Arial"/>
                <w:szCs w:val="18"/>
                <w:lang w:eastAsia="zh-CN"/>
              </w:rPr>
            </w:pPr>
            <w:r w:rsidRPr="003B2883">
              <w:t>identifies a particular message from the source and type indicated by the Message Identifier</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3B2883" w:rsidRDefault="000A245C" w:rsidP="00C6336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3B2883" w:rsidRDefault="000A245C" w:rsidP="00C6336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0A245C" w:rsidRPr="003B2883"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3B2883" w:rsidRDefault="00B362A6" w:rsidP="00C63368">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3B2883" w:rsidRDefault="00CC4128" w:rsidP="00C63368">
            <w:pPr>
              <w:pStyle w:val="TAL"/>
            </w:pPr>
            <w:r w:rsidRPr="003B2883">
              <w:t>b</w:t>
            </w:r>
            <w:r w:rsidR="000A245C" w:rsidRPr="003B2883">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3B2883" w:rsidRDefault="000A245C" w:rsidP="00C6336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43761E05" w:rsidR="00B362A6" w:rsidRPr="003B2883" w:rsidRDefault="00B362A6" w:rsidP="00B362A6">
            <w:pPr>
              <w:pStyle w:val="TAL"/>
            </w:pPr>
            <w:r w:rsidRPr="003B2883">
              <w:t>This IE shall be present to request the AMF to send the N2 response information it has received from the RAN nodes to the NF Service Consumer.</w:t>
            </w:r>
          </w:p>
          <w:p w14:paraId="78F2F0A4" w14:textId="77777777" w:rsidR="00B362A6" w:rsidRPr="003B2883" w:rsidRDefault="00B362A6" w:rsidP="00B362A6">
            <w:pPr>
              <w:pStyle w:val="TAL"/>
            </w:pPr>
          </w:p>
          <w:p w14:paraId="1B06CB93" w14:textId="77777777" w:rsidR="00B362A6" w:rsidRPr="003B2883" w:rsidRDefault="00B362A6" w:rsidP="00B362A6">
            <w:pPr>
              <w:pStyle w:val="TAL"/>
              <w:rPr>
                <w:rFonts w:cs="Arial"/>
                <w:szCs w:val="18"/>
              </w:rPr>
            </w:pPr>
            <w:r w:rsidRPr="003B2883">
              <w:rPr>
                <w:rFonts w:cs="Arial"/>
                <w:szCs w:val="18"/>
              </w:rPr>
              <w:t>When present, this IE shall be set as follows:</w:t>
            </w:r>
          </w:p>
          <w:p w14:paraId="6EBC93F3"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5384D167"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29624DA3" w14:textId="256A8EDE" w:rsidR="00B362A6" w:rsidRPr="003B2883" w:rsidRDefault="00B362A6" w:rsidP="00B362A6">
            <w:pPr>
              <w:pStyle w:val="TAL"/>
            </w:pPr>
            <w:r w:rsidRPr="003B2883">
              <w:t>The N2 information received from the RAN corresponds to</w:t>
            </w:r>
          </w:p>
          <w:p w14:paraId="3B492B4D" w14:textId="74C2BCE8" w:rsidR="000A245C" w:rsidRPr="003B2883" w:rsidRDefault="00B362A6" w:rsidP="00B362A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3B2883">
              <w:t>clause</w:t>
            </w:r>
            <w:r w:rsidRPr="003B2883">
              <w:t xml:space="preserve"> 6.1.6.4.3.3.</w:t>
            </w:r>
          </w:p>
        </w:tc>
      </w:tr>
      <w:tr w:rsidR="000A245C" w:rsidRPr="003B2883"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3B2883" w:rsidRDefault="000A245C" w:rsidP="00C63368">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3B2883" w:rsidRDefault="000A245C" w:rsidP="00C63368">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3B2883" w:rsidRDefault="000A245C" w:rsidP="00C6336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3B2883" w:rsidRDefault="000A245C" w:rsidP="00C63368">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18F0EA70" w14:textId="77777777" w:rsidR="00CC6DC7" w:rsidRPr="003B2883" w:rsidRDefault="00CC6DC7" w:rsidP="00CC6DC7"/>
    <w:p w14:paraId="6D5E9504" w14:textId="57DA2CE3" w:rsidR="006F1E0D" w:rsidRPr="003B2883" w:rsidRDefault="006F1E0D" w:rsidP="006F1E0D">
      <w:pPr>
        <w:pStyle w:val="Heading5"/>
        <w:rPr>
          <w:lang w:eastAsia="zh-CN"/>
        </w:rPr>
      </w:pPr>
      <w:bookmarkStart w:id="245" w:name="_Toc20137432"/>
      <w:r w:rsidRPr="003B2883">
        <w:t>6.1.6.2.</w:t>
      </w:r>
      <w:r w:rsidR="0040070D" w:rsidRPr="003B2883">
        <w:t>3</w:t>
      </w:r>
      <w:r w:rsidR="00367646" w:rsidRPr="003B2883">
        <w:t>0</w:t>
      </w:r>
      <w:r w:rsidRPr="003B2883">
        <w:tab/>
        <w:t xml:space="preserve">Type: </w:t>
      </w:r>
      <w:r w:rsidRPr="003B2883">
        <w:rPr>
          <w:lang w:eastAsia="zh-CN"/>
        </w:rPr>
        <w:t>N1N2MsgTxfrFailureNotification</w:t>
      </w:r>
      <w:bookmarkEnd w:id="245"/>
    </w:p>
    <w:p w14:paraId="60879B7C" w14:textId="77777777" w:rsidR="006F1E0D" w:rsidRPr="003B2883" w:rsidRDefault="006F1E0D" w:rsidP="006F1E0D">
      <w:pPr>
        <w:pStyle w:val="TH"/>
      </w:pPr>
      <w:r w:rsidRPr="003B2883">
        <w:rPr>
          <w:noProof/>
        </w:rPr>
        <w:t>Table </w:t>
      </w:r>
      <w:r w:rsidRPr="003B2883">
        <w:t>6.1.6.2.</w:t>
      </w:r>
      <w:r w:rsidR="0040070D" w:rsidRPr="003B2883">
        <w:t>3</w:t>
      </w:r>
      <w:r w:rsidR="00367646" w:rsidRPr="003B2883">
        <w:t>0</w:t>
      </w:r>
      <w:r w:rsidRPr="003B2883">
        <w:t xml:space="preserve">-1: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00B2C54F"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641BB5FC"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Pr="003B2883" w:rsidRDefault="006F1E0D" w:rsidP="00E83BB0">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Pr="003B2883" w:rsidRDefault="006F1E0D" w:rsidP="00E83BB0">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at the AMF.</w:t>
            </w:r>
          </w:p>
        </w:tc>
      </w:tr>
      <w:tr w:rsidR="006F1E0D" w:rsidRPr="003B2883" w14:paraId="715D43A1"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3B2883" w:rsidRDefault="006F1E0D" w:rsidP="00E83BB0">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Pr="003B2883" w:rsidRDefault="006F1E0D" w:rsidP="00E83BB0">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Pr="003B2883" w:rsidRDefault="006F1E0D" w:rsidP="00E83BB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Pr="003B2883" w:rsidRDefault="006F1E0D" w:rsidP="00E83BB0">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7C5ECD96" w:rsidR="006F1E0D" w:rsidRPr="003B2883" w:rsidRDefault="006F1E0D" w:rsidP="00E83BB0">
            <w:pPr>
              <w:pStyle w:val="TAL"/>
              <w:rPr>
                <w:rFonts w:cs="Arial"/>
                <w:szCs w:val="18"/>
                <w:lang w:eastAsia="zh-CN"/>
              </w:rPr>
            </w:pPr>
            <w:r w:rsidRPr="003B2883">
              <w:rPr>
                <w:rFonts w:cs="Arial" w:hint="eastAsia"/>
                <w:szCs w:val="18"/>
                <w:lang w:eastAsia="zh-CN"/>
              </w:rPr>
              <w:t xml:space="preserve">This IE shall </w:t>
            </w:r>
            <w:r w:rsidRPr="003B2883">
              <w:t xml:space="preserve">contain the N1N2MessageTransfer request resource URI returned in Location header when the message transfer was initiated (See </w:t>
            </w:r>
            <w:r w:rsidR="003B2883">
              <w:t>clause</w:t>
            </w:r>
            <w:r w:rsidRPr="003B2883">
              <w:t xml:space="preserve"> </w:t>
            </w:r>
            <w:r w:rsidR="003316B7">
              <w:t>6.1.3.5.3.1</w:t>
            </w:r>
            <w:r w:rsidRPr="003B2883">
              <w:t>)</w:t>
            </w:r>
            <w:r w:rsidR="00487369" w:rsidRPr="003B2883">
              <w:t>, This IE shall be used by the NF Service Consumer to co-relate the notification against the UE / session for which the earlier N1/N2 message transfer was initiated.</w:t>
            </w:r>
          </w:p>
        </w:tc>
      </w:tr>
    </w:tbl>
    <w:p w14:paraId="21F87239" w14:textId="77777777" w:rsidR="006F1E0D" w:rsidRPr="003B2883" w:rsidRDefault="006F1E0D" w:rsidP="006F576F">
      <w:pPr>
        <w:rPr>
          <w:lang w:val="en-US"/>
        </w:rPr>
      </w:pPr>
    </w:p>
    <w:p w14:paraId="5342BC90" w14:textId="490AAD85" w:rsidR="006F1E0D" w:rsidRPr="003B2883" w:rsidRDefault="006F1E0D" w:rsidP="006F1E0D">
      <w:pPr>
        <w:pStyle w:val="Heading5"/>
        <w:rPr>
          <w:lang w:eastAsia="zh-CN"/>
        </w:rPr>
      </w:pPr>
      <w:bookmarkStart w:id="246" w:name="_Toc20137433"/>
      <w:r w:rsidRPr="003B2883">
        <w:t>6.1.6.2.</w:t>
      </w:r>
      <w:r w:rsidR="0040070D" w:rsidRPr="003B2883">
        <w:t>3</w:t>
      </w:r>
      <w:r w:rsidR="00367646" w:rsidRPr="003B2883">
        <w:t>1</w:t>
      </w:r>
      <w:r w:rsidRPr="003B2883">
        <w:tab/>
        <w:t>Type: N1N2MessageTransferError</w:t>
      </w:r>
      <w:bookmarkEnd w:id="246"/>
    </w:p>
    <w:p w14:paraId="4248C192" w14:textId="77777777" w:rsidR="006F1E0D" w:rsidRPr="003B2883" w:rsidRDefault="006F1E0D" w:rsidP="006F1E0D">
      <w:pPr>
        <w:pStyle w:val="TH"/>
      </w:pPr>
      <w:r w:rsidRPr="003B2883">
        <w:rPr>
          <w:noProof/>
        </w:rPr>
        <w:t>Table </w:t>
      </w:r>
      <w:r w:rsidRPr="003B2883">
        <w:t>6.1.6.2.</w:t>
      </w:r>
      <w:r w:rsidR="0040070D" w:rsidRPr="003B2883">
        <w:t>3</w:t>
      </w:r>
      <w:r w:rsidR="00367646" w:rsidRPr="003B2883">
        <w:t>1</w:t>
      </w:r>
      <w:r w:rsidRPr="003B2883">
        <w:t xml:space="preserve">-1: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Pr="003B2883" w:rsidRDefault="006F1E0D" w:rsidP="00E83BB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Pr="003B2883" w:rsidRDefault="006F1E0D" w:rsidP="00E83BB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F1E0D" w:rsidRPr="003B2883"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Pr="003B2883" w:rsidRDefault="006F1E0D" w:rsidP="00E83BB0">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Pr="003B2883" w:rsidRDefault="006F1E0D" w:rsidP="00E83BB0">
            <w:pPr>
              <w:pStyle w:val="TAL"/>
              <w:rPr>
                <w:lang w:eastAsia="zh-CN"/>
              </w:rPr>
            </w:pPr>
            <w:r w:rsidRPr="003B2883">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Pr="003B2883" w:rsidRDefault="006F1E0D" w:rsidP="00E83BB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Pr="003B2883" w:rsidRDefault="006F1E0D" w:rsidP="00E83BB0">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6587D15" w14:textId="77777777" w:rsidR="006F1E0D" w:rsidRPr="003B2883" w:rsidRDefault="006F1E0D" w:rsidP="006F1E0D"/>
    <w:p w14:paraId="7BC3647E" w14:textId="23111D59" w:rsidR="006F1E0D" w:rsidRPr="003B2883" w:rsidRDefault="006F1E0D" w:rsidP="006F1E0D">
      <w:pPr>
        <w:pStyle w:val="Heading5"/>
        <w:rPr>
          <w:lang w:eastAsia="zh-CN"/>
        </w:rPr>
      </w:pPr>
      <w:bookmarkStart w:id="247" w:name="_Toc20137434"/>
      <w:r w:rsidRPr="003B2883">
        <w:lastRenderedPageBreak/>
        <w:t>6.1.6.2.</w:t>
      </w:r>
      <w:r w:rsidR="0040070D" w:rsidRPr="003B2883">
        <w:t>3</w:t>
      </w:r>
      <w:r w:rsidR="00367646" w:rsidRPr="003B2883">
        <w:t>2</w:t>
      </w:r>
      <w:r w:rsidRPr="003B2883">
        <w:tab/>
        <w:t xml:space="preserve">Type: </w:t>
      </w:r>
      <w:r w:rsidRPr="003B2883">
        <w:rPr>
          <w:rFonts w:hint="eastAsia"/>
          <w:lang w:eastAsia="zh-CN"/>
        </w:rPr>
        <w:t>N</w:t>
      </w:r>
      <w:r w:rsidR="002704A4" w:rsidRPr="003B2883">
        <w:rPr>
          <w:lang w:eastAsia="zh-CN"/>
        </w:rPr>
        <w:t>1</w:t>
      </w:r>
      <w:r w:rsidRPr="003B2883">
        <w:rPr>
          <w:rFonts w:hint="eastAsia"/>
          <w:lang w:eastAsia="zh-CN"/>
        </w:rPr>
        <w:t>N2MsgTxfrErrDetail</w:t>
      </w:r>
      <w:bookmarkEnd w:id="247"/>
    </w:p>
    <w:p w14:paraId="11F33C1F" w14:textId="77777777" w:rsidR="006F1E0D" w:rsidRPr="003B2883" w:rsidRDefault="006F1E0D" w:rsidP="006F1E0D">
      <w:pPr>
        <w:pStyle w:val="TH"/>
      </w:pPr>
      <w:r w:rsidRPr="003B2883">
        <w:rPr>
          <w:noProof/>
        </w:rPr>
        <w:t>Table </w:t>
      </w:r>
      <w:r w:rsidRPr="003B2883">
        <w:t>6.1.6.2.</w:t>
      </w:r>
      <w:r w:rsidR="0040070D" w:rsidRPr="003B2883">
        <w:t>3</w:t>
      </w:r>
      <w:r w:rsidR="00367646" w:rsidRPr="003B2883">
        <w:t>2</w:t>
      </w:r>
      <w:r w:rsidRPr="003B2883">
        <w:t xml:space="preserve">-1: </w:t>
      </w:r>
      <w:r w:rsidRPr="003B2883">
        <w:rPr>
          <w:noProof/>
        </w:rPr>
        <w:t xml:space="preserve">Definition of type </w:t>
      </w:r>
      <w:r w:rsidRPr="003B2883">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6EA2A745"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5991EC56"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Pr="003B2883" w:rsidRDefault="006F1E0D" w:rsidP="00E83BB0">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Pr="003B2883" w:rsidRDefault="006F1E0D" w:rsidP="00E83BB0">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Pr="003B2883" w:rsidRDefault="002704A4" w:rsidP="00E83BB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Pr="003B2883" w:rsidRDefault="006F1E0D" w:rsidP="00E83BB0">
            <w:pPr>
              <w:pStyle w:val="TAL"/>
              <w:rPr>
                <w:rFonts w:cs="Arial"/>
                <w:szCs w:val="18"/>
                <w:lang w:eastAsia="zh-CN"/>
              </w:rPr>
            </w:pPr>
            <w:r w:rsidRPr="003B2883">
              <w:rPr>
                <w:rFonts w:cs="Arial" w:hint="eastAsia"/>
                <w:szCs w:val="18"/>
                <w:lang w:eastAsia="zh-CN"/>
              </w:rPr>
              <w:t xml:space="preserve">This IE </w:t>
            </w:r>
            <w:r w:rsidR="002704A4" w:rsidRPr="003B2883">
              <w:rPr>
                <w:rFonts w:cs="Arial"/>
                <w:szCs w:val="18"/>
                <w:lang w:eastAsia="zh-CN"/>
              </w:rPr>
              <w:t>may</w:t>
            </w:r>
            <w:r w:rsidR="002704A4" w:rsidRPr="003B2883">
              <w:rPr>
                <w:rFonts w:cs="Arial" w:hint="eastAsia"/>
                <w:szCs w:val="18"/>
                <w:lang w:eastAsia="zh-CN"/>
              </w:rPr>
              <w:t xml:space="preserve"> </w:t>
            </w:r>
            <w:r w:rsidRPr="003B2883">
              <w:rPr>
                <w:rFonts w:cs="Arial" w:hint="eastAsia"/>
                <w:szCs w:val="18"/>
                <w:lang w:eastAsia="zh-CN"/>
              </w:rPr>
              <w:t xml:space="preserve">be included if the AMF requests </w:t>
            </w:r>
            <w:r w:rsidRPr="003B2883">
              <w:rPr>
                <w:rFonts w:cs="Arial"/>
                <w:szCs w:val="18"/>
                <w:lang w:eastAsia="zh-CN"/>
              </w:rPr>
              <w:t xml:space="preserve">the NF Service Consumer to </w:t>
            </w:r>
            <w:r w:rsidR="002704A4" w:rsidRPr="003B2883">
              <w:t>stop sending the N1/N2 message before timeout, and</w:t>
            </w:r>
            <w:r w:rsidR="002704A4" w:rsidRPr="003B2883">
              <w:rPr>
                <w:rFonts w:cs="Arial"/>
                <w:szCs w:val="18"/>
                <w:lang w:eastAsia="zh-CN"/>
              </w:rPr>
              <w:t xml:space="preserve"> to </w:t>
            </w:r>
            <w:r w:rsidRPr="003B2883">
              <w:rPr>
                <w:rFonts w:cs="Arial"/>
                <w:szCs w:val="18"/>
                <w:lang w:eastAsia="zh-CN"/>
              </w:rPr>
              <w:t>retry the N1/N2 message transfer request that was rejected after a timeout. The value shall be in seconds.</w:t>
            </w:r>
          </w:p>
          <w:p w14:paraId="34D34130" w14:textId="77777777" w:rsidR="002704A4" w:rsidRPr="003B2883" w:rsidRDefault="002704A4" w:rsidP="00E83BB0">
            <w:pPr>
              <w:pStyle w:val="TAL"/>
              <w:rPr>
                <w:rFonts w:cs="Arial"/>
                <w:szCs w:val="18"/>
                <w:lang w:eastAsia="zh-CN"/>
              </w:rPr>
            </w:pPr>
          </w:p>
          <w:p w14:paraId="27789FA9" w14:textId="77777777" w:rsidR="002704A4" w:rsidRPr="003B2883" w:rsidRDefault="002704A4" w:rsidP="00E83BB0">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2704A4" w:rsidRPr="003B2883" w14:paraId="36DC4654"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Pr="003B2883" w:rsidRDefault="002704A4" w:rsidP="002704A4">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Pr="003B2883" w:rsidRDefault="002704A4" w:rsidP="002704A4">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RPr="003B2883" w:rsidDel="002704A4" w:rsidRDefault="002704A4" w:rsidP="002704A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Pr="003B2883" w:rsidRDefault="002704A4" w:rsidP="002704A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Pr="003B2883" w:rsidRDefault="002704A4" w:rsidP="002704A4">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1D393613" w14:textId="77777777" w:rsidR="002704A4" w:rsidRPr="003B2883" w:rsidRDefault="002704A4" w:rsidP="002704A4">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DC2F74" w:rsidRPr="003B2883" w14:paraId="634BBE85"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19D453A1" w14:textId="5D155C64" w:rsidR="00DC2F74" w:rsidRPr="003B2883" w:rsidRDefault="00DC2F74" w:rsidP="00DC2F74">
            <w:pPr>
              <w:pStyle w:val="TAL"/>
              <w:rPr>
                <w:lang w:eastAsia="zh-CN"/>
              </w:rPr>
            </w:pPr>
            <w:bookmarkStart w:id="248" w:name="_Hlk17928621"/>
            <w:r>
              <w:rPr>
                <w:lang w:eastAsia="zh-CN"/>
              </w:rPr>
              <w:t>maxWaitingTime</w:t>
            </w:r>
            <w:bookmarkEnd w:id="248"/>
          </w:p>
        </w:tc>
        <w:tc>
          <w:tcPr>
            <w:tcW w:w="1559" w:type="dxa"/>
            <w:tcBorders>
              <w:top w:val="single" w:sz="4" w:space="0" w:color="auto"/>
              <w:left w:val="single" w:sz="4" w:space="0" w:color="auto"/>
              <w:bottom w:val="single" w:sz="4" w:space="0" w:color="auto"/>
              <w:right w:val="single" w:sz="4" w:space="0" w:color="auto"/>
            </w:tcBorders>
          </w:tcPr>
          <w:p w14:paraId="01991797" w14:textId="1786429F" w:rsidR="00DC2F74" w:rsidRPr="003B2883" w:rsidRDefault="00DC2F74" w:rsidP="00DC2F74">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2AB5FF" w14:textId="14B67C85" w:rsidR="00DC2F74" w:rsidRPr="003B2883" w:rsidRDefault="00DC2F74" w:rsidP="00DC2F7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94F60B" w14:textId="37D3BAFB" w:rsidR="00DC2F74" w:rsidRPr="003B2883" w:rsidRDefault="00DC2F74" w:rsidP="00DC2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B8FFA8" w14:textId="77777777" w:rsidR="00DC2F74" w:rsidRDefault="00DC2F74" w:rsidP="00DC2F74">
            <w:pPr>
              <w:pStyle w:val="TAL"/>
              <w:rPr>
                <w:rFonts w:cs="Arial"/>
                <w:szCs w:val="18"/>
                <w:lang w:eastAsia="zh-CN"/>
              </w:rPr>
            </w:pPr>
            <w:r>
              <w:rPr>
                <w:rFonts w:cs="Arial"/>
                <w:szCs w:val="18"/>
                <w:lang w:eastAsia="zh-CN"/>
              </w:rPr>
              <w:t>This IE shall be present when:</w:t>
            </w:r>
          </w:p>
          <w:p w14:paraId="6434AD04" w14:textId="77777777" w:rsidR="00DC2F74" w:rsidRDefault="00DC2F74" w:rsidP="00DC2F74">
            <w:pPr>
              <w:pStyle w:val="TAL"/>
            </w:pPr>
            <w:r>
              <w:rPr>
                <w:rFonts w:cs="Arial"/>
                <w:szCs w:val="18"/>
                <w:lang w:eastAsia="zh-CN"/>
              </w:rPr>
              <w:t xml:space="preserve">- </w:t>
            </w:r>
            <w:r>
              <w:t>extBufSupport attribute with value "true" received in the request; and</w:t>
            </w:r>
          </w:p>
          <w:p w14:paraId="53DE5C40" w14:textId="77777777" w:rsidR="00DC2F74" w:rsidRDefault="00DC2F74" w:rsidP="00DC2F74">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485EF60" w14:textId="77777777" w:rsidR="00DC2F74" w:rsidRDefault="00DC2F74" w:rsidP="00DC2F74">
            <w:pPr>
              <w:pStyle w:val="TAL"/>
              <w:rPr>
                <w:lang w:eastAsia="ko-KR"/>
              </w:rPr>
            </w:pPr>
          </w:p>
          <w:p w14:paraId="713CED78" w14:textId="77777777" w:rsidR="00DC2F74" w:rsidRDefault="00DC2F74" w:rsidP="00DC2F74">
            <w:pPr>
              <w:pStyle w:val="TAL"/>
              <w:rPr>
                <w:lang w:eastAsia="ko-KR"/>
              </w:rPr>
            </w:pPr>
            <w:r>
              <w:rPr>
                <w:lang w:eastAsia="ko-KR"/>
              </w:rPr>
              <w:t>When present, this IE shall indicate the estimated maximum waiting time in seconds before the UE will be reachable.</w:t>
            </w:r>
          </w:p>
          <w:p w14:paraId="496F0C41" w14:textId="77777777" w:rsidR="00DC2F74" w:rsidRDefault="00DC2F74" w:rsidP="00DC2F74">
            <w:pPr>
              <w:pStyle w:val="TAL"/>
              <w:rPr>
                <w:lang w:eastAsia="ko-KR"/>
              </w:rPr>
            </w:pPr>
          </w:p>
          <w:p w14:paraId="3BAFD359" w14:textId="4435F699" w:rsidR="00DC2F74" w:rsidRPr="003B2883" w:rsidRDefault="00DC2F74" w:rsidP="00DC2F74">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3B82CCAC" w14:textId="77777777" w:rsidR="006F1E0D" w:rsidRPr="003B2883" w:rsidRDefault="006F1E0D" w:rsidP="006F576F">
      <w:pPr>
        <w:rPr>
          <w:lang w:val="en-US"/>
        </w:rPr>
      </w:pPr>
    </w:p>
    <w:p w14:paraId="23F2B941" w14:textId="10B09827" w:rsidR="004B69C9" w:rsidRPr="003B2883" w:rsidRDefault="004B69C9" w:rsidP="004B69C9">
      <w:pPr>
        <w:pStyle w:val="Heading5"/>
        <w:rPr>
          <w:lang w:eastAsia="zh-CN"/>
        </w:rPr>
      </w:pPr>
      <w:bookmarkStart w:id="249" w:name="_Toc20137435"/>
      <w:r w:rsidRPr="003B2883">
        <w:t>6.1.6.2.3</w:t>
      </w:r>
      <w:r w:rsidR="00367646" w:rsidRPr="003B2883">
        <w:t>3</w:t>
      </w:r>
      <w:r w:rsidRPr="003B2883">
        <w:tab/>
        <w:t>Type: N2InformationTransferRspData</w:t>
      </w:r>
      <w:bookmarkEnd w:id="249"/>
    </w:p>
    <w:p w14:paraId="31B9B321" w14:textId="77777777" w:rsidR="004B69C9" w:rsidRPr="003B2883" w:rsidRDefault="004B69C9" w:rsidP="004B69C9">
      <w:pPr>
        <w:pStyle w:val="TH"/>
      </w:pPr>
      <w:r w:rsidRPr="003B2883">
        <w:rPr>
          <w:noProof/>
        </w:rPr>
        <w:t>Table </w:t>
      </w:r>
      <w:r w:rsidRPr="003B2883">
        <w:t>6.1.6.2.3</w:t>
      </w:r>
      <w:r w:rsidR="00367646" w:rsidRPr="003B2883">
        <w:t>3</w:t>
      </w:r>
      <w:r w:rsidRPr="003B2883">
        <w:t xml:space="preserve">-1: </w:t>
      </w:r>
      <w:r w:rsidRPr="003B2883">
        <w:rPr>
          <w:noProof/>
        </w:rPr>
        <w:t xml:space="preserve">Definition of type </w:t>
      </w:r>
      <w:r w:rsidR="00AC67D3"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rsidRPr="003B2883"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Pr="003B2883" w:rsidRDefault="004B69C9"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Pr="003B2883" w:rsidRDefault="004B69C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Pr="003B2883" w:rsidRDefault="004B69C9"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Pr="003B2883" w:rsidRDefault="004B69C9"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Pr="003B2883" w:rsidRDefault="004B69C9" w:rsidP="00E83BB0">
            <w:pPr>
              <w:pStyle w:val="TAH"/>
              <w:rPr>
                <w:rFonts w:cs="Arial"/>
                <w:szCs w:val="18"/>
              </w:rPr>
            </w:pPr>
            <w:r w:rsidRPr="003B2883">
              <w:rPr>
                <w:rFonts w:cs="Arial"/>
                <w:szCs w:val="18"/>
              </w:rPr>
              <w:t>Description</w:t>
            </w:r>
          </w:p>
        </w:tc>
      </w:tr>
      <w:tr w:rsidR="004B69C9" w:rsidRPr="003B2883"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Pr="003B2883" w:rsidRDefault="004B69C9" w:rsidP="00E83BB0">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Pr="003B2883" w:rsidRDefault="004B69C9" w:rsidP="00E83BB0">
            <w:pPr>
              <w:pStyle w:val="TAL"/>
              <w:rPr>
                <w:lang w:eastAsia="zh-CN"/>
              </w:rPr>
            </w:pPr>
            <w:r w:rsidRPr="003B2883">
              <w:rPr>
                <w:lang w:eastAsia="zh-CN"/>
              </w:rPr>
              <w:t>N2Informat</w:t>
            </w:r>
            <w:r w:rsidR="00C33DEF" w:rsidRPr="003B2883">
              <w:rPr>
                <w:lang w:eastAsia="zh-CN"/>
              </w:rPr>
              <w:t>i</w:t>
            </w:r>
            <w:r w:rsidRPr="003B2883">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Pr="003B2883" w:rsidRDefault="004B69C9"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Pr="003B2883" w:rsidRDefault="004B69C9"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Pr="003B2883" w:rsidRDefault="004B69C9" w:rsidP="00E83BB0">
            <w:pPr>
              <w:pStyle w:val="TAL"/>
              <w:rPr>
                <w:rFonts w:cs="Arial"/>
                <w:szCs w:val="18"/>
                <w:lang w:eastAsia="zh-CN"/>
              </w:rPr>
            </w:pPr>
            <w:r w:rsidRPr="003B2883">
              <w:rPr>
                <w:rFonts w:cs="Arial"/>
                <w:szCs w:val="18"/>
                <w:lang w:eastAsia="zh-CN"/>
              </w:rPr>
              <w:t xml:space="preserve">This IE shall provide the result of the N2 </w:t>
            </w:r>
            <w:r w:rsidR="007A7A3C" w:rsidRPr="003B2883">
              <w:rPr>
                <w:rFonts w:cs="Arial"/>
                <w:szCs w:val="18"/>
                <w:lang w:eastAsia="zh-CN"/>
              </w:rPr>
              <w:t>information</w:t>
            </w:r>
            <w:r w:rsidRPr="003B2883">
              <w:rPr>
                <w:rFonts w:cs="Arial"/>
                <w:szCs w:val="18"/>
                <w:lang w:eastAsia="zh-CN"/>
              </w:rPr>
              <w:t xml:space="preserve"> transfer processing at the AMF.</w:t>
            </w:r>
          </w:p>
        </w:tc>
      </w:tr>
      <w:tr w:rsidR="004B69C9" w:rsidRPr="003B2883"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Pr="003B2883" w:rsidRDefault="004B69C9" w:rsidP="00E83BB0">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Pr="003B2883" w:rsidRDefault="004B69C9" w:rsidP="00E83BB0">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Pr="003B2883" w:rsidRDefault="004B69C9" w:rsidP="00E83BB0">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Pr="003B2883" w:rsidRDefault="004B69C9" w:rsidP="00E83BB0">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D9B36" w14:textId="3D9232EB" w:rsidR="004B69C9" w:rsidRPr="003B2883" w:rsidRDefault="004B69C9" w:rsidP="00E83BB0">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r w:rsidR="0021391E" w:rsidRPr="003B2883"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Pr="003B2883" w:rsidRDefault="0021391E" w:rsidP="0021391E">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Pr="003B2883" w:rsidRDefault="0021391E" w:rsidP="0021391E">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Pr="003B2883" w:rsidRDefault="0021391E" w:rsidP="0021391E">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Pr="003B2883" w:rsidRDefault="0021391E" w:rsidP="0021391E">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Pr="003B2883" w:rsidRDefault="0021391E" w:rsidP="0021391E">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7EB93B3C" w14:textId="77777777" w:rsidR="004B69C9" w:rsidRPr="003B2883" w:rsidRDefault="004B69C9" w:rsidP="004B69C9">
      <w:pPr>
        <w:rPr>
          <w:lang w:val="en-US"/>
        </w:rPr>
      </w:pPr>
    </w:p>
    <w:p w14:paraId="232258D8" w14:textId="77777777" w:rsidR="001212B8" w:rsidRPr="003B2883" w:rsidRDefault="001212B8" w:rsidP="001212B8">
      <w:pPr>
        <w:pStyle w:val="Heading5"/>
        <w:rPr>
          <w:lang w:eastAsia="zh-CN"/>
        </w:rPr>
      </w:pPr>
      <w:bookmarkStart w:id="250" w:name="_Toc20137436"/>
      <w:bookmarkStart w:id="251" w:name="_Hlk510714275"/>
      <w:r w:rsidRPr="003B2883">
        <w:lastRenderedPageBreak/>
        <w:t>6.1.6.2.3</w:t>
      </w:r>
      <w:r w:rsidR="00367646" w:rsidRPr="003B2883">
        <w:t>4</w:t>
      </w:r>
      <w:r w:rsidRPr="003B2883">
        <w:tab/>
        <w:t xml:space="preserve">Type: </w:t>
      </w:r>
      <w:r w:rsidRPr="003B2883">
        <w:rPr>
          <w:lang w:eastAsia="zh-CN"/>
        </w:rPr>
        <w:t>MmContext</w:t>
      </w:r>
      <w:bookmarkEnd w:id="250"/>
    </w:p>
    <w:p w14:paraId="77B72D9B" w14:textId="77777777" w:rsidR="001212B8" w:rsidRPr="003B2883" w:rsidRDefault="001212B8" w:rsidP="001212B8">
      <w:pPr>
        <w:pStyle w:val="TH"/>
      </w:pPr>
      <w:r w:rsidRPr="003B2883">
        <w:rPr>
          <w:noProof/>
        </w:rPr>
        <w:t>Table </w:t>
      </w:r>
      <w:r w:rsidRPr="003B2883">
        <w:t>6.1.6.2.3</w:t>
      </w:r>
      <w:r w:rsidR="00367646" w:rsidRPr="003B2883">
        <w:t>4</w:t>
      </w:r>
      <w:r w:rsidRPr="003B2883">
        <w:t xml:space="preserve">-1: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3B2883" w:rsidRDefault="001212B8" w:rsidP="00115BBB">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3B2883" w:rsidRDefault="0041684E" w:rsidP="00115BBB">
            <w:pPr>
              <w:pStyle w:val="TAL"/>
              <w:rPr>
                <w:lang w:eastAsia="zh-CN"/>
              </w:rPr>
            </w:pPr>
            <w:r w:rsidRPr="003B2883">
              <w:rPr>
                <w:lang w:eastAsia="zh-CN"/>
              </w:rPr>
              <w:t>A</w:t>
            </w:r>
            <w:r w:rsidR="001212B8" w:rsidRPr="003B2883">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3B2883" w:rsidRDefault="001212B8" w:rsidP="00115BBB">
            <w:pPr>
              <w:pStyle w:val="TAL"/>
              <w:rPr>
                <w:rFonts w:cs="Arial"/>
                <w:szCs w:val="18"/>
                <w:lang w:eastAsia="zh-CN"/>
              </w:rPr>
            </w:pPr>
            <w:r w:rsidRPr="003B2883">
              <w:rPr>
                <w:rFonts w:cs="Arial"/>
                <w:szCs w:val="18"/>
                <w:lang w:eastAsia="zh-CN"/>
              </w:rPr>
              <w:t>This IE shall contain the access type of the MM context.</w:t>
            </w:r>
          </w:p>
        </w:tc>
      </w:tr>
      <w:tr w:rsidR="001212B8" w:rsidRPr="003B2883"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Pr="003B2883" w:rsidRDefault="001212B8" w:rsidP="00115BBB">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Pr="003B2883" w:rsidRDefault="001212B8" w:rsidP="00115BBB">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1212B8" w:rsidRPr="003B2883"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Pr="003B2883" w:rsidRDefault="001212B8" w:rsidP="00115BBB">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1212B8" w:rsidRPr="003B2883"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Pr="003B2883" w:rsidRDefault="001212B8" w:rsidP="00115BBB">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1212B8" w:rsidRPr="003B2883"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Pr="003B2883" w:rsidRDefault="001212B8" w:rsidP="00115BBB">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Pr="003B2883" w:rsidRDefault="001212B8" w:rsidP="00115BBB">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1212B8" w:rsidRPr="003B2883"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Pr="003B2883" w:rsidRDefault="001212B8" w:rsidP="00115BBB">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Pr="003B2883" w:rsidRDefault="001212B8" w:rsidP="00115BBB">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Pr="003B2883" w:rsidRDefault="001212B8" w:rsidP="00115BBB">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1212B8" w:rsidRPr="003B2883"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Pr="003B2883" w:rsidRDefault="001212B8" w:rsidP="00115BBB">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Pr="003B2883" w:rsidRDefault="001212B8" w:rsidP="00115BBB">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allowed NSSAI for the access type.</w:t>
            </w:r>
          </w:p>
        </w:tc>
      </w:tr>
      <w:tr w:rsidR="001212B8" w:rsidRPr="003B2883"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3B2883" w:rsidRDefault="001212B8" w:rsidP="00115BBB">
            <w:pPr>
              <w:pStyle w:val="TAL"/>
              <w:rPr>
                <w:lang w:eastAsia="zh-CN"/>
              </w:rPr>
            </w:pPr>
            <w:r w:rsidRPr="003B2883">
              <w:rPr>
                <w:lang w:eastAsia="zh-CN"/>
              </w:rPr>
              <w:t>nssaiMapping</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Pr="003B2883" w:rsidRDefault="001212B8" w:rsidP="00115BBB">
            <w:pPr>
              <w:pStyle w:val="TAL"/>
              <w:rPr>
                <w:lang w:eastAsia="zh-CN"/>
              </w:rPr>
            </w:pPr>
            <w:r w:rsidRPr="003B2883">
              <w:rPr>
                <w:lang w:eastAsia="zh-CN"/>
              </w:rPr>
              <w:t>array(</w:t>
            </w:r>
            <w:r w:rsidR="0041684E" w:rsidRPr="003B2883">
              <w:rPr>
                <w:lang w:eastAsia="zh-CN"/>
              </w:rPr>
              <w:t>N</w:t>
            </w:r>
            <w:r w:rsidRPr="003B2883">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mapping of the allowed NSSAI for the UE.</w:t>
            </w:r>
          </w:p>
        </w:tc>
      </w:tr>
      <w:tr w:rsidR="001212B8" w:rsidRPr="003B2883"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Pr="003B2883" w:rsidRDefault="001212B8" w:rsidP="00115BBB">
            <w:pPr>
              <w:pStyle w:val="TAL"/>
              <w:rPr>
                <w:lang w:eastAsia="zh-CN"/>
              </w:rPr>
            </w:pPr>
            <w:r w:rsidRPr="003B2883">
              <w:rPr>
                <w:lang w:eastAsia="zh-CN"/>
              </w:rPr>
              <w:t>nsInstance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Pr="003B2883" w:rsidRDefault="001212B8" w:rsidP="00115BBB">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3B2883" w:rsidRDefault="001212B8" w:rsidP="00115BBB">
            <w:pPr>
              <w:pStyle w:val="TAL"/>
              <w:rPr>
                <w:rFonts w:cs="Arial"/>
                <w:szCs w:val="18"/>
                <w:lang w:eastAsia="zh-CN"/>
              </w:rPr>
            </w:pPr>
            <w:r w:rsidRPr="003B2883">
              <w:t xml:space="preserve">This IE shall be present if available. When present, </w:t>
            </w:r>
            <w:r w:rsidRPr="003B2883">
              <w:rPr>
                <w:rFonts w:eastAsia="SimSun"/>
                <w:lang w:eastAsia="zh-CN"/>
              </w:rPr>
              <w:t xml:space="preserve">it shall indicate the </w:t>
            </w:r>
            <w:r w:rsidRPr="003B2883">
              <w:rPr>
                <w:rFonts w:eastAsia="SimSun" w:hint="eastAsia"/>
                <w:lang w:eastAsia="zh-CN"/>
              </w:rPr>
              <w:t xml:space="preserve">Network Slice Instances selected for </w:t>
            </w:r>
            <w:r w:rsidRPr="003B2883">
              <w:rPr>
                <w:rFonts w:eastAsia="SimSun"/>
                <w:lang w:eastAsia="zh-CN"/>
              </w:rPr>
              <w:t xml:space="preserve">the </w:t>
            </w:r>
            <w:r w:rsidRPr="003B2883">
              <w:rPr>
                <w:rFonts w:eastAsia="SimSun" w:hint="eastAsia"/>
                <w:lang w:eastAsia="zh-CN"/>
              </w:rPr>
              <w:t>UE</w:t>
            </w:r>
            <w:r w:rsidRPr="003B2883">
              <w:rPr>
                <w:rFonts w:eastAsia="SimSun"/>
                <w:lang w:eastAsia="zh-CN"/>
              </w:rPr>
              <w:t>.</w:t>
            </w:r>
          </w:p>
        </w:tc>
      </w:tr>
      <w:tr w:rsidR="00616C3D" w:rsidRPr="003B2883"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Pr="003B2883" w:rsidRDefault="00616C3D" w:rsidP="00616C3D">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Pr="003B2883" w:rsidRDefault="00616C3D" w:rsidP="00616C3D">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Pr="003B2883" w:rsidRDefault="00616C3D" w:rsidP="00616C3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Pr="003B2883" w:rsidRDefault="00616C3D" w:rsidP="00616C3D">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3148E95C" w:rsidR="00616C3D" w:rsidRPr="003B2883" w:rsidRDefault="00616C3D" w:rsidP="00616C3D">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3B2883">
              <w:t>clause</w:t>
            </w:r>
            <w:r w:rsidRPr="003B2883">
              <w:t xml:space="preserve"> 4.15.6.3.</w:t>
            </w:r>
          </w:p>
        </w:tc>
      </w:tr>
    </w:tbl>
    <w:p w14:paraId="662D6AC8" w14:textId="77777777" w:rsidR="001212B8" w:rsidRPr="003B2883" w:rsidRDefault="001212B8" w:rsidP="00CE10A2"/>
    <w:p w14:paraId="7766564A" w14:textId="77777777" w:rsidR="001212B8" w:rsidRPr="003B2883" w:rsidRDefault="001212B8" w:rsidP="001212B8">
      <w:pPr>
        <w:pStyle w:val="Heading5"/>
        <w:rPr>
          <w:lang w:eastAsia="zh-CN"/>
        </w:rPr>
      </w:pPr>
      <w:bookmarkStart w:id="252" w:name="_Toc20137437"/>
      <w:r w:rsidRPr="003B2883">
        <w:lastRenderedPageBreak/>
        <w:t>6.1.6.2.3</w:t>
      </w:r>
      <w:r w:rsidR="00367646" w:rsidRPr="003B2883">
        <w:t>5</w:t>
      </w:r>
      <w:r w:rsidRPr="003B2883">
        <w:tab/>
        <w:t xml:space="preserve">Type: </w:t>
      </w:r>
      <w:r w:rsidRPr="003B2883">
        <w:rPr>
          <w:lang w:eastAsia="zh-CN"/>
        </w:rPr>
        <w:t>SeafData</w:t>
      </w:r>
      <w:bookmarkEnd w:id="252"/>
    </w:p>
    <w:p w14:paraId="2C095AB5" w14:textId="77777777" w:rsidR="001212B8" w:rsidRPr="003B2883" w:rsidRDefault="001212B8" w:rsidP="001212B8">
      <w:pPr>
        <w:pStyle w:val="TH"/>
      </w:pPr>
      <w:r w:rsidRPr="003B2883">
        <w:rPr>
          <w:noProof/>
        </w:rPr>
        <w:t>Table </w:t>
      </w:r>
      <w:r w:rsidRPr="003B2883">
        <w:t>6.1.6.2.3</w:t>
      </w:r>
      <w:r w:rsidR="00367646" w:rsidRPr="003B2883">
        <w:t>5</w:t>
      </w:r>
      <w:r w:rsidRPr="003B2883">
        <w:t xml:space="preserve">-1: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3B2883" w:rsidRDefault="001212B8" w:rsidP="00115BBB">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3B2883" w:rsidRDefault="001212B8" w:rsidP="00115BBB">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3B2883" w:rsidRDefault="001212B8" w:rsidP="00115BBB">
            <w:pPr>
              <w:pStyle w:val="TAL"/>
              <w:rPr>
                <w:rFonts w:cs="Arial"/>
                <w:szCs w:val="18"/>
                <w:lang w:eastAsia="zh-CN"/>
              </w:rPr>
            </w:pPr>
            <w:r w:rsidRPr="003B2883">
              <w:rPr>
                <w:rFonts w:cs="Arial"/>
                <w:szCs w:val="18"/>
                <w:lang w:eastAsia="zh-CN"/>
              </w:rPr>
              <w:t>Indicates the KSI</w:t>
            </w:r>
            <w:r w:rsidR="00CD5780" w:rsidRPr="003B2883">
              <w:rPr>
                <w:rFonts w:cs="Arial"/>
                <w:szCs w:val="18"/>
                <w:lang w:eastAsia="zh-CN"/>
              </w:rPr>
              <w:t xml:space="preserve"> used for the derivation of the keyAmf sent.</w:t>
            </w:r>
          </w:p>
        </w:tc>
      </w:tr>
      <w:tr w:rsidR="00CD5780" w:rsidRPr="003B2883"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3B2883" w:rsidRDefault="00CD5780" w:rsidP="00CD5780">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3B2883" w:rsidRDefault="00CD5780" w:rsidP="00CD5780">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3B2883" w:rsidRDefault="00CD5780" w:rsidP="00CD578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3B2883" w:rsidRDefault="00CD5780" w:rsidP="00CD578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3B2883" w:rsidRDefault="00CD5780" w:rsidP="00CD5780">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EF5FFB" w:rsidRPr="003B2883"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Pr="003B2883" w:rsidRDefault="00EF5FFB" w:rsidP="00EF5FFB">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Pr="003B2883" w:rsidRDefault="00EF5FFB" w:rsidP="00EF5FFB">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3DDFF2C9" w:rsidR="00EF5FFB" w:rsidRPr="003B2883" w:rsidRDefault="00EF5FFB" w:rsidP="00EF5FFB">
            <w:pPr>
              <w:pStyle w:val="TAL"/>
              <w:rPr>
                <w:rFonts w:cs="Arial"/>
                <w:szCs w:val="18"/>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w:t>
            </w:r>
            <w:r w:rsidR="00960117">
              <w:rPr>
                <w:rFonts w:cs="Arial"/>
                <w:szCs w:val="18"/>
                <w:lang w:eastAsia="zh-CN"/>
              </w:rPr>
              <w:t>3GPP 3</w:t>
            </w:r>
            <w:r w:rsidR="00514461" w:rsidRPr="003B2883">
              <w:rPr>
                <w:rFonts w:cs="Arial"/>
                <w:szCs w:val="18"/>
                <w:lang w:eastAsia="zh-CN"/>
              </w:rPr>
              <w:t>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195B9717" w14:textId="77777777" w:rsidR="00EF5FFB" w:rsidRPr="003B2883" w:rsidRDefault="00EF5FFB" w:rsidP="00EF5FFB">
            <w:pPr>
              <w:pStyle w:val="TAL"/>
              <w:rPr>
                <w:rFonts w:cs="Arial"/>
                <w:szCs w:val="18"/>
                <w:lang w:eastAsia="zh-CN"/>
              </w:rPr>
            </w:pPr>
            <w:r w:rsidRPr="003B2883">
              <w:rPr>
                <w:rFonts w:cs="Arial"/>
                <w:szCs w:val="18"/>
              </w:rPr>
              <w:t>Pattern: '^[A-Fa-f0-9]+$'</w:t>
            </w:r>
          </w:p>
        </w:tc>
      </w:tr>
      <w:tr w:rsidR="00EF5FFB" w:rsidRPr="003B2883"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Pr="003B2883" w:rsidRDefault="00EF5FFB" w:rsidP="00EF5FFB">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Pr="003B2883" w:rsidRDefault="00EF5FFB" w:rsidP="00EF5FFB">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Pr="003B2883" w:rsidRDefault="00EF5FFB" w:rsidP="00EF5FF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2617A67C" w:rsidR="00EF5FFB" w:rsidRPr="003B2883" w:rsidRDefault="00EF5FFB" w:rsidP="00EF5FFB">
            <w:pPr>
              <w:pStyle w:val="TAL"/>
              <w:rPr>
                <w:rFonts w:cs="Arial"/>
                <w:szCs w:val="18"/>
                <w:lang w:eastAsia="zh-CN"/>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w:t>
            </w:r>
            <w:r w:rsidR="00960117">
              <w:rPr>
                <w:rFonts w:cs="Arial"/>
                <w:szCs w:val="18"/>
                <w:lang w:eastAsia="zh-CN"/>
              </w:rPr>
              <w:t>3GPP 3</w:t>
            </w:r>
            <w:r w:rsidR="00514461" w:rsidRPr="003B2883">
              <w:rPr>
                <w:rFonts w:cs="Arial"/>
                <w:szCs w:val="18"/>
                <w:lang w:eastAsia="zh-CN"/>
              </w:rPr>
              <w:t>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NH Chaining Counter. Minimum is 0 and Maximum is 7.</w:t>
            </w:r>
          </w:p>
        </w:tc>
      </w:tr>
      <w:tr w:rsidR="00EF5FFB" w:rsidRPr="003B2883"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Pr="003B2883" w:rsidRDefault="00EF5FFB" w:rsidP="00EF5FFB">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Pr="003B2883" w:rsidRDefault="00EF5FFB" w:rsidP="00EF5FF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Pr="003B2883" w:rsidRDefault="00EF5FFB" w:rsidP="00EF5FFB">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293FCDC4" w:rsidR="006F4920" w:rsidRPr="003B2883" w:rsidRDefault="006F4920" w:rsidP="006F4920">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00344106" w:rsidRPr="003B2883">
              <w:rPr>
                <w:rFonts w:cs="Arial"/>
                <w:szCs w:val="18"/>
                <w:lang w:eastAsia="zh-CN"/>
              </w:rPr>
              <w:t xml:space="preserve">during N2 handover procedure as specified in </w:t>
            </w:r>
            <w:r w:rsidR="003B2883">
              <w:rPr>
                <w:rFonts w:cs="Arial"/>
                <w:szCs w:val="18"/>
                <w:lang w:eastAsia="zh-CN"/>
              </w:rPr>
              <w:t>clause</w:t>
            </w:r>
            <w:r w:rsidR="00344106" w:rsidRPr="003B2883">
              <w:rPr>
                <w:rFonts w:cs="Arial"/>
                <w:szCs w:val="18"/>
                <w:lang w:eastAsia="zh-CN"/>
              </w:rPr>
              <w:t xml:space="preserve"> 6.9.2.3.3 of </w:t>
            </w:r>
            <w:r w:rsidR="00960117">
              <w:rPr>
                <w:rFonts w:cs="Arial"/>
                <w:szCs w:val="18"/>
                <w:lang w:eastAsia="zh-CN"/>
              </w:rPr>
              <w:t>3GPP 3</w:t>
            </w:r>
            <w:r w:rsidR="00514461" w:rsidRPr="003B2883">
              <w:rPr>
                <w:rFonts w:cs="Arial"/>
                <w:szCs w:val="18"/>
                <w:lang w:eastAsia="zh-CN"/>
              </w:rPr>
              <w:t>3.501</w:t>
            </w:r>
            <w:r w:rsidR="00514461">
              <w:rPr>
                <w:rFonts w:cs="Arial"/>
                <w:szCs w:val="18"/>
                <w:lang w:eastAsia="zh-CN"/>
              </w:rPr>
              <w:t> </w:t>
            </w:r>
            <w:r w:rsidR="00514461" w:rsidRPr="003B2883">
              <w:rPr>
                <w:rFonts w:cs="Arial"/>
                <w:szCs w:val="18"/>
                <w:lang w:eastAsia="zh-CN"/>
              </w:rPr>
              <w:t>[</w:t>
            </w:r>
            <w:r w:rsidR="00344106" w:rsidRPr="003B2883">
              <w:rPr>
                <w:rFonts w:cs="Arial"/>
                <w:szCs w:val="18"/>
                <w:lang w:eastAsia="zh-CN"/>
              </w:rPr>
              <w:t>27]</w:t>
            </w:r>
            <w:r w:rsidRPr="003B2883">
              <w:rPr>
                <w:rFonts w:hint="eastAsia"/>
                <w:lang w:eastAsia="zh-CN"/>
              </w:rPr>
              <w:t>.</w:t>
            </w:r>
          </w:p>
          <w:p w14:paraId="762836A3" w14:textId="5B224941" w:rsidR="00EF5FFB" w:rsidRPr="003B2883" w:rsidRDefault="00EF5FFB" w:rsidP="00EF5FFB">
            <w:pPr>
              <w:pStyle w:val="TAL"/>
              <w:rPr>
                <w:rFonts w:cs="Arial"/>
                <w:szCs w:val="18"/>
                <w:lang w:eastAsia="zh-CN"/>
              </w:rPr>
            </w:pPr>
          </w:p>
        </w:tc>
      </w:tr>
      <w:tr w:rsidR="006F4920" w:rsidRPr="003B2883"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3B2883" w:rsidRDefault="006F4920" w:rsidP="006F4920">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3B2883" w:rsidRDefault="006F4920" w:rsidP="006F4920">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3B2883" w:rsidRDefault="006F4920" w:rsidP="006F4920">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3B2883" w:rsidRDefault="006F4920" w:rsidP="006F492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03F7A774" w:rsidR="006F4920" w:rsidRPr="003B2883" w:rsidRDefault="006F4920" w:rsidP="006F4920">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294BE7D" w14:textId="08E6B292" w:rsidR="006F4920" w:rsidRPr="003B2883" w:rsidRDefault="006F4920" w:rsidP="006F4920">
            <w:pPr>
              <w:pStyle w:val="TAL"/>
              <w:rPr>
                <w:rFonts w:cs="Arial"/>
                <w:szCs w:val="18"/>
                <w:lang w:eastAsia="zh-CN"/>
              </w:rPr>
            </w:pPr>
          </w:p>
        </w:tc>
      </w:tr>
    </w:tbl>
    <w:p w14:paraId="300D08CB" w14:textId="77777777" w:rsidR="003F6B0D" w:rsidRPr="003B2883" w:rsidRDefault="003F6B0D" w:rsidP="00FF4A94"/>
    <w:p w14:paraId="7F171754" w14:textId="77777777" w:rsidR="001212B8" w:rsidRPr="003B2883" w:rsidRDefault="001212B8" w:rsidP="001212B8">
      <w:pPr>
        <w:pStyle w:val="Heading5"/>
        <w:rPr>
          <w:lang w:eastAsia="zh-CN"/>
        </w:rPr>
      </w:pPr>
      <w:bookmarkStart w:id="253" w:name="_Toc20137438"/>
      <w:r w:rsidRPr="003B2883">
        <w:t>6.1.6.2.3</w:t>
      </w:r>
      <w:r w:rsidR="00367646" w:rsidRPr="003B2883">
        <w:t>6</w:t>
      </w:r>
      <w:r w:rsidRPr="003B2883">
        <w:tab/>
        <w:t>Type: Nas</w:t>
      </w:r>
      <w:r w:rsidRPr="003B2883">
        <w:rPr>
          <w:lang w:eastAsia="zh-CN"/>
        </w:rPr>
        <w:t>SecurityMode</w:t>
      </w:r>
      <w:bookmarkEnd w:id="253"/>
    </w:p>
    <w:p w14:paraId="33E6EB93" w14:textId="77777777" w:rsidR="001212B8" w:rsidRPr="003B2883" w:rsidRDefault="001212B8" w:rsidP="001212B8">
      <w:pPr>
        <w:pStyle w:val="TH"/>
      </w:pPr>
      <w:r w:rsidRPr="003B2883">
        <w:rPr>
          <w:noProof/>
        </w:rPr>
        <w:t>Table </w:t>
      </w:r>
      <w:r w:rsidRPr="003B2883">
        <w:t>6.1.6.2.3</w:t>
      </w:r>
      <w:r w:rsidR="00367646" w:rsidRPr="003B2883">
        <w:t>6</w:t>
      </w:r>
      <w:r w:rsidRPr="003B2883">
        <w:t xml:space="preserve">-1: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3B2883" w:rsidRDefault="001212B8" w:rsidP="00115BBB">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3B2883" w:rsidRDefault="001212B8" w:rsidP="00115BBB">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3B2883" w:rsidRDefault="001212B8" w:rsidP="00115BBB">
            <w:pPr>
              <w:pStyle w:val="TAL"/>
              <w:rPr>
                <w:rFonts w:cs="Arial"/>
                <w:szCs w:val="18"/>
                <w:lang w:eastAsia="zh-CN"/>
              </w:rPr>
            </w:pPr>
            <w:r w:rsidRPr="003B2883">
              <w:rPr>
                <w:rFonts w:cs="Arial"/>
                <w:szCs w:val="18"/>
                <w:lang w:eastAsia="zh-CN"/>
              </w:rPr>
              <w:t>Indicates the integrity protection algorithm</w:t>
            </w:r>
          </w:p>
        </w:tc>
      </w:tr>
      <w:tr w:rsidR="001212B8" w:rsidRPr="003B2883"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3B2883" w:rsidRDefault="001212B8" w:rsidP="00115BBB">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3B2883" w:rsidRDefault="001212B8" w:rsidP="00115BBB">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3B2883" w:rsidRDefault="001212B8" w:rsidP="00115BBB">
            <w:pPr>
              <w:pStyle w:val="TAL"/>
              <w:rPr>
                <w:rFonts w:cs="Arial"/>
                <w:szCs w:val="18"/>
                <w:lang w:eastAsia="zh-CN"/>
              </w:rPr>
            </w:pPr>
            <w:r w:rsidRPr="003B2883">
              <w:rPr>
                <w:rFonts w:cs="Arial"/>
                <w:szCs w:val="18"/>
                <w:lang w:eastAsia="zh-CN"/>
              </w:rPr>
              <w:t>Indicates the ciphering algorithm</w:t>
            </w:r>
          </w:p>
        </w:tc>
      </w:tr>
    </w:tbl>
    <w:p w14:paraId="4C5FB219" w14:textId="77777777" w:rsidR="001212B8" w:rsidRPr="003B2883" w:rsidRDefault="001212B8" w:rsidP="00CE10A2"/>
    <w:p w14:paraId="0E403477" w14:textId="77777777" w:rsidR="001212B8" w:rsidRPr="003B2883" w:rsidRDefault="001212B8" w:rsidP="001212B8">
      <w:pPr>
        <w:pStyle w:val="Heading5"/>
        <w:rPr>
          <w:lang w:eastAsia="zh-CN"/>
        </w:rPr>
      </w:pPr>
      <w:bookmarkStart w:id="254" w:name="_Toc20137439"/>
      <w:r w:rsidRPr="003B2883">
        <w:lastRenderedPageBreak/>
        <w:t>6.1.6.2.3</w:t>
      </w:r>
      <w:r w:rsidR="00367646" w:rsidRPr="003B2883">
        <w:t>7</w:t>
      </w:r>
      <w:r w:rsidRPr="003B2883">
        <w:tab/>
        <w:t xml:space="preserve">Type: </w:t>
      </w:r>
      <w:r w:rsidRPr="003B2883">
        <w:rPr>
          <w:lang w:eastAsia="zh-CN"/>
        </w:rPr>
        <w:t>PduSessionContext</w:t>
      </w:r>
      <w:bookmarkEnd w:id="254"/>
    </w:p>
    <w:p w14:paraId="5029625E" w14:textId="77777777" w:rsidR="001212B8" w:rsidRPr="003B2883" w:rsidRDefault="001212B8" w:rsidP="001212B8">
      <w:pPr>
        <w:pStyle w:val="TH"/>
      </w:pPr>
      <w:r w:rsidRPr="003B2883">
        <w:rPr>
          <w:noProof/>
        </w:rPr>
        <w:t>Table </w:t>
      </w:r>
      <w:r w:rsidRPr="003B2883">
        <w:t>6.1.6.2.3</w:t>
      </w:r>
      <w:r w:rsidR="00367646" w:rsidRPr="003B2883">
        <w:t>7</w:t>
      </w:r>
      <w:r w:rsidRPr="003B2883">
        <w:t xml:space="preserve">-1: </w:t>
      </w:r>
      <w:r w:rsidRPr="003B2883">
        <w:rPr>
          <w:noProof/>
        </w:rPr>
        <w:t xml:space="preserve">Definition of type </w:t>
      </w:r>
      <w:r w:rsidRPr="003B2883">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96"/>
        <w:gridCol w:w="425"/>
        <w:gridCol w:w="1134"/>
        <w:gridCol w:w="4359"/>
      </w:tblGrid>
      <w:tr w:rsidR="001212B8" w:rsidRPr="003B2883" w14:paraId="050B209C"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3B2883" w:rsidRDefault="001212B8" w:rsidP="00115BBB">
            <w:pPr>
              <w:pStyle w:val="TAH"/>
            </w:pPr>
            <w:r w:rsidRPr="003B2883">
              <w:t>Attribute name</w:t>
            </w:r>
          </w:p>
        </w:tc>
        <w:tc>
          <w:tcPr>
            <w:tcW w:w="1896"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1D9D8F8D" w14:textId="77777777" w:rsidTr="00621D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3B2883" w:rsidRDefault="001212B8" w:rsidP="00115BBB">
            <w:pPr>
              <w:pStyle w:val="TAL"/>
              <w:rPr>
                <w:lang w:eastAsia="zh-CN"/>
              </w:rPr>
            </w:pPr>
            <w:r w:rsidRPr="003B2883">
              <w:rPr>
                <w:lang w:eastAsia="zh-CN"/>
              </w:rPr>
              <w:t>pduSessionId</w:t>
            </w:r>
          </w:p>
        </w:tc>
        <w:tc>
          <w:tcPr>
            <w:tcW w:w="1896" w:type="dxa"/>
            <w:tcBorders>
              <w:top w:val="single" w:sz="4" w:space="0" w:color="auto"/>
              <w:left w:val="single" w:sz="4" w:space="0" w:color="auto"/>
              <w:bottom w:val="single" w:sz="4" w:space="0" w:color="auto"/>
              <w:right w:val="single" w:sz="4" w:space="0" w:color="auto"/>
            </w:tcBorders>
          </w:tcPr>
          <w:p w14:paraId="5FA9FA28" w14:textId="77777777" w:rsidR="001212B8" w:rsidRPr="003B2883" w:rsidRDefault="001212B8" w:rsidP="00115BBB">
            <w:pPr>
              <w:pStyle w:val="TAL"/>
              <w:rPr>
                <w:lang w:eastAsia="zh-CN"/>
              </w:rPr>
            </w:pPr>
            <w:r w:rsidRPr="003B2883">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3B2883" w:rsidRDefault="001212B8" w:rsidP="00115BBB">
            <w:pPr>
              <w:pStyle w:val="TAL"/>
              <w:rPr>
                <w:rFonts w:cs="Arial"/>
                <w:szCs w:val="18"/>
                <w:lang w:eastAsia="zh-CN"/>
              </w:rPr>
            </w:pPr>
            <w:r w:rsidRPr="003B2883">
              <w:rPr>
                <w:rFonts w:cs="Arial"/>
                <w:szCs w:val="18"/>
                <w:lang w:eastAsia="zh-CN"/>
              </w:rPr>
              <w:t>Indicates the identifier of the PDU Session.</w:t>
            </w:r>
          </w:p>
        </w:tc>
      </w:tr>
      <w:tr w:rsidR="001212B8" w:rsidRPr="003B2883" w14:paraId="5FA8C685" w14:textId="77777777" w:rsidTr="00621D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Pr="003B2883" w:rsidRDefault="001212B8" w:rsidP="00115BBB">
            <w:pPr>
              <w:pStyle w:val="TAL"/>
              <w:rPr>
                <w:lang w:eastAsia="zh-CN"/>
              </w:rPr>
            </w:pPr>
            <w:r w:rsidRPr="003B2883">
              <w:rPr>
                <w:lang w:eastAsia="zh-CN"/>
              </w:rPr>
              <w:t>smContextRef</w:t>
            </w:r>
          </w:p>
        </w:tc>
        <w:tc>
          <w:tcPr>
            <w:tcW w:w="1896" w:type="dxa"/>
            <w:tcBorders>
              <w:top w:val="single" w:sz="4" w:space="0" w:color="auto"/>
              <w:left w:val="single" w:sz="4" w:space="0" w:color="auto"/>
              <w:bottom w:val="single" w:sz="4" w:space="0" w:color="auto"/>
              <w:right w:val="single" w:sz="4" w:space="0" w:color="auto"/>
            </w:tcBorders>
          </w:tcPr>
          <w:p w14:paraId="416B419A" w14:textId="77777777" w:rsidR="001212B8" w:rsidRPr="003B2883" w:rsidRDefault="001212B8" w:rsidP="00115BBB">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6ABD99" w14:textId="77777777" w:rsidR="001212B8" w:rsidRDefault="001212B8" w:rsidP="00115BBB">
            <w:pPr>
              <w:pStyle w:val="TAL"/>
            </w:pPr>
            <w:r w:rsidRPr="003B2883">
              <w:rPr>
                <w:rFonts w:cs="Arial"/>
                <w:szCs w:val="18"/>
                <w:lang w:eastAsia="zh-CN"/>
              </w:rPr>
              <w:t xml:space="preserve">Indicates the </w:t>
            </w:r>
            <w:r w:rsidR="00992AD8" w:rsidRPr="003B2883">
              <w:rPr>
                <w:rFonts w:cs="Arial"/>
                <w:szCs w:val="18"/>
                <w:lang w:eastAsia="zh-CN"/>
              </w:rPr>
              <w:t xml:space="preserve">URI of the </w:t>
            </w:r>
            <w:r w:rsidRPr="003B2883">
              <w:rPr>
                <w:rFonts w:cs="Arial"/>
                <w:szCs w:val="18"/>
                <w:lang w:eastAsia="zh-CN"/>
              </w:rPr>
              <w:t>SM context</w:t>
            </w:r>
            <w:r w:rsidR="00992AD8" w:rsidRPr="003B2883">
              <w:rPr>
                <w:rFonts w:cs="Arial"/>
                <w:szCs w:val="18"/>
                <w:lang w:eastAsia="zh-CN"/>
              </w:rPr>
              <w:t>,</w:t>
            </w:r>
            <w:r w:rsidR="00992AD8" w:rsidRPr="003B2883">
              <w:t xml:space="preserve"> including the apiRoot (see</w:t>
            </w:r>
            <w:r w:rsidR="00992AD8" w:rsidRPr="003B2883">
              <w:rPr>
                <w:rFonts w:cs="Arial"/>
                <w:szCs w:val="18"/>
                <w:lang w:eastAsia="zh-CN"/>
              </w:rPr>
              <w:t xml:space="preserve"> </w:t>
            </w:r>
            <w:r w:rsidR="003B2883">
              <w:rPr>
                <w:rFonts w:cs="Arial"/>
                <w:szCs w:val="18"/>
                <w:lang w:eastAsia="zh-CN"/>
              </w:rPr>
              <w:t>clause</w:t>
            </w:r>
            <w:r w:rsidR="00992AD8" w:rsidRPr="003B2883">
              <w:rPr>
                <w:rFonts w:cs="Arial"/>
                <w:szCs w:val="18"/>
                <w:lang w:eastAsia="zh-CN"/>
              </w:rPr>
              <w:t xml:space="preserve"> 6.1.3.3.2 of </w:t>
            </w:r>
            <w:r w:rsidR="00992AD8" w:rsidRPr="003B2883">
              <w:t>3GPP TS 29.502 [16]).</w:t>
            </w:r>
          </w:p>
          <w:p w14:paraId="53A80A21" w14:textId="77777777" w:rsidR="00621D82" w:rsidRPr="00514461" w:rsidRDefault="00621D82" w:rsidP="00621D82">
            <w:pPr>
              <w:pStyle w:val="TAL"/>
            </w:pPr>
          </w:p>
          <w:p w14:paraId="709985A7" w14:textId="77777777" w:rsidR="00621D82" w:rsidRPr="00876EA9" w:rsidRDefault="00621D82" w:rsidP="00621D82">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CA94690" w14:textId="77777777" w:rsidR="00621D82" w:rsidRPr="00876EA9" w:rsidRDefault="00621D82" w:rsidP="00621D82">
            <w:pPr>
              <w:pStyle w:val="TAL"/>
            </w:pPr>
            <w:r w:rsidRPr="00876EA9">
              <w:t>- I-SMF, for a PDU session with I-SMF;</w:t>
            </w:r>
            <w:r>
              <w:t xml:space="preserve"> or</w:t>
            </w:r>
          </w:p>
          <w:p w14:paraId="1504D590" w14:textId="77777777" w:rsidR="00621D82" w:rsidRPr="00876EA9" w:rsidRDefault="00621D82" w:rsidP="00621D82">
            <w:pPr>
              <w:pStyle w:val="TAL"/>
            </w:pPr>
            <w:r w:rsidRPr="00876EA9">
              <w:t>- V-SMF, for HR PDU session;</w:t>
            </w:r>
            <w:r>
              <w:t xml:space="preserve"> or</w:t>
            </w:r>
          </w:p>
          <w:p w14:paraId="7581A138" w14:textId="77777777" w:rsidR="00621D82" w:rsidRDefault="00621D82" w:rsidP="00621D82">
            <w:pPr>
              <w:pStyle w:val="TAL"/>
            </w:pPr>
            <w:r w:rsidRPr="00876EA9">
              <w:t>- SMF, for non-roaming PDU session</w:t>
            </w:r>
            <w:r>
              <w:t xml:space="preserve"> without I-SMF</w:t>
            </w:r>
            <w:r>
              <w:rPr>
                <w:rFonts w:hint="eastAsia"/>
                <w:lang w:eastAsia="zh-CN"/>
              </w:rPr>
              <w:t>, or LBO roaming PDU session</w:t>
            </w:r>
            <w:r w:rsidRPr="00876EA9">
              <w:t>;</w:t>
            </w:r>
          </w:p>
          <w:p w14:paraId="3FC4100E" w14:textId="221D7052" w:rsidR="00621D82" w:rsidRPr="003B2883" w:rsidRDefault="00621D82" w:rsidP="00115BBB">
            <w:pPr>
              <w:pStyle w:val="TAL"/>
              <w:rPr>
                <w:rFonts w:cs="Arial"/>
                <w:szCs w:val="18"/>
                <w:lang w:eastAsia="zh-CN"/>
              </w:rPr>
            </w:pPr>
          </w:p>
        </w:tc>
      </w:tr>
      <w:tr w:rsidR="001212B8" w:rsidRPr="003B2883" w14:paraId="56B688AC"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3B2883" w:rsidRDefault="001212B8" w:rsidP="00115BBB">
            <w:pPr>
              <w:pStyle w:val="TAL"/>
              <w:rPr>
                <w:lang w:eastAsia="zh-CN"/>
              </w:rPr>
            </w:pPr>
            <w:r w:rsidRPr="003B2883">
              <w:t>sNssai</w:t>
            </w:r>
          </w:p>
        </w:tc>
        <w:tc>
          <w:tcPr>
            <w:tcW w:w="1896" w:type="dxa"/>
            <w:tcBorders>
              <w:top w:val="single" w:sz="4" w:space="0" w:color="auto"/>
              <w:left w:val="single" w:sz="4" w:space="0" w:color="auto"/>
              <w:bottom w:val="single" w:sz="4" w:space="0" w:color="auto"/>
              <w:right w:val="single" w:sz="4" w:space="0" w:color="auto"/>
            </w:tcBorders>
          </w:tcPr>
          <w:p w14:paraId="46456CB5" w14:textId="77777777" w:rsidR="001212B8" w:rsidRPr="003B2883" w:rsidRDefault="001212B8" w:rsidP="00115BBB">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3B2883" w:rsidRDefault="001212B8" w:rsidP="00115BBB">
            <w:pPr>
              <w:pStyle w:val="TAL"/>
              <w:rPr>
                <w:rFonts w:cs="Arial"/>
                <w:szCs w:val="18"/>
                <w:lang w:eastAsia="zh-CN"/>
              </w:rPr>
            </w:pPr>
            <w:r w:rsidRPr="003B2883">
              <w:rPr>
                <w:rFonts w:cs="Arial"/>
                <w:szCs w:val="18"/>
                <w:lang w:eastAsia="zh-CN"/>
              </w:rPr>
              <w:t>Indicates t</w:t>
            </w:r>
            <w:r w:rsidRPr="003B2883">
              <w:t>he associated S-NSSAI for the PDU Session.</w:t>
            </w:r>
          </w:p>
        </w:tc>
      </w:tr>
      <w:tr w:rsidR="001212B8" w:rsidRPr="003B2883" w14:paraId="7B655139"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Pr="003B2883" w:rsidRDefault="001212B8" w:rsidP="00115BBB">
            <w:pPr>
              <w:pStyle w:val="TAL"/>
            </w:pPr>
            <w:r w:rsidRPr="003B2883">
              <w:rPr>
                <w:lang w:eastAsia="zh-CN"/>
              </w:rPr>
              <w:t>dnn</w:t>
            </w:r>
          </w:p>
        </w:tc>
        <w:tc>
          <w:tcPr>
            <w:tcW w:w="1896" w:type="dxa"/>
            <w:tcBorders>
              <w:top w:val="single" w:sz="4" w:space="0" w:color="auto"/>
              <w:left w:val="single" w:sz="4" w:space="0" w:color="auto"/>
              <w:bottom w:val="single" w:sz="4" w:space="0" w:color="auto"/>
              <w:right w:val="single" w:sz="4" w:space="0" w:color="auto"/>
            </w:tcBorders>
          </w:tcPr>
          <w:p w14:paraId="07C1B9FA" w14:textId="77777777" w:rsidR="001212B8" w:rsidRPr="003B2883" w:rsidRDefault="001212B8" w:rsidP="00115BBB">
            <w:pPr>
              <w:pStyle w:val="TAL"/>
            </w:pPr>
            <w:r w:rsidRPr="003B2883">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Pr="003B2883" w:rsidRDefault="001212B8" w:rsidP="00115BBB">
            <w:pPr>
              <w:pStyle w:val="TAL"/>
            </w:pPr>
            <w:r w:rsidRPr="003B2883">
              <w:rPr>
                <w:rFonts w:cs="Arial"/>
                <w:szCs w:val="18"/>
                <w:lang w:eastAsia="zh-CN"/>
              </w:rPr>
              <w:t>Indicates the Data Network Name.</w:t>
            </w:r>
          </w:p>
        </w:tc>
      </w:tr>
      <w:tr w:rsidR="001212B8" w:rsidRPr="003B2883" w14:paraId="06722F50"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Pr="003B2883" w:rsidRDefault="001212B8" w:rsidP="00115BBB">
            <w:pPr>
              <w:pStyle w:val="TAL"/>
              <w:rPr>
                <w:lang w:eastAsia="zh-CN"/>
              </w:rPr>
            </w:pPr>
            <w:r w:rsidRPr="003B2883">
              <w:rPr>
                <w:lang w:eastAsia="zh-CN"/>
              </w:rPr>
              <w:t>accessType</w:t>
            </w:r>
          </w:p>
        </w:tc>
        <w:tc>
          <w:tcPr>
            <w:tcW w:w="1896" w:type="dxa"/>
            <w:tcBorders>
              <w:top w:val="single" w:sz="4" w:space="0" w:color="auto"/>
              <w:left w:val="single" w:sz="4" w:space="0" w:color="auto"/>
              <w:bottom w:val="single" w:sz="4" w:space="0" w:color="auto"/>
              <w:right w:val="single" w:sz="4" w:space="0" w:color="auto"/>
            </w:tcBorders>
          </w:tcPr>
          <w:p w14:paraId="444866D6" w14:textId="77777777" w:rsidR="001212B8" w:rsidRPr="003B2883" w:rsidRDefault="001212B8" w:rsidP="00115BBB">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Pr="003B2883" w:rsidRDefault="001212B8" w:rsidP="00115BBB">
            <w:pPr>
              <w:pStyle w:val="TAL"/>
            </w:pPr>
            <w:r w:rsidRPr="003B2883">
              <w:t>Indicates the access type of the PDU session.</w:t>
            </w:r>
          </w:p>
        </w:tc>
      </w:tr>
      <w:tr w:rsidR="001212B8" w:rsidRPr="003B2883" w14:paraId="270D3132"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Pr="003B2883" w:rsidRDefault="001212B8" w:rsidP="00115BBB">
            <w:pPr>
              <w:pStyle w:val="TAL"/>
              <w:rPr>
                <w:lang w:eastAsia="zh-CN"/>
              </w:rPr>
            </w:pPr>
            <w:r w:rsidRPr="003B2883">
              <w:t>allocatedEbiList</w:t>
            </w:r>
          </w:p>
        </w:tc>
        <w:tc>
          <w:tcPr>
            <w:tcW w:w="1896" w:type="dxa"/>
            <w:tcBorders>
              <w:top w:val="single" w:sz="4" w:space="0" w:color="auto"/>
              <w:left w:val="single" w:sz="4" w:space="0" w:color="auto"/>
              <w:bottom w:val="single" w:sz="4" w:space="0" w:color="auto"/>
              <w:right w:val="single" w:sz="4" w:space="0" w:color="auto"/>
            </w:tcBorders>
          </w:tcPr>
          <w:p w14:paraId="0973E3BE" w14:textId="4D611748" w:rsidR="001212B8" w:rsidRPr="003B2883" w:rsidRDefault="001212B8" w:rsidP="00115BBB">
            <w:pPr>
              <w:pStyle w:val="TAL"/>
              <w:rPr>
                <w:lang w:eastAsia="zh-CN"/>
              </w:rPr>
            </w:pPr>
            <w:r w:rsidRPr="003B2883">
              <w:rPr>
                <w:lang w:val="en-US"/>
              </w:rPr>
              <w:t>array(</w:t>
            </w:r>
            <w:r w:rsidR="00C0087D" w:rsidRPr="003B2883">
              <w:rPr>
                <w:lang w:val="en-US"/>
              </w:rPr>
              <w:t>E</w:t>
            </w:r>
            <w:r w:rsidR="00C0087D" w:rsidRPr="003B2883">
              <w:rPr>
                <w:rFonts w:hint="eastAsia"/>
                <w:lang w:val="en-US" w:eastAsia="zh-CN"/>
              </w:rPr>
              <w:t>bi</w:t>
            </w:r>
            <w:r w:rsidR="00C0087D" w:rsidRPr="003B2883">
              <w:rPr>
                <w:lang w:val="en-US"/>
              </w:rPr>
              <w:t>ArpMapping</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4C1F1FC3" w:rsidR="001212B8" w:rsidRPr="003B2883" w:rsidRDefault="00551F3A"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Pr="003B2883" w:rsidRDefault="001212B8"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Pr="003B2883" w:rsidRDefault="00551F3A" w:rsidP="00551F3A">
            <w:pPr>
              <w:pStyle w:val="TAL"/>
              <w:rPr>
                <w:rFonts w:cs="Arial"/>
                <w:szCs w:val="18"/>
              </w:rPr>
            </w:pPr>
            <w:r w:rsidRPr="003B2883">
              <w:rPr>
                <w:rFonts w:cs="Arial"/>
                <w:szCs w:val="18"/>
              </w:rPr>
              <w:t>This IE shall be present when at least one EBI is allocated to the PDU session.</w:t>
            </w:r>
          </w:p>
          <w:p w14:paraId="74812B92" w14:textId="77777777" w:rsidR="00551F3A" w:rsidRPr="003B2883" w:rsidRDefault="00551F3A" w:rsidP="00551F3A">
            <w:pPr>
              <w:pStyle w:val="TAL"/>
              <w:rPr>
                <w:rFonts w:cs="Arial"/>
                <w:szCs w:val="18"/>
              </w:rPr>
            </w:pPr>
          </w:p>
          <w:p w14:paraId="22295777" w14:textId="6112676F" w:rsidR="001212B8" w:rsidRPr="003B2883" w:rsidRDefault="00551F3A" w:rsidP="00551F3A">
            <w:pPr>
              <w:pStyle w:val="TAL"/>
              <w:rPr>
                <w:rFonts w:cs="Arial"/>
                <w:szCs w:val="18"/>
                <w:lang w:eastAsia="zh-CN"/>
              </w:rPr>
            </w:pPr>
            <w:r w:rsidRPr="003B2883">
              <w:rPr>
                <w:rFonts w:cs="Arial"/>
                <w:szCs w:val="18"/>
              </w:rPr>
              <w:t>When present, t</w:t>
            </w:r>
            <w:r w:rsidR="001212B8" w:rsidRPr="003B2883">
              <w:rPr>
                <w:rFonts w:cs="Arial"/>
                <w:szCs w:val="18"/>
              </w:rPr>
              <w:t>his IE shall contain the EBIs currently allocated to the PDU session.</w:t>
            </w:r>
          </w:p>
        </w:tc>
      </w:tr>
      <w:tr w:rsidR="001212B8" w:rsidRPr="003B2883" w14:paraId="7CBEB0B8"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Pr="003B2883" w:rsidRDefault="001212B8" w:rsidP="00115BBB">
            <w:pPr>
              <w:pStyle w:val="TAL"/>
              <w:rPr>
                <w:lang w:eastAsia="zh-CN"/>
              </w:rPr>
            </w:pPr>
            <w:r w:rsidRPr="003B2883">
              <w:rPr>
                <w:lang w:eastAsia="zh-CN"/>
              </w:rPr>
              <w:t>hsmfId</w:t>
            </w:r>
          </w:p>
        </w:tc>
        <w:tc>
          <w:tcPr>
            <w:tcW w:w="1896" w:type="dxa"/>
            <w:tcBorders>
              <w:top w:val="single" w:sz="4" w:space="0" w:color="auto"/>
              <w:left w:val="single" w:sz="4" w:space="0" w:color="auto"/>
              <w:bottom w:val="single" w:sz="4" w:space="0" w:color="auto"/>
              <w:right w:val="single" w:sz="4" w:space="0" w:color="auto"/>
            </w:tcBorders>
          </w:tcPr>
          <w:p w14:paraId="690FAB4E" w14:textId="77777777" w:rsidR="001212B8" w:rsidRPr="003B2883" w:rsidRDefault="001212B8" w:rsidP="00115BBB">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Pr="003B2883" w:rsidRDefault="001212B8" w:rsidP="00115BBB">
            <w:pPr>
              <w:pStyle w:val="TAL"/>
            </w:pPr>
            <w:r w:rsidRPr="003B2883">
              <w:t>This IE shall be present for non-roaming and home-routed PDU sessions. When present, it shall indicate the associated home SMF for the PDU Session.</w:t>
            </w:r>
          </w:p>
        </w:tc>
      </w:tr>
      <w:tr w:rsidR="001212B8" w:rsidRPr="003B2883" w14:paraId="339EC26C"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Pr="003B2883" w:rsidRDefault="001212B8" w:rsidP="00115BBB">
            <w:pPr>
              <w:pStyle w:val="TAL"/>
              <w:rPr>
                <w:lang w:eastAsia="zh-CN"/>
              </w:rPr>
            </w:pPr>
            <w:r w:rsidRPr="003B2883">
              <w:rPr>
                <w:lang w:eastAsia="zh-CN"/>
              </w:rPr>
              <w:t>vsmfId</w:t>
            </w:r>
          </w:p>
        </w:tc>
        <w:tc>
          <w:tcPr>
            <w:tcW w:w="1896" w:type="dxa"/>
            <w:tcBorders>
              <w:top w:val="single" w:sz="4" w:space="0" w:color="auto"/>
              <w:left w:val="single" w:sz="4" w:space="0" w:color="auto"/>
              <w:bottom w:val="single" w:sz="4" w:space="0" w:color="auto"/>
              <w:right w:val="single" w:sz="4" w:space="0" w:color="auto"/>
            </w:tcBorders>
          </w:tcPr>
          <w:p w14:paraId="09AD84DE" w14:textId="77777777" w:rsidR="001212B8" w:rsidRPr="003B2883" w:rsidRDefault="001212B8" w:rsidP="00115BBB">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976A778" w:rsidR="001212B8" w:rsidRPr="003B2883" w:rsidRDefault="001212B8" w:rsidP="00115BBB">
            <w:pPr>
              <w:pStyle w:val="TAL"/>
              <w:rPr>
                <w:rFonts w:cs="Arial"/>
                <w:szCs w:val="18"/>
                <w:lang w:eastAsia="zh-CN"/>
              </w:rPr>
            </w:pPr>
            <w:r w:rsidRPr="003B2883">
              <w:t xml:space="preserve">This IE shall be present </w:t>
            </w:r>
            <w:r w:rsidR="00621D82">
              <w:t xml:space="preserve">for </w:t>
            </w:r>
            <w:r w:rsidRPr="003B2883">
              <w:t xml:space="preserve">roaming PDU sessions. When present, it shall indicate the associated visit SMF for </w:t>
            </w:r>
            <w:r w:rsidR="00621D82" w:rsidRPr="003B2883">
              <w:t xml:space="preserve">home-routed </w:t>
            </w:r>
            <w:r w:rsidRPr="003B2883">
              <w:t>the PDU Session</w:t>
            </w:r>
            <w:r w:rsidR="00621D82">
              <w:t xml:space="preserve">, or the SMF for the </w:t>
            </w:r>
            <w:r w:rsidR="00621D82">
              <w:rPr>
                <w:lang w:eastAsia="zh-CN"/>
              </w:rPr>
              <w:t>local-breakout PDU session</w:t>
            </w:r>
            <w:r w:rsidRPr="003B2883">
              <w:t>.</w:t>
            </w:r>
          </w:p>
        </w:tc>
      </w:tr>
      <w:tr w:rsidR="00621D82" w:rsidRPr="003B2883" w14:paraId="7A2561FD"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7300BEC0" w14:textId="62BC758C" w:rsidR="00621D82" w:rsidRPr="003B2883" w:rsidRDefault="00621D82" w:rsidP="00621D82">
            <w:pPr>
              <w:pStyle w:val="TAL"/>
              <w:rPr>
                <w:lang w:eastAsia="zh-CN"/>
              </w:rPr>
            </w:pPr>
            <w:r>
              <w:rPr>
                <w:rFonts w:hint="eastAsia"/>
                <w:lang w:eastAsia="zh-CN"/>
              </w:rPr>
              <w:t>ismfId</w:t>
            </w:r>
          </w:p>
        </w:tc>
        <w:tc>
          <w:tcPr>
            <w:tcW w:w="1896" w:type="dxa"/>
            <w:tcBorders>
              <w:top w:val="single" w:sz="4" w:space="0" w:color="auto"/>
              <w:left w:val="single" w:sz="4" w:space="0" w:color="auto"/>
              <w:bottom w:val="single" w:sz="4" w:space="0" w:color="auto"/>
              <w:right w:val="single" w:sz="4" w:space="0" w:color="auto"/>
            </w:tcBorders>
          </w:tcPr>
          <w:p w14:paraId="7EA2D23E" w14:textId="72F65492" w:rsidR="00621D82" w:rsidRPr="003B2883" w:rsidRDefault="00621D82" w:rsidP="00621D82">
            <w:pPr>
              <w:pStyle w:val="TAL"/>
            </w:pPr>
            <w:r>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7689686" w14:textId="6F1767A3" w:rsidR="00621D82" w:rsidRPr="003B2883" w:rsidRDefault="00621D82" w:rsidP="00621D8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637237" w14:textId="6FEFC921" w:rsidR="00621D82" w:rsidRPr="003B2883" w:rsidRDefault="00621D82" w:rsidP="00621D8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21722A" w14:textId="5D03ED00" w:rsidR="00621D82" w:rsidRPr="003B2883" w:rsidRDefault="00621D82" w:rsidP="00621D82">
            <w:pPr>
              <w:pStyle w:val="TAL"/>
            </w:pPr>
            <w:r>
              <w:rPr>
                <w:rFonts w:hint="eastAsia"/>
                <w:lang w:eastAsia="zh-CN"/>
              </w:rPr>
              <w:t>This IE shall be present if I-SMF is involved in the PDU session. When present, it shall indicate the associated I-SMF for the PDU Session.</w:t>
            </w:r>
          </w:p>
        </w:tc>
      </w:tr>
      <w:tr w:rsidR="00621D82" w:rsidRPr="003B2883" w14:paraId="0E687331"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621D82" w:rsidRPr="003B2883" w:rsidRDefault="00621D82" w:rsidP="00621D82">
            <w:pPr>
              <w:pStyle w:val="TAL"/>
              <w:rPr>
                <w:lang w:eastAsia="zh-CN"/>
              </w:rPr>
            </w:pPr>
            <w:r w:rsidRPr="003B2883">
              <w:t>nsInstance</w:t>
            </w:r>
          </w:p>
        </w:tc>
        <w:tc>
          <w:tcPr>
            <w:tcW w:w="1896" w:type="dxa"/>
            <w:tcBorders>
              <w:top w:val="single" w:sz="4" w:space="0" w:color="auto"/>
              <w:left w:val="single" w:sz="4" w:space="0" w:color="auto"/>
              <w:bottom w:val="single" w:sz="4" w:space="0" w:color="auto"/>
              <w:right w:val="single" w:sz="4" w:space="0" w:color="auto"/>
            </w:tcBorders>
          </w:tcPr>
          <w:p w14:paraId="3C724CED" w14:textId="77777777" w:rsidR="00621D82" w:rsidRPr="003B2883" w:rsidRDefault="00621D82" w:rsidP="00621D82">
            <w:pPr>
              <w:pStyle w:val="TAL"/>
            </w:pPr>
            <w:r w:rsidRPr="003B2883">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621D82" w:rsidRPr="003B2883" w:rsidRDefault="00621D82" w:rsidP="00621D8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621D82" w:rsidRPr="003B2883" w:rsidRDefault="00621D82" w:rsidP="00621D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621D82" w:rsidRPr="003B2883" w:rsidRDefault="00621D82" w:rsidP="00621D82">
            <w:pPr>
              <w:pStyle w:val="TAL"/>
            </w:pPr>
            <w:r w:rsidRPr="003B2883">
              <w:rPr>
                <w:rFonts w:cs="Arial"/>
                <w:szCs w:val="18"/>
              </w:rPr>
              <w:t>This IE shall be present if available. When present, this IE shall Indicate Network Slice Instance for the PDU Session</w:t>
            </w:r>
          </w:p>
        </w:tc>
      </w:tr>
      <w:tr w:rsidR="00621D82" w:rsidRPr="003B2883" w14:paraId="5F1433E1"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621D82" w:rsidRPr="003B2883" w:rsidRDefault="00621D82" w:rsidP="00621D82">
            <w:pPr>
              <w:pStyle w:val="TAL"/>
            </w:pPr>
            <w:r w:rsidRPr="003B2883">
              <w:t>smfServiceInstanceId</w:t>
            </w:r>
          </w:p>
        </w:tc>
        <w:tc>
          <w:tcPr>
            <w:tcW w:w="1896" w:type="dxa"/>
            <w:tcBorders>
              <w:top w:val="single" w:sz="4" w:space="0" w:color="auto"/>
              <w:left w:val="single" w:sz="4" w:space="0" w:color="auto"/>
              <w:bottom w:val="single" w:sz="4" w:space="0" w:color="auto"/>
              <w:right w:val="single" w:sz="4" w:space="0" w:color="auto"/>
            </w:tcBorders>
          </w:tcPr>
          <w:p w14:paraId="63C17834" w14:textId="48FA3E76" w:rsidR="00621D82" w:rsidRPr="003B2883" w:rsidRDefault="00621D82" w:rsidP="00621D82">
            <w:pPr>
              <w:pStyle w:val="TAL"/>
              <w:rPr>
                <w:lang w:val="en-US"/>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621D82" w:rsidRPr="003B2883" w:rsidRDefault="00621D82" w:rsidP="00621D82">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621D82" w:rsidRPr="003B2883" w:rsidRDefault="00621D82" w:rsidP="00621D82">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0E4345" w14:textId="4EDFC796" w:rsidR="00621D82" w:rsidRPr="003B2883" w:rsidRDefault="00621D82" w:rsidP="00621D82">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of the SMF service instance serving the PDU session Context.</w:t>
            </w:r>
          </w:p>
          <w:p w14:paraId="384235BC" w14:textId="4CF723F7" w:rsidR="00621D82" w:rsidRPr="003B2883" w:rsidRDefault="00621D82" w:rsidP="00621D82">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sidR="00960117">
              <w:rPr>
                <w:rFonts w:cs="Arial"/>
                <w:szCs w:val="18"/>
              </w:rPr>
              <w:t>3GPP 2</w:t>
            </w:r>
            <w:r w:rsidR="00514461" w:rsidRPr="003B2883">
              <w:rPr>
                <w:rFonts w:cs="Arial"/>
                <w:szCs w:val="18"/>
              </w:rPr>
              <w:t>3.527</w:t>
            </w:r>
            <w:r w:rsidR="00514461">
              <w:rPr>
                <w:rFonts w:cs="Arial"/>
                <w:szCs w:val="18"/>
              </w:rPr>
              <w:t> </w:t>
            </w:r>
            <w:r w:rsidR="00514461" w:rsidRPr="003B2883">
              <w:rPr>
                <w:rFonts w:cs="Arial"/>
                <w:szCs w:val="18"/>
              </w:rPr>
              <w:t>[</w:t>
            </w:r>
            <w:r w:rsidRPr="003B2883">
              <w:rPr>
                <w:rFonts w:cs="Arial"/>
                <w:szCs w:val="18"/>
              </w:rPr>
              <w:t>33]).</w:t>
            </w:r>
          </w:p>
        </w:tc>
      </w:tr>
      <w:tr w:rsidR="00621D82" w:rsidRPr="003B2883" w14:paraId="4BA0FAF3"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2DB5ADCC" w14:textId="31F022E0" w:rsidR="00621D82" w:rsidRPr="003B2883" w:rsidRDefault="00621D82" w:rsidP="00621D82">
            <w:pPr>
              <w:pStyle w:val="TAL"/>
            </w:pPr>
            <w:r>
              <w:t>maPduSession</w:t>
            </w:r>
          </w:p>
        </w:tc>
        <w:tc>
          <w:tcPr>
            <w:tcW w:w="1896" w:type="dxa"/>
            <w:tcBorders>
              <w:top w:val="single" w:sz="4" w:space="0" w:color="auto"/>
              <w:left w:val="single" w:sz="4" w:space="0" w:color="auto"/>
              <w:bottom w:val="single" w:sz="4" w:space="0" w:color="auto"/>
              <w:right w:val="single" w:sz="4" w:space="0" w:color="auto"/>
            </w:tcBorders>
          </w:tcPr>
          <w:p w14:paraId="2DD94074" w14:textId="6476C822" w:rsidR="00621D82" w:rsidRPr="003B2883" w:rsidRDefault="00621D82" w:rsidP="00621D8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8A77B6" w14:textId="3BE8BB9C" w:rsidR="00621D82" w:rsidRPr="003B2883" w:rsidRDefault="00621D82" w:rsidP="00621D8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1F453B" w14:textId="6A7221CB" w:rsidR="00621D82" w:rsidRPr="003B2883" w:rsidRDefault="00621D82" w:rsidP="00621D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874595" w14:textId="77777777" w:rsidR="00621D82" w:rsidRDefault="00621D82" w:rsidP="00621D82">
            <w:pPr>
              <w:pStyle w:val="TAL"/>
              <w:rPr>
                <w:rFonts w:cs="Arial"/>
                <w:szCs w:val="18"/>
              </w:rPr>
            </w:pPr>
            <w:r>
              <w:rPr>
                <w:rFonts w:cs="Arial"/>
                <w:szCs w:val="18"/>
              </w:rPr>
              <w:t>This IE shall be present if available. When present, this IE shall indicate whether it is an MA PDU session.</w:t>
            </w:r>
          </w:p>
          <w:p w14:paraId="5B8540FD" w14:textId="77777777" w:rsidR="00621D82" w:rsidRDefault="00621D82" w:rsidP="00621D82">
            <w:pPr>
              <w:pStyle w:val="TAL"/>
              <w:rPr>
                <w:rFonts w:cs="Arial"/>
                <w:szCs w:val="18"/>
              </w:rPr>
            </w:pPr>
          </w:p>
          <w:p w14:paraId="221B1E47" w14:textId="77777777" w:rsidR="00621D82" w:rsidRDefault="00621D82" w:rsidP="00621D82">
            <w:pPr>
              <w:pStyle w:val="TAL"/>
              <w:rPr>
                <w:rFonts w:cs="Arial"/>
                <w:szCs w:val="18"/>
              </w:rPr>
            </w:pPr>
            <w:r>
              <w:rPr>
                <w:rFonts w:cs="Arial"/>
                <w:szCs w:val="18"/>
              </w:rPr>
              <w:t>true: indicates the PDU session is MA PDU session;</w:t>
            </w:r>
          </w:p>
          <w:p w14:paraId="6BAFA02E" w14:textId="056540A5" w:rsidR="00621D82" w:rsidRPr="003B2883" w:rsidRDefault="00621D82" w:rsidP="00621D82">
            <w:pPr>
              <w:pStyle w:val="TAL"/>
              <w:rPr>
                <w:rFonts w:cs="Arial"/>
                <w:szCs w:val="18"/>
              </w:rPr>
            </w:pPr>
            <w:r>
              <w:rPr>
                <w:rFonts w:cs="Arial"/>
                <w:szCs w:val="18"/>
              </w:rPr>
              <w:t>false (default): the PDU session is not MA PDU session.</w:t>
            </w:r>
          </w:p>
        </w:tc>
      </w:tr>
      <w:bookmarkEnd w:id="251"/>
    </w:tbl>
    <w:p w14:paraId="5817C77C" w14:textId="77777777" w:rsidR="001212B8" w:rsidRPr="003B2883" w:rsidRDefault="001212B8" w:rsidP="001212B8"/>
    <w:p w14:paraId="234CD217" w14:textId="66B15693" w:rsidR="001212B8" w:rsidRPr="003B2883" w:rsidRDefault="001212B8" w:rsidP="001212B8">
      <w:pPr>
        <w:pStyle w:val="Heading5"/>
        <w:rPr>
          <w:lang w:eastAsia="zh-CN"/>
        </w:rPr>
      </w:pPr>
      <w:bookmarkStart w:id="255" w:name="_Toc20137440"/>
      <w:r w:rsidRPr="003B2883">
        <w:t>6.1.6.2.3</w:t>
      </w:r>
      <w:r w:rsidR="00367646" w:rsidRPr="003B2883">
        <w:t>8</w:t>
      </w:r>
      <w:r w:rsidRPr="003B2883">
        <w:tab/>
        <w:t>Type: NssaiMapping</w:t>
      </w:r>
      <w:bookmarkEnd w:id="255"/>
    </w:p>
    <w:p w14:paraId="5524815D" w14:textId="77777777" w:rsidR="001212B8" w:rsidRPr="003B2883" w:rsidRDefault="001212B8" w:rsidP="001212B8">
      <w:pPr>
        <w:pStyle w:val="TH"/>
      </w:pPr>
      <w:r w:rsidRPr="003B2883">
        <w:rPr>
          <w:noProof/>
        </w:rPr>
        <w:t>Table </w:t>
      </w:r>
      <w:r w:rsidRPr="003B2883">
        <w:t>6.1.6.2.3</w:t>
      </w:r>
      <w:r w:rsidR="00367646" w:rsidRPr="003B2883">
        <w:t>8</w:t>
      </w:r>
      <w:r w:rsidRPr="003B2883">
        <w:t xml:space="preserve">-1: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3B2883" w:rsidRDefault="001212B8" w:rsidP="00115BBB">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3B2883" w:rsidRDefault="001212B8" w:rsidP="00115BBB">
            <w:pPr>
              <w:pStyle w:val="TAL"/>
              <w:rPr>
                <w:rFonts w:cs="Arial"/>
                <w:szCs w:val="18"/>
                <w:lang w:eastAsia="zh-CN"/>
              </w:rPr>
            </w:pPr>
            <w:r w:rsidRPr="003B2883">
              <w:rPr>
                <w:rFonts w:cs="Arial"/>
                <w:szCs w:val="18"/>
                <w:lang w:eastAsia="zh-CN"/>
              </w:rPr>
              <w:t>Indicates the mapped S-NSSAI in the serving PLMN</w:t>
            </w:r>
          </w:p>
        </w:tc>
      </w:tr>
      <w:tr w:rsidR="001212B8" w:rsidRPr="003B2883"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3B2883" w:rsidRDefault="001212B8" w:rsidP="00115BBB">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3B2883" w:rsidRDefault="001212B8" w:rsidP="00115BBB">
            <w:pPr>
              <w:pStyle w:val="TAL"/>
              <w:rPr>
                <w:rFonts w:cs="Arial"/>
                <w:szCs w:val="18"/>
                <w:lang w:eastAsia="zh-CN"/>
              </w:rPr>
            </w:pPr>
            <w:r w:rsidRPr="003B2883">
              <w:rPr>
                <w:rFonts w:cs="Arial"/>
                <w:szCs w:val="18"/>
                <w:lang w:eastAsia="zh-CN"/>
              </w:rPr>
              <w:t>Indicates the S-NSSAI in home PLMN</w:t>
            </w:r>
          </w:p>
        </w:tc>
      </w:tr>
    </w:tbl>
    <w:p w14:paraId="7069D815" w14:textId="77777777" w:rsidR="001212B8" w:rsidRPr="003B2883" w:rsidRDefault="001212B8" w:rsidP="004B69C9">
      <w:pPr>
        <w:rPr>
          <w:lang w:val="en-US"/>
        </w:rPr>
      </w:pPr>
    </w:p>
    <w:p w14:paraId="279392F8" w14:textId="0719BE1F" w:rsidR="003506C9" w:rsidRPr="003B2883" w:rsidRDefault="003506C9" w:rsidP="003506C9">
      <w:pPr>
        <w:pStyle w:val="Heading5"/>
        <w:rPr>
          <w:lang w:eastAsia="zh-CN"/>
        </w:rPr>
      </w:pPr>
      <w:bookmarkStart w:id="256" w:name="_Toc20137441"/>
      <w:r w:rsidRPr="003B2883">
        <w:lastRenderedPageBreak/>
        <w:t>6.1.6.2.</w:t>
      </w:r>
      <w:r w:rsidR="00367646" w:rsidRPr="003B2883">
        <w:t>39</w:t>
      </w:r>
      <w:r w:rsidRPr="003B2883">
        <w:tab/>
        <w:t xml:space="preserve">Type: </w:t>
      </w:r>
      <w:r w:rsidR="000B6381" w:rsidRPr="003B2883">
        <w:rPr>
          <w:lang w:eastAsia="zh-CN"/>
        </w:rPr>
        <w:t>U</w:t>
      </w:r>
      <w:r w:rsidR="00261DC5" w:rsidRPr="003B2883">
        <w:rPr>
          <w:lang w:eastAsia="zh-CN"/>
        </w:rPr>
        <w:t>e</w:t>
      </w:r>
      <w:r w:rsidR="000B6381" w:rsidRPr="003B2883">
        <w:rPr>
          <w:lang w:eastAsia="zh-CN"/>
        </w:rPr>
        <w:t>RegStatusUpdateReqData</w:t>
      </w:r>
      <w:bookmarkEnd w:id="256"/>
    </w:p>
    <w:p w14:paraId="6379F8F3" w14:textId="77777777" w:rsidR="003506C9" w:rsidRPr="003B2883" w:rsidRDefault="003506C9" w:rsidP="003506C9">
      <w:pPr>
        <w:pStyle w:val="TH"/>
      </w:pPr>
      <w:r w:rsidRPr="003B2883">
        <w:rPr>
          <w:noProof/>
        </w:rPr>
        <w:t>Table </w:t>
      </w:r>
      <w:r w:rsidRPr="003B2883">
        <w:t>6.1.6.2.</w:t>
      </w:r>
      <w:r w:rsidR="00367646" w:rsidRPr="003B2883">
        <w:t>39</w:t>
      </w:r>
      <w:r w:rsidRPr="003B2883">
        <w:t xml:space="preserve">-1: </w:t>
      </w:r>
      <w:r w:rsidRPr="003B2883">
        <w:rPr>
          <w:noProof/>
        </w:rPr>
        <w:t xml:space="preserve">Definition of type </w:t>
      </w:r>
      <w:r w:rsidR="000B6381" w:rsidRPr="003B2883">
        <w:rPr>
          <w:lang w:eastAsia="zh-CN"/>
        </w:rPr>
        <w:t>U</w:t>
      </w:r>
      <w:r w:rsidR="00261DC5" w:rsidRPr="003B2883">
        <w:rPr>
          <w:lang w:eastAsia="zh-CN"/>
        </w:rPr>
        <w:t>e</w:t>
      </w:r>
      <w:r w:rsidR="000B6381" w:rsidRPr="003B2883">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3B2883"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3B2883" w:rsidRDefault="003506C9" w:rsidP="002C784C">
            <w:pPr>
              <w:pStyle w:val="TAH"/>
            </w:pPr>
            <w:r w:rsidRPr="003B2883">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3B2883" w:rsidRDefault="003506C9"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3B2883" w:rsidRDefault="003506C9" w:rsidP="002C784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3B2883" w:rsidRDefault="003506C9" w:rsidP="002C784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3B2883" w:rsidRDefault="003506C9" w:rsidP="002C784C">
            <w:pPr>
              <w:pStyle w:val="TAH"/>
              <w:rPr>
                <w:rFonts w:cs="Arial"/>
                <w:szCs w:val="18"/>
              </w:rPr>
            </w:pPr>
            <w:r w:rsidRPr="003B2883">
              <w:rPr>
                <w:rFonts w:cs="Arial"/>
                <w:szCs w:val="18"/>
              </w:rPr>
              <w:t>Description</w:t>
            </w:r>
          </w:p>
        </w:tc>
      </w:tr>
      <w:tr w:rsidR="003506C9" w:rsidRPr="003B2883"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3B2883" w:rsidRDefault="003506C9" w:rsidP="002C784C">
            <w:pPr>
              <w:pStyle w:val="TAL"/>
              <w:rPr>
                <w:lang w:eastAsia="zh-CN"/>
              </w:rPr>
            </w:pPr>
            <w:r w:rsidRPr="003B2883">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3B2883" w:rsidRDefault="003506C9" w:rsidP="002C784C">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3B2883" w:rsidRDefault="003506C9" w:rsidP="002C784C">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3B2883" w:rsidRDefault="003506C9" w:rsidP="002C784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3B2883" w:rsidRDefault="003506C9" w:rsidP="002C784C">
            <w:pPr>
              <w:pStyle w:val="TAL"/>
              <w:rPr>
                <w:rFonts w:cs="Arial"/>
                <w:szCs w:val="18"/>
                <w:lang w:eastAsia="zh-CN"/>
              </w:rPr>
            </w:pPr>
            <w:r w:rsidRPr="003B2883">
              <w:rPr>
                <w:rFonts w:cs="Arial"/>
                <w:szCs w:val="18"/>
                <w:lang w:eastAsia="zh-CN"/>
              </w:rPr>
              <w:t>This IE shall indicate if the previous UE context transfer was completed.</w:t>
            </w:r>
          </w:p>
        </w:tc>
      </w:tr>
      <w:tr w:rsidR="00C56DD9" w:rsidRPr="003B2883"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3B2883" w:rsidRDefault="00C56DD9" w:rsidP="00C56DD9">
            <w:pPr>
              <w:pStyle w:val="TAL"/>
              <w:rPr>
                <w:lang w:eastAsia="zh-CN"/>
              </w:rPr>
            </w:pPr>
            <w:r w:rsidRPr="003B2883">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3B2883" w:rsidRDefault="00C56DD9" w:rsidP="00C56DD9">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Pr="003B2883" w:rsidRDefault="00C56DD9" w:rsidP="00C56DD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3B2883" w:rsidRDefault="00155B5B" w:rsidP="00C56DD9">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Pr="003B2883" w:rsidRDefault="00C56DD9" w:rsidP="00C56DD9">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Pr="003B2883" w:rsidRDefault="00C56DD9" w:rsidP="00C56DD9">
            <w:pPr>
              <w:pStyle w:val="TAL"/>
              <w:rPr>
                <w:rFonts w:cs="Arial"/>
                <w:szCs w:val="18"/>
                <w:lang w:eastAsia="zh-CN"/>
              </w:rPr>
            </w:pPr>
          </w:p>
          <w:p w14:paraId="72D6BD09" w14:textId="77777777" w:rsidR="00C56DD9" w:rsidRPr="003B2883" w:rsidRDefault="00C56DD9"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r>
      <w:tr w:rsidR="00145C85" w:rsidRPr="003B2883"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Pr="003B2883" w:rsidRDefault="00145C85" w:rsidP="00145C85">
            <w:pPr>
              <w:pStyle w:val="TAL"/>
              <w:rPr>
                <w:lang w:val="en-US"/>
              </w:rPr>
            </w:pPr>
            <w:r w:rsidRPr="003B2883">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Pr="003B2883" w:rsidRDefault="00145C85" w:rsidP="00145C85">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450490" w14:textId="79F8930A" w:rsidR="00145C85" w:rsidRPr="003B2883" w:rsidRDefault="00145C85" w:rsidP="00145C85">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p w14:paraId="75CCF7A7" w14:textId="77777777" w:rsidR="00145C85" w:rsidRPr="003B2883" w:rsidRDefault="00145C85" w:rsidP="00145C85">
            <w:pPr>
              <w:pStyle w:val="TAL"/>
              <w:rPr>
                <w:rFonts w:cs="Arial"/>
                <w:szCs w:val="18"/>
                <w:lang w:eastAsia="zh-CN"/>
              </w:rPr>
            </w:pPr>
          </w:p>
        </w:tc>
      </w:tr>
    </w:tbl>
    <w:p w14:paraId="35B29F31" w14:textId="77777777" w:rsidR="00890CFE" w:rsidRPr="003B2883" w:rsidRDefault="00890CFE" w:rsidP="004B69C9">
      <w:pPr>
        <w:rPr>
          <w:lang w:val="en-US"/>
        </w:rPr>
      </w:pPr>
    </w:p>
    <w:p w14:paraId="2091E86E" w14:textId="47BAD8E7" w:rsidR="00644C54" w:rsidRPr="003B2883" w:rsidRDefault="00644C54" w:rsidP="00644C54">
      <w:pPr>
        <w:pStyle w:val="Heading5"/>
        <w:rPr>
          <w:lang w:eastAsia="zh-CN"/>
        </w:rPr>
      </w:pPr>
      <w:bookmarkStart w:id="257" w:name="_Toc20137442"/>
      <w:r w:rsidRPr="003B2883">
        <w:t>6.1.6.2.4</w:t>
      </w:r>
      <w:r w:rsidR="00367646" w:rsidRPr="003B2883">
        <w:t>0</w:t>
      </w:r>
      <w:r w:rsidRPr="003B2883">
        <w:tab/>
        <w:t xml:space="preserve">Type: </w:t>
      </w:r>
      <w:r w:rsidRPr="003B2883">
        <w:rPr>
          <w:lang w:eastAsia="zh-CN"/>
        </w:rPr>
        <w:t>AssignEbiError</w:t>
      </w:r>
      <w:bookmarkEnd w:id="257"/>
    </w:p>
    <w:p w14:paraId="188E7E55" w14:textId="77777777" w:rsidR="00644C54" w:rsidRPr="003B2883" w:rsidRDefault="00644C54" w:rsidP="00644C54">
      <w:pPr>
        <w:pStyle w:val="TH"/>
      </w:pPr>
      <w:r w:rsidRPr="003B2883">
        <w:rPr>
          <w:noProof/>
        </w:rPr>
        <w:t>Table </w:t>
      </w:r>
      <w:r w:rsidRPr="003B2883">
        <w:t>6.1.6.2.4</w:t>
      </w:r>
      <w:r w:rsidR="00367646" w:rsidRPr="003B2883">
        <w:t>0</w:t>
      </w:r>
      <w:r w:rsidRPr="003B2883">
        <w:t xml:space="preserve">-1: </w:t>
      </w:r>
      <w:r w:rsidRPr="003B2883">
        <w:rPr>
          <w:noProof/>
        </w:rPr>
        <w:t xml:space="preserve">Definition of type </w:t>
      </w:r>
      <w:r w:rsidR="00264220"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rsidRPr="003B2883"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Pr="003B2883" w:rsidRDefault="00644C54" w:rsidP="00C31AD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Pr="003B2883" w:rsidRDefault="00644C54" w:rsidP="00C31AD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Pr="003B2883" w:rsidRDefault="00644C54" w:rsidP="00C31AD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Pr="003B2883" w:rsidRDefault="00644C54" w:rsidP="00C31AD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Pr="003B2883" w:rsidRDefault="00644C54" w:rsidP="00C31AD0">
            <w:pPr>
              <w:pStyle w:val="TAH"/>
              <w:rPr>
                <w:rFonts w:cs="Arial"/>
                <w:szCs w:val="18"/>
              </w:rPr>
            </w:pPr>
            <w:r w:rsidRPr="003B2883">
              <w:rPr>
                <w:rFonts w:cs="Arial"/>
                <w:szCs w:val="18"/>
              </w:rPr>
              <w:t>Description</w:t>
            </w:r>
          </w:p>
        </w:tc>
      </w:tr>
      <w:tr w:rsidR="00644C54" w:rsidRPr="003B2883"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Pr="003B2883" w:rsidRDefault="00644C54" w:rsidP="00C31AD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Pr="003B2883" w:rsidRDefault="00644C54" w:rsidP="00C31AD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Pr="003B2883" w:rsidRDefault="00644C54" w:rsidP="00C31AD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Pr="003B2883" w:rsidRDefault="00644C54" w:rsidP="00C31AD0">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44C54" w:rsidRPr="003B2883"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Pr="003B2883" w:rsidRDefault="00644C54" w:rsidP="00C31AD0">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Pr="003B2883" w:rsidRDefault="00644C54" w:rsidP="00C31AD0">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Pr="003B2883" w:rsidRDefault="00644C54" w:rsidP="00C31AD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Pr="003B2883" w:rsidRDefault="00644C54" w:rsidP="00C31AD0">
            <w:pPr>
              <w:pStyle w:val="TAL"/>
              <w:rPr>
                <w:rFonts w:cs="Arial"/>
                <w:szCs w:val="18"/>
                <w:lang w:eastAsia="zh-CN"/>
              </w:rPr>
            </w:pPr>
            <w:r w:rsidRPr="003B2883">
              <w:rPr>
                <w:rFonts w:cs="Arial"/>
                <w:szCs w:val="18"/>
                <w:lang w:eastAsia="zh-CN"/>
              </w:rPr>
              <w:t xml:space="preserve">Describes the </w:t>
            </w:r>
            <w:r w:rsidR="00DB5975" w:rsidRPr="003B2883">
              <w:rPr>
                <w:rFonts w:cs="Arial"/>
                <w:szCs w:val="18"/>
                <w:lang w:eastAsia="zh-CN"/>
              </w:rPr>
              <w:t xml:space="preserve"> details of the failure including the list of ARPs for which the EBI assignment failed</w:t>
            </w:r>
            <w:r w:rsidRPr="003B2883">
              <w:rPr>
                <w:rFonts w:cs="Arial"/>
                <w:szCs w:val="18"/>
                <w:lang w:eastAsia="zh-CN"/>
              </w:rPr>
              <w:t>.</w:t>
            </w:r>
          </w:p>
        </w:tc>
      </w:tr>
    </w:tbl>
    <w:p w14:paraId="4BCDC07B" w14:textId="77777777" w:rsidR="00644C54" w:rsidRPr="003B2883" w:rsidRDefault="00644C54" w:rsidP="004B69C9">
      <w:pPr>
        <w:rPr>
          <w:lang w:val="en-US"/>
        </w:rPr>
      </w:pPr>
    </w:p>
    <w:p w14:paraId="2F5E1676" w14:textId="14B8E3CB" w:rsidR="00746778" w:rsidRPr="003B2883" w:rsidRDefault="00746778" w:rsidP="00746778">
      <w:pPr>
        <w:pStyle w:val="Heading5"/>
        <w:rPr>
          <w:lang w:eastAsia="zh-CN"/>
        </w:rPr>
      </w:pPr>
      <w:bookmarkStart w:id="258" w:name="_Toc20137443"/>
      <w:r w:rsidRPr="003B2883">
        <w:lastRenderedPageBreak/>
        <w:t>6.1.6.2.</w:t>
      </w:r>
      <w:r w:rsidR="0011030A" w:rsidRPr="003B2883">
        <w:t>4</w:t>
      </w:r>
      <w:r w:rsidR="00367646" w:rsidRPr="003B2883">
        <w:t>1</w:t>
      </w:r>
      <w:r w:rsidRPr="003B2883">
        <w:tab/>
        <w:t xml:space="preserve">Type: </w:t>
      </w:r>
      <w:r w:rsidRPr="003B2883">
        <w:rPr>
          <w:lang w:eastAsia="zh-CN"/>
        </w:rPr>
        <w:t>UeContextCreateData</w:t>
      </w:r>
      <w:bookmarkEnd w:id="258"/>
    </w:p>
    <w:p w14:paraId="4790764C" w14:textId="77777777" w:rsidR="00746778" w:rsidRPr="003B2883" w:rsidRDefault="00746778" w:rsidP="00746778">
      <w:pPr>
        <w:pStyle w:val="TH"/>
      </w:pPr>
      <w:bookmarkStart w:id="259" w:name="_Hlk20138717"/>
      <w:r w:rsidRPr="003B2883">
        <w:rPr>
          <w:noProof/>
        </w:rPr>
        <w:t>Table </w:t>
      </w:r>
      <w:r w:rsidRPr="003B2883">
        <w:t>6.1.6.2.</w:t>
      </w:r>
      <w:r w:rsidR="0011030A" w:rsidRPr="003B2883">
        <w:t>4</w:t>
      </w:r>
      <w:r w:rsidR="00367646" w:rsidRPr="003B2883">
        <w:t>1</w:t>
      </w:r>
      <w:r w:rsidRPr="003B2883">
        <w:t xml:space="preserve">-1: </w:t>
      </w:r>
      <w:r w:rsidRPr="003B2883">
        <w:rPr>
          <w:noProof/>
        </w:rPr>
        <w:t xml:space="preserve">Definition of type </w:t>
      </w:r>
      <w:r w:rsidRPr="003B2883">
        <w:rPr>
          <w:noProof/>
          <w:lang w:eastAsia="zh-CN"/>
        </w:rPr>
        <w:t>UeContextCreateData</w:t>
      </w:r>
      <w:bookmarkEnd w:id="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FD6EB2" w:rsidRPr="003B2883" w14:paraId="71F247FC" w14:textId="7C47A687"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FD6EB2" w:rsidRPr="003B2883" w:rsidRDefault="00FD6EB2" w:rsidP="005A742A">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FD6EB2" w:rsidRPr="003B2883" w:rsidRDefault="00FD6EB2"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FD6EB2" w:rsidRPr="003B2883" w:rsidRDefault="00FD6EB2"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FD6EB2" w:rsidRPr="003B2883" w:rsidRDefault="00FD6EB2" w:rsidP="005A742A">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FD6EB2" w:rsidRPr="003B2883" w:rsidRDefault="00FD6EB2" w:rsidP="005A742A">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3CC9528" w14:textId="77FECE42" w:rsidR="00FD6EB2" w:rsidRPr="003B2883" w:rsidRDefault="00FD6EB2" w:rsidP="005A742A">
            <w:pPr>
              <w:pStyle w:val="TAH"/>
              <w:rPr>
                <w:rFonts w:cs="Arial"/>
                <w:szCs w:val="18"/>
              </w:rPr>
            </w:pPr>
            <w:r w:rsidRPr="003B2883">
              <w:rPr>
                <w:rFonts w:cs="Arial"/>
                <w:szCs w:val="18"/>
              </w:rPr>
              <w:t>Applicability</w:t>
            </w:r>
          </w:p>
        </w:tc>
      </w:tr>
      <w:tr w:rsidR="00FD6EB2" w:rsidRPr="003B2883" w14:paraId="087B4DFC" w14:textId="3A831325" w:rsidTr="00FB4944">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76C0774B" w14:textId="77777777" w:rsidR="00FD6EB2" w:rsidRPr="003B2883" w:rsidRDefault="00FD6EB2" w:rsidP="005A742A">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0AD760D" w14:textId="77777777" w:rsidR="00FD6EB2" w:rsidRPr="003B2883" w:rsidRDefault="00FD6EB2"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F2FD140" w14:textId="77777777" w:rsidR="00FD6EB2" w:rsidRPr="003B2883" w:rsidRDefault="00FD6EB2" w:rsidP="005A742A">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518256B2" w14:textId="77777777" w:rsidR="00FD6EB2" w:rsidRPr="003B2883" w:rsidRDefault="00FD6EB2" w:rsidP="005A742A">
            <w:pPr>
              <w:pStyle w:val="TAL"/>
              <w:rPr>
                <w:rFonts w:cs="Arial"/>
                <w:szCs w:val="18"/>
                <w:lang w:eastAsia="zh-CN"/>
              </w:rPr>
            </w:pPr>
          </w:p>
        </w:tc>
      </w:tr>
      <w:tr w:rsidR="00FD6EB2" w:rsidRPr="003B2883" w14:paraId="1A7027B1" w14:textId="1044C5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7D6B65D4" w14:textId="77777777" w:rsidR="00FD6EB2" w:rsidRPr="003B2883" w:rsidRDefault="00FD6EB2" w:rsidP="005A742A">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1C2E7971" w14:textId="77777777" w:rsidR="00FD6EB2" w:rsidRPr="003B2883" w:rsidRDefault="00FD6EB2" w:rsidP="005A742A">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FD6EB2" w:rsidRPr="003B2883" w:rsidRDefault="00FD6EB2" w:rsidP="005A742A">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FD6EB2" w:rsidRPr="003B2883" w:rsidRDefault="00FD6EB2" w:rsidP="005A742A">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29F79732" w14:textId="77777777" w:rsidR="00FD6EB2" w:rsidRPr="003B2883" w:rsidRDefault="00FD6EB2" w:rsidP="005A742A">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39671835" w14:textId="77777777" w:rsidR="00FD6EB2" w:rsidRPr="003B2883" w:rsidRDefault="00FD6EB2" w:rsidP="005A742A">
            <w:pPr>
              <w:pStyle w:val="TAL"/>
              <w:rPr>
                <w:lang w:eastAsia="zh-CN"/>
              </w:rPr>
            </w:pPr>
          </w:p>
        </w:tc>
      </w:tr>
      <w:tr w:rsidR="00FD6EB2" w:rsidRPr="003B2883" w14:paraId="0AC6E5EA" w14:textId="43188531"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5BAF7290" w14:textId="77777777" w:rsidR="00FD6EB2" w:rsidRPr="003B2883" w:rsidRDefault="00FD6EB2" w:rsidP="005A742A">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74CAE02A" w14:textId="77777777" w:rsidR="00FD6EB2" w:rsidRPr="003B2883" w:rsidRDefault="00FD6EB2" w:rsidP="005A742A">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740F51ED" w14:textId="67699953" w:rsidR="00FD6EB2" w:rsidRPr="003B2883" w:rsidRDefault="00FD6EB2" w:rsidP="005A742A">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1EBA7DC6" w14:textId="77777777" w:rsidR="00FD6EB2" w:rsidRPr="003B2883" w:rsidRDefault="00FD6EB2" w:rsidP="005A742A">
            <w:pPr>
              <w:pStyle w:val="TAL"/>
              <w:rPr>
                <w:lang w:eastAsia="zh-CN"/>
              </w:rPr>
            </w:pPr>
          </w:p>
        </w:tc>
      </w:tr>
      <w:tr w:rsidR="00FD6EB2" w:rsidRPr="003B2883" w14:paraId="4A645432" w14:textId="7377C7A7"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B6EFC61" w14:textId="77777777" w:rsidR="00FD6EB2" w:rsidRPr="003B2883" w:rsidRDefault="00FD6EB2" w:rsidP="005A742A">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3BD4DBD2" w14:textId="77777777" w:rsidR="00FD6EB2" w:rsidRPr="003B2883" w:rsidRDefault="00FD6EB2" w:rsidP="005A742A">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FD6EB2" w:rsidRPr="003B2883" w:rsidRDefault="00FD6EB2" w:rsidP="005A742A">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09FD02E2" w14:textId="5968BA7F" w:rsidR="00FD6EB2" w:rsidRPr="003B2883" w:rsidRDefault="00FD6EB2" w:rsidP="005A742A">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553350BF" w14:textId="77777777" w:rsidR="00FD6EB2" w:rsidRPr="003B2883" w:rsidRDefault="00FD6EB2" w:rsidP="005A742A">
            <w:pPr>
              <w:pStyle w:val="TAL"/>
              <w:rPr>
                <w:lang w:eastAsia="zh-CN"/>
              </w:rPr>
            </w:pPr>
          </w:p>
        </w:tc>
      </w:tr>
      <w:tr w:rsidR="00FD6EB2" w:rsidRPr="003B2883" w14:paraId="6B3CFB75" w14:textId="2CAD8BA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5FECF92" w14:textId="77777777" w:rsidR="00FD6EB2" w:rsidRPr="003B2883" w:rsidRDefault="00FD6EB2" w:rsidP="00802BE5">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B6DB981" w14:textId="77777777" w:rsidR="00FD6EB2" w:rsidRPr="003B2883" w:rsidRDefault="00FD6EB2" w:rsidP="00802BE5">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FD6EB2" w:rsidRPr="003B2883" w:rsidRDefault="00FD6EB2" w:rsidP="00802BE5">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FD6EB2" w:rsidRPr="003B2883" w:rsidRDefault="00FD6EB2" w:rsidP="00802BE5">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EAB42" w14:textId="77777777" w:rsidR="00FD6EB2" w:rsidRPr="003B2883" w:rsidRDefault="00FD6EB2" w:rsidP="00802BE5">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8D2439B" w14:textId="77777777" w:rsidR="00FD6EB2" w:rsidRPr="003B2883" w:rsidRDefault="00FD6EB2" w:rsidP="00802BE5">
            <w:pPr>
              <w:pStyle w:val="TAL"/>
              <w:rPr>
                <w:lang w:eastAsia="zh-CN"/>
              </w:rPr>
            </w:pPr>
          </w:p>
        </w:tc>
      </w:tr>
      <w:tr w:rsidR="00FD6EB2" w:rsidRPr="003B2883" w14:paraId="641812FA" w14:textId="557859EA"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87BAB5" w14:textId="77777777" w:rsidR="00FD6EB2" w:rsidRPr="003B2883" w:rsidRDefault="00FD6EB2" w:rsidP="00F13222">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7B126753" w14:textId="77777777" w:rsidR="00FD6EB2" w:rsidRPr="003B2883" w:rsidRDefault="00FD6EB2" w:rsidP="00F13222">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C9ED32C" w14:textId="77777777" w:rsidR="00FD6EB2" w:rsidRPr="003B2883" w:rsidRDefault="00FD6EB2" w:rsidP="00F13222">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051E403A" w14:textId="77777777" w:rsidR="00FD6EB2" w:rsidRPr="003B2883" w:rsidRDefault="00FD6EB2" w:rsidP="00F13222">
            <w:pPr>
              <w:pStyle w:val="TAL"/>
              <w:rPr>
                <w:lang w:eastAsia="zh-CN"/>
              </w:rPr>
            </w:pPr>
          </w:p>
        </w:tc>
      </w:tr>
      <w:tr w:rsidR="00FD6EB2" w:rsidRPr="003B2883" w14:paraId="0FA838AD" w14:textId="749298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A9CF26A" w14:textId="77777777" w:rsidR="00FD6EB2" w:rsidRPr="003B2883" w:rsidRDefault="00FD6EB2" w:rsidP="00F13222">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420C8E12" w14:textId="77777777" w:rsidR="00FD6EB2" w:rsidRPr="003B2883" w:rsidRDefault="00FD6EB2" w:rsidP="00F13222">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D2781B8" w14:textId="77777777" w:rsidR="00FD6EB2" w:rsidRPr="003B2883" w:rsidRDefault="00FD6EB2" w:rsidP="00F13222">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6FEF4B5" w14:textId="77777777" w:rsidR="00FD6EB2" w:rsidRPr="003B2883" w:rsidRDefault="00FD6EB2" w:rsidP="00F13222">
            <w:pPr>
              <w:pStyle w:val="TAL"/>
              <w:rPr>
                <w:rFonts w:cs="Arial"/>
                <w:szCs w:val="18"/>
                <w:lang w:eastAsia="zh-CN"/>
              </w:rPr>
            </w:pPr>
          </w:p>
        </w:tc>
      </w:tr>
      <w:tr w:rsidR="00FD6EB2" w:rsidRPr="003B2883" w14:paraId="75EB7129" w14:textId="6DFE940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3930D9A" w14:textId="77777777" w:rsidR="00FD6EB2" w:rsidRPr="003B2883" w:rsidRDefault="00FD6EB2" w:rsidP="00F13222">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B7DB518" w14:textId="77777777" w:rsidR="00FD6EB2" w:rsidRPr="003B2883" w:rsidRDefault="00FD6EB2" w:rsidP="00F13222">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8C3C20" w14:textId="1F11589A" w:rsidR="00FD6EB2" w:rsidRPr="003B2883" w:rsidRDefault="00FD6EB2" w:rsidP="00F13222">
            <w:pPr>
              <w:pStyle w:val="TAL"/>
              <w:rPr>
                <w:lang w:eastAsia="zh-CN"/>
              </w:rPr>
            </w:pPr>
            <w:r w:rsidRPr="003B2883">
              <w:t xml:space="preserve">This IE shall be present if at least one optional feature defined in </w:t>
            </w:r>
            <w:r w:rsidR="003B2883">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A80B271" w14:textId="77777777" w:rsidR="00FD6EB2" w:rsidRPr="003B2883" w:rsidRDefault="00FD6EB2" w:rsidP="00F13222">
            <w:pPr>
              <w:pStyle w:val="TAL"/>
            </w:pPr>
          </w:p>
        </w:tc>
      </w:tr>
      <w:tr w:rsidR="00FD6EB2" w:rsidRPr="003B2883" w14:paraId="1CEE2E4D" w14:textId="77777777" w:rsidTr="00FD6EB2">
        <w:trPr>
          <w:jc w:val="center"/>
        </w:trPr>
        <w:tc>
          <w:tcPr>
            <w:tcW w:w="1696" w:type="dxa"/>
            <w:tcBorders>
              <w:top w:val="single" w:sz="4" w:space="0" w:color="auto"/>
              <w:left w:val="single" w:sz="4" w:space="0" w:color="auto"/>
              <w:bottom w:val="single" w:sz="4" w:space="0" w:color="auto"/>
              <w:right w:val="single" w:sz="4" w:space="0" w:color="auto"/>
            </w:tcBorders>
          </w:tcPr>
          <w:p w14:paraId="1C73B3C0" w14:textId="678C48A4" w:rsidR="00FD6EB2" w:rsidRPr="003B2883" w:rsidRDefault="00FD6EB2" w:rsidP="00FD6EB2">
            <w:pPr>
              <w:pStyle w:val="TAL"/>
            </w:pPr>
            <w:r w:rsidRPr="003B2883">
              <w:rPr>
                <w:rFonts w:hint="eastAsia"/>
                <w:lang w:eastAsia="zh-CN"/>
              </w:rPr>
              <w:t>mmeControlFteid</w:t>
            </w:r>
          </w:p>
        </w:tc>
        <w:tc>
          <w:tcPr>
            <w:tcW w:w="1418" w:type="dxa"/>
            <w:tcBorders>
              <w:top w:val="single" w:sz="4" w:space="0" w:color="auto"/>
              <w:left w:val="single" w:sz="4" w:space="0" w:color="auto"/>
              <w:bottom w:val="single" w:sz="4" w:space="0" w:color="auto"/>
              <w:right w:val="single" w:sz="4" w:space="0" w:color="auto"/>
            </w:tcBorders>
          </w:tcPr>
          <w:p w14:paraId="1DC3815A" w14:textId="0BCBB557" w:rsidR="00FD6EB2" w:rsidRPr="003B2883" w:rsidRDefault="00FD6EB2" w:rsidP="00FD6EB2">
            <w:pPr>
              <w:pStyle w:val="TAL"/>
            </w:pPr>
            <w:r w:rsidRPr="003B2883">
              <w:rPr>
                <w:rFonts w:hint="eastAsia"/>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704620CD" w14:textId="20F88474"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6540C6" w14:textId="78FE124E" w:rsidR="00FD6EB2" w:rsidRPr="003B2883" w:rsidRDefault="00FD6EB2" w:rsidP="00FD6EB2">
            <w:pPr>
              <w:pStyle w:val="TAL"/>
              <w:rPr>
                <w:lang w:eastAsia="zh-CN"/>
              </w:rPr>
            </w:pPr>
            <w:r w:rsidRPr="003B2883">
              <w:rPr>
                <w:rFonts w:hint="eastAsia"/>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6113512" w14:textId="77777777" w:rsidR="00FD6EB2" w:rsidRPr="003B2883" w:rsidRDefault="00FD6EB2" w:rsidP="00FD6EB2">
            <w:pPr>
              <w:pStyle w:val="TAL"/>
              <w:rPr>
                <w:lang w:eastAsia="zh-CN"/>
              </w:rPr>
            </w:pPr>
            <w:r w:rsidRPr="003B2883">
              <w:t>Base64-encoded characters</w:t>
            </w:r>
            <w:r w:rsidRPr="003B2883">
              <w:rPr>
                <w:rFonts w:hint="eastAsia"/>
                <w:lang w:eastAsia="zh-CN"/>
              </w:rPr>
              <w:t xml:space="preserve">, encoding </w:t>
            </w:r>
            <w:r w:rsidRPr="003B2883">
              <w:t xml:space="preserve">the </w:t>
            </w:r>
            <w:r w:rsidRPr="003B2883">
              <w:rPr>
                <w:rFonts w:cs="Arial" w:hint="eastAsia"/>
                <w:szCs w:val="18"/>
                <w:lang w:eastAsia="zh-CN"/>
              </w:rPr>
              <w:t>MME</w:t>
            </w:r>
            <w:r w:rsidRPr="003B2883">
              <w:rPr>
                <w:rFonts w:cs="Arial"/>
                <w:szCs w:val="18"/>
              </w:rPr>
              <w:t xml:space="preserve"> F-TEID for Control Plane</w:t>
            </w:r>
            <w:r w:rsidRPr="003B2883">
              <w:t xml:space="preserve"> as specified in Figure 8.22-1 of </w:t>
            </w:r>
            <w:bookmarkStart w:id="260" w:name="_Hlk20138733"/>
            <w:r w:rsidRPr="003B2883">
              <w:t>3GPP TS 29.274 [16]</w:t>
            </w:r>
            <w:bookmarkEnd w:id="260"/>
            <w:r w:rsidRPr="003B2883">
              <w:rPr>
                <w:rFonts w:cs="Arial"/>
                <w:szCs w:val="18"/>
              </w:rPr>
              <w:t>.</w:t>
            </w:r>
          </w:p>
          <w:p w14:paraId="4072BFC6" w14:textId="1D2DBB66" w:rsidR="00FD6EB2" w:rsidRPr="003B2883" w:rsidRDefault="00FD6EB2" w:rsidP="00FD6EB2">
            <w:pPr>
              <w:pStyle w:val="TAL"/>
            </w:pPr>
            <w:r w:rsidRPr="003B2883">
              <w:rPr>
                <w:rFonts w:hint="eastAsia"/>
                <w:lang w:eastAsia="zh-CN"/>
              </w:rPr>
              <w:t>This IE shall be included during EPS to 5GS handover procedure, if a new target AMF is reselected by the initial AMF.</w:t>
            </w:r>
          </w:p>
        </w:tc>
        <w:tc>
          <w:tcPr>
            <w:tcW w:w="1418" w:type="dxa"/>
            <w:tcBorders>
              <w:top w:val="single" w:sz="4" w:space="0" w:color="auto"/>
              <w:left w:val="single" w:sz="4" w:space="0" w:color="auto"/>
              <w:bottom w:val="single" w:sz="4" w:space="0" w:color="auto"/>
              <w:right w:val="single" w:sz="4" w:space="0" w:color="auto"/>
            </w:tcBorders>
          </w:tcPr>
          <w:p w14:paraId="0D33F296" w14:textId="7E7AF2F2" w:rsidR="00FD6EB2" w:rsidRPr="003B2883" w:rsidRDefault="00FD6EB2" w:rsidP="00FD6EB2">
            <w:pPr>
              <w:pStyle w:val="TAL"/>
            </w:pPr>
            <w:r w:rsidRPr="003B2883">
              <w:rPr>
                <w:rFonts w:hint="eastAsia"/>
                <w:lang w:eastAsia="zh-CN"/>
              </w:rPr>
              <w:t>ENS</w:t>
            </w:r>
          </w:p>
        </w:tc>
      </w:tr>
    </w:tbl>
    <w:p w14:paraId="6461346B" w14:textId="77777777" w:rsidR="00EB2876" w:rsidRPr="003B2883" w:rsidRDefault="00EB2876" w:rsidP="00CE10A2"/>
    <w:p w14:paraId="0024D6E6" w14:textId="0BFDA028" w:rsidR="00746778" w:rsidRPr="003B2883" w:rsidRDefault="00746778" w:rsidP="00746778">
      <w:pPr>
        <w:pStyle w:val="Heading5"/>
        <w:rPr>
          <w:lang w:eastAsia="zh-CN"/>
        </w:rPr>
      </w:pPr>
      <w:bookmarkStart w:id="261" w:name="_Toc20137444"/>
      <w:r w:rsidRPr="003B2883">
        <w:lastRenderedPageBreak/>
        <w:t>6.1.6.2.</w:t>
      </w:r>
      <w:r w:rsidR="0011030A" w:rsidRPr="003B2883">
        <w:t>4</w:t>
      </w:r>
      <w:r w:rsidR="00367646" w:rsidRPr="003B2883">
        <w:t>2</w:t>
      </w:r>
      <w:r w:rsidRPr="003B2883">
        <w:tab/>
        <w:t xml:space="preserve">Type: </w:t>
      </w:r>
      <w:r w:rsidRPr="003B2883">
        <w:rPr>
          <w:lang w:eastAsia="zh-CN"/>
        </w:rPr>
        <w:t>UeContextCreatedData</w:t>
      </w:r>
      <w:bookmarkEnd w:id="261"/>
    </w:p>
    <w:p w14:paraId="2054E9DB" w14:textId="77777777" w:rsidR="00746778" w:rsidRPr="003B2883" w:rsidRDefault="00746778" w:rsidP="00746778">
      <w:pPr>
        <w:pStyle w:val="TH"/>
      </w:pPr>
      <w:r w:rsidRPr="003B2883">
        <w:rPr>
          <w:noProof/>
        </w:rPr>
        <w:t>Table </w:t>
      </w:r>
      <w:r w:rsidRPr="003B2883">
        <w:t>6.1.6.2.</w:t>
      </w:r>
      <w:r w:rsidR="0011030A" w:rsidRPr="003B2883">
        <w:t>4</w:t>
      </w:r>
      <w:r w:rsidR="00367646" w:rsidRPr="003B2883">
        <w:t>2</w:t>
      </w:r>
      <w:r w:rsidRPr="003B2883">
        <w:t xml:space="preserve">-1: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3B2883" w:rsidRDefault="00746778" w:rsidP="005A742A">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3B2883" w:rsidRDefault="00746778"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3B2883" w:rsidRDefault="00746778" w:rsidP="005A742A">
            <w:pPr>
              <w:pStyle w:val="TAL"/>
              <w:rPr>
                <w:rFonts w:cs="Arial"/>
                <w:szCs w:val="18"/>
                <w:lang w:eastAsia="zh-CN"/>
              </w:rPr>
            </w:pPr>
            <w:r w:rsidRPr="003B2883">
              <w:rPr>
                <w:rFonts w:cs="Arial"/>
                <w:szCs w:val="18"/>
                <w:lang w:eastAsia="zh-CN"/>
              </w:rPr>
              <w:t>Represents the newly created individual ueContext resource</w:t>
            </w:r>
          </w:p>
        </w:tc>
      </w:tr>
      <w:tr w:rsidR="00746778" w:rsidRPr="003B2883"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Pr="003B2883" w:rsidRDefault="00746778" w:rsidP="005A742A">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Pr="003B2883" w:rsidRDefault="002D66A3" w:rsidP="005A742A">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3B2883" w:rsidRDefault="00746778" w:rsidP="005A742A">
            <w:pPr>
              <w:pStyle w:val="TAL"/>
              <w:rPr>
                <w:lang w:eastAsia="zh-CN"/>
              </w:rPr>
            </w:pPr>
            <w:r w:rsidRPr="003B2883">
              <w:rPr>
                <w:lang w:eastAsia="zh-CN"/>
              </w:rPr>
              <w:t>This IE shall contain the "Target to Source Transparent Container".</w:t>
            </w:r>
          </w:p>
        </w:tc>
      </w:tr>
      <w:tr w:rsidR="00746778" w:rsidRPr="003B2883"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Pr="003B2883" w:rsidRDefault="00746778" w:rsidP="005A742A">
            <w:pPr>
              <w:pStyle w:val="TAL"/>
              <w:rPr>
                <w:lang w:eastAsia="zh-CN"/>
              </w:rPr>
            </w:pPr>
            <w:r w:rsidRPr="003B2883">
              <w:rPr>
                <w:lang w:eastAsia="zh-CN"/>
              </w:rPr>
              <w:t>pduSession</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Pr="003B2883" w:rsidRDefault="00746778" w:rsidP="005A742A">
            <w:pPr>
              <w:pStyle w:val="TAL"/>
              <w:rPr>
                <w:lang w:val="en-US"/>
              </w:rPr>
            </w:pPr>
            <w:r w:rsidRPr="003B2883">
              <w:t>array(</w:t>
            </w:r>
            <w:r w:rsidR="0041684E"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Pr="003B2883" w:rsidRDefault="00746778" w:rsidP="005A742A">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3B2883" w:rsidRDefault="00746778" w:rsidP="005A742A">
            <w:pPr>
              <w:pStyle w:val="TAL"/>
              <w:rPr>
                <w:lang w:eastAsia="zh-CN"/>
              </w:rPr>
            </w:pPr>
            <w:r w:rsidRPr="003B2883">
              <w:rPr>
                <w:lang w:eastAsia="zh-CN"/>
              </w:rPr>
              <w:t xml:space="preserve">This IE shall </w:t>
            </w:r>
            <w:r w:rsidR="00644E08" w:rsidRPr="003B2883">
              <w:rPr>
                <w:lang w:eastAsia="zh-CN"/>
              </w:rPr>
              <w:t>be included to contain the list of N2SmInformation, where each N2SmInformation</w:t>
            </w:r>
            <w:r w:rsidR="00644E08" w:rsidRPr="003B2883" w:rsidDel="00AA5633">
              <w:rPr>
                <w:lang w:eastAsia="zh-CN"/>
              </w:rPr>
              <w:t xml:space="preserve"> </w:t>
            </w:r>
            <w:r w:rsidR="00644E08" w:rsidRPr="003B2883">
              <w:rPr>
                <w:lang w:eastAsia="zh-CN"/>
              </w:rPr>
              <w:t>includes</w:t>
            </w:r>
            <w:r w:rsidR="00644E08" w:rsidRPr="003B2883">
              <w:rPr>
                <w:color w:val="7030A0"/>
              </w:rPr>
              <w:t xml:space="preserve"> </w:t>
            </w:r>
            <w:r w:rsidR="00644E08" w:rsidRPr="003B2883">
              <w:rPr>
                <w:color w:val="000000" w:themeColor="text1"/>
              </w:rPr>
              <w:t xml:space="preserve">the </w:t>
            </w:r>
            <w:r w:rsidR="00644E08" w:rsidRPr="003B2883">
              <w:rPr>
                <w:lang w:eastAsia="zh-CN"/>
              </w:rPr>
              <w:t>"</w:t>
            </w:r>
            <w:r w:rsidR="00644E08" w:rsidRPr="003B2883">
              <w:t>Handover Command Transfer</w:t>
            </w:r>
            <w:r w:rsidR="00644E08" w:rsidRPr="003B2883">
              <w:rPr>
                <w:lang w:eastAsia="zh-CN"/>
              </w:rPr>
              <w:t>" received from the SMF, per PDU session ID</w:t>
            </w:r>
            <w:r w:rsidRPr="003B2883">
              <w:t>.</w:t>
            </w:r>
          </w:p>
        </w:tc>
      </w:tr>
      <w:tr w:rsidR="00145C85" w:rsidRPr="003B2883"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Pr="003B2883" w:rsidRDefault="00145C85" w:rsidP="00145C85">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Pr="003B2883" w:rsidRDefault="00145C85" w:rsidP="00145C85">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3B2883" w:rsidRDefault="00145C85" w:rsidP="00145C85">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145C85" w:rsidRPr="003B2883"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Pr="003B2883" w:rsidRDefault="00145C85" w:rsidP="00145C85">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Pr="003B2883" w:rsidRDefault="00145C85" w:rsidP="00145C85">
            <w:pPr>
              <w:pStyle w:val="TAL"/>
              <w:rPr>
                <w:lang w:eastAsia="zh-CN"/>
              </w:rPr>
            </w:pPr>
            <w:r w:rsidRPr="003B2883">
              <w:t>array(</w:t>
            </w:r>
            <w:r w:rsidR="00644E08"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Pr="003B2883" w:rsidRDefault="00155B5B" w:rsidP="00145C85">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Pr="003B2883" w:rsidRDefault="00145C85" w:rsidP="00145C85">
            <w:pPr>
              <w:pStyle w:val="TAL"/>
              <w:rPr>
                <w:rFonts w:cs="Arial"/>
                <w:szCs w:val="18"/>
                <w:lang w:eastAsia="zh-CN"/>
              </w:rPr>
            </w:pPr>
            <w:r w:rsidRPr="003B2883">
              <w:rPr>
                <w:lang w:eastAsia="zh-CN"/>
              </w:rPr>
              <w:t xml:space="preserve">This IE shall be included to contain </w:t>
            </w:r>
            <w:r w:rsidR="0050344C" w:rsidRPr="003B2883">
              <w:rPr>
                <w:lang w:eastAsia="zh-CN"/>
              </w:rPr>
              <w:t xml:space="preserve">a </w:t>
            </w:r>
            <w:r w:rsidR="00644E08" w:rsidRPr="003B2883">
              <w:rPr>
                <w:lang w:eastAsia="zh-CN"/>
              </w:rPr>
              <w:t xml:space="preserve">list of N2SmInformation, </w:t>
            </w:r>
            <w:r w:rsidR="0050344C" w:rsidRPr="003B2883">
              <w:rPr>
                <w:lang w:eastAsia="zh-CN"/>
              </w:rPr>
              <w:t xml:space="preserve">where </w:t>
            </w:r>
            <w:r w:rsidR="00644E08" w:rsidRPr="003B2883">
              <w:rPr>
                <w:lang w:eastAsia="zh-CN"/>
              </w:rPr>
              <w:t>each N2SmInformation</w:t>
            </w:r>
            <w:r w:rsidR="00644E08" w:rsidRPr="003B2883" w:rsidDel="00AA5633">
              <w:rPr>
                <w:lang w:eastAsia="zh-CN"/>
              </w:rPr>
              <w:t xml:space="preserve"> </w:t>
            </w:r>
            <w:r w:rsidR="00644E08" w:rsidRPr="003B2883">
              <w:rPr>
                <w:lang w:eastAsia="zh-CN"/>
              </w:rPr>
              <w:t xml:space="preserve">includes the "Handover Preparation Unsuccessful Transfer" N2 SM content </w:t>
            </w:r>
            <w:r w:rsidR="0050344C" w:rsidRPr="003B2883">
              <w:rPr>
                <w:lang w:eastAsia="zh-CN"/>
              </w:rPr>
              <w:t xml:space="preserve">either </w:t>
            </w:r>
            <w:r w:rsidR="00644E08" w:rsidRPr="003B2883">
              <w:rPr>
                <w:lang w:eastAsia="zh-CN"/>
              </w:rPr>
              <w:t xml:space="preserve">received from the SMF for </w:t>
            </w:r>
            <w:r w:rsidR="0050344C" w:rsidRPr="003B2883">
              <w:rPr>
                <w:lang w:eastAsia="zh-CN"/>
              </w:rPr>
              <w:t xml:space="preserve">a </w:t>
            </w:r>
            <w:r w:rsidR="00644E08" w:rsidRPr="003B2883">
              <w:rPr>
                <w:lang w:eastAsia="zh-CN"/>
              </w:rPr>
              <w:t>PDU session failed to be hand</w:t>
            </w:r>
            <w:r w:rsidR="0050344C" w:rsidRPr="003B2883">
              <w:rPr>
                <w:lang w:eastAsia="zh-CN"/>
              </w:rPr>
              <w:t xml:space="preserve">ed </w:t>
            </w:r>
            <w:r w:rsidR="00644E08" w:rsidRPr="003B2883">
              <w:rPr>
                <w:lang w:eastAsia="zh-CN"/>
              </w:rPr>
              <w:t>over</w:t>
            </w:r>
            <w:r w:rsidR="008F43D4" w:rsidRPr="003B2883">
              <w:rPr>
                <w:lang w:eastAsia="zh-CN"/>
              </w:rPr>
              <w:t xml:space="preserve"> or generated by the target AMF for a PDU session not accepted by the target AMF (e.g. due to no </w:t>
            </w:r>
            <w:r w:rsidR="008F43D4" w:rsidRPr="003B2883">
              <w:rPr>
                <w:lang w:eastAsia="ko-KR"/>
              </w:rPr>
              <w:t>response from the SMF within a maximum wait timer or due to non-available S-NSSAI in the target AMF)</w:t>
            </w:r>
            <w:r w:rsidR="008F43D4" w:rsidRPr="003B2883">
              <w:t>. See NOTE</w:t>
            </w:r>
            <w:r w:rsidRPr="003B2883">
              <w:t>.</w:t>
            </w:r>
          </w:p>
        </w:tc>
      </w:tr>
      <w:tr w:rsidR="00145C85" w:rsidRPr="003B2883"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Pr="003B2883" w:rsidRDefault="00145C85" w:rsidP="00145C8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Pr="003B2883" w:rsidRDefault="00145C85" w:rsidP="00145C85">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Pr="003B2883" w:rsidRDefault="00145C85" w:rsidP="00145C8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Pr="003B2883" w:rsidRDefault="00145C85" w:rsidP="00145C8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5E00B" w14:textId="20E0680C" w:rsidR="00145C85" w:rsidRPr="003B2883" w:rsidRDefault="00145C85" w:rsidP="00145C85">
            <w:pPr>
              <w:pStyle w:val="TAL"/>
              <w:rPr>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8F43D4" w:rsidRPr="003B2883"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7B01D9B1" w:rsidR="008F43D4" w:rsidRPr="003B2883" w:rsidRDefault="008F43D4" w:rsidP="0032057E">
            <w:pPr>
              <w:pStyle w:val="TAN"/>
              <w:rPr>
                <w:rFonts w:cs="Arial"/>
                <w:szCs w:val="18"/>
              </w:rPr>
            </w:pPr>
            <w:r w:rsidRPr="003B2883">
              <w:t>NOTE:</w:t>
            </w:r>
            <w:r w:rsidR="003B2883">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07D510F3" w14:textId="77777777" w:rsidR="00746778" w:rsidRPr="003B2883" w:rsidRDefault="00746778" w:rsidP="00CE10A2"/>
    <w:p w14:paraId="13F7F3C0" w14:textId="6AF8C2C8" w:rsidR="00746778" w:rsidRPr="003B2883" w:rsidRDefault="00746778" w:rsidP="00746778">
      <w:pPr>
        <w:pStyle w:val="Heading5"/>
        <w:rPr>
          <w:lang w:eastAsia="zh-CN"/>
        </w:rPr>
      </w:pPr>
      <w:bookmarkStart w:id="262" w:name="_Toc20137445"/>
      <w:r w:rsidRPr="003B2883">
        <w:t>6.1.6.2.</w:t>
      </w:r>
      <w:r w:rsidR="0011030A" w:rsidRPr="003B2883">
        <w:t>4</w:t>
      </w:r>
      <w:r w:rsidR="00367646" w:rsidRPr="003B2883">
        <w:t>3</w:t>
      </w:r>
      <w:r w:rsidRPr="003B2883">
        <w:tab/>
        <w:t xml:space="preserve">Type: </w:t>
      </w:r>
      <w:r w:rsidRPr="003B2883">
        <w:rPr>
          <w:lang w:eastAsia="zh-CN"/>
        </w:rPr>
        <w:t>UeContextCreateError</w:t>
      </w:r>
      <w:bookmarkEnd w:id="262"/>
    </w:p>
    <w:p w14:paraId="2A4ECC71" w14:textId="77777777" w:rsidR="00746778" w:rsidRPr="003B2883" w:rsidRDefault="00746778" w:rsidP="00746778">
      <w:pPr>
        <w:pStyle w:val="TH"/>
      </w:pPr>
      <w:r w:rsidRPr="003B2883">
        <w:rPr>
          <w:noProof/>
        </w:rPr>
        <w:t>Table </w:t>
      </w:r>
      <w:r w:rsidRPr="003B2883">
        <w:t>6.1.6.2.</w:t>
      </w:r>
      <w:r w:rsidR="0011030A" w:rsidRPr="003B2883">
        <w:t>4</w:t>
      </w:r>
      <w:r w:rsidR="00367646" w:rsidRPr="003B2883">
        <w:t>3</w:t>
      </w:r>
      <w:r w:rsidRPr="003B2883">
        <w:t xml:space="preserve">-1: </w:t>
      </w:r>
      <w:r w:rsidRPr="003B2883">
        <w:rPr>
          <w:noProof/>
        </w:rPr>
        <w:t xml:space="preserve">Definition of type </w:t>
      </w:r>
      <w:r w:rsidRPr="003B2883">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3B2883" w:rsidRDefault="004C7D8A" w:rsidP="005A742A">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3B2883" w:rsidRDefault="004C7D8A" w:rsidP="005A742A">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3B2883" w:rsidRDefault="00CA2E85" w:rsidP="005A742A">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w:t>
            </w:r>
            <w:r w:rsidR="00CB39F8" w:rsidRPr="003B2883">
              <w:rPr>
                <w:rFonts w:cs="Arial"/>
                <w:szCs w:val="18"/>
                <w:lang w:eastAsia="zh-CN"/>
              </w:rPr>
              <w:t>cause</w:t>
            </w:r>
            <w:r w:rsidRPr="003B2883">
              <w:rPr>
                <w:rFonts w:cs="Arial"/>
                <w:szCs w:val="18"/>
                <w:lang w:eastAsia="zh-CN"/>
              </w:rPr>
              <w:t>" attribute.</w:t>
            </w:r>
          </w:p>
        </w:tc>
      </w:tr>
      <w:tr w:rsidR="009F13ED" w:rsidRPr="003B2883"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Pr="003B2883" w:rsidRDefault="009F13ED" w:rsidP="009F13ED">
            <w:pPr>
              <w:pStyle w:val="TAL"/>
              <w:rPr>
                <w:lang w:eastAsia="zh-CN"/>
              </w:rPr>
            </w:pPr>
            <w:r w:rsidRPr="003B2883">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Pr="003B2883" w:rsidRDefault="009F13ED" w:rsidP="009F13ED">
            <w:pPr>
              <w:pStyle w:val="TAL"/>
            </w:pPr>
            <w:r w:rsidRPr="003B2883">
              <w:rPr>
                <w:lang w:eastAsia="zh-CN"/>
              </w:rPr>
              <w:t>NgA</w:t>
            </w:r>
            <w:r w:rsidR="0041684E" w:rsidRPr="003B2883">
              <w:rPr>
                <w:lang w:eastAsia="zh-CN"/>
              </w:rPr>
              <w:t>p</w:t>
            </w:r>
            <w:r w:rsidRPr="003B2883">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Pr="003B2883" w:rsidRDefault="009F13ED" w:rsidP="009F13E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Pr="003B2883" w:rsidRDefault="009F13ED" w:rsidP="009F13ED">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3B2883" w:rsidRDefault="009F13ED" w:rsidP="009F13ED">
            <w:pPr>
              <w:pStyle w:val="TAL"/>
              <w:rPr>
                <w:lang w:eastAsia="zh-CN"/>
              </w:rPr>
            </w:pPr>
            <w:r w:rsidRPr="003B2883">
              <w:rPr>
                <w:rFonts w:cs="Arial"/>
                <w:szCs w:val="18"/>
                <w:lang w:eastAsia="zh-CN"/>
              </w:rPr>
              <w:t>This IE shall be present, if available. When present, it shall represent the NGAP Cause received from RAN.</w:t>
            </w:r>
          </w:p>
        </w:tc>
      </w:tr>
    </w:tbl>
    <w:p w14:paraId="0591DF8F" w14:textId="77777777" w:rsidR="00746778" w:rsidRPr="003B2883" w:rsidRDefault="00746778" w:rsidP="00CE10A2"/>
    <w:p w14:paraId="483A2699" w14:textId="00C9EDD2" w:rsidR="00746778" w:rsidRPr="003B2883" w:rsidRDefault="00746778" w:rsidP="00746778">
      <w:pPr>
        <w:pStyle w:val="Heading5"/>
        <w:rPr>
          <w:lang w:eastAsia="zh-CN"/>
        </w:rPr>
      </w:pPr>
      <w:bookmarkStart w:id="263" w:name="_Toc20137446"/>
      <w:r w:rsidRPr="003B2883">
        <w:t>6.1.6.2.</w:t>
      </w:r>
      <w:r w:rsidR="0011030A" w:rsidRPr="003B2883">
        <w:t>4</w:t>
      </w:r>
      <w:r w:rsidR="00367646" w:rsidRPr="003B2883">
        <w:t>4</w:t>
      </w:r>
      <w:r w:rsidRPr="003B2883">
        <w:tab/>
        <w:t>Type: NgRanTargetId</w:t>
      </w:r>
      <w:bookmarkEnd w:id="263"/>
    </w:p>
    <w:p w14:paraId="79E79784" w14:textId="77777777" w:rsidR="00746778" w:rsidRPr="003B2883" w:rsidRDefault="00746778" w:rsidP="00746778">
      <w:pPr>
        <w:pStyle w:val="TH"/>
        <w:rPr>
          <w:noProof/>
          <w:lang w:eastAsia="zh-CN"/>
        </w:rPr>
      </w:pPr>
      <w:r w:rsidRPr="003B2883">
        <w:rPr>
          <w:noProof/>
        </w:rPr>
        <w:t>Table </w:t>
      </w:r>
      <w:r w:rsidRPr="003B2883">
        <w:t>6.1.6.2.</w:t>
      </w:r>
      <w:r w:rsidR="0011030A" w:rsidRPr="003B2883">
        <w:t>4</w:t>
      </w:r>
      <w:r w:rsidR="00367646" w:rsidRPr="003B2883">
        <w:t>4</w:t>
      </w:r>
      <w:r w:rsidRPr="003B2883">
        <w:t xml:space="preserve">-1: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3B2883"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3B2883" w:rsidRDefault="00746778" w:rsidP="005A742A">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3B2883" w:rsidRDefault="00746778" w:rsidP="005A742A">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Pr="003B2883" w:rsidRDefault="00746778" w:rsidP="005A742A">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Pr="003B2883" w:rsidRDefault="00ED701F" w:rsidP="005A742A">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Pr="003B2883" w:rsidRDefault="00746778" w:rsidP="005A742A">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Pr="003B2883" w:rsidRDefault="00746778" w:rsidP="005A742A">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Pr="003B2883" w:rsidRDefault="00746778" w:rsidP="005A742A">
            <w:pPr>
              <w:pStyle w:val="TAL"/>
              <w:rPr>
                <w:rFonts w:cs="Arial"/>
                <w:szCs w:val="18"/>
              </w:rPr>
            </w:pPr>
            <w:r w:rsidRPr="003B2883">
              <w:rPr>
                <w:rFonts w:cs="Arial"/>
                <w:szCs w:val="18"/>
              </w:rPr>
              <w:t>Indicates the identity of the RAN node.</w:t>
            </w:r>
            <w:r w:rsidR="00ED701F" w:rsidRPr="003B2883">
              <w:rPr>
                <w:rFonts w:cs="Arial"/>
                <w:szCs w:val="18"/>
              </w:rPr>
              <w:t xml:space="preserve"> </w:t>
            </w:r>
            <w:r w:rsidR="00ED701F" w:rsidRPr="003B2883">
              <w:rPr>
                <w:rFonts w:cs="Arial"/>
                <w:szCs w:val="18"/>
                <w:lang w:eastAsia="zh-CN"/>
              </w:rPr>
              <w:t xml:space="preserve">The IE shall contain either the </w:t>
            </w:r>
            <w:r w:rsidR="00ED701F" w:rsidRPr="003B2883">
              <w:rPr>
                <w:rFonts w:cs="Arial" w:hint="eastAsia"/>
                <w:szCs w:val="18"/>
                <w:lang w:eastAsia="zh-CN"/>
              </w:rPr>
              <w:t>gNB ID</w:t>
            </w:r>
            <w:r w:rsidR="00ED701F" w:rsidRPr="003B2883">
              <w:rPr>
                <w:rFonts w:eastAsia="MS Mincho" w:cs="Arial"/>
                <w:lang w:eastAsia="ja-JP"/>
              </w:rPr>
              <w:t xml:space="preserve"> or the </w:t>
            </w:r>
            <w:r w:rsidR="00ED701F" w:rsidRPr="003B2883">
              <w:rPr>
                <w:rFonts w:cs="Arial" w:hint="eastAsia"/>
                <w:lang w:eastAsia="zh-CN"/>
              </w:rPr>
              <w:t>NG-eNB ID</w:t>
            </w:r>
            <w:r w:rsidR="00ED701F" w:rsidRPr="003B2883">
              <w:rPr>
                <w:rFonts w:eastAsia="MS Mincho" w:cs="Arial"/>
                <w:lang w:eastAsia="ja-JP"/>
              </w:rPr>
              <w:t>.</w:t>
            </w:r>
          </w:p>
          <w:p w14:paraId="1B8E5B43" w14:textId="77777777" w:rsidR="00746778" w:rsidRPr="003B2883" w:rsidRDefault="00746778" w:rsidP="005A742A">
            <w:pPr>
              <w:pStyle w:val="TAL"/>
              <w:rPr>
                <w:rFonts w:cs="Arial"/>
                <w:szCs w:val="18"/>
              </w:rPr>
            </w:pPr>
          </w:p>
          <w:p w14:paraId="3F4FDFEC" w14:textId="77777777" w:rsidR="00746778" w:rsidRPr="003B2883" w:rsidRDefault="00746778" w:rsidP="005A742A">
            <w:pPr>
              <w:pStyle w:val="TAL"/>
              <w:rPr>
                <w:rFonts w:cs="Arial"/>
                <w:szCs w:val="18"/>
                <w:lang w:eastAsia="zh-CN"/>
              </w:rPr>
            </w:pPr>
          </w:p>
        </w:tc>
      </w:tr>
      <w:tr w:rsidR="00547354" w:rsidRPr="003B2883"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Pr="003B2883" w:rsidRDefault="00547354" w:rsidP="00547354">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Pr="003B2883" w:rsidRDefault="00547354" w:rsidP="00547354">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Pr="003B2883" w:rsidRDefault="00547354" w:rsidP="0054735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Pr="003B2883" w:rsidRDefault="00547354" w:rsidP="00547354">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Pr="003B2883" w:rsidRDefault="00547354" w:rsidP="00547354">
            <w:pPr>
              <w:pStyle w:val="TAL"/>
              <w:rPr>
                <w:rFonts w:cs="Arial"/>
                <w:szCs w:val="18"/>
              </w:rPr>
            </w:pPr>
            <w:r w:rsidRPr="003B2883">
              <w:rPr>
                <w:rFonts w:cs="Arial"/>
                <w:szCs w:val="18"/>
              </w:rPr>
              <w:t>Indicates the selected TAI.</w:t>
            </w:r>
          </w:p>
        </w:tc>
      </w:tr>
    </w:tbl>
    <w:p w14:paraId="5C3CD250" w14:textId="77777777" w:rsidR="00746778" w:rsidRPr="003B2883" w:rsidRDefault="00746778" w:rsidP="00CE10A2"/>
    <w:p w14:paraId="245D1BF5" w14:textId="483AA26D" w:rsidR="0021391E" w:rsidRPr="003B2883" w:rsidRDefault="0021391E" w:rsidP="0021391E">
      <w:pPr>
        <w:pStyle w:val="Heading5"/>
        <w:rPr>
          <w:lang w:eastAsia="zh-CN"/>
        </w:rPr>
      </w:pPr>
      <w:bookmarkStart w:id="264" w:name="_Toc20137447"/>
      <w:r w:rsidRPr="003B2883">
        <w:lastRenderedPageBreak/>
        <w:t>6.1.6.2.4</w:t>
      </w:r>
      <w:r w:rsidR="00367646" w:rsidRPr="003B2883">
        <w:t>5</w:t>
      </w:r>
      <w:r w:rsidRPr="003B2883">
        <w:tab/>
        <w:t>Type: N2InformationTransferError</w:t>
      </w:r>
      <w:bookmarkEnd w:id="264"/>
    </w:p>
    <w:p w14:paraId="23065821" w14:textId="77777777" w:rsidR="0021391E" w:rsidRPr="003B2883" w:rsidRDefault="0021391E" w:rsidP="0021391E">
      <w:pPr>
        <w:pStyle w:val="TH"/>
      </w:pPr>
      <w:r w:rsidRPr="003B2883">
        <w:rPr>
          <w:noProof/>
        </w:rPr>
        <w:t>Table </w:t>
      </w:r>
      <w:r w:rsidRPr="003B2883">
        <w:t>6.1.6.2.4</w:t>
      </w:r>
      <w:r w:rsidR="00367646" w:rsidRPr="003B2883">
        <w:t>5</w:t>
      </w:r>
      <w:r w:rsidRPr="003B2883">
        <w:t xml:space="preserve">-1: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Pr="003B2883" w:rsidRDefault="0021391E" w:rsidP="00647BDE">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Pr="003B2883" w:rsidRDefault="0021391E" w:rsidP="00647BDE">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Pr="003B2883" w:rsidRDefault="0021391E" w:rsidP="00647BDE">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Pr="003B2883" w:rsidRDefault="0021391E" w:rsidP="00647BDE">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Pr="003B2883" w:rsidRDefault="0021391E" w:rsidP="00647BDE">
            <w:pPr>
              <w:pStyle w:val="TAL"/>
              <w:rPr>
                <w:rFonts w:cs="Arial"/>
                <w:szCs w:val="18"/>
                <w:lang w:eastAsia="zh-CN"/>
              </w:rPr>
            </w:pPr>
            <w:r w:rsidRPr="003B2883">
              <w:t>More information on the error shall be provided in the "cause" attribute of the "ProblemDetails" structure.</w:t>
            </w:r>
          </w:p>
        </w:tc>
      </w:tr>
      <w:tr w:rsidR="0021391E" w:rsidRPr="003B2883"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Pr="003B2883" w:rsidRDefault="0021391E" w:rsidP="00647BDE">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Pr="003B2883" w:rsidRDefault="0021391E" w:rsidP="00647BDE">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Pr="003B2883" w:rsidRDefault="0021391E" w:rsidP="00647BD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Pr="003B2883" w:rsidRDefault="0021391E" w:rsidP="00647BD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Pr="003B2883" w:rsidRDefault="0021391E" w:rsidP="00647BDE">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15CC31B5" w14:textId="77777777" w:rsidR="00746778" w:rsidRPr="003B2883" w:rsidRDefault="00746778" w:rsidP="004B69C9"/>
    <w:p w14:paraId="559BB0B6" w14:textId="227DA852" w:rsidR="0021391E" w:rsidRPr="003B2883" w:rsidRDefault="0021391E" w:rsidP="0021391E">
      <w:pPr>
        <w:pStyle w:val="Heading5"/>
        <w:rPr>
          <w:lang w:val="en-US"/>
        </w:rPr>
      </w:pPr>
      <w:bookmarkStart w:id="265" w:name="_Toc20137448"/>
      <w:r w:rsidRPr="003B2883">
        <w:rPr>
          <w:lang w:val="en-US"/>
        </w:rPr>
        <w:t>6.1.6.2.4</w:t>
      </w:r>
      <w:r w:rsidR="00367646" w:rsidRPr="003B2883">
        <w:rPr>
          <w:lang w:val="en-US"/>
        </w:rPr>
        <w:t>6</w:t>
      </w:r>
      <w:r w:rsidRPr="003B2883">
        <w:rPr>
          <w:lang w:val="en-US"/>
        </w:rPr>
        <w:tab/>
        <w:t>Type: PWSResponseData</w:t>
      </w:r>
      <w:bookmarkEnd w:id="265"/>
    </w:p>
    <w:p w14:paraId="50D72CA7" w14:textId="77777777" w:rsidR="0021391E" w:rsidRPr="003B2883" w:rsidRDefault="0021391E" w:rsidP="0021391E">
      <w:pPr>
        <w:pStyle w:val="TH"/>
      </w:pPr>
      <w:r w:rsidRPr="003B2883">
        <w:rPr>
          <w:noProof/>
        </w:rPr>
        <w:t>Table </w:t>
      </w:r>
      <w:r w:rsidRPr="003B2883">
        <w:t>6.1.6.2.4</w:t>
      </w:r>
      <w:r w:rsidR="00367646" w:rsidRPr="003B2883">
        <w:t>6</w:t>
      </w:r>
      <w:r w:rsidRPr="003B2883">
        <w:t xml:space="preserve">-1: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781F2DD3"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4531D45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3B2883" w:rsidRDefault="0021391E" w:rsidP="00647BDE">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Pr="003B2883" w:rsidRDefault="0021391E" w:rsidP="00647BDE">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3B2883" w:rsidRDefault="0021391E" w:rsidP="00647BD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2D207108" w:rsidR="0021391E" w:rsidRPr="003B2883" w:rsidRDefault="0021391E" w:rsidP="00647BDE">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sidR="007B15EF">
              <w:rPr>
                <w:color w:val="000000"/>
                <w:lang w:eastAsia="ko-KR"/>
              </w:rPr>
              <w:t>Procedure Code</w:t>
            </w:r>
            <w:r w:rsidR="007B15EF" w:rsidRPr="003B2883">
              <w:rPr>
                <w:color w:val="000000"/>
                <w:lang w:eastAsia="ko-KR"/>
              </w:rPr>
              <w:t xml:space="preserve"> </w:t>
            </w:r>
            <w:r w:rsidRPr="003B2883">
              <w:rPr>
                <w:color w:val="000000"/>
                <w:lang w:eastAsia="ko-KR"/>
              </w:rPr>
              <w:t>defined in ASN.1</w:t>
            </w:r>
            <w:r w:rsidR="007B15EF">
              <w:rPr>
                <w:color w:val="000000"/>
                <w:lang w:eastAsia="ko-KR"/>
              </w:rPr>
              <w:t xml:space="preserve"> in clause 9.4.7 in 3GPP TS 38.413 [12]</w:t>
            </w:r>
            <w:r w:rsidRPr="003B2883">
              <w:rPr>
                <w:rFonts w:cs="Arial"/>
                <w:szCs w:val="18"/>
                <w:lang w:eastAsia="zh-CN"/>
              </w:rPr>
              <w:t>.</w:t>
            </w:r>
          </w:p>
        </w:tc>
      </w:tr>
      <w:tr w:rsidR="0021391E" w:rsidRPr="003B2883" w14:paraId="3A419492"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3B2883" w:rsidRDefault="0021391E" w:rsidP="00647BDE">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3B2883" w:rsidRDefault="0021391E" w:rsidP="00647BDE">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3B2883" w:rsidRDefault="0021391E" w:rsidP="00647BDE">
            <w:pPr>
              <w:pStyle w:val="TAL"/>
              <w:rPr>
                <w:rFonts w:cs="Arial"/>
                <w:szCs w:val="18"/>
              </w:rPr>
            </w:pPr>
            <w:r w:rsidRPr="003B2883">
              <w:rPr>
                <w:rFonts w:cs="Arial"/>
                <w:szCs w:val="18"/>
              </w:rPr>
              <w:t>This IE shall contain the Serial Number of the associated PWS response message.</w:t>
            </w:r>
          </w:p>
        </w:tc>
      </w:tr>
      <w:tr w:rsidR="0021391E" w:rsidRPr="003B2883" w14:paraId="36BD69E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3B2883" w:rsidRDefault="0021391E" w:rsidP="00647BDE">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3B2883" w:rsidRDefault="0021391E" w:rsidP="00647BDE">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3B2883" w:rsidRDefault="0021391E" w:rsidP="00647BDE">
            <w:pPr>
              <w:pStyle w:val="TAL"/>
              <w:rPr>
                <w:rFonts w:cs="Arial"/>
                <w:szCs w:val="18"/>
              </w:rPr>
            </w:pPr>
            <w:r w:rsidRPr="003B2883">
              <w:rPr>
                <w:rFonts w:cs="Arial"/>
                <w:szCs w:val="18"/>
              </w:rPr>
              <w:t>This IE shall contain the Message Identifier of the associated PWS response message.</w:t>
            </w:r>
          </w:p>
        </w:tc>
      </w:tr>
      <w:tr w:rsidR="0021391E" w:rsidRPr="003B2883" w14:paraId="067CF81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3B2883" w:rsidRDefault="0021391E" w:rsidP="00647BDE">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3B2883" w:rsidRDefault="0021391E" w:rsidP="00647BDE">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3B2883" w:rsidRDefault="0021391E" w:rsidP="00647BDE">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3B2883" w:rsidRDefault="00155B5B" w:rsidP="00647BDE">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3B2883" w:rsidRDefault="0021391E" w:rsidP="00647BDE">
            <w:pPr>
              <w:pStyle w:val="TAL"/>
              <w:rPr>
                <w:rFonts w:cs="Arial"/>
                <w:szCs w:val="18"/>
              </w:rPr>
            </w:pPr>
            <w:r w:rsidRPr="003B2883">
              <w:rPr>
                <w:rFonts w:cs="Arial"/>
                <w:szCs w:val="18"/>
              </w:rPr>
              <w:t>This IE shall contain the Unknown Tracking Area List which may be present in the associated PWS response message.</w:t>
            </w:r>
          </w:p>
        </w:tc>
      </w:tr>
    </w:tbl>
    <w:p w14:paraId="0346404F" w14:textId="77777777" w:rsidR="0021391E" w:rsidRPr="003B2883" w:rsidRDefault="0021391E" w:rsidP="004B69C9"/>
    <w:p w14:paraId="391DC1C9" w14:textId="1C1FAEAB" w:rsidR="0021391E" w:rsidRPr="003B2883" w:rsidRDefault="0021391E" w:rsidP="003D5C4D">
      <w:pPr>
        <w:pStyle w:val="Heading5"/>
        <w:rPr>
          <w:lang w:val="en-US"/>
        </w:rPr>
      </w:pPr>
      <w:bookmarkStart w:id="266" w:name="_Toc20137449"/>
      <w:r w:rsidRPr="003B2883">
        <w:rPr>
          <w:lang w:val="en-US"/>
        </w:rPr>
        <w:t>6.1.6.2.</w:t>
      </w:r>
      <w:r w:rsidR="00367646" w:rsidRPr="003B2883">
        <w:rPr>
          <w:lang w:val="en-US"/>
        </w:rPr>
        <w:t>47</w:t>
      </w:r>
      <w:r w:rsidRPr="003B2883">
        <w:rPr>
          <w:lang w:val="en-US"/>
        </w:rPr>
        <w:tab/>
        <w:t>Type: PWSErrorData</w:t>
      </w:r>
      <w:bookmarkEnd w:id="266"/>
    </w:p>
    <w:p w14:paraId="45A00082" w14:textId="77777777" w:rsidR="0021391E" w:rsidRPr="003B2883" w:rsidRDefault="0021391E" w:rsidP="0021391E">
      <w:pPr>
        <w:pStyle w:val="TH"/>
      </w:pPr>
      <w:r w:rsidRPr="003B2883">
        <w:rPr>
          <w:noProof/>
        </w:rPr>
        <w:t>Table </w:t>
      </w:r>
      <w:r w:rsidRPr="003B2883">
        <w:t>6.1.6.2.</w:t>
      </w:r>
      <w:r w:rsidR="00367646" w:rsidRPr="003B2883">
        <w:t>47</w:t>
      </w:r>
      <w:r w:rsidRPr="003B2883">
        <w:t xml:space="preserve">-1: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rsidRPr="003B2883"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Pr="003B2883" w:rsidRDefault="0021391E" w:rsidP="00647BD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Pr="003B2883" w:rsidRDefault="0021391E" w:rsidP="00647BDE">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Pr="003B2883" w:rsidRDefault="0021391E" w:rsidP="00647BDE">
            <w:pPr>
              <w:pStyle w:val="TAL"/>
              <w:rPr>
                <w:lang w:eastAsia="zh-CN"/>
              </w:rPr>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Pr="003B2883" w:rsidRDefault="0021391E" w:rsidP="00647BD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60141DA9" w:rsidR="0021391E" w:rsidRPr="003B2883" w:rsidRDefault="0021391E" w:rsidP="00647BDE">
            <w:pPr>
              <w:pStyle w:val="TAL"/>
              <w:rPr>
                <w:rFonts w:cs="Arial"/>
                <w:szCs w:val="18"/>
                <w:lang w:eastAsia="zh-CN"/>
              </w:rPr>
            </w:pPr>
            <w:r w:rsidRPr="003B2883">
              <w:rPr>
                <w:rFonts w:cs="Arial"/>
                <w:szCs w:val="18"/>
                <w:lang w:eastAsia="zh-CN"/>
              </w:rPr>
              <w:t xml:space="preserve">Represents the cause value for the error that the AMF detected. See </w:t>
            </w:r>
            <w:r w:rsidR="003B2883">
              <w:rPr>
                <w:rFonts w:cs="Arial"/>
                <w:szCs w:val="18"/>
                <w:lang w:eastAsia="zh-CN"/>
              </w:rPr>
              <w:t>clause</w:t>
            </w:r>
            <w:r w:rsidRPr="003B2883">
              <w:rPr>
                <w:rFonts w:cs="Arial"/>
                <w:szCs w:val="18"/>
                <w:lang w:eastAsia="zh-CN"/>
              </w:rPr>
              <w:t xml:space="preserve"> 4.3.4.3.2 of </w:t>
            </w:r>
            <w:r w:rsidR="00960117">
              <w:rPr>
                <w:rFonts w:cs="Arial"/>
                <w:szCs w:val="18"/>
                <w:lang w:eastAsia="zh-CN"/>
              </w:rPr>
              <w:t>3GPP 2</w:t>
            </w:r>
            <w:r w:rsidR="00514461" w:rsidRPr="003B2883">
              <w:rPr>
                <w:rFonts w:cs="Arial"/>
                <w:szCs w:val="18"/>
                <w:lang w:eastAsia="zh-CN"/>
              </w:rPr>
              <w:t>9.168</w:t>
            </w:r>
            <w:r w:rsidR="00514461">
              <w:rPr>
                <w:rFonts w:cs="Arial"/>
                <w:szCs w:val="18"/>
                <w:lang w:eastAsia="zh-CN"/>
              </w:rPr>
              <w:t> </w:t>
            </w:r>
            <w:r w:rsidR="00514461" w:rsidRPr="003B2883">
              <w:rPr>
                <w:rFonts w:cs="Arial"/>
                <w:szCs w:val="18"/>
                <w:lang w:eastAsia="zh-CN"/>
              </w:rPr>
              <w:t>[</w:t>
            </w:r>
            <w:r w:rsidRPr="003B2883">
              <w:rPr>
                <w:rFonts w:cs="Arial"/>
                <w:szCs w:val="18"/>
                <w:lang w:eastAsia="zh-CN"/>
              </w:rPr>
              <w:t>21].</w:t>
            </w:r>
          </w:p>
        </w:tc>
      </w:tr>
    </w:tbl>
    <w:p w14:paraId="776C2AB6" w14:textId="77777777" w:rsidR="0021391E" w:rsidRPr="003B2883" w:rsidRDefault="0021391E" w:rsidP="004B69C9"/>
    <w:p w14:paraId="0BAF7BF6" w14:textId="336400AE" w:rsidR="00682842" w:rsidRPr="003B2883" w:rsidRDefault="00682842" w:rsidP="00682842">
      <w:pPr>
        <w:pStyle w:val="Heading5"/>
        <w:rPr>
          <w:lang w:eastAsia="zh-CN"/>
        </w:rPr>
      </w:pPr>
      <w:bookmarkStart w:id="267" w:name="_Toc20137450"/>
      <w:r w:rsidRPr="003B2883">
        <w:t>6.1.6.2.</w:t>
      </w:r>
      <w:r w:rsidR="00367646" w:rsidRPr="003B2883">
        <w:t>48</w:t>
      </w:r>
      <w:r w:rsidRPr="003B2883">
        <w:tab/>
      </w:r>
      <w:r w:rsidR="00DF60D7" w:rsidRPr="003B2883">
        <w:t>Void</w:t>
      </w:r>
      <w:bookmarkEnd w:id="267"/>
    </w:p>
    <w:p w14:paraId="663338F3" w14:textId="77777777" w:rsidR="00682842" w:rsidRPr="003B2883" w:rsidRDefault="00682842" w:rsidP="004B69C9"/>
    <w:p w14:paraId="561C9F0A" w14:textId="3C567A41" w:rsidR="00CD5780" w:rsidRPr="003B2883" w:rsidRDefault="00CD5780" w:rsidP="00CD5780">
      <w:pPr>
        <w:pStyle w:val="Heading5"/>
        <w:rPr>
          <w:lang w:eastAsia="zh-CN"/>
        </w:rPr>
      </w:pPr>
      <w:bookmarkStart w:id="268" w:name="_Toc20137451"/>
      <w:r w:rsidRPr="003B2883">
        <w:t>6.1.6.2.</w:t>
      </w:r>
      <w:r w:rsidR="00367646" w:rsidRPr="003B2883">
        <w:t>49</w:t>
      </w:r>
      <w:r w:rsidRPr="003B2883">
        <w:tab/>
        <w:t xml:space="preserve">Type: </w:t>
      </w:r>
      <w:r w:rsidRPr="003B2883">
        <w:rPr>
          <w:lang w:eastAsia="zh-CN"/>
        </w:rPr>
        <w:t>NgKsi</w:t>
      </w:r>
      <w:bookmarkEnd w:id="268"/>
    </w:p>
    <w:p w14:paraId="230E1787" w14:textId="77777777" w:rsidR="00CD5780" w:rsidRPr="003B2883" w:rsidRDefault="00CD5780" w:rsidP="00CD5780">
      <w:pPr>
        <w:pStyle w:val="TH"/>
      </w:pPr>
      <w:r w:rsidRPr="003B2883">
        <w:rPr>
          <w:noProof/>
        </w:rPr>
        <w:t>Table </w:t>
      </w:r>
      <w:r w:rsidRPr="003B2883">
        <w:t>6.1.6.2.</w:t>
      </w:r>
      <w:r w:rsidR="00367646" w:rsidRPr="003B2883">
        <w:t>49</w:t>
      </w:r>
      <w:r w:rsidRPr="003B2883">
        <w:t xml:space="preserve">-1: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3B2883" w:rsidRDefault="00CD5780" w:rsidP="00C55DD7">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3B2883" w:rsidRDefault="00CD5780" w:rsidP="00C55DD7">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3B2883" w:rsidRDefault="00CD5780" w:rsidP="00C55DD7">
            <w:pPr>
              <w:pStyle w:val="TAL"/>
              <w:rPr>
                <w:rFonts w:cs="Arial"/>
                <w:szCs w:val="18"/>
                <w:lang w:eastAsia="zh-CN"/>
              </w:rPr>
            </w:pPr>
            <w:r w:rsidRPr="003B2883">
              <w:rPr>
                <w:rFonts w:cs="Arial"/>
                <w:szCs w:val="18"/>
                <w:lang w:eastAsia="zh-CN"/>
              </w:rPr>
              <w:t>Indicates whether the security context type is native or mapped.</w:t>
            </w:r>
          </w:p>
        </w:tc>
      </w:tr>
      <w:tr w:rsidR="00CD5780" w:rsidRPr="003B2883"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3B2883" w:rsidRDefault="00CD5780" w:rsidP="00C55DD7">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3B2883" w:rsidRDefault="00CD5780" w:rsidP="00C55DD7">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3B2883" w:rsidRDefault="00CD5780" w:rsidP="00C55DD7">
            <w:pPr>
              <w:pStyle w:val="TAL"/>
              <w:rPr>
                <w:rFonts w:cs="Arial"/>
                <w:szCs w:val="18"/>
                <w:lang w:eastAsia="zh-CN"/>
              </w:rPr>
            </w:pPr>
            <w:r w:rsidRPr="003B2883">
              <w:rPr>
                <w:rFonts w:cs="Arial"/>
                <w:szCs w:val="18"/>
                <w:lang w:eastAsia="zh-CN"/>
              </w:rPr>
              <w:t>Indicates the key set identifier value. Minimum is 0 and Maximum is 6.</w:t>
            </w:r>
          </w:p>
        </w:tc>
      </w:tr>
    </w:tbl>
    <w:p w14:paraId="0D7F5238" w14:textId="77777777" w:rsidR="00CD5780" w:rsidRPr="003B2883" w:rsidRDefault="00CD5780" w:rsidP="004B69C9"/>
    <w:p w14:paraId="6881F78C" w14:textId="27FA6BB2" w:rsidR="00CD5780" w:rsidRPr="003B2883" w:rsidRDefault="00CD5780" w:rsidP="00CD5780">
      <w:pPr>
        <w:pStyle w:val="Heading5"/>
        <w:rPr>
          <w:lang w:eastAsia="zh-CN"/>
        </w:rPr>
      </w:pPr>
      <w:bookmarkStart w:id="269" w:name="_Toc20137452"/>
      <w:r w:rsidRPr="003B2883">
        <w:lastRenderedPageBreak/>
        <w:t>6.1.6.2.5</w:t>
      </w:r>
      <w:r w:rsidR="00367646" w:rsidRPr="003B2883">
        <w:t>0</w:t>
      </w:r>
      <w:r w:rsidRPr="003B2883">
        <w:tab/>
        <w:t xml:space="preserve">Type: </w:t>
      </w:r>
      <w:r w:rsidRPr="003B2883">
        <w:rPr>
          <w:lang w:eastAsia="zh-CN"/>
        </w:rPr>
        <w:t>KeyAmf</w:t>
      </w:r>
      <w:bookmarkEnd w:id="269"/>
    </w:p>
    <w:p w14:paraId="5D02A174" w14:textId="77777777" w:rsidR="00CD5780" w:rsidRPr="003B2883" w:rsidRDefault="00CD5780" w:rsidP="00CD5780">
      <w:pPr>
        <w:pStyle w:val="TH"/>
      </w:pPr>
      <w:r w:rsidRPr="003B2883">
        <w:rPr>
          <w:noProof/>
        </w:rPr>
        <w:t>Table </w:t>
      </w:r>
      <w:r w:rsidRPr="003B2883">
        <w:t>6.1.6.2.</w:t>
      </w:r>
      <w:r w:rsidR="00367646" w:rsidRPr="003B2883">
        <w:t>50</w:t>
      </w:r>
      <w:r w:rsidRPr="003B2883">
        <w:t xml:space="preserve">-1: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3B2883" w:rsidRDefault="00CD5780" w:rsidP="00C55DD7">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3B2883" w:rsidRDefault="00CD5780" w:rsidP="00C55DD7">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3B2883" w:rsidRDefault="00CD5780" w:rsidP="003D5C4D">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CD5780" w:rsidRPr="003B2883"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3B2883" w:rsidRDefault="00CD5780" w:rsidP="00C55DD7">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3B2883" w:rsidRDefault="00CD5780" w:rsidP="00C55DD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3B2883" w:rsidRDefault="00CD5780" w:rsidP="00C55DD7">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D0652E7" w14:textId="77777777" w:rsidR="00CD5780" w:rsidRPr="003B2883" w:rsidRDefault="00CD5780" w:rsidP="00C55DD7">
            <w:pPr>
              <w:pStyle w:val="TAL"/>
              <w:rPr>
                <w:rFonts w:cs="Arial"/>
                <w:szCs w:val="18"/>
                <w:lang w:eastAsia="zh-CN"/>
              </w:rPr>
            </w:pPr>
            <w:r w:rsidRPr="003B2883">
              <w:rPr>
                <w:rFonts w:cs="Arial"/>
                <w:szCs w:val="18"/>
              </w:rPr>
              <w:t>Pattern: '^[A-Fa-f0-9]$'</w:t>
            </w:r>
          </w:p>
        </w:tc>
      </w:tr>
    </w:tbl>
    <w:p w14:paraId="0C5B6127" w14:textId="77777777" w:rsidR="00CD5780" w:rsidRPr="003B2883" w:rsidRDefault="00CD5780" w:rsidP="004B69C9"/>
    <w:p w14:paraId="28AADD07" w14:textId="02EF308B" w:rsidR="00616C3D" w:rsidRPr="003B2883" w:rsidRDefault="00616C3D" w:rsidP="00616C3D">
      <w:pPr>
        <w:pStyle w:val="Heading5"/>
        <w:rPr>
          <w:lang w:eastAsia="zh-CN"/>
        </w:rPr>
      </w:pPr>
      <w:bookmarkStart w:id="270" w:name="_Toc20137453"/>
      <w:r w:rsidRPr="003B2883">
        <w:t>6.1.6.2.51</w:t>
      </w:r>
      <w:r w:rsidRPr="003B2883">
        <w:tab/>
        <w:t xml:space="preserve">Type: </w:t>
      </w:r>
      <w:r w:rsidRPr="003B2883">
        <w:rPr>
          <w:lang w:eastAsia="zh-CN"/>
        </w:rPr>
        <w:t>ExpectedUeBehavior</w:t>
      </w:r>
      <w:bookmarkEnd w:id="270"/>
    </w:p>
    <w:p w14:paraId="3DEE1070" w14:textId="77777777" w:rsidR="00616C3D" w:rsidRPr="003B2883" w:rsidRDefault="00616C3D" w:rsidP="00616C3D">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3B2883"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3B2883" w:rsidRDefault="00616C3D" w:rsidP="002C01B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3B2883" w:rsidRDefault="00616C3D" w:rsidP="002C01B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3B2883" w:rsidRDefault="00616C3D" w:rsidP="002C01B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3B2883" w:rsidRDefault="00616C3D" w:rsidP="002C01B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3B2883" w:rsidRDefault="00616C3D" w:rsidP="002C01B7">
            <w:pPr>
              <w:pStyle w:val="TAH"/>
              <w:rPr>
                <w:rFonts w:cs="Arial"/>
                <w:szCs w:val="18"/>
              </w:rPr>
            </w:pPr>
            <w:r w:rsidRPr="003B2883">
              <w:rPr>
                <w:rFonts w:cs="Arial"/>
                <w:szCs w:val="18"/>
              </w:rPr>
              <w:t>Description</w:t>
            </w:r>
          </w:p>
        </w:tc>
      </w:tr>
      <w:tr w:rsidR="00616C3D" w:rsidRPr="003B2883"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3B2883" w:rsidRDefault="00616C3D" w:rsidP="002C01B7">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3B2883" w:rsidRDefault="00616C3D" w:rsidP="002C01B7">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3B2883" w:rsidRDefault="00616C3D" w:rsidP="002C01B7">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16C3D" w:rsidRPr="003B2883"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3B2883" w:rsidRDefault="00616C3D" w:rsidP="002C01B7">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Pr="003B2883" w:rsidRDefault="00616C3D" w:rsidP="002C01B7">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Pr="003B2883" w:rsidRDefault="00616C3D" w:rsidP="002C01B7">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239F2359" w14:textId="77777777" w:rsidR="00616C3D" w:rsidRPr="003B2883" w:rsidRDefault="00616C3D" w:rsidP="00616C3D">
      <w:pPr>
        <w:rPr>
          <w:lang w:val="en-US"/>
        </w:rPr>
      </w:pPr>
    </w:p>
    <w:p w14:paraId="2B1BCE5F" w14:textId="62D582BF" w:rsidR="000B6381" w:rsidRPr="003B2883" w:rsidRDefault="000B6381" w:rsidP="000B6381">
      <w:pPr>
        <w:pStyle w:val="Heading5"/>
        <w:rPr>
          <w:lang w:eastAsia="zh-CN"/>
        </w:rPr>
      </w:pPr>
      <w:bookmarkStart w:id="271" w:name="_Toc20137454"/>
      <w:r w:rsidRPr="003B2883">
        <w:t>6.1.6.2.52</w:t>
      </w:r>
      <w:r w:rsidRPr="003B2883">
        <w:tab/>
        <w:t xml:space="preserve">Type: </w:t>
      </w:r>
      <w:r w:rsidRPr="003B2883">
        <w:rPr>
          <w:lang w:eastAsia="zh-CN"/>
        </w:rPr>
        <w:t>U</w:t>
      </w:r>
      <w:r w:rsidR="00261DC5" w:rsidRPr="003B2883">
        <w:rPr>
          <w:lang w:eastAsia="zh-CN"/>
        </w:rPr>
        <w:t>e</w:t>
      </w:r>
      <w:r w:rsidRPr="003B2883">
        <w:rPr>
          <w:lang w:eastAsia="zh-CN"/>
        </w:rPr>
        <w:t>RegStatusUpdateRspData</w:t>
      </w:r>
      <w:bookmarkEnd w:id="271"/>
    </w:p>
    <w:p w14:paraId="64C8DF76" w14:textId="77777777" w:rsidR="000B6381" w:rsidRPr="003B2883" w:rsidRDefault="000B6381" w:rsidP="000B6381">
      <w:pPr>
        <w:pStyle w:val="TH"/>
      </w:pPr>
      <w:r w:rsidRPr="003B2883">
        <w:rPr>
          <w:noProof/>
        </w:rPr>
        <w:t>Table </w:t>
      </w:r>
      <w:r w:rsidRPr="003B2883">
        <w:t xml:space="preserve">6.1.6.2.52-1: </w:t>
      </w:r>
      <w:r w:rsidRPr="003B2883">
        <w:rPr>
          <w:noProof/>
        </w:rPr>
        <w:t xml:space="preserve">Definition of type </w:t>
      </w:r>
      <w:r w:rsidRPr="003B2883">
        <w:rPr>
          <w:lang w:eastAsia="zh-CN"/>
        </w:rPr>
        <w:t>U</w:t>
      </w:r>
      <w:r w:rsidR="00261DC5" w:rsidRPr="003B2883">
        <w:rPr>
          <w:lang w:eastAsia="zh-CN"/>
        </w:rPr>
        <w:t>e</w:t>
      </w:r>
      <w:r w:rsidRPr="003B2883">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3B2883"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3B2883" w:rsidRDefault="000B6381" w:rsidP="000B71E4">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3B2883" w:rsidRDefault="000B6381" w:rsidP="000B71E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3B2883" w:rsidRDefault="000B6381" w:rsidP="000B71E4">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3B2883" w:rsidRDefault="000B6381" w:rsidP="000B71E4">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3B2883" w:rsidRDefault="000B6381" w:rsidP="000B71E4">
            <w:pPr>
              <w:pStyle w:val="TAH"/>
              <w:rPr>
                <w:rFonts w:cs="Arial"/>
                <w:szCs w:val="18"/>
              </w:rPr>
            </w:pPr>
            <w:r w:rsidRPr="003B2883">
              <w:rPr>
                <w:rFonts w:cs="Arial"/>
                <w:szCs w:val="18"/>
              </w:rPr>
              <w:t>Description</w:t>
            </w:r>
          </w:p>
        </w:tc>
      </w:tr>
      <w:tr w:rsidR="000B6381" w:rsidRPr="003B2883"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3B2883" w:rsidRDefault="000B6381" w:rsidP="000B71E4">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3B2883" w:rsidRDefault="000B6381" w:rsidP="000B71E4">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3B2883" w:rsidRDefault="000B6381" w:rsidP="000B71E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3B2883" w:rsidRDefault="000B6381" w:rsidP="000B71E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Pr="003B2883" w:rsidRDefault="000B6381" w:rsidP="000B71E4">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55C40356" w14:textId="77777777" w:rsidR="000B6381" w:rsidRPr="003B2883" w:rsidRDefault="000B6381" w:rsidP="000B71E4">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3B2883" w:rsidRDefault="000B6381" w:rsidP="000B71E4">
            <w:pPr>
              <w:pStyle w:val="TAL"/>
              <w:rPr>
                <w:rFonts w:cs="Arial"/>
                <w:szCs w:val="18"/>
                <w:lang w:eastAsia="zh-CN"/>
              </w:rPr>
            </w:pPr>
          </w:p>
        </w:tc>
      </w:tr>
    </w:tbl>
    <w:p w14:paraId="1442FC34" w14:textId="77777777" w:rsidR="000B6381" w:rsidRPr="003B2883" w:rsidRDefault="000B6381" w:rsidP="00616C3D">
      <w:pPr>
        <w:rPr>
          <w:lang w:val="en-US"/>
        </w:rPr>
      </w:pPr>
    </w:p>
    <w:p w14:paraId="68D204D2" w14:textId="7E67377D" w:rsidR="00CD489A" w:rsidRPr="003B2883" w:rsidRDefault="00CD489A" w:rsidP="00CD489A">
      <w:pPr>
        <w:pStyle w:val="Heading5"/>
        <w:rPr>
          <w:lang w:eastAsia="zh-CN"/>
        </w:rPr>
      </w:pPr>
      <w:bookmarkStart w:id="272" w:name="_Toc20137455"/>
      <w:r w:rsidRPr="003B2883">
        <w:t>6.1.6.2.53</w:t>
      </w:r>
      <w:r w:rsidRPr="003B2883">
        <w:tab/>
        <w:t>Type: N2Ran</w:t>
      </w:r>
      <w:r w:rsidRPr="003B2883">
        <w:rPr>
          <w:lang w:val="en-US"/>
        </w:rPr>
        <w:t>Information</w:t>
      </w:r>
      <w:bookmarkEnd w:id="272"/>
    </w:p>
    <w:p w14:paraId="5C0FD364" w14:textId="77777777" w:rsidR="00CD489A" w:rsidRPr="003B2883" w:rsidRDefault="00CD489A" w:rsidP="00CD489A">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3B2883"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3B2883" w:rsidRDefault="00CD489A"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3B2883" w:rsidRDefault="00CD489A"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3B2883" w:rsidRDefault="00CD489A"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3B2883" w:rsidRDefault="00CD489A"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3B2883" w:rsidRDefault="00CD489A" w:rsidP="00660707">
            <w:pPr>
              <w:pStyle w:val="TAH"/>
              <w:rPr>
                <w:rFonts w:cs="Arial"/>
                <w:szCs w:val="18"/>
              </w:rPr>
            </w:pPr>
            <w:r w:rsidRPr="003B2883">
              <w:rPr>
                <w:rFonts w:cs="Arial"/>
                <w:szCs w:val="18"/>
              </w:rPr>
              <w:t>Description</w:t>
            </w:r>
          </w:p>
        </w:tc>
      </w:tr>
      <w:tr w:rsidR="00CD489A" w:rsidRPr="003B2883"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3B2883" w:rsidRDefault="00CD489A" w:rsidP="00660707">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3B2883" w:rsidRDefault="00CD489A" w:rsidP="00660707">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3B2883" w:rsidRDefault="00CD489A" w:rsidP="0066070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3B2883" w:rsidRDefault="00CD489A" w:rsidP="0066070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3B2883" w:rsidRDefault="00CD489A" w:rsidP="00660707">
            <w:pPr>
              <w:pStyle w:val="TAL"/>
              <w:rPr>
                <w:rFonts w:eastAsia="DengXian" w:cs="Arial"/>
                <w:szCs w:val="18"/>
                <w:lang w:eastAsia="zh-CN"/>
              </w:rPr>
            </w:pPr>
            <w:r w:rsidRPr="003B2883">
              <w:rPr>
                <w:lang w:eastAsia="zh-CN"/>
              </w:rPr>
              <w:t>This IE shall contain the N2 RAN information to transfer.</w:t>
            </w:r>
          </w:p>
        </w:tc>
      </w:tr>
    </w:tbl>
    <w:p w14:paraId="33EB1ABC" w14:textId="0472E44B" w:rsidR="000B6381" w:rsidRPr="003B2883" w:rsidRDefault="000B6381" w:rsidP="00616C3D">
      <w:pPr>
        <w:rPr>
          <w:lang w:val="en-US"/>
        </w:rPr>
      </w:pPr>
    </w:p>
    <w:p w14:paraId="4150593F" w14:textId="7EE269AF" w:rsidR="0064631F" w:rsidRPr="003B2883" w:rsidRDefault="0064631F" w:rsidP="0064631F">
      <w:pPr>
        <w:pStyle w:val="Heading5"/>
        <w:rPr>
          <w:lang w:eastAsia="zh-CN"/>
        </w:rPr>
      </w:pPr>
      <w:bookmarkStart w:id="273" w:name="_Toc20137456"/>
      <w:r w:rsidRPr="003B2883">
        <w:t>6.1.6.2.54</w:t>
      </w:r>
      <w:r w:rsidRPr="003B2883">
        <w:tab/>
        <w:t xml:space="preserve">Type: </w:t>
      </w:r>
      <w:r w:rsidRPr="003B2883">
        <w:rPr>
          <w:lang w:eastAsia="zh-CN"/>
        </w:rPr>
        <w:t>N2InfoNotificationRspData</w:t>
      </w:r>
      <w:bookmarkEnd w:id="273"/>
    </w:p>
    <w:p w14:paraId="427C9EFA" w14:textId="77777777" w:rsidR="0064631F" w:rsidRPr="003B2883" w:rsidRDefault="0064631F" w:rsidP="0064631F">
      <w:pPr>
        <w:pStyle w:val="TH"/>
      </w:pPr>
      <w:r w:rsidRPr="003B2883">
        <w:rPr>
          <w:noProof/>
        </w:rPr>
        <w:t>Table </w:t>
      </w:r>
      <w:r w:rsidRPr="003B2883">
        <w:t xml:space="preserve">6.1.6.2.x-1: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3B2883"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3B2883" w:rsidRDefault="0064631F" w:rsidP="00531AF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3B2883" w:rsidRDefault="0064631F" w:rsidP="00531AF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3B2883" w:rsidRDefault="0064631F" w:rsidP="00531AF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3B2883" w:rsidRDefault="0064631F" w:rsidP="00531AF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3B2883" w:rsidRDefault="0064631F" w:rsidP="00531AF9">
            <w:pPr>
              <w:pStyle w:val="TAH"/>
              <w:rPr>
                <w:rFonts w:cs="Arial"/>
                <w:szCs w:val="18"/>
              </w:rPr>
            </w:pPr>
            <w:r w:rsidRPr="003B2883">
              <w:rPr>
                <w:rFonts w:cs="Arial"/>
                <w:szCs w:val="18"/>
              </w:rPr>
              <w:t>Description</w:t>
            </w:r>
          </w:p>
        </w:tc>
      </w:tr>
      <w:tr w:rsidR="0064631F" w:rsidRPr="003B2883"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Pr="003B2883" w:rsidRDefault="0064631F" w:rsidP="00531AF9">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Pr="003B2883" w:rsidRDefault="0064631F" w:rsidP="00531AF9">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Pr="003B2883" w:rsidRDefault="0064631F" w:rsidP="00531AF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Pr="003B2883" w:rsidRDefault="0064631F" w:rsidP="00531AF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502DE6C2" w:rsidR="0064631F" w:rsidRPr="003B2883" w:rsidRDefault="0064631F" w:rsidP="00531AF9">
            <w:pPr>
              <w:pStyle w:val="TAL"/>
              <w:rPr>
                <w:lang w:eastAsia="zh-CN"/>
              </w:rPr>
            </w:pPr>
            <w:r w:rsidRPr="003B2883">
              <w:rPr>
                <w:lang w:eastAsia="zh-CN"/>
              </w:rPr>
              <w:t>This IE shall be present in the N2InfoNotify response sent by the source AMF to the target AMF during an</w:t>
            </w:r>
          </w:p>
          <w:p w14:paraId="21C96B1D" w14:textId="66F1174E" w:rsidR="0064631F" w:rsidRPr="003B2883" w:rsidRDefault="0064631F" w:rsidP="00531AF9">
            <w:pPr>
              <w:pStyle w:val="TAL"/>
              <w:rPr>
                <w:lang w:eastAsia="zh-CN"/>
              </w:rPr>
            </w:pPr>
            <w:r w:rsidRPr="003B2883">
              <w:t xml:space="preserve">Inter NG-RAN node N2 based handover procedure (see </w:t>
            </w:r>
            <w:r w:rsidR="003B2883">
              <w:t>clause</w:t>
            </w:r>
            <w:r w:rsidRPr="003B2883">
              <w:t xml:space="preserve"> 5.2.2.3.6.2), </w:t>
            </w:r>
            <w:r w:rsidRPr="003B2883">
              <w:rPr>
                <w:lang w:eastAsia="zh-CN"/>
              </w:rPr>
              <w:t>if Secondary Rat Usage Data are available at the source AMF.</w:t>
            </w:r>
          </w:p>
          <w:p w14:paraId="471EF99F" w14:textId="77777777" w:rsidR="0064631F" w:rsidRPr="003B2883" w:rsidRDefault="0064631F" w:rsidP="00531AF9">
            <w:pPr>
              <w:pStyle w:val="TAL"/>
              <w:rPr>
                <w:lang w:eastAsia="zh-CN"/>
              </w:rPr>
            </w:pPr>
          </w:p>
          <w:p w14:paraId="0A5B2A8C" w14:textId="77777777" w:rsidR="0064631F" w:rsidRPr="003B2883" w:rsidRDefault="0064631F" w:rsidP="00531AF9">
            <w:pPr>
              <w:pStyle w:val="TAL"/>
              <w:rPr>
                <w:lang w:eastAsia="zh-CN"/>
              </w:rPr>
            </w:pPr>
            <w:r w:rsidRPr="003B2883">
              <w:rPr>
                <w:lang w:eastAsia="zh-CN"/>
              </w:rPr>
              <w:t xml:space="preserve">When present, this IE shall contain N2 Information. </w:t>
            </w:r>
          </w:p>
        </w:tc>
      </w:tr>
    </w:tbl>
    <w:p w14:paraId="46ACD030" w14:textId="44BF726C" w:rsidR="0064631F" w:rsidRDefault="0064631F" w:rsidP="00616C3D">
      <w:pPr>
        <w:rPr>
          <w:lang w:val="en-US"/>
        </w:rPr>
      </w:pPr>
    </w:p>
    <w:p w14:paraId="2377F10F" w14:textId="33AE8773" w:rsidR="00745CC9" w:rsidRPr="003B2883" w:rsidRDefault="00745CC9" w:rsidP="00745CC9">
      <w:pPr>
        <w:pStyle w:val="Heading5"/>
        <w:rPr>
          <w:lang w:eastAsia="zh-CN"/>
        </w:rPr>
      </w:pPr>
      <w:bookmarkStart w:id="274" w:name="_Toc20137457"/>
      <w:r w:rsidRPr="003B2883">
        <w:lastRenderedPageBreak/>
        <w:t>6.1.6.2.</w:t>
      </w:r>
      <w:r>
        <w:t>55</w:t>
      </w:r>
      <w:r w:rsidRPr="003B2883">
        <w:tab/>
        <w:t xml:space="preserve">Type: </w:t>
      </w:r>
      <w:r>
        <w:rPr>
          <w:lang w:eastAsia="zh-CN"/>
        </w:rPr>
        <w:t>SmallDataRateStatusInfo</w:t>
      </w:r>
      <w:bookmarkEnd w:id="274"/>
    </w:p>
    <w:p w14:paraId="4B679581" w14:textId="5A145726" w:rsidR="00745CC9" w:rsidRPr="003B2883" w:rsidRDefault="00745CC9" w:rsidP="00745CC9">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CC9" w:rsidRPr="003B2883" w14:paraId="6A5B22D1"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F5386" w14:textId="77777777" w:rsidR="00745CC9" w:rsidRPr="003B2883" w:rsidRDefault="00745CC9" w:rsidP="006A664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941778" w14:textId="77777777" w:rsidR="00745CC9" w:rsidRPr="003B2883" w:rsidRDefault="00745CC9" w:rsidP="006A664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551DA0" w14:textId="77777777" w:rsidR="00745CC9" w:rsidRPr="003B2883" w:rsidRDefault="00745CC9" w:rsidP="006A664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5E6474" w14:textId="77777777" w:rsidR="00745CC9" w:rsidRPr="003B2883" w:rsidRDefault="00745CC9" w:rsidP="006A664D">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40B48B" w14:textId="77777777" w:rsidR="00745CC9" w:rsidRPr="003B2883" w:rsidRDefault="00745CC9" w:rsidP="006A664D">
            <w:pPr>
              <w:pStyle w:val="TAH"/>
              <w:rPr>
                <w:rFonts w:cs="Arial"/>
                <w:szCs w:val="18"/>
              </w:rPr>
            </w:pPr>
            <w:r w:rsidRPr="003B2883">
              <w:rPr>
                <w:rFonts w:cs="Arial"/>
                <w:szCs w:val="18"/>
              </w:rPr>
              <w:t>Description</w:t>
            </w:r>
          </w:p>
        </w:tc>
      </w:tr>
      <w:tr w:rsidR="00745CC9" w:rsidRPr="003B2883" w14:paraId="6220D49F"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553A276" w14:textId="77777777" w:rsidR="00745CC9" w:rsidRPr="003B2883" w:rsidRDefault="00745CC9" w:rsidP="006A664D">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48C7058" w14:textId="77777777" w:rsidR="00745CC9" w:rsidRPr="003B2883" w:rsidRDefault="00745CC9" w:rsidP="006A664D">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BEB3E4" w14:textId="77777777" w:rsidR="00745CC9" w:rsidRPr="003B2883"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7F616" w14:textId="77777777" w:rsidR="00745CC9" w:rsidRPr="003B2883" w:rsidRDefault="00745CC9" w:rsidP="006A664D">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978960A" w14:textId="77777777" w:rsidR="00745CC9" w:rsidRPr="006D3881" w:rsidRDefault="00745CC9" w:rsidP="006A664D">
            <w:pPr>
              <w:pStyle w:val="TAL"/>
              <w:rPr>
                <w:lang w:eastAsia="zh-CN"/>
              </w:rPr>
            </w:pPr>
            <w:r>
              <w:t>S-NSSAI</w:t>
            </w:r>
          </w:p>
        </w:tc>
      </w:tr>
      <w:tr w:rsidR="00745CC9" w:rsidRPr="003B2883" w14:paraId="08E2DD32"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2089D38C" w14:textId="77777777" w:rsidR="00745CC9" w:rsidRPr="003B2883" w:rsidRDefault="00745CC9" w:rsidP="006A664D">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62855808" w14:textId="77777777" w:rsidR="00745CC9" w:rsidRPr="003B2883" w:rsidRDefault="00745CC9" w:rsidP="006A664D">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308F1142" w14:textId="77777777" w:rsidR="00745CC9" w:rsidRPr="003B2883"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5EF75" w14:textId="77777777" w:rsidR="00745CC9" w:rsidRPr="003B2883" w:rsidRDefault="00745CC9" w:rsidP="006A664D">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2105D94" w14:textId="77777777" w:rsidR="00745CC9" w:rsidRPr="003B2883" w:rsidRDefault="00745CC9" w:rsidP="006A664D">
            <w:pPr>
              <w:pStyle w:val="TAL"/>
            </w:pPr>
            <w:r>
              <w:rPr>
                <w:rFonts w:cs="Arial"/>
                <w:szCs w:val="18"/>
              </w:rPr>
              <w:t>DNN</w:t>
            </w:r>
          </w:p>
        </w:tc>
      </w:tr>
      <w:tr w:rsidR="00745CC9" w:rsidRPr="003B2883" w14:paraId="3C0D6DC4"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024C8642" w14:textId="77777777" w:rsidR="00745CC9" w:rsidRPr="000B71E3" w:rsidRDefault="00745CC9" w:rsidP="006A664D">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4CC74334" w14:textId="77777777" w:rsidR="00745CC9" w:rsidRPr="000B71E3" w:rsidRDefault="00745CC9" w:rsidP="006A664D">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136A08B3" w14:textId="77777777" w:rsidR="00745CC9"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DC673C" w14:textId="77777777" w:rsidR="00745CC9" w:rsidRPr="000B71E3" w:rsidRDefault="00745CC9" w:rsidP="006A664D">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714914" w14:textId="77777777" w:rsidR="00745CC9" w:rsidRDefault="00745CC9" w:rsidP="006A664D">
            <w:pPr>
              <w:pStyle w:val="TAL"/>
            </w:pPr>
            <w:r>
              <w:rPr>
                <w:lang w:eastAsia="zh-CN"/>
              </w:rPr>
              <w:t xml:space="preserve">Small data rate status related to the S-NSSAI and </w:t>
            </w:r>
            <w:r>
              <w:rPr>
                <w:rFonts w:cs="Arial"/>
                <w:szCs w:val="18"/>
              </w:rPr>
              <w:t>Dnn.</w:t>
            </w:r>
          </w:p>
        </w:tc>
      </w:tr>
    </w:tbl>
    <w:p w14:paraId="7F95735F" w14:textId="77777777" w:rsidR="00745CC9" w:rsidRPr="003B2883" w:rsidRDefault="00745CC9" w:rsidP="00616C3D">
      <w:pPr>
        <w:rPr>
          <w:lang w:val="en-US"/>
        </w:rPr>
      </w:pPr>
    </w:p>
    <w:p w14:paraId="5D6D6926" w14:textId="378A5E98" w:rsidR="00515970" w:rsidRPr="003B2883" w:rsidRDefault="00515970" w:rsidP="00515970">
      <w:pPr>
        <w:pStyle w:val="Heading4"/>
        <w:rPr>
          <w:lang w:val="en-US"/>
        </w:rPr>
      </w:pPr>
      <w:bookmarkStart w:id="275" w:name="_Toc20137458"/>
      <w:r w:rsidRPr="003B2883">
        <w:rPr>
          <w:lang w:val="en-US"/>
        </w:rPr>
        <w:t>6.1.6.3</w:t>
      </w:r>
      <w:r w:rsidRPr="003B2883">
        <w:rPr>
          <w:lang w:val="en-US"/>
        </w:rPr>
        <w:tab/>
        <w:t>Simple data types and enumerations</w:t>
      </w:r>
      <w:bookmarkEnd w:id="275"/>
    </w:p>
    <w:p w14:paraId="4967C240" w14:textId="5503154A" w:rsidR="00515970" w:rsidRPr="003B2883" w:rsidRDefault="00515970" w:rsidP="00515970">
      <w:pPr>
        <w:pStyle w:val="Heading5"/>
      </w:pPr>
      <w:bookmarkStart w:id="276" w:name="_Toc20137459"/>
      <w:r w:rsidRPr="003B2883">
        <w:t>6.1.6.3.1</w:t>
      </w:r>
      <w:r w:rsidRPr="003B2883">
        <w:tab/>
        <w:t>Introduction</w:t>
      </w:r>
      <w:bookmarkEnd w:id="276"/>
    </w:p>
    <w:p w14:paraId="2C93FD39" w14:textId="6AEDB70A"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46643BB" w14:textId="26B41EC0" w:rsidR="00515970" w:rsidRPr="003B2883" w:rsidRDefault="00515970" w:rsidP="00515970">
      <w:pPr>
        <w:pStyle w:val="Heading5"/>
      </w:pPr>
      <w:bookmarkStart w:id="277" w:name="_Toc20137460"/>
      <w:r w:rsidRPr="003B2883">
        <w:t>6.1.6.3.2</w:t>
      </w:r>
      <w:r w:rsidRPr="003B2883">
        <w:tab/>
        <w:t>Simple data types</w:t>
      </w:r>
      <w:bookmarkEnd w:id="277"/>
    </w:p>
    <w:p w14:paraId="2241367A" w14:textId="77777777" w:rsidR="00515970" w:rsidRPr="003B2883" w:rsidRDefault="00515970" w:rsidP="00515970">
      <w:r w:rsidRPr="003B2883">
        <w:t>The simple data types defined in table 6.1.6.3.2-1 shall be supported.</w:t>
      </w:r>
    </w:p>
    <w:p w14:paraId="3AD39C1F" w14:textId="77777777" w:rsidR="00515970" w:rsidRPr="003B2883" w:rsidRDefault="00515970" w:rsidP="0051597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rsidRPr="003B2883" w14:paraId="56F006AF" w14:textId="77777777" w:rsidTr="00C70FA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Pr="003B2883" w:rsidRDefault="00515970">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Pr="003B2883" w:rsidRDefault="00515970">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Pr="003B2883" w:rsidRDefault="00515970">
            <w:pPr>
              <w:pStyle w:val="TAH"/>
            </w:pPr>
            <w:r w:rsidRPr="003B2883">
              <w:t>Description</w:t>
            </w:r>
          </w:p>
        </w:tc>
      </w:tr>
      <w:tr w:rsidR="004149BF" w:rsidRPr="003B2883" w14:paraId="160E7175" w14:textId="77777777" w:rsidTr="00C70FA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Pr="003B2883" w:rsidRDefault="004149BF" w:rsidP="004149BF">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Pr="003B2883" w:rsidRDefault="004149BF" w:rsidP="004149BF">
            <w:pPr>
              <w:pStyle w:val="TAL"/>
            </w:pPr>
            <w:r w:rsidRPr="003B2883">
              <w:t>integer</w:t>
            </w:r>
          </w:p>
        </w:tc>
        <w:tc>
          <w:tcPr>
            <w:tcW w:w="2877" w:type="pct"/>
            <w:tcBorders>
              <w:top w:val="single" w:sz="4" w:space="0" w:color="auto"/>
              <w:left w:val="nil"/>
              <w:bottom w:val="single" w:sz="4" w:space="0" w:color="auto"/>
              <w:right w:val="single" w:sz="8" w:space="0" w:color="auto"/>
            </w:tcBorders>
          </w:tcPr>
          <w:p w14:paraId="22A7AFC2" w14:textId="147230D6" w:rsidR="004149BF" w:rsidRPr="003B2883" w:rsidRDefault="000C673D" w:rsidP="004149BF">
            <w:pPr>
              <w:pStyle w:val="TAL"/>
            </w:pPr>
            <w:r w:rsidRPr="003B2883">
              <w:t>I</w:t>
            </w:r>
            <w:r w:rsidR="004149BF" w:rsidRPr="003B2883">
              <w:t xml:space="preserve">nteger identifying an EPS bearer, within the range 0 to 15, as specified in </w:t>
            </w:r>
            <w:r w:rsidR="003B2883">
              <w:t>clause</w:t>
            </w:r>
            <w:r w:rsidRPr="003B2883">
              <w:t xml:space="preserve"> 11.2.3.1.5, bits 5 to 8, of </w:t>
            </w:r>
            <w:r w:rsidR="004149BF" w:rsidRPr="003B2883">
              <w:t>3GPP TS 24.007 [</w:t>
            </w:r>
            <w:r w:rsidR="00B953D7" w:rsidRPr="003B2883">
              <w:t>15</w:t>
            </w:r>
            <w:r w:rsidR="004149BF" w:rsidRPr="003B2883">
              <w:t>].</w:t>
            </w:r>
          </w:p>
        </w:tc>
      </w:tr>
      <w:tr w:rsidR="00517FC5" w:rsidRPr="003B2883" w14:paraId="57C83390" w14:textId="77777777" w:rsidTr="00C70FA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RPr="003B2883" w:rsidDel="00E43301" w:rsidRDefault="00517FC5" w:rsidP="00517FC5">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RPr="003B2883" w:rsidDel="00E43301" w:rsidRDefault="00517FC5" w:rsidP="00517FC5">
            <w:pPr>
              <w:pStyle w:val="TAL"/>
            </w:pPr>
            <w:r w:rsidRPr="003B2883">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RPr="003B2883" w:rsidDel="00E43301" w:rsidRDefault="00517FC5" w:rsidP="00517FC5">
            <w:pPr>
              <w:pStyle w:val="TAL"/>
            </w:pPr>
            <w:r w:rsidRPr="003B2883">
              <w:t xml:space="preserve">This represents the Paging Policy </w:t>
            </w:r>
            <w:r w:rsidR="0077751F" w:rsidRPr="003B2883">
              <w:t>Indicator</w:t>
            </w:r>
            <w:r w:rsidRPr="003B2883">
              <w:t xml:space="preserve">. The value is within the range 0 – </w:t>
            </w:r>
            <w:r w:rsidR="00E966B7" w:rsidRPr="003B2883">
              <w:t>7</w:t>
            </w:r>
            <w:r w:rsidRPr="003B2883">
              <w:t>.</w:t>
            </w:r>
          </w:p>
        </w:tc>
      </w:tr>
      <w:tr w:rsidR="00517FC5" w:rsidRPr="003B2883" w14:paraId="0634BE2D"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Pr="003B2883" w:rsidRDefault="00517FC5" w:rsidP="00517FC5">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Pr="003B2883" w:rsidRDefault="00517FC5" w:rsidP="00517FC5">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62237B0E" w14:textId="110554E5" w:rsidR="00517FC5" w:rsidRPr="003B2883" w:rsidRDefault="00517FC5" w:rsidP="00517FC5">
            <w:pPr>
              <w:pStyle w:val="TAL"/>
            </w:pPr>
            <w:r w:rsidRPr="003B2883">
              <w:t>Unsigned integer identifying the NAS COUNT as specified in 3GPP</w:t>
            </w:r>
            <w:r w:rsidR="00514461">
              <w:t> </w:t>
            </w:r>
            <w:r w:rsidRPr="003B2883">
              <w:t>TS</w:t>
            </w:r>
            <w:r w:rsidR="00514461">
              <w:t> </w:t>
            </w:r>
            <w:r w:rsidRPr="003B2883">
              <w:t>33.501</w:t>
            </w:r>
            <w:r w:rsidR="00514461">
              <w:t> </w:t>
            </w:r>
            <w:r w:rsidRPr="003B2883">
              <w:t>[</w:t>
            </w:r>
            <w:r w:rsidR="00EF5FFB" w:rsidRPr="003B2883">
              <w:t>27</w:t>
            </w:r>
            <w:r w:rsidRPr="003B2883">
              <w:t>]</w:t>
            </w:r>
          </w:p>
        </w:tc>
      </w:tr>
      <w:tr w:rsidR="00517FC5" w:rsidRPr="003B2883" w14:paraId="0D70064D"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Pr="003B2883" w:rsidRDefault="00517FC5" w:rsidP="00517FC5">
            <w:pPr>
              <w:pStyle w:val="TAL"/>
            </w:pPr>
            <w:r w:rsidRPr="003B2883">
              <w:t>5</w:t>
            </w:r>
            <w:r w:rsidR="00062AD5" w:rsidRPr="003B2883">
              <w:t>GM</w:t>
            </w:r>
            <w:r w:rsidRPr="003B2883">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016EA9AD" w14:textId="4C6C02F8"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rsidR="003B2883">
              <w:t>clause</w:t>
            </w:r>
            <w:r w:rsidRPr="003B2883">
              <w:t xml:space="preserve"> 9.8.3.1 of 3GPP TS 24.501 [11].</w:t>
            </w:r>
          </w:p>
        </w:tc>
      </w:tr>
      <w:tr w:rsidR="00517FC5" w:rsidRPr="003B2883" w14:paraId="3C307A83"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3B2883" w:rsidRDefault="00517FC5" w:rsidP="00517FC5">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11887D02" w14:textId="270974FF"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rsidR="003B2883">
              <w:t>clause</w:t>
            </w:r>
            <w:r w:rsidRPr="003B2883">
              <w:t xml:space="preserve"> 9.8.3.55 of 3GPP TS 24.501 [11].</w:t>
            </w:r>
          </w:p>
        </w:tc>
      </w:tr>
      <w:tr w:rsidR="00517FC5" w:rsidRPr="003B2883" w14:paraId="59D07463"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3B2883" w:rsidRDefault="00517FC5" w:rsidP="00517FC5">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75084874" w14:textId="3A112C8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rsidR="003B2883">
              <w:t>clause</w:t>
            </w:r>
            <w:r w:rsidRPr="003B2883">
              <w:t xml:space="preserve"> 9.8.3.44 of 3GPP TS 24.501 [11].</w:t>
            </w:r>
          </w:p>
        </w:tc>
      </w:tr>
      <w:tr w:rsidR="00517FC5" w:rsidRPr="003B2883" w14:paraId="02C0C9D6"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3B2883" w:rsidRDefault="00517FC5" w:rsidP="00517FC5">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4011B7B1" w14:textId="18ACC8F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DRX Parameters</w:t>
            </w:r>
            <w:r w:rsidRPr="003B2883">
              <w:rPr>
                <w:lang w:eastAsia="zh-CN"/>
              </w:rPr>
              <w:t xml:space="preserve">" </w:t>
            </w:r>
            <w:r w:rsidRPr="003B2883">
              <w:t xml:space="preserve">IE as specified in </w:t>
            </w:r>
            <w:r w:rsidR="003B2883">
              <w:t>clause</w:t>
            </w:r>
            <w:r w:rsidRPr="003B2883">
              <w:t xml:space="preserve"> 10.5.5.6 of 3GPP TS 24.008 [22]</w:t>
            </w:r>
          </w:p>
        </w:tc>
      </w:tr>
      <w:tr w:rsidR="00517FC5" w:rsidRPr="003B2883" w14:paraId="11347956" w14:textId="77777777" w:rsidTr="00F2253B">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0BC3A0" w14:textId="77777777" w:rsidR="00517FC5" w:rsidRPr="003B2883" w:rsidRDefault="00517FC5" w:rsidP="00517FC5">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5CA367" w14:textId="77777777" w:rsidR="00517FC5" w:rsidRPr="003B2883" w:rsidRDefault="00517FC5" w:rsidP="00517FC5">
            <w:pPr>
              <w:pStyle w:val="TAL"/>
            </w:pPr>
            <w:r w:rsidRPr="003B2883">
              <w:t>String</w:t>
            </w:r>
          </w:p>
          <w:p w14:paraId="63F55B77" w14:textId="77777777" w:rsidR="00517FC5" w:rsidRPr="003B2883" w:rsidRDefault="00517FC5" w:rsidP="00517FC5">
            <w:pPr>
              <w:pStyle w:val="TAL"/>
            </w:pPr>
            <w:r w:rsidRPr="003B2883">
              <w:t>minLength: 1</w:t>
            </w:r>
          </w:p>
          <w:p w14:paraId="56C2D525" w14:textId="77777777" w:rsidR="00517FC5" w:rsidRPr="003B2883" w:rsidRDefault="00517FC5" w:rsidP="00517FC5">
            <w:pPr>
              <w:pStyle w:val="TAL"/>
            </w:pPr>
            <w:r w:rsidRPr="003B2883">
              <w:t>maxLength: 20</w:t>
            </w:r>
          </w:p>
        </w:tc>
        <w:tc>
          <w:tcPr>
            <w:tcW w:w="2877" w:type="pct"/>
            <w:tcBorders>
              <w:top w:val="single" w:sz="4" w:space="0" w:color="auto"/>
              <w:left w:val="nil"/>
              <w:bottom w:val="single" w:sz="4" w:space="0" w:color="auto"/>
              <w:right w:val="single" w:sz="8" w:space="0" w:color="auto"/>
            </w:tcBorders>
          </w:tcPr>
          <w:p w14:paraId="0B77E262" w14:textId="77777777" w:rsidR="00517FC5" w:rsidRPr="003B2883" w:rsidRDefault="00517FC5" w:rsidP="00517FC5">
            <w:pPr>
              <w:pStyle w:val="TAL"/>
            </w:pPr>
            <w:r w:rsidRPr="003B2883">
              <w:rPr>
                <w:rFonts w:cs="Arial"/>
                <w:szCs w:val="18"/>
                <w:lang w:eastAsia="zh-CN"/>
              </w:rPr>
              <w:t>The OMC Identifier indicates the identity of an Operation and Maintenance Centre to which Trace Records shall be sent.</w:t>
            </w:r>
          </w:p>
        </w:tc>
      </w:tr>
      <w:tr w:rsidR="00C70FA1" w:rsidRPr="003B2883" w14:paraId="67A434FA"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1538D7" w14:textId="78FE412E" w:rsidR="00C70FA1" w:rsidRPr="003B2883" w:rsidRDefault="00C70FA1" w:rsidP="00C70FA1">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3272C9" w14:textId="4D1781C3" w:rsidR="00C70FA1" w:rsidRPr="003B2883" w:rsidRDefault="00C70FA1" w:rsidP="00C70FA1">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26A6B54" w14:textId="6571E7BC" w:rsidR="00C70FA1" w:rsidRPr="003B2883" w:rsidRDefault="00C70FA1" w:rsidP="00C70FA1">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(see </w:t>
            </w:r>
            <w:r w:rsidR="00514461">
              <w:rPr>
                <w:rFonts w:cs="Arial"/>
                <w:szCs w:val="18"/>
                <w:lang w:eastAsia="zh-CN"/>
              </w:rPr>
              <w:t>clause</w:t>
            </w:r>
            <w:r>
              <w:rPr>
                <w:rFonts w:cs="Arial"/>
                <w:szCs w:val="18"/>
                <w:lang w:eastAsia="zh-CN"/>
              </w:rPr>
              <w:t xml:space="preserve"> </w:t>
            </w:r>
            <w:r>
              <w:rPr>
                <w:rFonts w:cs="Arial"/>
                <w:szCs w:val="18"/>
                <w:lang w:val="en-US" w:eastAsia="zh-CN"/>
              </w:rPr>
              <w:t>8.2.6.25</w:t>
            </w:r>
            <w:r>
              <w:rPr>
                <w:rFonts w:cs="Arial"/>
                <w:szCs w:val="18"/>
                <w:lang w:eastAsia="zh-CN"/>
              </w:rPr>
              <w:t xml:space="preserve"> of </w:t>
            </w:r>
            <w:r w:rsidR="00960117">
              <w:rPr>
                <w:rFonts w:cs="Arial"/>
                <w:szCs w:val="18"/>
                <w:lang w:eastAsia="zh-CN"/>
              </w:rPr>
              <w:t>3GPP 2</w:t>
            </w:r>
            <w:r w:rsidR="00514461">
              <w:rPr>
                <w:rFonts w:cs="Arial"/>
                <w:szCs w:val="18"/>
                <w:lang w:val="en-US" w:eastAsia="zh-CN"/>
              </w:rPr>
              <w:t>4</w:t>
            </w:r>
            <w:r w:rsidR="00514461">
              <w:rPr>
                <w:rFonts w:cs="Arial"/>
                <w:szCs w:val="18"/>
                <w:lang w:eastAsia="zh-CN"/>
              </w:rPr>
              <w:t>.50</w:t>
            </w:r>
            <w:r w:rsidR="00514461">
              <w:rPr>
                <w:rFonts w:cs="Arial"/>
                <w:szCs w:val="18"/>
                <w:lang w:val="en-US" w:eastAsia="zh-CN"/>
              </w:rPr>
              <w:t>1</w:t>
            </w:r>
            <w:r w:rsidR="00514461">
              <w:rPr>
                <w:rFonts w:cs="Arial"/>
                <w:szCs w:val="18"/>
                <w:lang w:eastAsia="zh-CN"/>
              </w:rPr>
              <w:t> [</w:t>
            </w:r>
            <w:r>
              <w:rPr>
                <w:rFonts w:cs="Arial"/>
                <w:szCs w:val="18"/>
                <w:lang w:val="en-US" w:eastAsia="zh-CN"/>
              </w:rPr>
              <w:t>11</w:t>
            </w:r>
            <w:r>
              <w:rPr>
                <w:rFonts w:cs="Arial"/>
                <w:szCs w:val="18"/>
                <w:lang w:eastAsia="zh-CN"/>
              </w:rPr>
              <w:t>]).</w:t>
            </w:r>
          </w:p>
        </w:tc>
      </w:tr>
      <w:tr w:rsidR="00C70FA1" w:rsidRPr="003B2883" w14:paraId="5A20C9EA"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676432" w14:textId="36EF00C8" w:rsidR="00C70FA1" w:rsidRDefault="00C70FA1" w:rsidP="00C70FA1">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7B9AB3" w14:textId="09FDCC48" w:rsidR="00C70FA1" w:rsidRDefault="00C70FA1" w:rsidP="00C70FA1">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41EA71E9" w14:textId="29FCB0F2" w:rsidR="00C70FA1" w:rsidRDefault="00C70FA1" w:rsidP="00C70FA1">
            <w:pPr>
              <w:pStyle w:val="TAL"/>
            </w:pPr>
            <w:r>
              <w:t>String with format "byte" as defined in OpenAPI Specification [23], i.e. base64-encoded characters,</w:t>
            </w:r>
            <w:r>
              <w:rPr>
                <w:lang w:eastAsia="zh-CN"/>
              </w:rPr>
              <w:t xml:space="preserve"> encoding the Supported Codec (</w:t>
            </w:r>
            <w:r>
              <w:rPr>
                <w:rFonts w:cs="Arial"/>
                <w:szCs w:val="18"/>
                <w:lang w:eastAsia="zh-CN"/>
              </w:rPr>
              <w:t xml:space="preserve">see </w:t>
            </w:r>
            <w:r w:rsidR="00514461">
              <w:rPr>
                <w:rFonts w:cs="Arial"/>
                <w:szCs w:val="18"/>
                <w:lang w:eastAsia="zh-CN"/>
              </w:rPr>
              <w:t>clause</w:t>
            </w:r>
            <w:r>
              <w:rPr>
                <w:rFonts w:cs="Arial"/>
                <w:szCs w:val="18"/>
                <w:lang w:eastAsia="zh-CN"/>
              </w:rPr>
              <w:t xml:space="preserve"> </w:t>
            </w:r>
            <w:r>
              <w:rPr>
                <w:rFonts w:cs="Arial"/>
                <w:szCs w:val="18"/>
                <w:lang w:val="en-US" w:eastAsia="zh-CN"/>
              </w:rPr>
              <w:t>8.2.6.26</w:t>
            </w:r>
            <w:r>
              <w:rPr>
                <w:rFonts w:cs="Arial"/>
                <w:szCs w:val="18"/>
                <w:lang w:eastAsia="zh-CN"/>
              </w:rPr>
              <w:t xml:space="preserve"> of </w:t>
            </w:r>
            <w:r w:rsidR="00960117">
              <w:rPr>
                <w:rFonts w:cs="Arial"/>
                <w:szCs w:val="18"/>
                <w:lang w:eastAsia="zh-CN"/>
              </w:rPr>
              <w:t>3GPP 2</w:t>
            </w:r>
            <w:r w:rsidR="00514461">
              <w:rPr>
                <w:rFonts w:cs="Arial"/>
                <w:szCs w:val="18"/>
                <w:lang w:val="en-US" w:eastAsia="zh-CN"/>
              </w:rPr>
              <w:t>4</w:t>
            </w:r>
            <w:r w:rsidR="00514461">
              <w:rPr>
                <w:rFonts w:cs="Arial"/>
                <w:szCs w:val="18"/>
                <w:lang w:eastAsia="zh-CN"/>
              </w:rPr>
              <w:t>.50</w:t>
            </w:r>
            <w:r w:rsidR="00514461">
              <w:rPr>
                <w:rFonts w:cs="Arial"/>
                <w:szCs w:val="18"/>
                <w:lang w:val="en-US" w:eastAsia="zh-CN"/>
              </w:rPr>
              <w:t>1</w:t>
            </w:r>
            <w:r w:rsidR="00514461">
              <w:rPr>
                <w:rFonts w:cs="Arial"/>
                <w:szCs w:val="18"/>
                <w:lang w:eastAsia="zh-CN"/>
              </w:rPr>
              <w:t> [</w:t>
            </w:r>
            <w:r>
              <w:rPr>
                <w:rFonts w:cs="Arial"/>
                <w:szCs w:val="18"/>
                <w:lang w:val="en-US" w:eastAsia="zh-CN"/>
              </w:rPr>
              <w:t>11</w:t>
            </w:r>
            <w:r>
              <w:rPr>
                <w:rFonts w:cs="Arial"/>
                <w:szCs w:val="18"/>
                <w:lang w:eastAsia="zh-CN"/>
              </w:rPr>
              <w:t>])</w:t>
            </w:r>
            <w:r>
              <w:rPr>
                <w:lang w:eastAsia="zh-CN"/>
              </w:rPr>
              <w:t>.</w:t>
            </w:r>
          </w:p>
        </w:tc>
      </w:tr>
    </w:tbl>
    <w:p w14:paraId="251F8068" w14:textId="77777777" w:rsidR="00515970" w:rsidRPr="003B2883" w:rsidRDefault="00515970" w:rsidP="00515970"/>
    <w:p w14:paraId="448DD70B" w14:textId="665B55F3" w:rsidR="00515970" w:rsidRPr="003B2883" w:rsidRDefault="00515970" w:rsidP="00515970">
      <w:pPr>
        <w:pStyle w:val="Heading5"/>
      </w:pPr>
      <w:bookmarkStart w:id="278" w:name="_Toc20137461"/>
      <w:r w:rsidRPr="003B2883">
        <w:lastRenderedPageBreak/>
        <w:t>6.1.6.3.3</w:t>
      </w:r>
      <w:r w:rsidRPr="003B2883">
        <w:tab/>
        <w:t xml:space="preserve">Enumeration: </w:t>
      </w:r>
      <w:r w:rsidR="005D0451" w:rsidRPr="003B2883">
        <w:rPr>
          <w:rFonts w:hint="eastAsia"/>
          <w:lang w:eastAsia="zh-CN"/>
        </w:rPr>
        <w:t>StatusChange</w:t>
      </w:r>
      <w:bookmarkEnd w:id="278"/>
    </w:p>
    <w:p w14:paraId="107FA2DB" w14:textId="77777777" w:rsidR="00515970" w:rsidRPr="003B2883" w:rsidRDefault="00515970" w:rsidP="00515970">
      <w:pPr>
        <w:pStyle w:val="TH"/>
      </w:pPr>
      <w:r w:rsidRPr="003B2883">
        <w:t xml:space="preserve">Table 6.1.6.3.3-1: Enumeration </w:t>
      </w:r>
      <w:r w:rsidR="005D0451"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rsidRPr="003B2883"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Pr="003B2883" w:rsidRDefault="005159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Pr="003B2883" w:rsidRDefault="00515970">
            <w:pPr>
              <w:pStyle w:val="TAH"/>
            </w:pPr>
            <w:r w:rsidRPr="003B2883">
              <w:t>Description</w:t>
            </w:r>
          </w:p>
        </w:tc>
      </w:tr>
      <w:tr w:rsidR="005D0451" w:rsidRPr="003B2883"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Pr="003B2883" w:rsidRDefault="001119A2" w:rsidP="005D0451">
            <w:pPr>
              <w:pStyle w:val="TAL"/>
            </w:pPr>
            <w:r w:rsidRPr="003B2883">
              <w:rPr>
                <w:lang w:eastAsia="zh-CN"/>
              </w:rPr>
              <w:t>"</w:t>
            </w:r>
            <w:r w:rsidR="005D0451" w:rsidRPr="003B2883">
              <w:rPr>
                <w:rFonts w:hint="eastAsia"/>
                <w:lang w:eastAsia="zh-CN"/>
              </w:rPr>
              <w:t>AMF_</w:t>
            </w:r>
            <w:r w:rsidR="005D0451"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Pr="003B2883" w:rsidRDefault="005D0451" w:rsidP="005D0451">
            <w:pPr>
              <w:pStyle w:val="TAL"/>
            </w:pPr>
            <w:r w:rsidRPr="003B2883">
              <w:rPr>
                <w:rFonts w:hint="eastAsia"/>
                <w:lang w:eastAsia="zh-CN"/>
              </w:rPr>
              <w:t>The AMF is unavailable to serve the UEs identified by the GUAMI(s).</w:t>
            </w:r>
          </w:p>
        </w:tc>
      </w:tr>
      <w:tr w:rsidR="005D0451" w:rsidRPr="003B2883"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Pr="003B2883" w:rsidRDefault="001119A2" w:rsidP="005D0451">
            <w:pPr>
              <w:pStyle w:val="TAL"/>
              <w:rPr>
                <w:lang w:eastAsia="zh-CN"/>
              </w:rPr>
            </w:pPr>
            <w:r w:rsidRPr="003B2883">
              <w:rPr>
                <w:lang w:eastAsia="zh-CN"/>
              </w:rPr>
              <w:t>"</w:t>
            </w:r>
            <w:r w:rsidR="005D0451"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Pr="003B2883" w:rsidRDefault="005D0451" w:rsidP="005D0451">
            <w:pPr>
              <w:pStyle w:val="TAL"/>
              <w:rPr>
                <w:lang w:eastAsia="zh-CN"/>
              </w:rPr>
            </w:pPr>
            <w:r w:rsidRPr="003B2883">
              <w:rPr>
                <w:rFonts w:hint="eastAsia"/>
                <w:lang w:eastAsia="zh-CN"/>
              </w:rPr>
              <w:t xml:space="preserve">The AMF is available to serve the UEs identified by the GUAMI(s). </w:t>
            </w:r>
          </w:p>
        </w:tc>
      </w:tr>
    </w:tbl>
    <w:p w14:paraId="0C792245" w14:textId="77777777" w:rsidR="00515970" w:rsidRPr="003B2883" w:rsidRDefault="00515970" w:rsidP="00515970">
      <w:pPr>
        <w:rPr>
          <w:lang w:val="en-US"/>
        </w:rPr>
      </w:pPr>
    </w:p>
    <w:p w14:paraId="1E24733B" w14:textId="16F75849" w:rsidR="005629DB" w:rsidRPr="003B2883" w:rsidRDefault="005629DB" w:rsidP="005629DB">
      <w:pPr>
        <w:pStyle w:val="Heading5"/>
      </w:pPr>
      <w:bookmarkStart w:id="279" w:name="_Toc20137462"/>
      <w:r w:rsidRPr="003B2883">
        <w:t>6.1.6.3.4</w:t>
      </w:r>
      <w:r w:rsidRPr="003B2883">
        <w:tab/>
        <w:t>Enumeration: N2InformationClass</w:t>
      </w:r>
      <w:bookmarkEnd w:id="279"/>
    </w:p>
    <w:p w14:paraId="776560D1" w14:textId="77777777" w:rsidR="005629DB" w:rsidRPr="003B2883" w:rsidRDefault="005629DB" w:rsidP="005629DB">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Pr="003B2883" w:rsidRDefault="005629DB" w:rsidP="0072466E">
            <w:pPr>
              <w:pStyle w:val="TAH"/>
            </w:pPr>
            <w:r w:rsidRPr="003B2883">
              <w:t>Description</w:t>
            </w:r>
          </w:p>
        </w:tc>
      </w:tr>
      <w:tr w:rsidR="005629DB" w:rsidRPr="003B2883"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Pr="003B2883" w:rsidRDefault="005629DB" w:rsidP="0072466E">
            <w:pPr>
              <w:pStyle w:val="TAL"/>
            </w:pPr>
            <w:r w:rsidRPr="003B2883">
              <w:t xml:space="preserve">N2 </w:t>
            </w:r>
            <w:r w:rsidR="008F708D" w:rsidRPr="003B2883">
              <w:t xml:space="preserve">SM </w:t>
            </w:r>
            <w:r w:rsidRPr="003B2883">
              <w:t>information</w:t>
            </w:r>
            <w:r w:rsidR="008F708D" w:rsidRPr="003B2883">
              <w:t>.</w:t>
            </w:r>
            <w:r w:rsidRPr="003B2883">
              <w:t xml:space="preserve"> </w:t>
            </w:r>
          </w:p>
        </w:tc>
      </w:tr>
      <w:tr w:rsidR="005629DB" w:rsidRPr="003B2883"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Pr="003B2883" w:rsidRDefault="001119A2" w:rsidP="0072466E">
            <w:pPr>
              <w:pStyle w:val="TAL"/>
              <w:rPr>
                <w:lang w:eastAsia="zh-CN"/>
              </w:rPr>
            </w:pPr>
            <w:r w:rsidRPr="003B2883">
              <w:rPr>
                <w:lang w:eastAsia="zh-CN"/>
              </w:rPr>
              <w:t>"</w:t>
            </w:r>
            <w:r w:rsidR="005629DB" w:rsidRPr="003B2883">
              <w:rPr>
                <w:lang w:eastAsia="zh-CN"/>
              </w:rPr>
              <w:t>NRPPa</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Pr="003B2883" w:rsidRDefault="005629DB" w:rsidP="0072466E">
            <w:pPr>
              <w:pStyle w:val="TAL"/>
              <w:rPr>
                <w:lang w:eastAsia="zh-CN"/>
              </w:rPr>
            </w:pPr>
            <w:r w:rsidRPr="003B2883">
              <w:rPr>
                <w:lang w:eastAsia="zh-CN"/>
              </w:rPr>
              <w:t xml:space="preserve">N2 </w:t>
            </w:r>
            <w:r w:rsidR="008F708D" w:rsidRPr="003B2883">
              <w:rPr>
                <w:lang w:eastAsia="zh-CN"/>
              </w:rPr>
              <w:t xml:space="preserve">NRPPa </w:t>
            </w:r>
            <w:r w:rsidRPr="003B2883">
              <w:rPr>
                <w:lang w:eastAsia="zh-CN"/>
              </w:rPr>
              <w:t>information</w:t>
            </w:r>
            <w:r w:rsidR="008F708D" w:rsidRPr="003B2883">
              <w:rPr>
                <w:lang w:eastAsia="zh-CN"/>
              </w:rPr>
              <w:t>.</w:t>
            </w:r>
          </w:p>
        </w:tc>
      </w:tr>
      <w:tr w:rsidR="008F708D" w:rsidRPr="003B2883"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Pr="003B2883" w:rsidRDefault="008F708D" w:rsidP="008F708D">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RPr="003B2883" w:rsidDel="008F708D" w:rsidRDefault="008F708D" w:rsidP="008F708D">
            <w:pPr>
              <w:pStyle w:val="TAL"/>
              <w:rPr>
                <w:lang w:eastAsia="zh-CN"/>
              </w:rPr>
            </w:pPr>
            <w:r w:rsidRPr="003B2883">
              <w:rPr>
                <w:lang w:eastAsia="zh-CN"/>
              </w:rPr>
              <w:t xml:space="preserve">N2 PWS information </w:t>
            </w:r>
            <w:r w:rsidRPr="003B2883" w:rsidDel="007D32F5">
              <w:rPr>
                <w:lang w:eastAsia="zh-CN"/>
              </w:rPr>
              <w:t>of PWS type.</w:t>
            </w:r>
          </w:p>
        </w:tc>
      </w:tr>
      <w:tr w:rsidR="008F708D" w:rsidRPr="003B2883"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Pr="003B2883" w:rsidRDefault="008F708D" w:rsidP="008F708D">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RPr="003B2883" w:rsidDel="008F708D" w:rsidRDefault="008F708D" w:rsidP="008F708D">
            <w:pPr>
              <w:pStyle w:val="TAL"/>
              <w:rPr>
                <w:lang w:eastAsia="zh-CN"/>
              </w:rPr>
            </w:pPr>
            <w:r w:rsidRPr="003B2883">
              <w:t>N2 Broadcast Completed Area List or the Broadcast Cancelled Area List.</w:t>
            </w:r>
          </w:p>
        </w:tc>
      </w:tr>
      <w:tr w:rsidR="008F708D" w:rsidRPr="003B2883"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Pr="003B2883" w:rsidRDefault="008F708D" w:rsidP="008F708D">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RPr="003B2883" w:rsidDel="008F708D" w:rsidRDefault="008F708D" w:rsidP="008F708D">
            <w:pPr>
              <w:pStyle w:val="TAL"/>
              <w:rPr>
                <w:lang w:eastAsia="zh-CN"/>
              </w:rPr>
            </w:pPr>
            <w:r w:rsidRPr="003B2883">
              <w:t>N2 Restart Indication or Failure Indication</w:t>
            </w:r>
          </w:p>
        </w:tc>
      </w:tr>
      <w:tr w:rsidR="0089725F" w:rsidRPr="003B2883"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Pr="003B2883" w:rsidRDefault="0089725F" w:rsidP="0089725F">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Pr="003B2883" w:rsidRDefault="0089725F" w:rsidP="0089725F">
            <w:pPr>
              <w:pStyle w:val="TAL"/>
            </w:pPr>
            <w:r w:rsidRPr="003B2883">
              <w:rPr>
                <w:rFonts w:hint="eastAsia"/>
              </w:rPr>
              <w:t>N2 RAN related information.</w:t>
            </w:r>
          </w:p>
        </w:tc>
      </w:tr>
    </w:tbl>
    <w:p w14:paraId="54729A0F" w14:textId="77777777" w:rsidR="005629DB" w:rsidRPr="003B2883" w:rsidRDefault="005629DB" w:rsidP="005629DB"/>
    <w:p w14:paraId="4B8D0A64" w14:textId="77777777" w:rsidR="008F708D" w:rsidRPr="003B2883" w:rsidRDefault="008F708D" w:rsidP="005629DB"/>
    <w:p w14:paraId="7CD4691A" w14:textId="0596B37E" w:rsidR="005629DB" w:rsidRPr="003B2883" w:rsidRDefault="005629DB" w:rsidP="005629DB">
      <w:pPr>
        <w:pStyle w:val="Heading5"/>
      </w:pPr>
      <w:bookmarkStart w:id="280" w:name="_Toc20137463"/>
      <w:r w:rsidRPr="003B2883">
        <w:t>6.1.6.3.</w:t>
      </w:r>
      <w:r w:rsidR="001B3E0B" w:rsidRPr="003B2883">
        <w:t>5</w:t>
      </w:r>
      <w:r w:rsidRPr="003B2883">
        <w:tab/>
        <w:t>Enumeration: N1MessageClass</w:t>
      </w:r>
      <w:bookmarkEnd w:id="280"/>
    </w:p>
    <w:p w14:paraId="7BD11549" w14:textId="77777777" w:rsidR="005629DB" w:rsidRPr="003B2883" w:rsidRDefault="005629DB" w:rsidP="005629DB">
      <w:pPr>
        <w:pStyle w:val="TH"/>
      </w:pPr>
      <w:r w:rsidRPr="003B2883">
        <w:t>Table 6.1.6.3.</w:t>
      </w:r>
      <w:r w:rsidR="001B3E0B" w:rsidRPr="003B2883">
        <w:t>5</w:t>
      </w:r>
      <w:r w:rsidRPr="003B2883">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Pr="003B2883" w:rsidRDefault="005629DB" w:rsidP="0072466E">
            <w:pPr>
              <w:pStyle w:val="TAH"/>
            </w:pPr>
            <w:r w:rsidRPr="003B2883">
              <w:t>Description</w:t>
            </w:r>
          </w:p>
        </w:tc>
      </w:tr>
      <w:tr w:rsidR="005629DB" w:rsidRPr="003B2883"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Pr="003B2883" w:rsidRDefault="001119A2" w:rsidP="0072466E">
            <w:pPr>
              <w:pStyle w:val="TAL"/>
            </w:pPr>
            <w:r w:rsidRPr="003B2883">
              <w:t>"</w:t>
            </w:r>
            <w:r w:rsidR="005629DB" w:rsidRPr="003B2883">
              <w:t>5GMM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Pr="003B2883" w:rsidRDefault="005629DB" w:rsidP="0072466E">
            <w:pPr>
              <w:pStyle w:val="TAL"/>
            </w:pPr>
            <w:r w:rsidRPr="003B2883">
              <w:t>The whole NAS message as received (for e.g</w:t>
            </w:r>
            <w:r w:rsidR="00DA5686" w:rsidRPr="003B2883">
              <w:t>.</w:t>
            </w:r>
            <w:r w:rsidRPr="003B2883">
              <w:t xml:space="preserve"> used in forwarding the Registration message to target AMF during Registration procedure with AMF redirection).</w:t>
            </w:r>
          </w:p>
        </w:tc>
      </w:tr>
      <w:tr w:rsidR="005629DB" w:rsidRPr="003B2883"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Pr="003B2883" w:rsidRDefault="005629DB" w:rsidP="0072466E">
            <w:pPr>
              <w:pStyle w:val="TAL"/>
            </w:pPr>
            <w:r w:rsidRPr="003B2883">
              <w:t xml:space="preserve">The N1 message of SM type </w:t>
            </w:r>
          </w:p>
        </w:tc>
      </w:tr>
      <w:tr w:rsidR="005629DB" w:rsidRPr="003B2883"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Pr="003B2883" w:rsidRDefault="001119A2" w:rsidP="0072466E">
            <w:pPr>
              <w:pStyle w:val="TAL"/>
              <w:rPr>
                <w:lang w:eastAsia="zh-CN"/>
              </w:rPr>
            </w:pPr>
            <w:r w:rsidRPr="003B2883">
              <w:rPr>
                <w:lang w:eastAsia="zh-CN"/>
              </w:rPr>
              <w:t>"</w:t>
            </w:r>
            <w:r w:rsidR="005629DB" w:rsidRPr="003B2883">
              <w:rPr>
                <w:lang w:eastAsia="zh-CN"/>
              </w:rPr>
              <w:t>LPP</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Pr="003B2883" w:rsidRDefault="005629DB" w:rsidP="0072466E">
            <w:pPr>
              <w:pStyle w:val="TAL"/>
              <w:rPr>
                <w:lang w:eastAsia="zh-CN"/>
              </w:rPr>
            </w:pPr>
            <w:r w:rsidRPr="003B2883">
              <w:rPr>
                <w:lang w:eastAsia="zh-CN"/>
              </w:rPr>
              <w:t>The N1 message of LPP type.</w:t>
            </w:r>
          </w:p>
        </w:tc>
      </w:tr>
      <w:tr w:rsidR="005629DB" w:rsidRPr="003B2883"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Pr="003B2883" w:rsidRDefault="001119A2" w:rsidP="0072466E">
            <w:pPr>
              <w:pStyle w:val="TAL"/>
              <w:rPr>
                <w:lang w:eastAsia="zh-CN"/>
              </w:rPr>
            </w:pPr>
            <w:r w:rsidRPr="003B2883">
              <w:rPr>
                <w:lang w:eastAsia="zh-CN"/>
              </w:rPr>
              <w:t>"</w:t>
            </w:r>
            <w:r w:rsidR="005629DB" w:rsidRPr="003B2883">
              <w:rPr>
                <w:lang w:eastAsia="zh-CN"/>
              </w:rPr>
              <w:t>SMS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Pr="003B2883" w:rsidRDefault="005629DB" w:rsidP="0072466E">
            <w:pPr>
              <w:pStyle w:val="TAL"/>
              <w:rPr>
                <w:lang w:eastAsia="zh-CN"/>
              </w:rPr>
            </w:pPr>
            <w:r w:rsidRPr="003B2883">
              <w:rPr>
                <w:lang w:eastAsia="zh-CN"/>
              </w:rPr>
              <w:t>The N1 message of SMS type.</w:t>
            </w:r>
          </w:p>
        </w:tc>
      </w:tr>
      <w:tr w:rsidR="007C5D45" w:rsidRPr="003B2883"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Pr="003B2883" w:rsidRDefault="007C5D45" w:rsidP="007C5D45">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Pr="003B2883" w:rsidRDefault="007C5D45" w:rsidP="007C5D45">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for UE policy delivery (See Annex D of 3GPP TS 24.501 [11]</w:t>
            </w:r>
            <w:r w:rsidRPr="003B2883">
              <w:rPr>
                <w:rFonts w:hint="eastAsia"/>
                <w:lang w:eastAsia="zh-CN"/>
              </w:rPr>
              <w:t>.</w:t>
            </w:r>
          </w:p>
        </w:tc>
      </w:tr>
    </w:tbl>
    <w:p w14:paraId="51C28293" w14:textId="77777777" w:rsidR="00681D2F" w:rsidRPr="003B2883" w:rsidRDefault="00681D2F" w:rsidP="00CE10A2">
      <w:pPr>
        <w:rPr>
          <w:lang w:val="en-US"/>
        </w:rPr>
      </w:pPr>
    </w:p>
    <w:p w14:paraId="2E182339" w14:textId="0077A21B" w:rsidR="005629DB" w:rsidRPr="003B2883" w:rsidRDefault="005629DB" w:rsidP="005629DB">
      <w:pPr>
        <w:pStyle w:val="Heading5"/>
      </w:pPr>
      <w:bookmarkStart w:id="281" w:name="_Toc20137464"/>
      <w:r w:rsidRPr="003B2883">
        <w:lastRenderedPageBreak/>
        <w:t>6.1.6.3.</w:t>
      </w:r>
      <w:r w:rsidR="001B3E0B" w:rsidRPr="003B2883">
        <w:t>6</w:t>
      </w:r>
      <w:r w:rsidRPr="003B2883">
        <w:tab/>
        <w:t xml:space="preserve">Enumeration: </w:t>
      </w:r>
      <w:r w:rsidRPr="003B2883">
        <w:rPr>
          <w:lang w:eastAsia="zh-CN"/>
        </w:rPr>
        <w:t>N1N2MessageTransferCause</w:t>
      </w:r>
      <w:bookmarkEnd w:id="281"/>
    </w:p>
    <w:p w14:paraId="6F0C0D62" w14:textId="77777777" w:rsidR="005629DB" w:rsidRPr="003B2883" w:rsidRDefault="005629DB" w:rsidP="005629DB">
      <w:pPr>
        <w:pStyle w:val="TH"/>
      </w:pPr>
      <w:r w:rsidRPr="003B2883">
        <w:t>Table 6.1.6.3.</w:t>
      </w:r>
      <w:r w:rsidR="001B3E0B" w:rsidRPr="003B2883">
        <w:t>6</w:t>
      </w:r>
      <w:r w:rsidRPr="003B2883">
        <w:t xml:space="preserve">-1: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rsidRPr="003B2883" w14:paraId="4BFECEE2" w14:textId="77777777" w:rsidTr="00AD4C2F">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Pr="003B2883" w:rsidRDefault="005629DB" w:rsidP="0072466E">
            <w:pPr>
              <w:pStyle w:val="TAH"/>
            </w:pPr>
            <w:r w:rsidRPr="003B2883">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Pr="003B2883" w:rsidRDefault="005629DB" w:rsidP="0072466E">
            <w:pPr>
              <w:pStyle w:val="TAH"/>
            </w:pPr>
            <w:r w:rsidRPr="003B2883">
              <w:t>Description</w:t>
            </w:r>
          </w:p>
        </w:tc>
      </w:tr>
      <w:tr w:rsidR="005629DB" w:rsidRPr="003B2883" w14:paraId="626E7318"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Pr="003B2883" w:rsidRDefault="001119A2" w:rsidP="0072466E">
            <w:pPr>
              <w:pStyle w:val="TAL"/>
            </w:pPr>
            <w:r w:rsidRPr="003B2883">
              <w:t>"</w:t>
            </w:r>
            <w:r w:rsidR="005629DB" w:rsidRPr="003B2883">
              <w:t>ATTEMPTING_TO_REACH_UE</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Pr="003B2883" w:rsidRDefault="005629DB" w:rsidP="0072466E">
            <w:pPr>
              <w:pStyle w:val="TAL"/>
            </w:pPr>
            <w:r w:rsidRPr="003B2883">
              <w:t>This cause code represents the case where the AMF has initiated paging to reach the UE in order to deliver the N1 message.</w:t>
            </w:r>
          </w:p>
        </w:tc>
      </w:tr>
      <w:tr w:rsidR="005629DB" w:rsidRPr="003B2883" w14:paraId="6D309F1A"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Pr="003B2883" w:rsidRDefault="001119A2" w:rsidP="0072466E">
            <w:pPr>
              <w:pStyle w:val="TAL"/>
            </w:pPr>
            <w:r w:rsidRPr="003B2883">
              <w:t>"</w:t>
            </w:r>
            <w:r w:rsidR="005629DB" w:rsidRPr="003B2883">
              <w:t>N1_N2_TRANSFER_INITIATED</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Pr="003B2883" w:rsidRDefault="005629DB" w:rsidP="0072466E">
            <w:pPr>
              <w:pStyle w:val="TAL"/>
            </w:pPr>
            <w:r w:rsidRPr="003B2883">
              <w:t>This cause code represents the case where the AMF has initiated the N1/N2 message transfer towards the UE and/or the AN.</w:t>
            </w:r>
          </w:p>
        </w:tc>
      </w:tr>
      <w:tr w:rsidR="006F1E0D" w:rsidRPr="003B2883" w14:paraId="3F5C664D"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Pr="003B2883" w:rsidRDefault="001119A2" w:rsidP="006F1E0D">
            <w:pPr>
              <w:pStyle w:val="TAL"/>
              <w:rPr>
                <w:lang w:eastAsia="zh-CN"/>
              </w:rPr>
            </w:pPr>
            <w:r w:rsidRPr="003B2883">
              <w:t>"</w:t>
            </w:r>
            <w:r w:rsidR="006F1E0D" w:rsidRPr="003B2883">
              <w:t>WAITING_FOR_ASYNCHRONOUS_TRANSFER</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Pr="003B2883" w:rsidRDefault="006F1E0D" w:rsidP="006F1E0D">
            <w:pPr>
              <w:pStyle w:val="TAL"/>
              <w:rPr>
                <w:lang w:eastAsia="zh-CN"/>
              </w:rPr>
            </w:pPr>
            <w:r w:rsidRPr="003B2883">
              <w:rPr>
                <w:rFonts w:hint="eastAsia"/>
                <w:lang w:eastAsia="zh-CN"/>
              </w:rPr>
              <w:t>This cause code represents the case where the AMF has stored the N1/N2 message due to Asynchronous Transfer.</w:t>
            </w:r>
          </w:p>
        </w:tc>
      </w:tr>
      <w:tr w:rsidR="0020506D" w:rsidRPr="003B2883" w14:paraId="49946C5D"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Pr="003B2883" w:rsidRDefault="0020506D" w:rsidP="0020506D">
            <w:pPr>
              <w:pStyle w:val="TAL"/>
            </w:pPr>
            <w:r w:rsidRPr="003B2883">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451E20D7" w:rsidR="0020506D" w:rsidRPr="003B2883" w:rsidRDefault="0020506D" w:rsidP="0020506D">
            <w:pPr>
              <w:pStyle w:val="TAL"/>
              <w:rPr>
                <w:lang w:eastAsia="zh-CN"/>
              </w:rPr>
            </w:pPr>
            <w:r w:rsidRPr="003B2883">
              <w:rPr>
                <w:lang w:eastAsia="zh-CN"/>
              </w:rPr>
              <w:t>This cause code represents the case that the AMF has initiated paging to reach the UE but the UE is not responding to the paging</w:t>
            </w:r>
            <w:r w:rsidR="00AD4C2F">
              <w:rPr>
                <w:lang w:eastAsia="zh-CN"/>
              </w:rPr>
              <w:t xml:space="preserve">, or the case of a UE </w:t>
            </w:r>
            <w:r w:rsidR="00AD4C2F" w:rsidRPr="00050CA8">
              <w:t>in RRC Inactive</w:t>
            </w:r>
            <w:r w:rsidR="00AD4C2F">
              <w:t xml:space="preserve"> state</w:t>
            </w:r>
            <w:r w:rsidR="00AD4C2F" w:rsidRPr="00050CA8">
              <w:t xml:space="preserve"> </w:t>
            </w:r>
            <w:r w:rsidR="00AD4C2F">
              <w:t>when</w:t>
            </w:r>
            <w:r w:rsidR="00AD4C2F" w:rsidRPr="00050CA8">
              <w:t xml:space="preserve"> </w:t>
            </w:r>
            <w:r w:rsidR="00AD4C2F">
              <w:t>NG-</w:t>
            </w:r>
            <w:r w:rsidR="00AD4C2F" w:rsidRPr="00050CA8">
              <w:t xml:space="preserve">RAN paging </w:t>
            </w:r>
            <w:r w:rsidR="00AD4C2F">
              <w:t>is</w:t>
            </w:r>
            <w:r w:rsidR="00AD4C2F" w:rsidRPr="00050CA8">
              <w:t xml:space="preserve"> not successful</w:t>
            </w:r>
            <w:r w:rsidR="00AD4C2F">
              <w:t xml:space="preserve"> (e.g. NG-</w:t>
            </w:r>
            <w:r w:rsidR="00AD4C2F" w:rsidRPr="00050CA8">
              <w:t>RAN initiate</w:t>
            </w:r>
            <w:r w:rsidR="00AD4C2F">
              <w:t>d</w:t>
            </w:r>
            <w:r w:rsidR="00AD4C2F" w:rsidRPr="00050CA8">
              <w:t xml:space="preserve"> </w:t>
            </w:r>
            <w:r w:rsidR="00AD4C2F">
              <w:t>a</w:t>
            </w:r>
            <w:r w:rsidR="00AD4C2F" w:rsidRPr="00050CA8">
              <w:t xml:space="preserve"> UE context release </w:t>
            </w:r>
            <w:r w:rsidR="00AD4C2F">
              <w:t>with a cause indicating the non-delivery of the N1 message)</w:t>
            </w:r>
            <w:r w:rsidRPr="003B2883">
              <w:rPr>
                <w:lang w:eastAsia="zh-CN"/>
              </w:rPr>
              <w:t>.</w:t>
            </w:r>
          </w:p>
        </w:tc>
      </w:tr>
      <w:tr w:rsidR="00CF2AE6" w:rsidRPr="003B2883" w14:paraId="440EF24E"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Pr="003B2883" w:rsidRDefault="00CF2AE6" w:rsidP="00CF2AE6">
            <w:pPr>
              <w:pStyle w:val="TAL"/>
              <w:rPr>
                <w:lang w:eastAsia="zh-CN"/>
              </w:rPr>
            </w:pPr>
            <w:r w:rsidRPr="003B2883">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Pr="003B2883" w:rsidRDefault="00CF2AE6" w:rsidP="00CF2AE6">
            <w:pPr>
              <w:pStyle w:val="TAL"/>
              <w:rPr>
                <w:lang w:eastAsia="zh-CN"/>
              </w:rPr>
            </w:pPr>
            <w:r w:rsidRPr="003B2883">
              <w:rPr>
                <w:lang w:eastAsia="zh-CN"/>
              </w:rPr>
              <w:t>This cause code represents the case where the AMF has skipped sending N1 message to the UE, when UE is in CM-IDLE and the "skipInd" is set to "true" in the request.</w:t>
            </w:r>
          </w:p>
        </w:tc>
      </w:tr>
      <w:tr w:rsidR="00A67EA5" w:rsidRPr="003B2883" w14:paraId="0A83B63A"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3B2883" w:rsidRDefault="00A67EA5" w:rsidP="00A67EA5">
            <w:pPr>
              <w:pStyle w:val="TAL"/>
            </w:pPr>
            <w:r w:rsidRPr="003B2883">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3B2883" w:rsidRDefault="00A67EA5" w:rsidP="00A67EA5">
            <w:pPr>
              <w:pStyle w:val="TAL"/>
              <w:rPr>
                <w:lang w:eastAsia="zh-CN"/>
              </w:rPr>
            </w:pPr>
            <w:r w:rsidRPr="003B2883">
              <w:t>This cause code indicates that the UE is not reachable for the non-3GPP PDU session, due to the UE being in CM-IDLE for non-3GPP access and the PDU session is not allowed to move to 3GPP access.</w:t>
            </w:r>
          </w:p>
        </w:tc>
      </w:tr>
    </w:tbl>
    <w:p w14:paraId="79F27A4D" w14:textId="77777777" w:rsidR="006F1E0D" w:rsidRPr="003B2883" w:rsidRDefault="006F1E0D" w:rsidP="00CE10A2"/>
    <w:p w14:paraId="664AD4C1" w14:textId="0068A113" w:rsidR="00B6547B" w:rsidRPr="003B2883" w:rsidRDefault="00B152B7" w:rsidP="00B6547B">
      <w:pPr>
        <w:pStyle w:val="Heading5"/>
      </w:pPr>
      <w:bookmarkStart w:id="282" w:name="_Toc20137465"/>
      <w:r w:rsidRPr="003B2883">
        <w:t>6.1.6.3.7</w:t>
      </w:r>
      <w:r w:rsidR="00B6547B" w:rsidRPr="003B2883">
        <w:tab/>
        <w:t>Enumeration: UeContextTransfer</w:t>
      </w:r>
      <w:r w:rsidR="00B6547B" w:rsidRPr="003B2883">
        <w:rPr>
          <w:rFonts w:hint="eastAsia"/>
          <w:lang w:eastAsia="zh-CN"/>
        </w:rPr>
        <w:t>Status</w:t>
      </w:r>
      <w:bookmarkEnd w:id="282"/>
    </w:p>
    <w:p w14:paraId="5FD0E8D2" w14:textId="77777777" w:rsidR="00B6547B" w:rsidRPr="003B2883" w:rsidRDefault="00B6547B" w:rsidP="00B6547B">
      <w:pPr>
        <w:pStyle w:val="TH"/>
      </w:pPr>
      <w:r w:rsidRPr="003B2883">
        <w:t>Table </w:t>
      </w:r>
      <w:r w:rsidR="00B152B7" w:rsidRPr="003B2883">
        <w:t>6.1.6.3.7</w:t>
      </w:r>
      <w:r w:rsidRPr="003B2883">
        <w:t>-1: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3B2883"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3B2883" w:rsidRDefault="00B6547B" w:rsidP="00833341">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3B2883" w:rsidRDefault="00B6547B" w:rsidP="00833341">
            <w:pPr>
              <w:pStyle w:val="TAH"/>
            </w:pPr>
            <w:r w:rsidRPr="003B2883">
              <w:t>Description</w:t>
            </w:r>
          </w:p>
        </w:tc>
      </w:tr>
      <w:tr w:rsidR="00B6547B" w:rsidRPr="003B2883"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3B2883" w:rsidRDefault="001119A2" w:rsidP="00833341">
            <w:pPr>
              <w:pStyle w:val="TAL"/>
              <w:rPr>
                <w:lang w:eastAsia="zh-CN"/>
              </w:rPr>
            </w:pPr>
            <w:r w:rsidRPr="003B2883">
              <w:rPr>
                <w:lang w:eastAsia="zh-CN"/>
              </w:rPr>
              <w:t>"</w:t>
            </w:r>
            <w:r w:rsidR="00B6547B" w:rsidRPr="003B2883">
              <w:rPr>
                <w:lang w:eastAsia="zh-CN"/>
              </w:rPr>
              <w:t>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3B2883" w:rsidRDefault="00B6547B" w:rsidP="00833341">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9259BD" w:rsidRPr="003B2883"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3B2883" w:rsidDel="009259BD" w:rsidRDefault="001119A2" w:rsidP="009259BD">
            <w:pPr>
              <w:pStyle w:val="TAL"/>
              <w:rPr>
                <w:lang w:eastAsia="zh-CN"/>
              </w:rPr>
            </w:pPr>
            <w:r w:rsidRPr="003B2883">
              <w:rPr>
                <w:lang w:eastAsia="zh-CN"/>
              </w:rPr>
              <w:t>"</w:t>
            </w:r>
            <w:r w:rsidR="009259BD" w:rsidRPr="003B2883">
              <w:rPr>
                <w:lang w:eastAsia="zh-CN"/>
              </w:rPr>
              <w:t>NOT_TRANSFERRED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3B2883" w:rsidDel="009259BD" w:rsidRDefault="009259BD" w:rsidP="009259BD">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0F8BA75F" w14:textId="77777777" w:rsidR="00B6547B" w:rsidRPr="003B2883" w:rsidRDefault="00B6547B" w:rsidP="00B6547B"/>
    <w:p w14:paraId="7BA0A420" w14:textId="543F8A62" w:rsidR="00470830" w:rsidRPr="003B2883" w:rsidRDefault="00470830" w:rsidP="00470830">
      <w:pPr>
        <w:pStyle w:val="Heading5"/>
      </w:pPr>
      <w:bookmarkStart w:id="283" w:name="_Toc20137466"/>
      <w:r w:rsidRPr="003B2883">
        <w:t>6.1.6.3.8</w:t>
      </w:r>
      <w:r w:rsidRPr="003B2883">
        <w:tab/>
        <w:t xml:space="preserve">Enumeration: </w:t>
      </w:r>
      <w:r w:rsidRPr="003B2883">
        <w:rPr>
          <w:lang w:eastAsia="zh-CN"/>
        </w:rPr>
        <w:t>N2InformationTransferResult</w:t>
      </w:r>
      <w:bookmarkEnd w:id="283"/>
    </w:p>
    <w:p w14:paraId="5CC55DCE" w14:textId="77777777" w:rsidR="00470830" w:rsidRPr="003B2883" w:rsidRDefault="00470830" w:rsidP="0047083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rsidRPr="003B2883"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Pr="003B2883" w:rsidRDefault="00470830" w:rsidP="00E83BB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Pr="003B2883" w:rsidRDefault="00470830" w:rsidP="00E83BB0">
            <w:pPr>
              <w:pStyle w:val="TAH"/>
            </w:pPr>
            <w:r w:rsidRPr="003B2883">
              <w:t>Description</w:t>
            </w:r>
          </w:p>
        </w:tc>
      </w:tr>
      <w:tr w:rsidR="00470830" w:rsidRPr="003B2883"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Pr="003B2883" w:rsidRDefault="001119A2" w:rsidP="00E83BB0">
            <w:pPr>
              <w:pStyle w:val="TAL"/>
              <w:rPr>
                <w:lang w:eastAsia="zh-CN"/>
              </w:rPr>
            </w:pPr>
            <w:r w:rsidRPr="003B2883">
              <w:rPr>
                <w:lang w:eastAsia="zh-CN"/>
              </w:rPr>
              <w:t>"</w:t>
            </w:r>
            <w:r w:rsidR="00470830" w:rsidRPr="003B2883">
              <w:rPr>
                <w:lang w:eastAsia="zh-CN"/>
              </w:rPr>
              <w:t>N2_INFO_TRANSFER_INITIATED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Pr="003B2883" w:rsidRDefault="00470830" w:rsidP="00E83BB0">
            <w:pPr>
              <w:pStyle w:val="TAL"/>
              <w:rPr>
                <w:lang w:eastAsia="zh-CN"/>
              </w:rPr>
            </w:pPr>
            <w:r w:rsidRPr="003B2883">
              <w:t>This cause code represents the case where the AMF has initiated the N2 information transfer towards the AN.</w:t>
            </w:r>
          </w:p>
        </w:tc>
      </w:tr>
    </w:tbl>
    <w:p w14:paraId="520C38DF" w14:textId="77777777" w:rsidR="00470830" w:rsidRPr="003B2883" w:rsidRDefault="00470830" w:rsidP="00B6547B"/>
    <w:p w14:paraId="39EEAC36" w14:textId="02240B10" w:rsidR="00367AE2" w:rsidRPr="003B2883" w:rsidRDefault="00367AE2" w:rsidP="00367AE2">
      <w:pPr>
        <w:pStyle w:val="Heading5"/>
      </w:pPr>
      <w:bookmarkStart w:id="284" w:name="_Toc20137467"/>
      <w:r w:rsidRPr="003B2883">
        <w:t>6.1.6.3.9</w:t>
      </w:r>
      <w:r w:rsidRPr="003B2883">
        <w:tab/>
        <w:t>Enumeration: Ciphering</w:t>
      </w:r>
      <w:r w:rsidRPr="003B2883">
        <w:rPr>
          <w:lang w:eastAsia="zh-CN"/>
        </w:rPr>
        <w:t>Algorithm</w:t>
      </w:r>
      <w:bookmarkEnd w:id="284"/>
    </w:p>
    <w:p w14:paraId="14516E5C" w14:textId="77777777" w:rsidR="00367AE2" w:rsidRPr="003B2883" w:rsidRDefault="00367AE2" w:rsidP="00367AE2">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3B2883" w:rsidRDefault="00367AE2" w:rsidP="00115BBB">
            <w:pPr>
              <w:pStyle w:val="TAH"/>
            </w:pPr>
            <w:r w:rsidRPr="003B2883">
              <w:t>Description</w:t>
            </w:r>
          </w:p>
        </w:tc>
      </w:tr>
      <w:tr w:rsidR="00367AE2" w:rsidRPr="003B2883"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3B2883" w:rsidRDefault="00367AE2" w:rsidP="00115BBB">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3B2883" w:rsidRDefault="00367AE2" w:rsidP="00115BBB">
            <w:pPr>
              <w:pStyle w:val="TAL"/>
            </w:pPr>
            <w:r w:rsidRPr="003B2883">
              <w:t>Null ciphering algorithm</w:t>
            </w:r>
          </w:p>
        </w:tc>
      </w:tr>
      <w:tr w:rsidR="00367AE2" w:rsidRPr="003B2883"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3B2883" w:rsidRDefault="00367AE2" w:rsidP="00115BBB">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3B2883" w:rsidRDefault="00367AE2" w:rsidP="00115BBB">
            <w:pPr>
              <w:pStyle w:val="TAL"/>
              <w:rPr>
                <w:lang w:eastAsia="zh-CN"/>
              </w:rPr>
            </w:pPr>
            <w:r w:rsidRPr="003B2883">
              <w:t>128-bit SNOW 3G based algorithm</w:t>
            </w:r>
          </w:p>
        </w:tc>
      </w:tr>
      <w:tr w:rsidR="00367AE2" w:rsidRPr="003B2883"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Pr="003B2883" w:rsidRDefault="00367AE2" w:rsidP="00115BBB">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3B2883" w:rsidRDefault="00367AE2" w:rsidP="00115BBB">
            <w:pPr>
              <w:pStyle w:val="TAL"/>
              <w:rPr>
                <w:lang w:eastAsia="zh-CN"/>
              </w:rPr>
            </w:pPr>
            <w:r w:rsidRPr="003B2883">
              <w:t>128-bit AES based algorithm</w:t>
            </w:r>
          </w:p>
        </w:tc>
      </w:tr>
      <w:tr w:rsidR="00367AE2" w:rsidRPr="003B2883"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Pr="003B2883" w:rsidRDefault="00367AE2" w:rsidP="00115BBB">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3B2883" w:rsidRDefault="00367AE2" w:rsidP="00115BBB">
            <w:pPr>
              <w:pStyle w:val="TAL"/>
              <w:rPr>
                <w:lang w:eastAsia="zh-CN"/>
              </w:rPr>
            </w:pPr>
            <w:r w:rsidRPr="003B2883">
              <w:t>128-bit ZUC based algorithm</w:t>
            </w:r>
          </w:p>
        </w:tc>
      </w:tr>
    </w:tbl>
    <w:p w14:paraId="4E9F8D9B" w14:textId="77777777" w:rsidR="00367AE2" w:rsidRPr="003B2883" w:rsidRDefault="00367AE2" w:rsidP="00367AE2"/>
    <w:p w14:paraId="5A0841FB" w14:textId="010D4492" w:rsidR="00367AE2" w:rsidRPr="003B2883" w:rsidRDefault="00367AE2" w:rsidP="00367AE2">
      <w:pPr>
        <w:pStyle w:val="Heading5"/>
      </w:pPr>
      <w:bookmarkStart w:id="285" w:name="_Toc20137468"/>
      <w:r w:rsidRPr="003B2883">
        <w:lastRenderedPageBreak/>
        <w:t>6.1.6.3.10</w:t>
      </w:r>
      <w:r w:rsidRPr="003B2883">
        <w:tab/>
        <w:t xml:space="preserve">Enumeration: </w:t>
      </w:r>
      <w:r w:rsidRPr="003B2883">
        <w:rPr>
          <w:lang w:eastAsia="zh-CN"/>
        </w:rPr>
        <w:t>IntegrityAlgorithm</w:t>
      </w:r>
      <w:bookmarkEnd w:id="285"/>
    </w:p>
    <w:p w14:paraId="09D82FC0" w14:textId="77777777" w:rsidR="00367AE2" w:rsidRPr="003B2883" w:rsidRDefault="00367AE2" w:rsidP="00367AE2">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3B2883" w:rsidRDefault="00367AE2" w:rsidP="00115BBB">
            <w:pPr>
              <w:pStyle w:val="TAH"/>
            </w:pPr>
            <w:r w:rsidRPr="003B2883">
              <w:t>Description</w:t>
            </w:r>
          </w:p>
        </w:tc>
      </w:tr>
      <w:tr w:rsidR="00367AE2" w:rsidRPr="003B2883"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3B2883" w:rsidRDefault="00367AE2" w:rsidP="00115BBB">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3B2883" w:rsidRDefault="00367AE2" w:rsidP="00115BBB">
            <w:pPr>
              <w:pStyle w:val="TAL"/>
            </w:pPr>
            <w:r w:rsidRPr="003B2883">
              <w:t>Null Integrity Protection algorithm</w:t>
            </w:r>
          </w:p>
        </w:tc>
      </w:tr>
      <w:tr w:rsidR="00367AE2" w:rsidRPr="003B2883"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3B2883" w:rsidRDefault="00367AE2" w:rsidP="00115BBB">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3B2883" w:rsidRDefault="00367AE2" w:rsidP="00115BBB">
            <w:pPr>
              <w:pStyle w:val="TAL"/>
              <w:rPr>
                <w:lang w:eastAsia="zh-CN"/>
              </w:rPr>
            </w:pPr>
            <w:r w:rsidRPr="003B2883">
              <w:t>128-bit SNOW 3G based algorithm</w:t>
            </w:r>
          </w:p>
        </w:tc>
      </w:tr>
      <w:tr w:rsidR="00367AE2" w:rsidRPr="003B2883"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Pr="003B2883" w:rsidRDefault="00367AE2" w:rsidP="00115BBB">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3B2883" w:rsidRDefault="00367AE2" w:rsidP="00115BBB">
            <w:pPr>
              <w:pStyle w:val="TAL"/>
              <w:rPr>
                <w:lang w:eastAsia="zh-CN"/>
              </w:rPr>
            </w:pPr>
            <w:r w:rsidRPr="003B2883">
              <w:t>128-bit AES based algorithm</w:t>
            </w:r>
          </w:p>
        </w:tc>
      </w:tr>
      <w:tr w:rsidR="00367AE2" w:rsidRPr="003B2883"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Pr="003B2883" w:rsidRDefault="00367AE2" w:rsidP="00115BBB">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3B2883" w:rsidRDefault="00367AE2" w:rsidP="00115BBB">
            <w:pPr>
              <w:pStyle w:val="TAL"/>
              <w:rPr>
                <w:lang w:eastAsia="zh-CN"/>
              </w:rPr>
            </w:pPr>
            <w:r w:rsidRPr="003B2883">
              <w:t>128-bit ZUC based algorithm</w:t>
            </w:r>
          </w:p>
        </w:tc>
      </w:tr>
    </w:tbl>
    <w:p w14:paraId="390E158C" w14:textId="77777777" w:rsidR="00367AE2" w:rsidRPr="003B2883" w:rsidRDefault="00367AE2" w:rsidP="00367AE2"/>
    <w:p w14:paraId="6C5D79AB" w14:textId="0A28A751" w:rsidR="00367AE2" w:rsidRPr="003B2883" w:rsidRDefault="00367AE2" w:rsidP="00367AE2">
      <w:pPr>
        <w:pStyle w:val="Heading5"/>
      </w:pPr>
      <w:bookmarkStart w:id="286" w:name="_Toc20137469"/>
      <w:r w:rsidRPr="003B2883">
        <w:t>6.1.6.3.11</w:t>
      </w:r>
      <w:r w:rsidRPr="003B2883">
        <w:tab/>
        <w:t>Enumeration: SmsSupport</w:t>
      </w:r>
      <w:bookmarkEnd w:id="286"/>
    </w:p>
    <w:p w14:paraId="59117ED8" w14:textId="77777777" w:rsidR="00367AE2" w:rsidRPr="003B2883" w:rsidRDefault="00367AE2" w:rsidP="00367AE2">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Pr="003B2883" w:rsidRDefault="00367AE2" w:rsidP="00115BBB">
            <w:pPr>
              <w:pStyle w:val="TAH"/>
            </w:pPr>
            <w:r w:rsidRPr="003B2883">
              <w:t>Description</w:t>
            </w:r>
          </w:p>
        </w:tc>
      </w:tr>
      <w:tr w:rsidR="00367AE2" w:rsidRPr="003B2883"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Pr="003B2883" w:rsidRDefault="00367AE2" w:rsidP="00115BBB">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Pr="003B2883" w:rsidRDefault="00367AE2" w:rsidP="00115BBB">
            <w:pPr>
              <w:pStyle w:val="TAL"/>
            </w:pPr>
            <w:r w:rsidRPr="003B2883">
              <w:t>Support SMS delivery over NAS in 3GPP access</w:t>
            </w:r>
          </w:p>
        </w:tc>
      </w:tr>
      <w:tr w:rsidR="00367AE2" w:rsidRPr="003B2883"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Pr="003B2883" w:rsidRDefault="00367AE2" w:rsidP="00115BBB">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Pr="003B2883" w:rsidRDefault="00367AE2" w:rsidP="00115BBB">
            <w:pPr>
              <w:pStyle w:val="TAL"/>
            </w:pPr>
            <w:r w:rsidRPr="003B2883">
              <w:t>Support SMS delivery via non-3GPP access</w:t>
            </w:r>
          </w:p>
        </w:tc>
      </w:tr>
      <w:tr w:rsidR="00367AE2" w:rsidRPr="003B2883"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Pr="003B2883" w:rsidRDefault="00367AE2" w:rsidP="00115BBB">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Pr="003B2883" w:rsidRDefault="00367AE2" w:rsidP="00115BBB">
            <w:pPr>
              <w:pStyle w:val="TAL"/>
            </w:pPr>
            <w:r w:rsidRPr="003B2883">
              <w:t>Support SMS delivery over NAS or via non-3GPP access</w:t>
            </w:r>
          </w:p>
        </w:tc>
      </w:tr>
      <w:tr w:rsidR="00367AE2" w:rsidRPr="003B2883"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Pr="003B2883" w:rsidRDefault="00367AE2" w:rsidP="00115BBB">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Pr="003B2883" w:rsidRDefault="00367AE2" w:rsidP="00115BBB">
            <w:pPr>
              <w:pStyle w:val="TAL"/>
            </w:pPr>
            <w:r w:rsidRPr="003B2883">
              <w:t>Don</w:t>
            </w:r>
            <w:r w:rsidR="003F6B0D" w:rsidRPr="003B2883">
              <w:t>'</w:t>
            </w:r>
            <w:r w:rsidRPr="003B2883">
              <w:t>t support SMS delivery</w:t>
            </w:r>
          </w:p>
        </w:tc>
      </w:tr>
    </w:tbl>
    <w:p w14:paraId="56313275" w14:textId="77777777" w:rsidR="00367AE2" w:rsidRPr="003B2883" w:rsidRDefault="00367AE2" w:rsidP="00B6547B"/>
    <w:p w14:paraId="3869A140" w14:textId="2912D308" w:rsidR="00CD5780" w:rsidRPr="003B2883" w:rsidRDefault="00CD5780" w:rsidP="00CD5780">
      <w:pPr>
        <w:pStyle w:val="Heading5"/>
      </w:pPr>
      <w:bookmarkStart w:id="287" w:name="_Toc20137470"/>
      <w:r w:rsidRPr="003B2883">
        <w:t>6.1.6.3.12</w:t>
      </w:r>
      <w:r w:rsidRPr="003B2883">
        <w:tab/>
        <w:t>ScType</w:t>
      </w:r>
      <w:bookmarkEnd w:id="287"/>
    </w:p>
    <w:p w14:paraId="475BD98F" w14:textId="77777777" w:rsidR="00CD5780" w:rsidRPr="003B2883" w:rsidRDefault="00CD5780" w:rsidP="00CD5780">
      <w:pPr>
        <w:pStyle w:val="TH"/>
      </w:pPr>
      <w:r w:rsidRPr="003B2883">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3B2883" w:rsidRDefault="00CD5780" w:rsidP="00C55DD7">
            <w:pPr>
              <w:pStyle w:val="TAH"/>
            </w:pPr>
            <w:r w:rsidRPr="003B2883">
              <w:t>Description</w:t>
            </w:r>
          </w:p>
        </w:tc>
      </w:tr>
      <w:tr w:rsidR="00CD5780" w:rsidRPr="003B2883"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3B2883" w:rsidRDefault="00CD5780" w:rsidP="00C55DD7">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3B2883" w:rsidRDefault="00CD5780" w:rsidP="00C55DD7">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CD5780" w:rsidRPr="003B2883"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B2883" w:rsidRDefault="00CD5780" w:rsidP="00C55DD7">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3B2883" w:rsidRDefault="00CD5780" w:rsidP="00C55DD7">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3E0D6375" w14:textId="77777777" w:rsidR="00CD5780" w:rsidRPr="003B2883" w:rsidRDefault="00CD5780" w:rsidP="00B6547B"/>
    <w:p w14:paraId="22AD62A3" w14:textId="4703BF2E" w:rsidR="00CD5780" w:rsidRPr="003B2883" w:rsidRDefault="00CD5780" w:rsidP="00CD5780">
      <w:pPr>
        <w:pStyle w:val="Heading5"/>
      </w:pPr>
      <w:bookmarkStart w:id="288" w:name="_Toc20137471"/>
      <w:r w:rsidRPr="003B2883">
        <w:t>6.1.6.3.13</w:t>
      </w:r>
      <w:r w:rsidRPr="003B2883">
        <w:tab/>
        <w:t>KeyAmfType</w:t>
      </w:r>
      <w:bookmarkEnd w:id="288"/>
    </w:p>
    <w:p w14:paraId="70ADC69A" w14:textId="77777777" w:rsidR="00CD5780" w:rsidRPr="003B2883" w:rsidRDefault="00CD5780" w:rsidP="00CD5780">
      <w:pPr>
        <w:pStyle w:val="TH"/>
      </w:pPr>
      <w:r w:rsidRPr="003B2883">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3B2883" w:rsidRDefault="00CD5780" w:rsidP="00C55DD7">
            <w:pPr>
              <w:pStyle w:val="TAH"/>
            </w:pPr>
            <w:r w:rsidRPr="003B2883">
              <w:t>Description</w:t>
            </w:r>
          </w:p>
        </w:tc>
      </w:tr>
      <w:tr w:rsidR="00CD5780" w:rsidRPr="003B2883"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3B2883" w:rsidRDefault="00CD5780" w:rsidP="00C55DD7">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3B2883" w:rsidRDefault="00CD5780" w:rsidP="003D5C4D">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CD5780" w:rsidRPr="003B2883"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B2883" w:rsidRDefault="00CD5780" w:rsidP="00C55DD7">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3B2883" w:rsidRDefault="00CD5780" w:rsidP="00C55DD7">
            <w:pPr>
              <w:pStyle w:val="TAL"/>
            </w:pPr>
            <w:r w:rsidRPr="003B2883">
              <w:rPr>
                <w:rFonts w:hint="eastAsia"/>
              </w:rPr>
              <w:t xml:space="preserve">The </w:t>
            </w:r>
            <w:r w:rsidRPr="003B2883">
              <w:rPr>
                <w:rFonts w:cs="Arial"/>
                <w:szCs w:val="18"/>
                <w:lang w:eastAsia="zh-CN"/>
              </w:rPr>
              <w:t>K</w:t>
            </w:r>
            <w:r w:rsidR="003F6B0D" w:rsidRPr="003B2883">
              <w:rPr>
                <w:rFonts w:cs="Arial"/>
                <w:szCs w:val="18"/>
                <w:lang w:eastAsia="zh-CN"/>
              </w:rPr>
              <w:t>'</w:t>
            </w:r>
            <w:r w:rsidRPr="003B2883">
              <w:rPr>
                <w:rFonts w:cs="Arial"/>
                <w:szCs w:val="18"/>
                <w:vertAlign w:val="subscript"/>
                <w:lang w:eastAsia="zh-CN"/>
              </w:rPr>
              <w:t xml:space="preserve">amf. </w:t>
            </w:r>
            <w:r w:rsidRPr="003B2883">
              <w:t>value is sent.</w:t>
            </w:r>
          </w:p>
        </w:tc>
      </w:tr>
    </w:tbl>
    <w:p w14:paraId="15DA511E" w14:textId="77777777" w:rsidR="00CD5780" w:rsidRPr="003B2883" w:rsidRDefault="00CD5780" w:rsidP="00B6547B"/>
    <w:p w14:paraId="7366B001" w14:textId="2FC2E1BB" w:rsidR="00CA2470" w:rsidRPr="003B2883" w:rsidRDefault="00CA2470" w:rsidP="00CA2470">
      <w:pPr>
        <w:pStyle w:val="Heading5"/>
      </w:pPr>
      <w:bookmarkStart w:id="289" w:name="_Toc20137472"/>
      <w:r w:rsidRPr="003B2883">
        <w:t>6.1.6.3.14</w:t>
      </w:r>
      <w:r w:rsidRPr="003B2883">
        <w:tab/>
        <w:t>Enumeration: TransferReason</w:t>
      </w:r>
      <w:bookmarkEnd w:id="289"/>
    </w:p>
    <w:p w14:paraId="457B1AD6" w14:textId="77777777" w:rsidR="00CA2470" w:rsidRPr="003B2883" w:rsidRDefault="00CA2470" w:rsidP="00CA2470">
      <w:pPr>
        <w:pStyle w:val="TH"/>
      </w:pPr>
      <w:r w:rsidRPr="003B2883">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rsidRPr="003B2883"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Pr="003B2883" w:rsidRDefault="00CA2470" w:rsidP="0011603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Pr="003B2883" w:rsidRDefault="00CA2470" w:rsidP="0011603D">
            <w:pPr>
              <w:pStyle w:val="TAH"/>
            </w:pPr>
            <w:r w:rsidRPr="003B2883">
              <w:t>Description</w:t>
            </w:r>
          </w:p>
        </w:tc>
      </w:tr>
      <w:tr w:rsidR="00CA2470" w:rsidRPr="003B2883"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Pr="003B2883" w:rsidRDefault="00CA2470" w:rsidP="0011603D">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Pr="003B2883" w:rsidRDefault="00CA2470" w:rsidP="0011603D">
            <w:pPr>
              <w:pStyle w:val="TAL"/>
            </w:pPr>
            <w:r w:rsidRPr="003B2883">
              <w:t>It indicates the AMF requests UE context for initial registration.</w:t>
            </w:r>
          </w:p>
        </w:tc>
      </w:tr>
      <w:tr w:rsidR="00CA2470" w:rsidRPr="003B2883"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Pr="003B2883" w:rsidRDefault="00CA2470" w:rsidP="0011603D">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Pr="003B2883" w:rsidRDefault="00CA2470" w:rsidP="0011603D">
            <w:pPr>
              <w:pStyle w:val="TAL"/>
            </w:pPr>
            <w:r w:rsidRPr="003B2883">
              <w:t>It indicates the AMF requests UE context for mobility registration.</w:t>
            </w:r>
          </w:p>
        </w:tc>
      </w:tr>
      <w:tr w:rsidR="00CA2470" w:rsidRPr="003B2883"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Pr="003B2883" w:rsidRDefault="00CA2470" w:rsidP="0011603D">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Pr="003B2883" w:rsidRDefault="00CA2470" w:rsidP="0011603D">
            <w:pPr>
              <w:pStyle w:val="TAL"/>
            </w:pPr>
            <w:r w:rsidRPr="003B2883">
              <w:t>It indicates the AMF requests UE context for mobility registration of a validated UE.</w:t>
            </w:r>
          </w:p>
        </w:tc>
      </w:tr>
    </w:tbl>
    <w:p w14:paraId="1C154029" w14:textId="77777777" w:rsidR="00CA2470" w:rsidRPr="003B2883" w:rsidRDefault="00CA2470" w:rsidP="00B6547B"/>
    <w:p w14:paraId="764B2B53" w14:textId="0646CAE2" w:rsidR="00072006" w:rsidRPr="003B2883" w:rsidRDefault="00072006" w:rsidP="00072006">
      <w:pPr>
        <w:pStyle w:val="Heading5"/>
      </w:pPr>
      <w:bookmarkStart w:id="290" w:name="_Toc20137473"/>
      <w:r w:rsidRPr="003B2883">
        <w:lastRenderedPageBreak/>
        <w:t>6.1.6.3.15</w:t>
      </w:r>
      <w:r w:rsidRPr="003B2883">
        <w:tab/>
        <w:t xml:space="preserve">Enumeration: </w:t>
      </w:r>
      <w:r w:rsidRPr="003B2883">
        <w:rPr>
          <w:noProof/>
        </w:rPr>
        <w:t>AMPolicyReqTrigger</w:t>
      </w:r>
      <w:bookmarkEnd w:id="290"/>
    </w:p>
    <w:p w14:paraId="3CCA0577" w14:textId="77777777" w:rsidR="00072006" w:rsidRPr="003B2883" w:rsidRDefault="00072006" w:rsidP="00072006">
      <w:pPr>
        <w:pStyle w:val="TH"/>
      </w:pPr>
      <w:r w:rsidRPr="003B2883">
        <w:t xml:space="preserve">Table 6.1.6.3.15-1: Enumeration </w:t>
      </w:r>
      <w:r w:rsidRPr="003B2883">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rsidRPr="003B2883"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Pr="003B2883" w:rsidRDefault="00072006"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Pr="003B2883" w:rsidRDefault="00072006" w:rsidP="000B71E4">
            <w:pPr>
              <w:pStyle w:val="TAH"/>
            </w:pPr>
            <w:r w:rsidRPr="003B2883">
              <w:t>Description</w:t>
            </w:r>
          </w:p>
        </w:tc>
      </w:tr>
      <w:tr w:rsidR="00072006" w:rsidRPr="003B2883"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Pr="003B2883" w:rsidRDefault="00072006" w:rsidP="000B71E4">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Pr="003B2883" w:rsidRDefault="00072006" w:rsidP="000B71E4">
            <w:pPr>
              <w:pStyle w:val="TAL"/>
            </w:pPr>
            <w:r w:rsidRPr="003B2883">
              <w:rPr>
                <w:rFonts w:hint="eastAsia"/>
              </w:rPr>
              <w:t>The AM policy request shall be triggered when the UE's location (Tracking Area) changes.</w:t>
            </w:r>
          </w:p>
        </w:tc>
      </w:tr>
      <w:tr w:rsidR="00072006" w:rsidRPr="003B2883"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3B2883" w:rsidRDefault="00072006" w:rsidP="000B71E4">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Pr="003B2883" w:rsidRDefault="00072006" w:rsidP="000B71E4">
            <w:pPr>
              <w:pStyle w:val="TAL"/>
            </w:pPr>
            <w:r w:rsidRPr="003B2883">
              <w:rPr>
                <w:rFonts w:hint="eastAsia"/>
              </w:rPr>
              <w:t>The AM policy request shall be triggered when the</w:t>
            </w:r>
            <w:r w:rsidRPr="003B2883">
              <w:t xml:space="preserve"> UE is entering / leaving a Presence Reporting Area.</w:t>
            </w:r>
          </w:p>
        </w:tc>
      </w:tr>
      <w:tr w:rsidR="00072006" w:rsidRPr="003B2883"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Pr="003B2883" w:rsidRDefault="00072006" w:rsidP="000B71E4">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Pr="003B2883" w:rsidRDefault="00072006" w:rsidP="000B71E4">
            <w:pPr>
              <w:pStyle w:val="TAL"/>
            </w:pPr>
            <w:r w:rsidRPr="003B2883">
              <w:rPr>
                <w:rFonts w:hint="eastAsia"/>
              </w:rPr>
              <w:t>The AM policy request shall be triggered when the</w:t>
            </w:r>
            <w:r w:rsidRPr="003B2883">
              <w:t xml:space="preserve"> Service Area Restriction Information of the UE has changed.</w:t>
            </w:r>
          </w:p>
        </w:tc>
      </w:tr>
      <w:tr w:rsidR="00072006" w:rsidRPr="003B2883"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Pr="003B2883" w:rsidRDefault="00072006" w:rsidP="000B71E4">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Pr="003B2883" w:rsidRDefault="00072006" w:rsidP="000B71E4">
            <w:pPr>
              <w:pStyle w:val="TAL"/>
            </w:pPr>
            <w:r w:rsidRPr="003B2883">
              <w:rPr>
                <w:rFonts w:hint="eastAsia"/>
              </w:rPr>
              <w:t>The AM policy request shall be triggered when the</w:t>
            </w:r>
            <w:r w:rsidRPr="003B2883">
              <w:t xml:space="preserve"> RFSP index of the UE has changed.</w:t>
            </w:r>
          </w:p>
        </w:tc>
      </w:tr>
      <w:tr w:rsidR="00884762" w:rsidRPr="003B2883"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Pr="003B2883" w:rsidRDefault="00884762" w:rsidP="00884762">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Pr="003B2883" w:rsidRDefault="00884762" w:rsidP="00884762">
            <w:pPr>
              <w:pStyle w:val="TAL"/>
            </w:pPr>
            <w:r w:rsidRPr="003B2883">
              <w:rPr>
                <w:rFonts w:hint="eastAsia"/>
              </w:rPr>
              <w:t>The policy request shall be triggered when the</w:t>
            </w:r>
            <w:r w:rsidRPr="003B2883">
              <w:t xml:space="preserve"> allowed NSSAI of the UE has changed.</w:t>
            </w:r>
          </w:p>
        </w:tc>
      </w:tr>
    </w:tbl>
    <w:p w14:paraId="2F24277F" w14:textId="77777777" w:rsidR="00072006" w:rsidRPr="003B2883" w:rsidRDefault="00072006" w:rsidP="00072006"/>
    <w:p w14:paraId="190C1093" w14:textId="436779CE" w:rsidR="008B7CE1" w:rsidRPr="003B2883" w:rsidRDefault="008B7CE1" w:rsidP="008B7CE1">
      <w:pPr>
        <w:pStyle w:val="Heading5"/>
      </w:pPr>
      <w:bookmarkStart w:id="291" w:name="_Toc20137474"/>
      <w:r w:rsidRPr="003B2883">
        <w:t>6.1.6.3.16</w:t>
      </w:r>
      <w:r w:rsidRPr="003B2883">
        <w:tab/>
        <w:t>Enumeration: RatSelector</w:t>
      </w:r>
      <w:bookmarkEnd w:id="291"/>
    </w:p>
    <w:p w14:paraId="7EE49E48" w14:textId="77777777" w:rsidR="008B7CE1" w:rsidRPr="003B2883" w:rsidRDefault="008B7CE1" w:rsidP="008B7CE1">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rsidRPr="003B2883"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Pr="003B2883" w:rsidRDefault="008B7CE1"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Pr="003B2883" w:rsidRDefault="008B7CE1" w:rsidP="000B71E4">
            <w:pPr>
              <w:pStyle w:val="TAH"/>
            </w:pPr>
            <w:r w:rsidRPr="003B2883">
              <w:t>Description</w:t>
            </w:r>
          </w:p>
        </w:tc>
      </w:tr>
      <w:tr w:rsidR="008B7CE1" w:rsidRPr="003B2883"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Pr="003B2883" w:rsidRDefault="008B7CE1" w:rsidP="000B71E4">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Pr="003B2883" w:rsidRDefault="008B7CE1" w:rsidP="000B71E4">
            <w:pPr>
              <w:pStyle w:val="TAL"/>
            </w:pPr>
            <w:r w:rsidRPr="003B2883">
              <w:t>The N2 information shall be transferred to ng-eNBs only.</w:t>
            </w:r>
          </w:p>
        </w:tc>
      </w:tr>
      <w:tr w:rsidR="008B7CE1" w:rsidRPr="003B2883"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Pr="003B2883" w:rsidRDefault="008B7CE1" w:rsidP="000B71E4">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Pr="003B2883" w:rsidRDefault="008B7CE1" w:rsidP="000B71E4">
            <w:pPr>
              <w:pStyle w:val="TAL"/>
              <w:rPr>
                <w:lang w:eastAsia="zh-CN"/>
              </w:rPr>
            </w:pPr>
            <w:r w:rsidRPr="003B2883">
              <w:t>The N2 information shall be transferred to gNBs only.</w:t>
            </w:r>
          </w:p>
        </w:tc>
      </w:tr>
    </w:tbl>
    <w:p w14:paraId="696816B6" w14:textId="77777777" w:rsidR="008B7CE1" w:rsidRPr="003B2883" w:rsidRDefault="008B7CE1" w:rsidP="00072006"/>
    <w:p w14:paraId="593C31E3" w14:textId="3DE2B1D2" w:rsidR="00CC4F62" w:rsidRPr="003B2883" w:rsidRDefault="00CC4F62" w:rsidP="00CC4F62">
      <w:pPr>
        <w:pStyle w:val="Heading5"/>
      </w:pPr>
      <w:bookmarkStart w:id="292" w:name="_Toc20137475"/>
      <w:r w:rsidRPr="003B2883">
        <w:t>6.1.6.3.17</w:t>
      </w:r>
      <w:r w:rsidRPr="003B2883">
        <w:tab/>
        <w:t>Enumeration: NgapIeType</w:t>
      </w:r>
      <w:bookmarkEnd w:id="292"/>
    </w:p>
    <w:p w14:paraId="7552AF46" w14:textId="77777777" w:rsidR="00CC4F62" w:rsidRPr="003B2883" w:rsidRDefault="00CC4F62" w:rsidP="00CC4F62">
      <w:pPr>
        <w:pStyle w:val="TH"/>
      </w:pPr>
      <w:r w:rsidRPr="003B2883">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rsidRPr="003B2883"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Pr="003B2883" w:rsidRDefault="00CC4F62" w:rsidP="003643A9">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Pr="003B2883" w:rsidRDefault="00CC4F62" w:rsidP="003643A9">
            <w:pPr>
              <w:pStyle w:val="TAH"/>
            </w:pPr>
            <w:r w:rsidRPr="003B2883">
              <w:t>Description</w:t>
            </w:r>
          </w:p>
        </w:tc>
      </w:tr>
      <w:tr w:rsidR="00CC4F62" w:rsidRPr="003B2883"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Pr="003B2883" w:rsidRDefault="00CC4F62" w:rsidP="003643A9">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Pr="003B2883" w:rsidRDefault="00CC4F62" w:rsidP="003643A9">
            <w:pPr>
              <w:pStyle w:val="TAL"/>
            </w:pPr>
            <w:r w:rsidRPr="003B2883">
              <w:t xml:space="preserve">PDU Session Resource Setup Request Transfer </w:t>
            </w:r>
          </w:p>
        </w:tc>
      </w:tr>
      <w:tr w:rsidR="00CC4F62" w:rsidRPr="003B2883"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Pr="003B2883" w:rsidRDefault="00CC4F62" w:rsidP="003643A9">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Pr="003B2883" w:rsidRDefault="00CC4F62" w:rsidP="003643A9">
            <w:pPr>
              <w:pStyle w:val="TAL"/>
            </w:pPr>
            <w:r w:rsidRPr="003B2883">
              <w:rPr>
                <w:rFonts w:cs="Arial"/>
                <w:bCs/>
                <w:iCs/>
                <w:lang w:eastAsia="ja-JP"/>
              </w:rPr>
              <w:t>PDU Session Resource Release Command Transfer</w:t>
            </w:r>
          </w:p>
        </w:tc>
      </w:tr>
      <w:tr w:rsidR="00CC4F62" w:rsidRPr="003B2883"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Pr="003B2883" w:rsidRDefault="00CC4F62" w:rsidP="003643A9">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Pr="003B2883" w:rsidRDefault="00CC4F62" w:rsidP="003643A9">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CC4F62" w:rsidRPr="003B2883"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Pr="003B2883" w:rsidRDefault="00CC4F62" w:rsidP="003643A9">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Pr="003B2883" w:rsidRDefault="00CC4F62" w:rsidP="003643A9">
            <w:pPr>
              <w:pStyle w:val="TAL"/>
            </w:pPr>
            <w:r w:rsidRPr="003B2883">
              <w:t>Handover Command Transfer</w:t>
            </w:r>
          </w:p>
        </w:tc>
      </w:tr>
      <w:tr w:rsidR="00644E08" w:rsidRPr="003B2883"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Pr="003B2883" w:rsidRDefault="00644E08" w:rsidP="00644E0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Pr="003B2883" w:rsidRDefault="00644E08" w:rsidP="00644E08">
            <w:pPr>
              <w:pStyle w:val="TAL"/>
            </w:pPr>
            <w:r w:rsidRPr="003B2883">
              <w:rPr>
                <w:lang w:eastAsia="ja-JP"/>
              </w:rPr>
              <w:t>Handover Required Transfer</w:t>
            </w:r>
          </w:p>
        </w:tc>
      </w:tr>
      <w:tr w:rsidR="00644E08" w:rsidRPr="003B2883"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Pr="003B2883" w:rsidRDefault="00644E08" w:rsidP="00644E0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Pr="003B2883" w:rsidRDefault="00644E08" w:rsidP="00644E08">
            <w:pPr>
              <w:pStyle w:val="TAL"/>
            </w:pPr>
            <w:r w:rsidRPr="003B2883">
              <w:t>Handover Preparation Unsuccessful Transfer</w:t>
            </w:r>
          </w:p>
        </w:tc>
      </w:tr>
      <w:tr w:rsidR="00644E08" w:rsidRPr="003B2883"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Pr="003B2883" w:rsidRDefault="00644E08" w:rsidP="00644E0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Pr="003B2883" w:rsidRDefault="00644E08" w:rsidP="00644E08">
            <w:pPr>
              <w:pStyle w:val="TAL"/>
            </w:pPr>
            <w:r w:rsidRPr="003B2883">
              <w:t>Source to Target Transparent Container</w:t>
            </w:r>
          </w:p>
        </w:tc>
      </w:tr>
      <w:tr w:rsidR="00644E08" w:rsidRPr="003B2883"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Pr="003B2883" w:rsidRDefault="00644E08" w:rsidP="00644E0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Pr="003B2883" w:rsidRDefault="00644E08" w:rsidP="00644E08">
            <w:pPr>
              <w:pStyle w:val="TAL"/>
            </w:pPr>
            <w:r w:rsidRPr="003B2883">
              <w:t>Target to Source Transparent Container</w:t>
            </w:r>
          </w:p>
        </w:tc>
      </w:tr>
      <w:tr w:rsidR="00644E08" w:rsidRPr="003B2883"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Pr="003B2883" w:rsidRDefault="00644E08" w:rsidP="00644E08">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Pr="003B2883" w:rsidRDefault="00644E08" w:rsidP="00644E08">
            <w:pPr>
              <w:pStyle w:val="TAL"/>
            </w:pPr>
            <w:r w:rsidRPr="003B2883">
              <w:rPr>
                <w:bCs/>
                <w:lang w:eastAsia="ja-JP"/>
              </w:rPr>
              <w:t>RAN Status Transfer Transparent Container</w:t>
            </w:r>
          </w:p>
        </w:tc>
      </w:tr>
      <w:tr w:rsidR="001272EA" w:rsidRPr="003B2883"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3B2883" w:rsidRDefault="001272EA" w:rsidP="001272EA">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3B2883" w:rsidRDefault="001272EA" w:rsidP="001272EA">
            <w:pPr>
              <w:pStyle w:val="TAL"/>
              <w:rPr>
                <w:bCs/>
                <w:lang w:eastAsia="ja-JP"/>
              </w:rPr>
            </w:pPr>
            <w:r w:rsidRPr="003B2883">
              <w:t>SON Configuration Transfer</w:t>
            </w:r>
          </w:p>
        </w:tc>
      </w:tr>
      <w:tr w:rsidR="001272EA" w:rsidRPr="003B2883"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Pr="003B2883" w:rsidRDefault="001272EA" w:rsidP="001272EA">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Pr="003B2883" w:rsidRDefault="001272EA" w:rsidP="001272EA">
            <w:pPr>
              <w:pStyle w:val="TAL"/>
            </w:pPr>
            <w:r w:rsidRPr="003B2883">
              <w:rPr>
                <w:rFonts w:cs="Arial"/>
                <w:lang w:eastAsia="ja-JP"/>
              </w:rPr>
              <w:t>NRPPa-PDU</w:t>
            </w:r>
          </w:p>
        </w:tc>
      </w:tr>
      <w:tr w:rsidR="001272EA" w:rsidRPr="003B2883"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Pr="003B2883" w:rsidRDefault="001272EA" w:rsidP="001272EA">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3B2883" w:rsidRDefault="001272EA" w:rsidP="001272EA">
            <w:pPr>
              <w:pStyle w:val="TAL"/>
              <w:rPr>
                <w:rFonts w:cs="Arial"/>
                <w:lang w:eastAsia="ja-JP"/>
              </w:rPr>
            </w:pPr>
            <w:r w:rsidRPr="003B2883">
              <w:rPr>
                <w:rFonts w:cs="Arial"/>
                <w:lang w:eastAsia="ja-JP"/>
              </w:rPr>
              <w:t>UE Radio Capability</w:t>
            </w:r>
          </w:p>
        </w:tc>
      </w:tr>
    </w:tbl>
    <w:p w14:paraId="677CE175" w14:textId="77777777" w:rsidR="00CC4F62" w:rsidRPr="003B2883" w:rsidRDefault="00CC4F62" w:rsidP="00072006"/>
    <w:p w14:paraId="3CE22783" w14:textId="4DF7021F" w:rsidR="00473A8A" w:rsidRPr="003B2883" w:rsidRDefault="00473A8A" w:rsidP="00473A8A">
      <w:pPr>
        <w:pStyle w:val="Heading5"/>
      </w:pPr>
      <w:bookmarkStart w:id="293" w:name="_Toc20137476"/>
      <w:r w:rsidRPr="003B2883">
        <w:t>6.1.6.3.18</w:t>
      </w:r>
      <w:r w:rsidRPr="003B2883">
        <w:tab/>
        <w:t>Enumeration: N2InfoNotifyReason</w:t>
      </w:r>
      <w:bookmarkEnd w:id="293"/>
    </w:p>
    <w:p w14:paraId="4B12968B" w14:textId="77777777" w:rsidR="00473A8A" w:rsidRPr="003B2883" w:rsidRDefault="00473A8A" w:rsidP="00473A8A">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rsidRPr="003B2883"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Pr="003B2883" w:rsidRDefault="00473A8A" w:rsidP="00D8671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Pr="003B2883" w:rsidRDefault="00473A8A" w:rsidP="00D8671D">
            <w:pPr>
              <w:pStyle w:val="TAH"/>
            </w:pPr>
            <w:r w:rsidRPr="003B2883">
              <w:t>Description</w:t>
            </w:r>
          </w:p>
        </w:tc>
      </w:tr>
      <w:tr w:rsidR="00473A8A" w:rsidRPr="003B2883"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Pr="003B2883" w:rsidRDefault="00473A8A" w:rsidP="00D8671D">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Pr="003B2883" w:rsidRDefault="00473A8A" w:rsidP="00D8671D">
            <w:pPr>
              <w:pStyle w:val="TAL"/>
            </w:pPr>
            <w:r w:rsidRPr="003B2883">
              <w:t>Indicates that the N2 Information Notification is delivered when the handover procedure is completed successfully.</w:t>
            </w:r>
          </w:p>
        </w:tc>
      </w:tr>
    </w:tbl>
    <w:p w14:paraId="5E1EFC9F" w14:textId="6F2BF956" w:rsidR="00473A8A" w:rsidRPr="003B2883" w:rsidRDefault="00473A8A" w:rsidP="00072006"/>
    <w:p w14:paraId="230F854F" w14:textId="0E1D727A" w:rsidR="00BF1F75" w:rsidRPr="003B2883" w:rsidRDefault="00BF1F75" w:rsidP="00BF1F75">
      <w:pPr>
        <w:pStyle w:val="Heading5"/>
      </w:pPr>
      <w:bookmarkStart w:id="294" w:name="_Toc20137477"/>
      <w:r w:rsidRPr="003B2883">
        <w:lastRenderedPageBreak/>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94"/>
    </w:p>
    <w:p w14:paraId="2579E8BD" w14:textId="6985CB35" w:rsidR="00BF1F75" w:rsidRPr="003B2883" w:rsidRDefault="00BF1F75" w:rsidP="00BF1F75">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BF1F75" w:rsidRPr="003B2883" w14:paraId="5BD5602E" w14:textId="77777777" w:rsidTr="008C632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2679C" w14:textId="77777777" w:rsidR="00BF1F75" w:rsidRPr="003B2883" w:rsidRDefault="00BF1F75" w:rsidP="00AE439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ADBA6B" w14:textId="77777777" w:rsidR="00BF1F75" w:rsidRPr="003B2883" w:rsidRDefault="00BF1F75" w:rsidP="00AE439D">
            <w:pPr>
              <w:pStyle w:val="TAH"/>
            </w:pPr>
            <w:r w:rsidRPr="003B2883">
              <w:t>Description</w:t>
            </w:r>
          </w:p>
        </w:tc>
      </w:tr>
      <w:tr w:rsidR="00BF1F75" w:rsidRPr="003B2883" w14:paraId="00D7A3B4" w14:textId="77777777" w:rsidTr="008C632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74E2D" w14:textId="77777777" w:rsidR="00BF1F75" w:rsidRPr="003B2883" w:rsidRDefault="00BF1F75" w:rsidP="00AE439D">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F0D22" w14:textId="77777777" w:rsidR="00BF1F75" w:rsidRPr="003B2883" w:rsidRDefault="00BF1F75" w:rsidP="00AE439D">
            <w:pPr>
              <w:pStyle w:val="TAL"/>
              <w:rPr>
                <w:lang w:eastAsia="zh-CN"/>
              </w:rPr>
            </w:pPr>
            <w:r w:rsidRPr="003B2883">
              <w:rPr>
                <w:lang w:eastAsia="zh-CN"/>
              </w:rPr>
              <w:t>I-SMF or V-SMF changed.</w:t>
            </w:r>
          </w:p>
        </w:tc>
      </w:tr>
      <w:tr w:rsidR="00BF1F75" w:rsidRPr="003B2883" w14:paraId="73B592E4" w14:textId="77777777" w:rsidTr="008C632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AFD567" w14:textId="77777777" w:rsidR="00BF1F75" w:rsidRPr="003B2883" w:rsidRDefault="00BF1F75" w:rsidP="00AE439D">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AC648" w14:textId="77777777" w:rsidR="00BF1F75" w:rsidRPr="003B2883" w:rsidDel="008F708D" w:rsidRDefault="00BF1F75" w:rsidP="00AE439D">
            <w:pPr>
              <w:pStyle w:val="TAL"/>
              <w:rPr>
                <w:lang w:eastAsia="zh-CN"/>
              </w:rPr>
            </w:pPr>
            <w:r w:rsidRPr="003B2883">
              <w:rPr>
                <w:lang w:eastAsia="zh-CN"/>
              </w:rPr>
              <w:t>I-SMF is removed.</w:t>
            </w:r>
          </w:p>
        </w:tc>
      </w:tr>
    </w:tbl>
    <w:p w14:paraId="05094112" w14:textId="77777777" w:rsidR="00BF1F75" w:rsidRPr="003B2883" w:rsidRDefault="00BF1F75" w:rsidP="00072006"/>
    <w:p w14:paraId="65CE42AA" w14:textId="43DC98E3" w:rsidR="00515970" w:rsidRPr="003B2883" w:rsidRDefault="00515970" w:rsidP="00515970">
      <w:pPr>
        <w:pStyle w:val="Heading4"/>
      </w:pPr>
      <w:bookmarkStart w:id="295" w:name="_Toc20137478"/>
      <w:r w:rsidRPr="003B2883">
        <w:t>6.1.6.4</w:t>
      </w:r>
      <w:r w:rsidRPr="003B2883">
        <w:tab/>
        <w:t>Binary data</w:t>
      </w:r>
      <w:bookmarkEnd w:id="295"/>
    </w:p>
    <w:p w14:paraId="34E06AF8" w14:textId="5EBAE44D" w:rsidR="005629DB" w:rsidRPr="003B2883" w:rsidRDefault="005629DB" w:rsidP="005629DB">
      <w:pPr>
        <w:pStyle w:val="Heading5"/>
        <w:rPr>
          <w:lang w:val="en-US"/>
        </w:rPr>
      </w:pPr>
      <w:bookmarkStart w:id="296" w:name="_Toc20137479"/>
      <w:r w:rsidRPr="003B2883">
        <w:rPr>
          <w:lang w:val="en-US"/>
        </w:rPr>
        <w:t>6.1.6.4.1</w:t>
      </w:r>
      <w:r w:rsidRPr="003B2883">
        <w:rPr>
          <w:lang w:val="en-US"/>
        </w:rPr>
        <w:tab/>
        <w:t>Introduction</w:t>
      </w:r>
      <w:bookmarkEnd w:id="296"/>
    </w:p>
    <w:p w14:paraId="2074858F" w14:textId="670C715B" w:rsidR="005629DB" w:rsidRPr="003B2883" w:rsidRDefault="005629DB" w:rsidP="005629DB">
      <w:pPr>
        <w:rPr>
          <w:lang w:val="en-US"/>
        </w:rPr>
      </w:pPr>
      <w:r w:rsidRPr="003B2883">
        <w:rPr>
          <w:lang w:val="en-US"/>
        </w:rPr>
        <w:t xml:space="preserve">This </w:t>
      </w:r>
      <w:r w:rsidR="003B2883">
        <w:rPr>
          <w:lang w:val="en-US"/>
        </w:rPr>
        <w:t>clause</w:t>
      </w:r>
      <w:r w:rsidRPr="003B2883">
        <w:rPr>
          <w:lang w:val="en-US"/>
        </w:rPr>
        <w:t xml:space="preserve"> defines the binary data that shall be supported in a binary body part in an HTTP multipart message (see </w:t>
      </w:r>
      <w:r w:rsidR="003B2883">
        <w:rPr>
          <w:lang w:val="en-US"/>
        </w:rPr>
        <w:t>clause</w:t>
      </w:r>
      <w:r w:rsidRPr="003B2883">
        <w:rPr>
          <w:lang w:val="en-US"/>
        </w:rPr>
        <w:t>s 6.1.2.2.2 and 6.1.2.4).</w:t>
      </w:r>
    </w:p>
    <w:p w14:paraId="31349425" w14:textId="6365A672" w:rsidR="005629DB" w:rsidRPr="003B2883" w:rsidRDefault="005629DB" w:rsidP="005629DB">
      <w:pPr>
        <w:pStyle w:val="Heading5"/>
        <w:rPr>
          <w:lang w:val="en-US"/>
        </w:rPr>
      </w:pPr>
      <w:bookmarkStart w:id="297" w:name="_Toc20137480"/>
      <w:r w:rsidRPr="003B2883">
        <w:rPr>
          <w:lang w:val="en-US"/>
        </w:rPr>
        <w:t>6.1.6.4.2</w:t>
      </w:r>
      <w:r w:rsidRPr="003B2883">
        <w:rPr>
          <w:lang w:val="en-US"/>
        </w:rPr>
        <w:tab/>
        <w:t>N1 Message Content</w:t>
      </w:r>
      <w:bookmarkEnd w:id="297"/>
    </w:p>
    <w:p w14:paraId="49241713" w14:textId="5934D8B1" w:rsidR="005629DB" w:rsidRPr="003B2883" w:rsidRDefault="005629DB" w:rsidP="005629DB">
      <w:r w:rsidRPr="003B2883">
        <w:rPr>
          <w:lang w:val="en-US"/>
        </w:rPr>
        <w:t>N1 Message shall encode a 5GS NAS message</w:t>
      </w:r>
      <w:r w:rsidRPr="003B2883">
        <w:t xml:space="preserve"> of a specified type (</w:t>
      </w:r>
      <w:r w:rsidR="00174A65" w:rsidRPr="003B2883">
        <w:t xml:space="preserve">e.g. </w:t>
      </w:r>
      <w:r w:rsidRPr="003B2883">
        <w:t>SM, LPP) as specified in</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using </w:t>
      </w:r>
      <w:r w:rsidRPr="003B2883">
        <w:rPr>
          <w:lang w:val="en-US"/>
        </w:rPr>
        <w:t xml:space="preserve">the </w:t>
      </w:r>
      <w:r w:rsidRPr="003B2883">
        <w:t>vnd.3gpp.5gnas content-type.</w:t>
      </w:r>
    </w:p>
    <w:p w14:paraId="08960042" w14:textId="56C238CD" w:rsidR="005629DB" w:rsidRPr="003B2883" w:rsidRDefault="005629DB" w:rsidP="005629DB">
      <w:pPr>
        <w:rPr>
          <w:lang w:val="en-US"/>
        </w:rPr>
      </w:pPr>
      <w:r w:rsidRPr="003B2883">
        <w:rPr>
          <w:lang w:val="en-US"/>
        </w:rPr>
        <w:t>N1 Message may encode e.g. the following 5GS NAS messages:</w:t>
      </w:r>
    </w:p>
    <w:p w14:paraId="7D949AF8" w14:textId="77777777" w:rsidR="005629DB" w:rsidRPr="003B2883" w:rsidRDefault="005629DB" w:rsidP="005629DB">
      <w:pPr>
        <w:pStyle w:val="B1"/>
        <w:rPr>
          <w:lang w:val="en-US"/>
        </w:rPr>
      </w:pPr>
      <w:r w:rsidRPr="003B2883">
        <w:rPr>
          <w:lang w:val="en-US"/>
        </w:rPr>
        <w:t>-</w:t>
      </w:r>
      <w:r w:rsidRPr="003B2883">
        <w:rPr>
          <w:lang w:val="en-US"/>
        </w:rPr>
        <w:tab/>
        <w:t>For message class SM</w:t>
      </w:r>
    </w:p>
    <w:p w14:paraId="490A28BC" w14:textId="11D17A6D" w:rsidR="005629DB" w:rsidRPr="003B2883" w:rsidRDefault="005629DB" w:rsidP="005629DB">
      <w:pPr>
        <w:pStyle w:val="B2"/>
      </w:pPr>
      <w:r w:rsidRPr="003B2883">
        <w:rPr>
          <w:lang w:val="en-US"/>
        </w:rPr>
        <w:t>-</w:t>
      </w:r>
      <w:r w:rsidRPr="003B2883">
        <w:rPr>
          <w:lang w:val="en-US"/>
        </w:rPr>
        <w:tab/>
        <w:t xml:space="preserve">PDU Session Modification Command (see </w:t>
      </w:r>
      <w:r w:rsidR="003B2883">
        <w:rPr>
          <w:lang w:val="en-US"/>
        </w:rPr>
        <w:t>clause</w:t>
      </w:r>
      <w:r w:rsidRPr="003B2883">
        <w:rPr>
          <w:lang w:val="en-US"/>
        </w:rPr>
        <w:t xml:space="preserve"> 8.3.8 of</w:t>
      </w:r>
      <w:r w:rsidR="0090693A">
        <w:rPr>
          <w:lang w:val="en-US"/>
        </w:rPr>
        <w:t xml:space="preserve"> 3GPP TS</w:t>
      </w:r>
      <w:r w:rsidR="00514461">
        <w:t> </w:t>
      </w:r>
      <w:r w:rsidR="00514461" w:rsidRPr="003B2883">
        <w:t>24.501</w:t>
      </w:r>
      <w:r w:rsidR="00514461">
        <w:t> </w:t>
      </w:r>
      <w:r w:rsidR="00514461" w:rsidRPr="003B2883">
        <w:t>[</w:t>
      </w:r>
      <w:r w:rsidR="00FF03CA" w:rsidRPr="003B2883">
        <w:t>11</w:t>
      </w:r>
      <w:r w:rsidRPr="003B2883">
        <w:t xml:space="preserve">]) during network initiated PDU session modification procedure (see </w:t>
      </w:r>
      <w:r w:rsidR="003B2883">
        <w:t>clause</w:t>
      </w:r>
      <w:r w:rsidRPr="003B2883">
        <w:t xml:space="preserve"> 4.3.3 of</w:t>
      </w:r>
      <w:r w:rsidR="0090693A">
        <w:t xml:space="preserve"> 3GPP TS</w:t>
      </w:r>
      <w:r w:rsidR="00514461">
        <w:t> </w:t>
      </w:r>
      <w:r w:rsidR="00514461" w:rsidRPr="003B2883">
        <w:t>23.502</w:t>
      </w:r>
      <w:r w:rsidR="00514461">
        <w:t> </w:t>
      </w:r>
      <w:r w:rsidR="00514461" w:rsidRPr="003B2883">
        <w:t>[</w:t>
      </w:r>
      <w:r w:rsidRPr="003B2883">
        <w:t>3]);</w:t>
      </w:r>
    </w:p>
    <w:p w14:paraId="25C98BE4" w14:textId="78D501F9" w:rsidR="005629DB" w:rsidRPr="003B2883" w:rsidRDefault="005629DB" w:rsidP="005629DB">
      <w:pPr>
        <w:pStyle w:val="B2"/>
      </w:pPr>
      <w:r w:rsidRPr="003B2883">
        <w:t>-</w:t>
      </w:r>
      <w:r w:rsidRPr="003B2883">
        <w:tab/>
        <w:t xml:space="preserve">PDU Session Release Command (see </w:t>
      </w:r>
      <w:r w:rsidR="003B2883">
        <w:t>clause</w:t>
      </w:r>
      <w:r w:rsidRPr="003B2883">
        <w:t xml:space="preserve"> 8.3.13 of</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during network initiated PDU session release procedure (see </w:t>
      </w:r>
      <w:r w:rsidR="003B2883">
        <w:t>clause</w:t>
      </w:r>
      <w:r w:rsidRPr="003B2883">
        <w:t xml:space="preserve"> 4.3.4 of</w:t>
      </w:r>
      <w:r w:rsidR="0090693A">
        <w:t xml:space="preserve"> 3GPP TS</w:t>
      </w:r>
      <w:r w:rsidR="00514461">
        <w:t> </w:t>
      </w:r>
      <w:r w:rsidR="00514461" w:rsidRPr="003B2883">
        <w:t>23.502</w:t>
      </w:r>
      <w:r w:rsidR="00514461">
        <w:t> </w:t>
      </w:r>
      <w:r w:rsidR="00514461" w:rsidRPr="003B2883">
        <w:t>[</w:t>
      </w:r>
      <w:r w:rsidRPr="003B2883">
        <w:t>3]).</w:t>
      </w:r>
    </w:p>
    <w:p w14:paraId="40086A44" w14:textId="77777777" w:rsidR="005629DB" w:rsidRPr="003B2883" w:rsidRDefault="005629DB" w:rsidP="005629DB">
      <w:pPr>
        <w:pStyle w:val="B1"/>
        <w:rPr>
          <w:lang w:val="en-US"/>
        </w:rPr>
      </w:pPr>
      <w:r w:rsidRPr="003B2883">
        <w:rPr>
          <w:lang w:val="en-US"/>
        </w:rPr>
        <w:t>-</w:t>
      </w:r>
      <w:r w:rsidRPr="003B2883">
        <w:rPr>
          <w:lang w:val="en-US"/>
        </w:rPr>
        <w:tab/>
        <w:t>For message class LPP</w:t>
      </w:r>
    </w:p>
    <w:p w14:paraId="1DE194A3" w14:textId="3F41C5AA" w:rsidR="005629DB" w:rsidRPr="003B2883" w:rsidRDefault="005629DB" w:rsidP="005629DB">
      <w:pPr>
        <w:pStyle w:val="B2"/>
      </w:pPr>
      <w:r w:rsidRPr="003B2883">
        <w:rPr>
          <w:lang w:val="en-US"/>
        </w:rPr>
        <w:t>-</w:t>
      </w:r>
      <w:r w:rsidRPr="003B2883">
        <w:rPr>
          <w:lang w:val="en-US"/>
        </w:rPr>
        <w:tab/>
        <w:t>UE Positioning Request messages as specified in</w:t>
      </w:r>
      <w:r w:rsidR="0090693A">
        <w:rPr>
          <w:lang w:val="en-US"/>
        </w:rPr>
        <w:t xml:space="preserve"> 3GPP TS</w:t>
      </w:r>
      <w:r w:rsidR="00514461">
        <w:rPr>
          <w:lang w:val="en-US"/>
        </w:rPr>
        <w:t> </w:t>
      </w:r>
      <w:r w:rsidR="00514461" w:rsidRPr="003B2883">
        <w:rPr>
          <w:lang w:val="en-US"/>
        </w:rPr>
        <w:t>36.355</w:t>
      </w:r>
      <w:r w:rsidR="00514461">
        <w:rPr>
          <w:lang w:val="en-US"/>
        </w:rPr>
        <w:t> </w:t>
      </w:r>
      <w:r w:rsidR="00514461" w:rsidRPr="003B2883">
        <w:rPr>
          <w:lang w:val="en-US"/>
        </w:rPr>
        <w:t>[</w:t>
      </w:r>
      <w:r w:rsidR="00390B4B" w:rsidRPr="003B2883">
        <w:rPr>
          <w:lang w:val="en-US"/>
        </w:rPr>
        <w:t>13</w:t>
      </w:r>
      <w:r w:rsidRPr="003B2883">
        <w:rPr>
          <w:lang w:val="en-US"/>
        </w:rPr>
        <w:t xml:space="preserve">] during UE assisted and UE based positioning procedure (see </w:t>
      </w:r>
      <w:r w:rsidR="003B2883">
        <w:rPr>
          <w:lang w:val="en-US"/>
        </w:rPr>
        <w:t>clause</w:t>
      </w:r>
      <w:r w:rsidRPr="003B2883">
        <w:rPr>
          <w:lang w:val="en-US"/>
        </w:rPr>
        <w:t xml:space="preserve"> 4.13.5.4 </w:t>
      </w:r>
      <w:r w:rsidRPr="003B2883">
        <w:t>of</w:t>
      </w:r>
      <w:r w:rsidR="0090693A">
        <w:t xml:space="preserve"> 3GPP TS</w:t>
      </w:r>
      <w:r w:rsidR="00514461">
        <w:t> </w:t>
      </w:r>
      <w:r w:rsidR="00514461" w:rsidRPr="003B2883">
        <w:t>23.502</w:t>
      </w:r>
      <w:r w:rsidR="00514461">
        <w:t> </w:t>
      </w:r>
      <w:r w:rsidR="00514461" w:rsidRPr="003B2883">
        <w:t>[</w:t>
      </w:r>
      <w:r w:rsidRPr="003B2883">
        <w:t>3]).</w:t>
      </w:r>
    </w:p>
    <w:p w14:paraId="720FF433" w14:textId="77777777" w:rsidR="005629DB" w:rsidRPr="003B2883" w:rsidRDefault="005629DB" w:rsidP="005629DB">
      <w:pPr>
        <w:pStyle w:val="B1"/>
      </w:pPr>
      <w:r w:rsidRPr="003B2883">
        <w:t>-</w:t>
      </w:r>
      <w:r w:rsidRPr="003B2883">
        <w:tab/>
        <w:t>For message class 5GMM</w:t>
      </w:r>
    </w:p>
    <w:p w14:paraId="69183133" w14:textId="485785E3" w:rsidR="005629DB" w:rsidRPr="003B2883" w:rsidRDefault="005629DB" w:rsidP="005629DB">
      <w:pPr>
        <w:pStyle w:val="B2"/>
      </w:pPr>
      <w:r w:rsidRPr="003B2883">
        <w:t>-</w:t>
      </w:r>
      <w:r w:rsidRPr="003B2883">
        <w:tab/>
        <w:t xml:space="preserve">REGISTRATION REQUEST message as specified in see </w:t>
      </w:r>
      <w:r w:rsidR="003B2883">
        <w:t>clause</w:t>
      </w:r>
      <w:r w:rsidRPr="003B2883">
        <w:t xml:space="preserve"> 8.2.5 of</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during registration procedures (see </w:t>
      </w:r>
      <w:r w:rsidR="003B2883">
        <w:t>clause</w:t>
      </w:r>
      <w:r w:rsidRPr="003B2883">
        <w:t xml:space="preserve"> 4.2.2.2 of</w:t>
      </w:r>
      <w:r w:rsidR="0090693A">
        <w:t xml:space="preserve"> 3GPP TS</w:t>
      </w:r>
      <w:r w:rsidR="00514461">
        <w:t> </w:t>
      </w:r>
      <w:r w:rsidR="00514461" w:rsidRPr="003B2883">
        <w:t>23.502</w:t>
      </w:r>
      <w:r w:rsidR="00514461">
        <w:t> </w:t>
      </w:r>
      <w:r w:rsidR="00514461" w:rsidRPr="003B2883">
        <w:t>[</w:t>
      </w:r>
      <w:r w:rsidRPr="003B2883">
        <w:t>3]).</w:t>
      </w:r>
    </w:p>
    <w:p w14:paraId="60246849" w14:textId="77777777" w:rsidR="007C5D45" w:rsidRPr="003B2883" w:rsidRDefault="007C5D45" w:rsidP="007C5D45">
      <w:pPr>
        <w:pStyle w:val="B1"/>
        <w:rPr>
          <w:lang w:val="en-US"/>
        </w:rPr>
      </w:pPr>
      <w:r w:rsidRPr="003B2883">
        <w:rPr>
          <w:lang w:val="en-US"/>
        </w:rPr>
        <w:t>-</w:t>
      </w:r>
      <w:r w:rsidRPr="003B2883">
        <w:rPr>
          <w:lang w:val="en-US"/>
        </w:rPr>
        <w:tab/>
        <w:t>For message class UPDP</w:t>
      </w:r>
    </w:p>
    <w:p w14:paraId="6FC1B4E6" w14:textId="66E0E1DF" w:rsidR="007C5D45" w:rsidRPr="003B2883" w:rsidRDefault="007C5D45" w:rsidP="007C5D45">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sidR="0090693A">
        <w:rPr>
          <w:lang w:val="en-US"/>
        </w:rPr>
        <w:t xml:space="preserve"> 3GPP TS</w:t>
      </w:r>
      <w:r w:rsidR="00514461">
        <w:t> </w:t>
      </w:r>
      <w:r w:rsidR="00514461" w:rsidRPr="003B2883">
        <w:t>24.501</w:t>
      </w:r>
      <w:r w:rsidR="00514461">
        <w:t> </w:t>
      </w:r>
      <w:r w:rsidR="00514461" w:rsidRPr="003B2883">
        <w:t>[</w:t>
      </w:r>
      <w:r w:rsidRPr="003B2883">
        <w:t>11]) during network initiated UE policy management procedure (see Annex D.2.1 of</w:t>
      </w:r>
      <w:r w:rsidR="0090693A">
        <w:t xml:space="preserve"> 3GPP TS</w:t>
      </w:r>
      <w:r w:rsidR="00514461">
        <w:t> </w:t>
      </w:r>
      <w:r w:rsidR="00514461" w:rsidRPr="003B2883">
        <w:t>24.501</w:t>
      </w:r>
      <w:r w:rsidR="00514461">
        <w:t> </w:t>
      </w:r>
      <w:r w:rsidR="00514461" w:rsidRPr="003B2883">
        <w:t>[</w:t>
      </w:r>
      <w:r w:rsidRPr="003B2883">
        <w:t>11]);</w:t>
      </w:r>
    </w:p>
    <w:p w14:paraId="7545C979" w14:textId="016BEA0B" w:rsidR="007C5D45" w:rsidRPr="003B2883" w:rsidRDefault="007C5D45" w:rsidP="007C5D45">
      <w:pPr>
        <w:pStyle w:val="B2"/>
      </w:pPr>
      <w:r w:rsidRPr="003B2883">
        <w:t>-</w:t>
      </w:r>
      <w:r w:rsidRPr="003B2883">
        <w:tab/>
      </w:r>
      <w:r w:rsidR="00401CE8" w:rsidRPr="003B2883">
        <w:t>UE STATE INDICATION</w:t>
      </w:r>
      <w:r w:rsidRPr="003B2883">
        <w:t xml:space="preserve"> (</w:t>
      </w:r>
      <w:r w:rsidRPr="003B2883">
        <w:rPr>
          <w:lang w:val="en-US"/>
        </w:rPr>
        <w:t>see Annex D.5.4 of</w:t>
      </w:r>
      <w:r w:rsidR="0090693A">
        <w:rPr>
          <w:lang w:val="en-US"/>
        </w:rPr>
        <w:t xml:space="preserve"> 3GPP TS</w:t>
      </w:r>
      <w:r w:rsidR="00514461">
        <w:t> </w:t>
      </w:r>
      <w:r w:rsidR="00514461" w:rsidRPr="003B2883">
        <w:t>24.501</w:t>
      </w:r>
      <w:r w:rsidR="00514461">
        <w:t> </w:t>
      </w:r>
      <w:r w:rsidR="00514461" w:rsidRPr="003B2883">
        <w:t>[</w:t>
      </w:r>
      <w:r w:rsidRPr="003B2883">
        <w:t xml:space="preserve">11]) during UE initiated </w:t>
      </w:r>
      <w:r w:rsidR="00401CE8" w:rsidRPr="003B2883">
        <w:t>UE state indication</w:t>
      </w:r>
      <w:r w:rsidRPr="003B2883">
        <w:t xml:space="preserve"> procedure (see Annex D.2.2 of</w:t>
      </w:r>
      <w:r w:rsidR="0090693A">
        <w:t xml:space="preserve"> 3GPP TS</w:t>
      </w:r>
      <w:r w:rsidR="00514461">
        <w:t> </w:t>
      </w:r>
      <w:r w:rsidR="00514461" w:rsidRPr="003B2883">
        <w:t>24.501</w:t>
      </w:r>
      <w:r w:rsidR="00514461">
        <w:t> </w:t>
      </w:r>
      <w:r w:rsidR="00514461" w:rsidRPr="003B2883">
        <w:t>[</w:t>
      </w:r>
      <w:r w:rsidRPr="003B2883">
        <w:t>11]).</w:t>
      </w:r>
    </w:p>
    <w:p w14:paraId="114F12C8" w14:textId="7409FA58" w:rsidR="005629DB" w:rsidRPr="003B2883" w:rsidRDefault="005629DB" w:rsidP="005629DB">
      <w:pPr>
        <w:pStyle w:val="Heading5"/>
        <w:rPr>
          <w:lang w:val="en-US"/>
        </w:rPr>
      </w:pPr>
      <w:bookmarkStart w:id="298" w:name="_Toc20137481"/>
      <w:r w:rsidRPr="003B2883">
        <w:rPr>
          <w:lang w:val="en-US"/>
        </w:rPr>
        <w:t>6.1.6.4.3</w:t>
      </w:r>
      <w:r w:rsidRPr="003B2883">
        <w:rPr>
          <w:lang w:val="en-US"/>
        </w:rPr>
        <w:tab/>
        <w:t>N2 Information Content</w:t>
      </w:r>
      <w:bookmarkEnd w:id="298"/>
    </w:p>
    <w:p w14:paraId="219044D2" w14:textId="413E2D16" w:rsidR="008F708D" w:rsidRPr="003B2883" w:rsidRDefault="008F708D" w:rsidP="003D5C4D">
      <w:pPr>
        <w:pStyle w:val="Heading6"/>
      </w:pPr>
      <w:bookmarkStart w:id="299" w:name="_Toc20137482"/>
      <w:r w:rsidRPr="003B2883">
        <w:t>6.1.6.4.3.1</w:t>
      </w:r>
      <w:r w:rsidRPr="003B2883">
        <w:tab/>
        <w:t>Introduction</w:t>
      </w:r>
      <w:bookmarkEnd w:id="299"/>
    </w:p>
    <w:p w14:paraId="36ACEEAD" w14:textId="6F082E23" w:rsidR="005629DB" w:rsidRPr="003B2883" w:rsidRDefault="005629DB" w:rsidP="005629DB">
      <w:pPr>
        <w:rPr>
          <w:lang w:val="en-US"/>
        </w:rPr>
      </w:pPr>
      <w:r w:rsidRPr="003B2883">
        <w:t xml:space="preserve">N2 Information shall encode NG Application Protocol (NGAP) IEs, as specified in </w:t>
      </w:r>
      <w:r w:rsidR="003B2883">
        <w:t>clause</w:t>
      </w:r>
      <w:r w:rsidRPr="003B2883">
        <w:t xml:space="preserve"> 9.4 of</w:t>
      </w:r>
      <w:r w:rsidR="0090693A">
        <w:t xml:space="preserve"> 3GPP TS</w:t>
      </w:r>
      <w:r w:rsidR="00514461">
        <w:t> </w:t>
      </w:r>
      <w:r w:rsidR="00514461" w:rsidRPr="003B2883">
        <w:t>38.413</w:t>
      </w:r>
      <w:r w:rsidR="00514461">
        <w:t> </w:t>
      </w:r>
      <w:r w:rsidR="00514461" w:rsidRPr="003B2883">
        <w:t>[</w:t>
      </w:r>
      <w:r w:rsidR="00390B4B" w:rsidRPr="003B2883">
        <w:t>12</w:t>
      </w:r>
      <w:r w:rsidRPr="003B2883">
        <w:t xml:space="preserve">] (ASN.1 encoded), using </w:t>
      </w:r>
      <w:r w:rsidRPr="003B2883">
        <w:rPr>
          <w:lang w:val="en-US"/>
        </w:rPr>
        <w:t xml:space="preserve">the </w:t>
      </w:r>
      <w:r w:rsidRPr="003B2883">
        <w:t>vnd.3gpp.ngap content-type.</w:t>
      </w:r>
    </w:p>
    <w:p w14:paraId="234D3A24" w14:textId="48AB88BF" w:rsidR="008F708D" w:rsidRPr="003B2883" w:rsidRDefault="008F708D" w:rsidP="003D5C4D">
      <w:pPr>
        <w:pStyle w:val="Heading6"/>
        <w:rPr>
          <w:lang w:val="en-US"/>
        </w:rPr>
      </w:pPr>
      <w:bookmarkStart w:id="300" w:name="_Toc20137483"/>
      <w:r w:rsidRPr="003B2883">
        <w:t>6.1.6.4.3.2</w:t>
      </w:r>
      <w:r w:rsidRPr="003B2883">
        <w:tab/>
        <w:t>NGAP IEs</w:t>
      </w:r>
      <w:bookmarkEnd w:id="300"/>
    </w:p>
    <w:p w14:paraId="64BC4201" w14:textId="2E87E71B" w:rsidR="009B18EB" w:rsidRPr="003B2883" w:rsidRDefault="009B18EB" w:rsidP="009B18EB">
      <w:pPr>
        <w:rPr>
          <w:lang w:val="en-US"/>
        </w:rPr>
      </w:pPr>
      <w:r w:rsidRPr="003B2883">
        <w:rPr>
          <w:lang w:val="en-US"/>
        </w:rPr>
        <w:t>For N2 information class SM, N2 Information may encode following NGAP SMF related IE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6.1.6.4.3-1.</w:t>
      </w:r>
    </w:p>
    <w:p w14:paraId="253D12C8" w14:textId="77777777" w:rsidR="009B18EB" w:rsidRPr="003B2883" w:rsidRDefault="009B18EB" w:rsidP="009B18EB">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3B2883"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Pr="003B2883" w:rsidRDefault="009B18EB" w:rsidP="005A742A">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Pr="003B2883" w:rsidRDefault="009B18EB" w:rsidP="005A742A">
            <w:pPr>
              <w:pStyle w:val="TAH"/>
            </w:pPr>
            <w:r w:rsidRPr="003B2883">
              <w:t>Reference</w:t>
            </w:r>
          </w:p>
          <w:p w14:paraId="16798120" w14:textId="77777777" w:rsidR="009B18EB" w:rsidRPr="003B2883" w:rsidRDefault="009B18EB" w:rsidP="005A742A">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Pr="003B2883" w:rsidRDefault="009B18EB" w:rsidP="005A742A">
            <w:pPr>
              <w:pStyle w:val="TAH"/>
            </w:pPr>
            <w:r w:rsidRPr="003B2883">
              <w:t>Related NGAP message</w:t>
            </w:r>
          </w:p>
        </w:tc>
      </w:tr>
      <w:tr w:rsidR="009B18EB" w:rsidRPr="003B2883"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Pr="003B2883" w:rsidRDefault="009B18EB" w:rsidP="005A742A">
            <w:pPr>
              <w:pStyle w:val="TAC"/>
            </w:pPr>
            <w:r w:rsidRPr="003B2883">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Pr="003B2883" w:rsidRDefault="009B18EB" w:rsidP="005A742A">
            <w:pPr>
              <w:pStyle w:val="TAC"/>
            </w:pPr>
            <w:r w:rsidRPr="003B2883">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3B2883" w:rsidRDefault="009B18EB" w:rsidP="005A742A">
            <w:pPr>
              <w:pStyle w:val="TAL"/>
              <w:rPr>
                <w:lang w:val="en-US"/>
              </w:rPr>
            </w:pPr>
            <w:r w:rsidRPr="003B2883">
              <w:rPr>
                <w:lang w:val="en-US"/>
              </w:rPr>
              <w:t xml:space="preserve">PDU </w:t>
            </w:r>
            <w:r w:rsidR="005506FF" w:rsidRPr="003B2883">
              <w:t>SESSION RESOURCE SETUP REQUEST</w:t>
            </w:r>
          </w:p>
        </w:tc>
      </w:tr>
      <w:tr w:rsidR="009B18EB" w:rsidRPr="003B2883"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Pr="003B2883" w:rsidRDefault="009B18EB" w:rsidP="005A742A">
            <w:pPr>
              <w:pStyle w:val="TAC"/>
            </w:pPr>
            <w:r w:rsidRPr="003B2883">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Pr="003B2883" w:rsidRDefault="009B18EB" w:rsidP="005A742A">
            <w:pPr>
              <w:pStyle w:val="TAC"/>
            </w:pPr>
            <w:r w:rsidRPr="003B2883">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3B2883" w:rsidRDefault="009B18EB" w:rsidP="005A742A">
            <w:pPr>
              <w:pStyle w:val="TAL"/>
              <w:rPr>
                <w:lang w:val="en-US"/>
              </w:rPr>
            </w:pPr>
            <w:r w:rsidRPr="003B2883">
              <w:rPr>
                <w:lang w:val="en-US"/>
              </w:rPr>
              <w:t xml:space="preserve">PDU </w:t>
            </w:r>
            <w:r w:rsidR="005506FF" w:rsidRPr="003B2883">
              <w:t>SESSION RESOURCE RELEASE COMMAND</w:t>
            </w:r>
          </w:p>
        </w:tc>
      </w:tr>
      <w:tr w:rsidR="009B18EB" w:rsidRPr="003B2883"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Pr="003B2883" w:rsidRDefault="009B18EB" w:rsidP="005A742A">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Pr="003B2883" w:rsidRDefault="009B18EB" w:rsidP="005A742A">
            <w:pPr>
              <w:pStyle w:val="TAC"/>
            </w:pPr>
            <w:r w:rsidRPr="003B2883">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3B2883" w:rsidRDefault="009B18EB" w:rsidP="005A742A">
            <w:pPr>
              <w:pStyle w:val="TAL"/>
              <w:rPr>
                <w:lang w:val="en-US"/>
              </w:rPr>
            </w:pPr>
            <w:r w:rsidRPr="003B2883">
              <w:rPr>
                <w:lang w:val="en-US"/>
              </w:rPr>
              <w:t xml:space="preserve">PDU </w:t>
            </w:r>
            <w:r w:rsidR="005506FF" w:rsidRPr="003B2883">
              <w:t>SESSION RESOURCE MODIFY REQUEST</w:t>
            </w:r>
          </w:p>
        </w:tc>
      </w:tr>
      <w:tr w:rsidR="009B18EB" w:rsidRPr="003B2883"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Pr="003B2883" w:rsidRDefault="009B18EB" w:rsidP="005A742A">
            <w:pPr>
              <w:pStyle w:val="TAC"/>
            </w:pPr>
            <w:r w:rsidRPr="003B2883">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Pr="003B2883" w:rsidRDefault="009B18EB" w:rsidP="005A742A">
            <w:pPr>
              <w:pStyle w:val="TAC"/>
            </w:pPr>
            <w:r w:rsidRPr="003B2883">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3B2883" w:rsidRDefault="005506FF" w:rsidP="005A742A">
            <w:pPr>
              <w:pStyle w:val="TAL"/>
              <w:rPr>
                <w:lang w:val="en-US"/>
              </w:rPr>
            </w:pPr>
            <w:r w:rsidRPr="003B2883">
              <w:t>HANDOVER COMMAND</w:t>
            </w:r>
          </w:p>
        </w:tc>
      </w:tr>
      <w:tr w:rsidR="00644E08" w:rsidRPr="003B2883"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RPr="003B2883" w:rsidDel="00644E08" w:rsidRDefault="00644E08" w:rsidP="00644E08">
            <w:pPr>
              <w:pStyle w:val="TAC"/>
              <w:rPr>
                <w:lang w:eastAsia="ja-JP"/>
              </w:rPr>
            </w:pPr>
            <w:r w:rsidRPr="003B2883">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RPr="003B2883" w:rsidDel="00644E08" w:rsidRDefault="00644E08" w:rsidP="00644E08">
            <w:pPr>
              <w:pStyle w:val="TAC"/>
            </w:pPr>
            <w:r w:rsidRPr="003B2883">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3B2883" w:rsidDel="00644E08" w:rsidRDefault="00644E08" w:rsidP="00644E08">
            <w:pPr>
              <w:pStyle w:val="TAL"/>
            </w:pPr>
            <w:r w:rsidRPr="003B2883">
              <w:t>HANDOVER REQUIRED</w:t>
            </w:r>
          </w:p>
        </w:tc>
      </w:tr>
      <w:tr w:rsidR="00644E08" w:rsidRPr="003B2883"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RPr="003B2883" w:rsidDel="00644E08" w:rsidRDefault="00644E08" w:rsidP="00644E08">
            <w:pPr>
              <w:pStyle w:val="TAC"/>
              <w:rPr>
                <w:lang w:eastAsia="ja-JP"/>
              </w:rPr>
            </w:pPr>
            <w:r w:rsidRPr="003B2883">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RPr="003B2883" w:rsidDel="00644E08" w:rsidRDefault="00644E08" w:rsidP="00644E08">
            <w:pPr>
              <w:pStyle w:val="TAC"/>
            </w:pPr>
            <w:r w:rsidRPr="003B2883">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3B2883" w:rsidDel="00644E08" w:rsidRDefault="00644E08" w:rsidP="00644E08">
            <w:pPr>
              <w:pStyle w:val="TAL"/>
            </w:pPr>
            <w:r w:rsidRPr="003B2883">
              <w:rPr>
                <w:lang w:eastAsia="ja-JP"/>
              </w:rPr>
              <w:t>HANDOVER COMMAND</w:t>
            </w:r>
          </w:p>
        </w:tc>
      </w:tr>
    </w:tbl>
    <w:p w14:paraId="339780C9" w14:textId="77777777" w:rsidR="009B18EB" w:rsidRPr="003B2883" w:rsidRDefault="009B18EB" w:rsidP="00CE10A2"/>
    <w:p w14:paraId="56347DEA" w14:textId="2619896C" w:rsidR="009B18EB" w:rsidRPr="003B2883" w:rsidRDefault="009B18EB" w:rsidP="009B18EB">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6.1.6.4.3-2.</w:t>
      </w:r>
    </w:p>
    <w:p w14:paraId="36CF68DD" w14:textId="77777777" w:rsidR="009B18EB" w:rsidRPr="003B2883" w:rsidRDefault="009B18EB" w:rsidP="009B18EB">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3B2883"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Pr="003B2883" w:rsidRDefault="009B18EB" w:rsidP="005A742A">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Pr="003B2883" w:rsidRDefault="009B18EB" w:rsidP="005A742A">
            <w:pPr>
              <w:pStyle w:val="TAH"/>
            </w:pPr>
            <w:r w:rsidRPr="003B2883">
              <w:t>Reference</w:t>
            </w:r>
          </w:p>
          <w:p w14:paraId="4F9112C5" w14:textId="77777777" w:rsidR="009B18EB" w:rsidRPr="003B2883" w:rsidRDefault="009B18EB" w:rsidP="005A742A">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Pr="003B2883" w:rsidRDefault="009B18EB" w:rsidP="005A742A">
            <w:pPr>
              <w:pStyle w:val="TAH"/>
            </w:pPr>
            <w:r w:rsidRPr="003B2883">
              <w:t>Related NGAP message</w:t>
            </w:r>
          </w:p>
        </w:tc>
      </w:tr>
      <w:tr w:rsidR="009B18EB" w:rsidRPr="003B2883"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Pr="003B2883" w:rsidRDefault="009B18EB" w:rsidP="005A742A">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Pr="003B2883" w:rsidRDefault="009B18EB" w:rsidP="005A742A">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3B2883" w:rsidRDefault="004D28BD" w:rsidP="005A742A">
            <w:pPr>
              <w:pStyle w:val="TAL"/>
              <w:rPr>
                <w:lang w:val="en-US"/>
              </w:rPr>
            </w:pPr>
            <w:r w:rsidRPr="003B2883">
              <w:t>HANDOVER REQUIRED</w:t>
            </w:r>
            <w:r w:rsidR="009B18EB" w:rsidRPr="003B2883">
              <w:rPr>
                <w:lang w:val="en-US"/>
              </w:rPr>
              <w:t xml:space="preserve">, </w:t>
            </w:r>
            <w:r w:rsidRPr="003B2883">
              <w:t>HANDOVER REQUEST</w:t>
            </w:r>
          </w:p>
        </w:tc>
      </w:tr>
      <w:tr w:rsidR="009B18EB" w:rsidRPr="003B2883"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Pr="003B2883" w:rsidRDefault="009B18EB" w:rsidP="005A742A">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Pr="003B2883" w:rsidRDefault="009B18EB" w:rsidP="005A742A">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3B2883" w:rsidRDefault="004D28BD" w:rsidP="005A742A">
            <w:pPr>
              <w:pStyle w:val="TAL"/>
              <w:rPr>
                <w:lang w:val="en-US"/>
              </w:rPr>
            </w:pPr>
            <w:r w:rsidRPr="003B2883">
              <w:t>HANDOVER COMMAND</w:t>
            </w:r>
            <w:r w:rsidR="009B18EB" w:rsidRPr="003B2883">
              <w:rPr>
                <w:lang w:val="en-US"/>
              </w:rPr>
              <w:t xml:space="preserve">, </w:t>
            </w:r>
            <w:r w:rsidRPr="003B2883">
              <w:t>HANDOVER REQUEST ACKNOWLEDGE</w:t>
            </w:r>
          </w:p>
        </w:tc>
      </w:tr>
      <w:tr w:rsidR="00F13222" w:rsidRPr="003B2883"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Pr="003B2883" w:rsidRDefault="00F13222" w:rsidP="00F13222">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Pr="003B2883" w:rsidRDefault="00F13222" w:rsidP="00F13222">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3B2883" w:rsidRDefault="00F13222" w:rsidP="00F13222">
            <w:pPr>
              <w:pStyle w:val="TAL"/>
            </w:pPr>
            <w:r w:rsidRPr="003B2883">
              <w:t>UE CAPABILITY INFO INDICATION. (NOTE 1).</w:t>
            </w:r>
          </w:p>
        </w:tc>
      </w:tr>
      <w:tr w:rsidR="001272EA" w:rsidRPr="003B2883"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B2883" w:rsidRDefault="001272EA" w:rsidP="001272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Pr="003B2883" w:rsidRDefault="001272EA" w:rsidP="001272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Pr="003B2883" w:rsidRDefault="001272EA" w:rsidP="001272EA">
            <w:pPr>
              <w:pStyle w:val="TAL"/>
            </w:pPr>
            <w:r w:rsidRPr="003B2883">
              <w:t>UPLINK RAN CONFIGURATION TRANSFER, DOWNLINK RAN CONFIGURATION TRANSFER</w:t>
            </w:r>
          </w:p>
        </w:tc>
      </w:tr>
      <w:tr w:rsidR="001272EA" w:rsidRPr="003B2883"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B2883" w:rsidRDefault="001272EA" w:rsidP="001272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Pr="003B2883" w:rsidRDefault="001272EA" w:rsidP="001272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Pr="003B2883" w:rsidRDefault="001272EA" w:rsidP="001272EA">
            <w:pPr>
              <w:pStyle w:val="TAL"/>
            </w:pPr>
            <w:r w:rsidRPr="003B2883">
              <w:t>UPLINK RAN STATUS TRANSFER, DOWNLINK RAN STATUS TRANSFER</w:t>
            </w:r>
          </w:p>
        </w:tc>
      </w:tr>
      <w:tr w:rsidR="001272EA" w:rsidRPr="003B2883"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3B2883" w:rsidRDefault="001272EA" w:rsidP="003518DB">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Pr="003B2883" w:rsidRDefault="00287154" w:rsidP="00287154">
      <w:pPr>
        <w:rPr>
          <w:lang w:val="en-US"/>
        </w:rPr>
      </w:pPr>
    </w:p>
    <w:p w14:paraId="7291E398" w14:textId="3DB67100" w:rsidR="005629DB" w:rsidRPr="003B2883" w:rsidRDefault="005629DB" w:rsidP="00287154">
      <w:pPr>
        <w:rPr>
          <w:lang w:val="en-US"/>
        </w:rPr>
      </w:pPr>
      <w:r w:rsidRPr="003B2883">
        <w:t>For N2 information class NRPPa</w:t>
      </w:r>
      <w:r w:rsidR="004D28BD" w:rsidRPr="003B2883">
        <w:t>, N2 Information may encode the following NGAP NRPPA Transport related IE specified in</w:t>
      </w:r>
      <w:r w:rsidR="0090693A">
        <w:t xml:space="preserve"> 3GPP TS</w:t>
      </w:r>
      <w:r w:rsidR="00514461">
        <w:t> </w:t>
      </w:r>
      <w:r w:rsidR="00514461" w:rsidRPr="003B2883">
        <w:t>38.413</w:t>
      </w:r>
      <w:r w:rsidR="00514461">
        <w:t> </w:t>
      </w:r>
      <w:r w:rsidR="00514461" w:rsidRPr="003B2883">
        <w:t>[</w:t>
      </w:r>
      <w:r w:rsidR="004D28BD" w:rsidRPr="003B2883">
        <w:t>12], as summarized in T</w:t>
      </w:r>
      <w:r w:rsidR="004D28BD" w:rsidRPr="003B2883">
        <w:rPr>
          <w:lang w:val="en-US"/>
        </w:rPr>
        <w:t>able 6.1.6.4.3-3</w:t>
      </w:r>
    </w:p>
    <w:p w14:paraId="61D52192" w14:textId="77777777" w:rsidR="004D28BD" w:rsidRPr="003B2883" w:rsidRDefault="004D28BD" w:rsidP="004D28BD">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3B2883"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3B2883" w:rsidRDefault="004D28BD" w:rsidP="0011603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3B2883" w:rsidRDefault="004D28BD" w:rsidP="0011603D">
            <w:pPr>
              <w:pStyle w:val="TAH"/>
            </w:pPr>
            <w:r w:rsidRPr="003B2883">
              <w:t>Reference</w:t>
            </w:r>
          </w:p>
          <w:p w14:paraId="41E8096D" w14:textId="77777777" w:rsidR="004D28BD" w:rsidRPr="003B2883" w:rsidRDefault="004D28BD" w:rsidP="0011603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3B2883" w:rsidRDefault="004D28BD" w:rsidP="0011603D">
            <w:pPr>
              <w:pStyle w:val="TAH"/>
            </w:pPr>
            <w:r w:rsidRPr="003B2883">
              <w:t>Related NGAP message</w:t>
            </w:r>
          </w:p>
        </w:tc>
      </w:tr>
      <w:tr w:rsidR="004D28BD" w:rsidRPr="003B2883"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3B2883" w:rsidRDefault="004D28BD" w:rsidP="0011603D">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3B2883" w:rsidRDefault="004D28BD" w:rsidP="0011603D">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3B2883" w:rsidRDefault="004D28BD" w:rsidP="0011603D">
            <w:pPr>
              <w:pStyle w:val="TAL"/>
            </w:pPr>
            <w:r w:rsidRPr="003B2883">
              <w:t>DOWNLINK UE ASSOCIATED NRPPA TRANSPORT</w:t>
            </w:r>
          </w:p>
          <w:p w14:paraId="27837AE2" w14:textId="77777777" w:rsidR="004D28BD" w:rsidRPr="003B2883" w:rsidRDefault="004D28BD" w:rsidP="0011603D">
            <w:pPr>
              <w:pStyle w:val="TAL"/>
            </w:pPr>
            <w:r w:rsidRPr="003B2883">
              <w:t>UPLINK UE ASSOCIATED NRPPA TRANSPORT</w:t>
            </w:r>
          </w:p>
          <w:p w14:paraId="7A0DE6DF" w14:textId="77777777" w:rsidR="004D28BD" w:rsidRPr="003B2883" w:rsidRDefault="004D28BD" w:rsidP="0011603D">
            <w:pPr>
              <w:pStyle w:val="TAL"/>
            </w:pPr>
            <w:r w:rsidRPr="003B2883">
              <w:t>DOWNLINK NON UE ASSOCIATED NRPPA TRANSPORT</w:t>
            </w:r>
          </w:p>
          <w:p w14:paraId="025EF0C0" w14:textId="77777777" w:rsidR="004D28BD" w:rsidRPr="003B2883" w:rsidRDefault="004D28BD" w:rsidP="0011603D">
            <w:pPr>
              <w:pStyle w:val="TAL"/>
            </w:pPr>
            <w:r w:rsidRPr="003B2883">
              <w:t>UPLINK NON UE ASSOCIATED NRPPA TRANSPORT</w:t>
            </w:r>
          </w:p>
        </w:tc>
      </w:tr>
    </w:tbl>
    <w:p w14:paraId="265DD628" w14:textId="77777777" w:rsidR="005629DB" w:rsidRPr="003B2883" w:rsidRDefault="005629DB" w:rsidP="00287154"/>
    <w:p w14:paraId="78ED958B" w14:textId="61834351" w:rsidR="008F708D" w:rsidRPr="003B2883" w:rsidRDefault="008F708D" w:rsidP="008F708D">
      <w:pPr>
        <w:pStyle w:val="Heading6"/>
      </w:pPr>
      <w:bookmarkStart w:id="301" w:name="_Toc20137484"/>
      <w:r w:rsidRPr="003B2883">
        <w:t>6.1.6.4.3.3</w:t>
      </w:r>
      <w:r w:rsidRPr="003B2883">
        <w:tab/>
        <w:t>NGAP Messages</w:t>
      </w:r>
      <w:bookmarkEnd w:id="301"/>
    </w:p>
    <w:p w14:paraId="4D8EED9B" w14:textId="499A5038" w:rsidR="008F708D" w:rsidRPr="003B2883" w:rsidRDefault="008F708D" w:rsidP="008F708D">
      <w:pPr>
        <w:rPr>
          <w:lang w:val="en-US"/>
        </w:rPr>
      </w:pPr>
      <w:r w:rsidRPr="003B2883">
        <w:rPr>
          <w:lang w:val="en-US"/>
        </w:rPr>
        <w:t>For N2 information class PWS, N2 Information shall encode NGAP Messages specified in</w:t>
      </w:r>
      <w:r w:rsidR="0090693A">
        <w:rPr>
          <w:lang w:val="en-US"/>
        </w:rPr>
        <w:t xml:space="preserve"> 3GPP TS</w:t>
      </w:r>
      <w:r w:rsidR="00514461">
        <w:t> </w:t>
      </w:r>
      <w:r w:rsidR="00514461" w:rsidRPr="003B2883">
        <w:t>38.413</w:t>
      </w:r>
      <w:r w:rsidR="00514461">
        <w:t> </w:t>
      </w:r>
      <w:r w:rsidR="00514461" w:rsidRPr="003B2883">
        <w:t>[</w:t>
      </w:r>
      <w:r w:rsidRPr="003B2883">
        <w:t>12]</w:t>
      </w:r>
      <w:r w:rsidRPr="003B2883">
        <w:rPr>
          <w:lang w:val="en-US"/>
        </w:rPr>
        <w:t>.</w:t>
      </w:r>
    </w:p>
    <w:p w14:paraId="7F3E33BD" w14:textId="77777777" w:rsidR="008F708D" w:rsidRPr="003B2883" w:rsidRDefault="008F708D" w:rsidP="008F708D">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Pr="003B2883" w:rsidRDefault="008F708D" w:rsidP="00647BDE">
            <w:pPr>
              <w:pStyle w:val="TAH"/>
            </w:pPr>
            <w:r w:rsidRPr="003B2883">
              <w:t>Reference</w:t>
            </w:r>
          </w:p>
          <w:p w14:paraId="063D1EEE" w14:textId="77777777" w:rsidR="008F708D" w:rsidRPr="003B2883" w:rsidRDefault="008F708D" w:rsidP="00647BDE">
            <w:pPr>
              <w:pStyle w:val="TAH"/>
            </w:pPr>
            <w:r w:rsidRPr="003B2883">
              <w:t>(3GPP TS 38.413 [12])</w:t>
            </w:r>
          </w:p>
        </w:tc>
      </w:tr>
      <w:tr w:rsidR="008F708D" w:rsidRPr="003B2883"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Pr="003B2883" w:rsidRDefault="008F708D" w:rsidP="00647BDE">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Pr="003B2883" w:rsidRDefault="008F708D" w:rsidP="00647BDE">
            <w:pPr>
              <w:pStyle w:val="TAC"/>
            </w:pPr>
            <w:r w:rsidRPr="003B2883">
              <w:t>9.2.8.1</w:t>
            </w:r>
          </w:p>
        </w:tc>
      </w:tr>
      <w:tr w:rsidR="008F708D" w:rsidRPr="003B2883"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Pr="003B2883" w:rsidRDefault="008F708D" w:rsidP="00647BDE">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Pr="003B2883" w:rsidRDefault="008F708D" w:rsidP="00647BDE">
            <w:pPr>
              <w:pStyle w:val="TAC"/>
            </w:pPr>
            <w:r w:rsidRPr="003B2883">
              <w:t>9.2.8.3</w:t>
            </w:r>
          </w:p>
        </w:tc>
      </w:tr>
    </w:tbl>
    <w:p w14:paraId="01383874" w14:textId="77777777" w:rsidR="008F708D" w:rsidRPr="003B2883" w:rsidRDefault="008F708D" w:rsidP="008F708D">
      <w:pPr>
        <w:rPr>
          <w:lang w:val="en-US"/>
        </w:rPr>
      </w:pPr>
    </w:p>
    <w:p w14:paraId="64DA5AF5" w14:textId="77777777" w:rsidR="008F708D" w:rsidRPr="003B2883" w:rsidRDefault="008F708D" w:rsidP="008F708D">
      <w:r w:rsidRPr="003B2883">
        <w:t>N2 Information received by the AMF for PWS may be processed by the AMF before re-encoding and transferring to the Service Consumer:</w:t>
      </w:r>
    </w:p>
    <w:p w14:paraId="27E05846" w14:textId="5626D2F9" w:rsidR="008F708D" w:rsidRPr="003B2883" w:rsidRDefault="008F708D" w:rsidP="008F708D">
      <w:pPr>
        <w:pStyle w:val="B1"/>
      </w:pPr>
      <w:r w:rsidRPr="003B2883">
        <w:lastRenderedPageBreak/>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4A7509E" w14:textId="2A788F1F" w:rsidR="008F708D" w:rsidRPr="003B2883" w:rsidRDefault="008F708D" w:rsidP="008F708D">
      <w:pPr>
        <w:pStyle w:val="B1"/>
      </w:pPr>
      <w:r w:rsidRPr="003B2883">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1CC996A" w14:textId="77777777" w:rsidR="008F708D" w:rsidRPr="003B2883" w:rsidRDefault="008F708D" w:rsidP="008F708D">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Pr="003B2883" w:rsidRDefault="008F708D" w:rsidP="00647BDE">
            <w:pPr>
              <w:pStyle w:val="TAH"/>
            </w:pPr>
            <w:r w:rsidRPr="003B2883">
              <w:t>Reference</w:t>
            </w:r>
          </w:p>
          <w:p w14:paraId="184004AD" w14:textId="77777777" w:rsidR="008F708D" w:rsidRPr="003B2883" w:rsidRDefault="008F708D" w:rsidP="00647BDE">
            <w:pPr>
              <w:pStyle w:val="TAH"/>
            </w:pPr>
            <w:r w:rsidRPr="003B2883">
              <w:t>(3GPP TS 38.413 [12])</w:t>
            </w:r>
          </w:p>
        </w:tc>
      </w:tr>
      <w:tr w:rsidR="008F708D" w:rsidRPr="003B2883"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Pr="003B2883" w:rsidRDefault="008F708D" w:rsidP="00647BDE">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Pr="003B2883" w:rsidRDefault="008F708D" w:rsidP="00647BDE">
            <w:pPr>
              <w:pStyle w:val="TAC"/>
            </w:pPr>
            <w:r w:rsidRPr="003B2883">
              <w:t>9.2.8.2</w:t>
            </w:r>
          </w:p>
        </w:tc>
      </w:tr>
      <w:tr w:rsidR="008F708D" w:rsidRPr="003B2883"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Pr="003B2883" w:rsidRDefault="008F708D" w:rsidP="00647BDE">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Pr="003B2883" w:rsidRDefault="008F708D" w:rsidP="00647BDE">
            <w:pPr>
              <w:pStyle w:val="TAC"/>
            </w:pPr>
            <w:r w:rsidRPr="003B2883">
              <w:t>9.2.8.4</w:t>
            </w:r>
          </w:p>
        </w:tc>
      </w:tr>
    </w:tbl>
    <w:p w14:paraId="4B35AC13" w14:textId="77777777" w:rsidR="008F708D" w:rsidRPr="003B2883" w:rsidRDefault="008F708D" w:rsidP="008F708D">
      <w:pPr>
        <w:pStyle w:val="B1"/>
      </w:pPr>
    </w:p>
    <w:p w14:paraId="6517345C" w14:textId="77777777" w:rsidR="008F708D" w:rsidRPr="003B2883" w:rsidRDefault="008F708D" w:rsidP="008F708D">
      <w:r w:rsidRPr="003B2883">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Pr="003B2883" w:rsidRDefault="008F708D" w:rsidP="008F708D">
      <w:r w:rsidRPr="003B2883">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01E47F7B" w:rsidR="008F708D" w:rsidRPr="003B2883" w:rsidRDefault="008F708D" w:rsidP="008F708D">
      <w:r w:rsidRPr="003B2883">
        <w:t xml:space="preserve">For the ASN.1 definition for encoding the WRITE-REPLACE-WARNING-RESPONSE and the PWS-CANCEL-RESPONSE, see </w:t>
      </w:r>
      <w:r w:rsidR="003B2883">
        <w:t>clause</w:t>
      </w:r>
      <w:r w:rsidRPr="003B2883">
        <w:t xml:space="preserve"> 9.4 of</w:t>
      </w:r>
      <w:r w:rsidR="0090693A">
        <w:t xml:space="preserve"> 3GPP TS</w:t>
      </w:r>
      <w:r w:rsidR="00514461">
        <w:t> </w:t>
      </w:r>
      <w:r w:rsidR="00514461" w:rsidRPr="003B2883">
        <w:t>38.413</w:t>
      </w:r>
      <w:r w:rsidR="00514461">
        <w:t> </w:t>
      </w:r>
      <w:r w:rsidR="00514461" w:rsidRPr="003B2883">
        <w:t>[</w:t>
      </w:r>
      <w:r w:rsidRPr="003B2883">
        <w:t>12].</w:t>
      </w:r>
    </w:p>
    <w:p w14:paraId="521B1485" w14:textId="77777777" w:rsidR="008F708D" w:rsidRPr="003B2883" w:rsidRDefault="008F708D" w:rsidP="008F708D">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3B2883" w:rsidRDefault="008F708D" w:rsidP="008F708D">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3F5CE3" w14:textId="77777777" w:rsidR="008F708D" w:rsidRPr="003B2883" w:rsidRDefault="008F708D" w:rsidP="008F708D">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Pr="003B2883" w:rsidRDefault="008F708D" w:rsidP="00647BDE">
            <w:pPr>
              <w:pStyle w:val="TAH"/>
            </w:pPr>
            <w:r w:rsidRPr="003B2883">
              <w:t>Reference</w:t>
            </w:r>
          </w:p>
          <w:p w14:paraId="649B36A4" w14:textId="5E578FE0" w:rsidR="008F708D" w:rsidRPr="003B2883" w:rsidRDefault="008F708D" w:rsidP="00647BDE">
            <w:pPr>
              <w:pStyle w:val="TAH"/>
            </w:pPr>
            <w:r w:rsidRPr="003B2883">
              <w:t>(3GPP TS 38.413 [</w:t>
            </w:r>
            <w:r w:rsidR="008B7520">
              <w:t>12</w:t>
            </w:r>
            <w:r w:rsidRPr="003B2883">
              <w:t>])</w:t>
            </w:r>
          </w:p>
        </w:tc>
      </w:tr>
      <w:tr w:rsidR="008F708D" w:rsidRPr="003B2883"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Pr="003B2883" w:rsidRDefault="008F708D" w:rsidP="00647BDE">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Pr="003B2883" w:rsidRDefault="008F708D" w:rsidP="00647BDE">
            <w:pPr>
              <w:pStyle w:val="TAC"/>
            </w:pPr>
            <w:r w:rsidRPr="003B2883">
              <w:t>9.2.8.5</w:t>
            </w:r>
          </w:p>
        </w:tc>
      </w:tr>
      <w:tr w:rsidR="008F708D" w:rsidRPr="003B2883"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Pr="003B2883" w:rsidRDefault="008F708D" w:rsidP="00647BDE">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Pr="003B2883" w:rsidRDefault="008F708D" w:rsidP="00647BDE">
            <w:pPr>
              <w:pStyle w:val="TAC"/>
            </w:pPr>
            <w:r w:rsidRPr="003B2883">
              <w:t>9.2.8.6</w:t>
            </w:r>
          </w:p>
        </w:tc>
      </w:tr>
    </w:tbl>
    <w:p w14:paraId="6CCA904B" w14:textId="77777777" w:rsidR="008F708D" w:rsidRPr="003B2883" w:rsidRDefault="008F708D" w:rsidP="00287154">
      <w:pPr>
        <w:rPr>
          <w:lang w:val="en-US"/>
        </w:rPr>
      </w:pPr>
    </w:p>
    <w:p w14:paraId="320E7DA4" w14:textId="77777777" w:rsidR="008F708D" w:rsidRPr="003B2883" w:rsidRDefault="008F708D" w:rsidP="003D5C4D">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52998ED2" w14:textId="037F28BD" w:rsidR="0062740F" w:rsidRPr="003B2883" w:rsidRDefault="0062740F" w:rsidP="0062740F">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w:t>
      </w:r>
      <w:r>
        <w:rPr>
          <w:lang w:val="en-US"/>
        </w:rPr>
        <w:t>.3</w:t>
      </w:r>
      <w:r w:rsidRPr="003B2883">
        <w:rPr>
          <w:lang w:val="en-US"/>
        </w:rPr>
        <w:t>-</w:t>
      </w:r>
      <w:r w:rsidR="00C83D51">
        <w:rPr>
          <w:lang w:val="en-US"/>
        </w:rPr>
        <w:t>4</w:t>
      </w:r>
      <w:r w:rsidRPr="003B2883">
        <w:rPr>
          <w:lang w:val="en-US"/>
        </w:rPr>
        <w:t>.</w:t>
      </w:r>
    </w:p>
    <w:p w14:paraId="680902A7" w14:textId="522CF800" w:rsidR="0062740F" w:rsidRDefault="0062740F" w:rsidP="0062740F">
      <w:pPr>
        <w:pStyle w:val="TH"/>
      </w:pPr>
      <w:r w:rsidRPr="003B2883">
        <w:lastRenderedPageBreak/>
        <w:t>Table 6.1.6.4.3</w:t>
      </w:r>
      <w:r>
        <w:t>.3</w:t>
      </w:r>
      <w:r w:rsidRPr="003B2883">
        <w:t>-</w:t>
      </w:r>
      <w:r w:rsidR="008B7520">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2740F" w:rsidRPr="003B2883" w14:paraId="7C08E969" w14:textId="77777777" w:rsidTr="00843C4E">
        <w:trPr>
          <w:jc w:val="center"/>
        </w:trPr>
        <w:tc>
          <w:tcPr>
            <w:tcW w:w="3492" w:type="pct"/>
            <w:tcBorders>
              <w:top w:val="single" w:sz="4" w:space="0" w:color="auto"/>
              <w:left w:val="single" w:sz="4" w:space="0" w:color="auto"/>
              <w:bottom w:val="single" w:sz="4" w:space="0" w:color="auto"/>
              <w:right w:val="single" w:sz="4" w:space="0" w:color="auto"/>
            </w:tcBorders>
          </w:tcPr>
          <w:p w14:paraId="3CB79DE1" w14:textId="77777777" w:rsidR="0062740F" w:rsidRPr="003B2883" w:rsidRDefault="0062740F" w:rsidP="00843C4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B309914" w14:textId="77777777" w:rsidR="0062740F" w:rsidRPr="003B2883" w:rsidRDefault="0062740F" w:rsidP="00843C4E">
            <w:pPr>
              <w:pStyle w:val="TAH"/>
            </w:pPr>
            <w:r w:rsidRPr="003B2883">
              <w:t>Reference</w:t>
            </w:r>
          </w:p>
          <w:p w14:paraId="426D7406" w14:textId="18DA36D8" w:rsidR="0062740F" w:rsidRPr="003B2883" w:rsidRDefault="0062740F" w:rsidP="00843C4E">
            <w:pPr>
              <w:pStyle w:val="TAH"/>
            </w:pPr>
            <w:r w:rsidRPr="003B2883">
              <w:t>(3GPP TS 38.413 [</w:t>
            </w:r>
            <w:r w:rsidR="008B7520">
              <w:t>12</w:t>
            </w:r>
            <w:r w:rsidRPr="003B2883">
              <w:t>])</w:t>
            </w:r>
          </w:p>
        </w:tc>
      </w:tr>
      <w:tr w:rsidR="0062740F" w:rsidRPr="003B2883" w14:paraId="4E18E61D" w14:textId="77777777" w:rsidTr="00843C4E">
        <w:trPr>
          <w:jc w:val="center"/>
        </w:trPr>
        <w:tc>
          <w:tcPr>
            <w:tcW w:w="3492" w:type="pct"/>
            <w:tcBorders>
              <w:top w:val="single" w:sz="4" w:space="0" w:color="auto"/>
              <w:left w:val="single" w:sz="4" w:space="0" w:color="auto"/>
              <w:bottom w:val="single" w:sz="4" w:space="0" w:color="auto"/>
              <w:right w:val="single" w:sz="4" w:space="0" w:color="auto"/>
            </w:tcBorders>
          </w:tcPr>
          <w:p w14:paraId="7CEF5C2C" w14:textId="77777777" w:rsidR="0062740F" w:rsidRPr="003B2883" w:rsidRDefault="0062740F" w:rsidP="00843C4E">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05B00E15" w14:textId="77777777" w:rsidR="0062740F" w:rsidRPr="003B2883" w:rsidRDefault="0062740F" w:rsidP="00843C4E">
            <w:pPr>
              <w:pStyle w:val="TAC"/>
            </w:pPr>
          </w:p>
        </w:tc>
      </w:tr>
    </w:tbl>
    <w:p w14:paraId="2C40C000" w14:textId="77777777" w:rsidR="0062740F" w:rsidRPr="003B2883" w:rsidRDefault="0062740F" w:rsidP="0062740F">
      <w:pPr>
        <w:pStyle w:val="TH"/>
      </w:pPr>
    </w:p>
    <w:p w14:paraId="70F6C1BC" w14:textId="5C908435" w:rsidR="00515970" w:rsidRPr="003B2883" w:rsidRDefault="00515970" w:rsidP="00515970">
      <w:pPr>
        <w:pStyle w:val="Heading3"/>
      </w:pPr>
      <w:bookmarkStart w:id="302" w:name="_Toc20137485"/>
      <w:r w:rsidRPr="003B2883">
        <w:t>6.1.7</w:t>
      </w:r>
      <w:r w:rsidRPr="003B2883">
        <w:tab/>
        <w:t>Error Handling</w:t>
      </w:r>
      <w:bookmarkEnd w:id="302"/>
    </w:p>
    <w:p w14:paraId="45733C3D" w14:textId="397A3C03" w:rsidR="00CD4700" w:rsidRPr="003B2883" w:rsidRDefault="00CD4700" w:rsidP="00CD4700">
      <w:pPr>
        <w:pStyle w:val="Heading4"/>
      </w:pPr>
      <w:bookmarkStart w:id="303" w:name="_Toc20137486"/>
      <w:r w:rsidRPr="003B2883">
        <w:t>6.1.7.1</w:t>
      </w:r>
      <w:r w:rsidRPr="003B2883">
        <w:tab/>
        <w:t>General</w:t>
      </w:r>
      <w:bookmarkEnd w:id="303"/>
    </w:p>
    <w:p w14:paraId="70DABC36" w14:textId="04AC43E0" w:rsidR="00CD4700" w:rsidRPr="003B2883" w:rsidRDefault="00CD4700" w:rsidP="00CD4700">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12734B79" w14:textId="77777777" w:rsidR="00CD4700" w:rsidRPr="003B2883" w:rsidRDefault="00CD4700" w:rsidP="00CD4700"/>
    <w:p w14:paraId="6C230B24" w14:textId="1C65EC3B" w:rsidR="00CD4700" w:rsidRPr="003B2883" w:rsidRDefault="00CD4700" w:rsidP="00CD4700">
      <w:pPr>
        <w:pStyle w:val="Heading4"/>
      </w:pPr>
      <w:bookmarkStart w:id="304" w:name="_Toc20137487"/>
      <w:r w:rsidRPr="003B2883">
        <w:t>6.1.7.2</w:t>
      </w:r>
      <w:r w:rsidRPr="003B2883">
        <w:tab/>
        <w:t>Protocol Errors</w:t>
      </w:r>
      <w:bookmarkEnd w:id="304"/>
    </w:p>
    <w:p w14:paraId="176F4809" w14:textId="318EEC0E" w:rsidR="00E25480" w:rsidRPr="003B2883" w:rsidRDefault="00E25480" w:rsidP="003D5C4D">
      <w:r w:rsidRPr="003B2883">
        <w:t xml:space="preserve">Protocol Error Handling shall be supported as specified in </w:t>
      </w:r>
      <w:r w:rsidR="003B2883">
        <w:t>clause</w:t>
      </w:r>
      <w:r w:rsidRPr="003B2883">
        <w:t xml:space="preserve"> 5.2.7.2 of</w:t>
      </w:r>
      <w:r w:rsidR="0090693A">
        <w:t xml:space="preserve"> 3GPP TS</w:t>
      </w:r>
      <w:r w:rsidR="00514461">
        <w:t> </w:t>
      </w:r>
      <w:r w:rsidR="00514461" w:rsidRPr="003B2883">
        <w:t>29.500</w:t>
      </w:r>
      <w:r w:rsidR="00514461">
        <w:t> </w:t>
      </w:r>
      <w:r w:rsidR="00514461" w:rsidRPr="003B2883">
        <w:t>[</w:t>
      </w:r>
      <w:r w:rsidRPr="003B2883">
        <w:t>4].</w:t>
      </w:r>
    </w:p>
    <w:p w14:paraId="232B40BC" w14:textId="77777777" w:rsidR="00CD4700" w:rsidRPr="003B2883" w:rsidRDefault="00CD4700" w:rsidP="00CD4700">
      <w:pPr>
        <w:pStyle w:val="PL"/>
      </w:pPr>
    </w:p>
    <w:p w14:paraId="4D5F405E" w14:textId="3B5D37F2" w:rsidR="00CD4700" w:rsidRPr="003B2883" w:rsidRDefault="00CD4700" w:rsidP="00CD4700">
      <w:pPr>
        <w:pStyle w:val="Heading4"/>
      </w:pPr>
      <w:bookmarkStart w:id="305" w:name="_Toc20137488"/>
      <w:r w:rsidRPr="003B2883">
        <w:t>6.1.7.3</w:t>
      </w:r>
      <w:r w:rsidRPr="003B2883">
        <w:tab/>
        <w:t>Application Errors</w:t>
      </w:r>
      <w:bookmarkEnd w:id="305"/>
    </w:p>
    <w:p w14:paraId="5A352858" w14:textId="2679A8BE" w:rsidR="00CD4700" w:rsidRPr="003B2883" w:rsidRDefault="00E25480" w:rsidP="00287154">
      <w:r w:rsidRPr="003B2883">
        <w:t>The common application errors defined in the Table 5.2.7.2-1 in</w:t>
      </w:r>
      <w:r w:rsidR="0090693A">
        <w:t xml:space="preserve"> 3GPP TS</w:t>
      </w:r>
      <w:r w:rsidR="00514461">
        <w:t> </w:t>
      </w:r>
      <w:r w:rsidR="00514461" w:rsidRPr="003B2883">
        <w:t>29.500</w:t>
      </w:r>
      <w:r w:rsidR="00514461">
        <w:t> </w:t>
      </w:r>
      <w:r w:rsidR="00514461" w:rsidRPr="003B2883">
        <w:t>[</w:t>
      </w:r>
      <w:r w:rsidRPr="003B2883">
        <w:t>4] may also be used for the Namf_Communication service.</w:t>
      </w:r>
      <w:r w:rsidRPr="003B2883">
        <w:rPr>
          <w:iCs/>
        </w:rPr>
        <w:t xml:space="preserve"> </w:t>
      </w:r>
      <w:r w:rsidR="00CD4700" w:rsidRPr="003B2883">
        <w:t xml:space="preserve">The </w:t>
      </w:r>
      <w:r w:rsidRPr="003B2883">
        <w:t xml:space="preserve">following </w:t>
      </w:r>
      <w:r w:rsidR="00CD4700" w:rsidRPr="003B2883">
        <w:t>application errors listed in Table 6.1.7.3-1</w:t>
      </w:r>
      <w:r w:rsidRPr="003B2883">
        <w:t xml:space="preserve"> are specific for the Namf_Communication service</w:t>
      </w:r>
      <w:r w:rsidR="00CD4700" w:rsidRPr="003B2883">
        <w:t>.</w:t>
      </w:r>
    </w:p>
    <w:p w14:paraId="44599BC6" w14:textId="77777777" w:rsidR="00CD4700" w:rsidRPr="003B2883" w:rsidRDefault="00CD4700" w:rsidP="00CD470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3B2883" w14:paraId="720E85C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Pr="003B2883" w:rsidRDefault="00CD4700" w:rsidP="00115BBB">
            <w:pPr>
              <w:pStyle w:val="TAH"/>
            </w:pPr>
            <w:bookmarkStart w:id="306"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Pr="003B2883" w:rsidRDefault="00CD4700" w:rsidP="00115BBB">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Pr="003B2883" w:rsidRDefault="00CD4700" w:rsidP="00115BBB">
            <w:pPr>
              <w:pStyle w:val="TAH"/>
            </w:pPr>
            <w:r w:rsidRPr="003B2883">
              <w:t>Description</w:t>
            </w:r>
          </w:p>
        </w:tc>
      </w:tr>
      <w:tr w:rsidR="00083CD5" w:rsidRPr="003B2883" w14:paraId="55E6EC9C"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Pr="003B2883" w:rsidRDefault="00083CD5" w:rsidP="00810AC5">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Pr="003B2883" w:rsidRDefault="00083CD5" w:rsidP="00810AC5">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Pr="003B2883" w:rsidRDefault="00083CD5" w:rsidP="00810AC5">
            <w:pPr>
              <w:pStyle w:val="TAL"/>
            </w:pPr>
            <w:r w:rsidRPr="003B2883">
              <w:t>The request has been asked to be redirected to a specified target.</w:t>
            </w:r>
          </w:p>
        </w:tc>
      </w:tr>
      <w:tr w:rsidR="004B49A8" w:rsidRPr="003B2883" w14:paraId="35A7BE18"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Pr="003B2883" w:rsidRDefault="004B49A8" w:rsidP="004B49A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Pr="003B2883" w:rsidRDefault="004B49A8" w:rsidP="004B49A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4B49A8" w:rsidRPr="003B2883" w14:paraId="45D4CC41"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Pr="003B2883" w:rsidRDefault="004B49A8" w:rsidP="004B49A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Pr="003B2883" w:rsidRDefault="004B49A8" w:rsidP="004B49A8">
            <w:pPr>
              <w:pStyle w:val="TAL"/>
            </w:pPr>
            <w:r w:rsidRPr="003B2883">
              <w:rPr>
                <w:rFonts w:hint="eastAsia"/>
              </w:rPr>
              <w:t>Integrity check of the complete registration messag</w:t>
            </w:r>
            <w:r w:rsidRPr="003B2883">
              <w:t>e included in the UE context transfer request failed.</w:t>
            </w:r>
          </w:p>
        </w:tc>
      </w:tr>
      <w:tr w:rsidR="004B49A8" w:rsidRPr="003B2883" w14:paraId="2C9210D0"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3B2883" w:rsidRDefault="004B49A8" w:rsidP="004B49A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Pr="003B2883" w:rsidRDefault="004B49A8" w:rsidP="004B49A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734BEC" w:rsidRPr="003B2883" w14:paraId="7F1F9B9F"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Pr="003B2883" w:rsidRDefault="00734BEC" w:rsidP="00734BEC">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Pr="003B2883" w:rsidRDefault="00734BEC" w:rsidP="00734BEC">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35A9C9BC" w:rsidR="00734BEC" w:rsidRPr="003B2883" w:rsidRDefault="00734BEC" w:rsidP="00734BEC">
            <w:pPr>
              <w:pStyle w:val="TAL"/>
            </w:pPr>
            <w:r w:rsidRPr="003B2883">
              <w:rPr>
                <w:rFonts w:hint="eastAsia"/>
              </w:rPr>
              <w:t xml:space="preserve">Allocation of EPS Bearer ID failed due to local policy at the AMF as specified in </w:t>
            </w:r>
            <w:r w:rsidR="003B2883">
              <w:t>clause</w:t>
            </w:r>
            <w:r w:rsidRPr="003B2883">
              <w:t xml:space="preserve"> 4.11.1.4.1 of 3GPP TS 23.502 [3].</w:t>
            </w:r>
          </w:p>
        </w:tc>
      </w:tr>
      <w:tr w:rsidR="00473A25" w:rsidRPr="003B2883" w14:paraId="241132AD"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3B2883" w:rsidRDefault="00473A25" w:rsidP="00473A25">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Pr="003B2883" w:rsidRDefault="00473A25" w:rsidP="00473A25">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Pr="003B2883" w:rsidRDefault="00473A25" w:rsidP="00473A25">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473A25" w:rsidRPr="003B2883" w14:paraId="21F7E54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3B2883" w:rsidRDefault="00473A25" w:rsidP="00473A25">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Pr="003B2883" w:rsidRDefault="00473A25" w:rsidP="00473A25">
            <w:pPr>
              <w:pStyle w:val="TAL"/>
            </w:pPr>
            <w:r w:rsidRPr="003B2883">
              <w:t>The SUPI or PEI included in the message is unknown.</w:t>
            </w:r>
          </w:p>
        </w:tc>
      </w:tr>
      <w:tr w:rsidR="00473A25" w:rsidRPr="003B2883" w14:paraId="3FD215C2"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3B2883" w:rsidRDefault="00473A25" w:rsidP="00473A25">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Pr="003B2883" w:rsidRDefault="00473A25" w:rsidP="00473A25">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473A25" w:rsidRPr="003B2883" w14:paraId="645D74AB"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3B2883" w:rsidRDefault="00473A25" w:rsidP="00473A25">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Pr="003B2883" w:rsidRDefault="00473A25" w:rsidP="00473A25">
            <w:pPr>
              <w:pStyle w:val="TAL"/>
            </w:pPr>
            <w:r w:rsidRPr="003B2883">
              <w:t>The request is rejected due to unspecified reasons.</w:t>
            </w:r>
          </w:p>
        </w:tc>
      </w:tr>
      <w:tr w:rsidR="00621D82" w:rsidRPr="003B2883" w14:paraId="39A1F513"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7D40987" w14:textId="13BC454E" w:rsidR="00621D82" w:rsidRPr="003B2883" w:rsidRDefault="00621D82" w:rsidP="00621D82">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1C7E67AC" w14:textId="38BB7423" w:rsidR="00621D82" w:rsidRPr="003B2883" w:rsidRDefault="00621D82" w:rsidP="00621D82">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85BED0E" w14:textId="0A634267" w:rsidR="00621D82" w:rsidRPr="003B2883" w:rsidRDefault="00621D82" w:rsidP="00621D82">
            <w:pPr>
              <w:pStyle w:val="TAL"/>
            </w:pPr>
            <w:r>
              <w:t>The request is rejected because the SM Context should be relocated to another SMF, e.g. when AMF detects I-SMF insertion/change/removal or V-SMF change is needed, as specified in clause 4.23 of 3GPP TS 23.502 [3].</w:t>
            </w:r>
          </w:p>
        </w:tc>
      </w:tr>
      <w:tr w:rsidR="00621D82" w:rsidRPr="003B2883" w14:paraId="3A25668D"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621D82" w:rsidRPr="003B2883" w:rsidRDefault="00621D82" w:rsidP="00621D82">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621D82" w:rsidRPr="003B2883" w:rsidRDefault="00621D82" w:rsidP="00621D82">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621D82" w:rsidRPr="003B2883" w:rsidRDefault="00621D82" w:rsidP="00621D82">
            <w:pPr>
              <w:pStyle w:val="TAL"/>
            </w:pPr>
            <w:r w:rsidRPr="003B2883">
              <w:t>UE does not support LPP in N1 mode hence the N1 LPP message cannot be sent to the UE.</w:t>
            </w:r>
          </w:p>
        </w:tc>
      </w:tr>
      <w:tr w:rsidR="00621D82" w:rsidRPr="003B2883" w14:paraId="664FC616"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621D82" w:rsidRPr="003B2883" w:rsidRDefault="00621D82" w:rsidP="00621D82">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621D82" w:rsidRPr="003B2883" w:rsidRDefault="00621D82" w:rsidP="00621D82">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621D82" w:rsidRPr="003B2883" w:rsidRDefault="00621D82" w:rsidP="00621D82">
            <w:pPr>
              <w:pStyle w:val="TAL"/>
            </w:pPr>
            <w:r w:rsidRPr="003B2883">
              <w:t>The requested UE Context does not exist on the AMF</w:t>
            </w:r>
          </w:p>
        </w:tc>
      </w:tr>
      <w:tr w:rsidR="00621D82" w:rsidRPr="003B2883" w14:paraId="62FF3C40"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621D82" w:rsidRPr="003B2883" w:rsidRDefault="00621D82" w:rsidP="00621D82">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621D82" w:rsidRPr="003B2883" w:rsidRDefault="00621D82" w:rsidP="00621D82">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21D82" w:rsidRPr="003B2883" w14:paraId="272922BB"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621D82" w:rsidRPr="003B2883" w:rsidRDefault="00621D82" w:rsidP="00621D82">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621D82" w:rsidRPr="003B2883" w:rsidRDefault="00621D82" w:rsidP="00621D82">
            <w:pPr>
              <w:pStyle w:val="TAL"/>
            </w:pPr>
            <w:r w:rsidRPr="003B2883">
              <w:rPr>
                <w:rFonts w:hint="eastAsia"/>
              </w:rPr>
              <w:t>N1/N2 message transfer towards UE / AN cannot be initiated due to an ongoing registration procedure.</w:t>
            </w:r>
          </w:p>
        </w:tc>
      </w:tr>
      <w:tr w:rsidR="00621D82" w:rsidRPr="003B2883" w14:paraId="299C5BC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621D82" w:rsidRPr="003B2883" w:rsidRDefault="00621D82" w:rsidP="00621D82">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621D82" w:rsidRPr="003B2883" w:rsidRDefault="00621D82" w:rsidP="00621D82">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p>
        </w:tc>
      </w:tr>
      <w:tr w:rsidR="00621D82" w:rsidRPr="003B2883" w14:paraId="79CBB44F"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621D82" w:rsidRPr="003B2883" w:rsidRDefault="00621D82" w:rsidP="00621D82">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621D82" w:rsidRPr="003B2883" w:rsidRDefault="00621D82" w:rsidP="00621D82">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621D82" w:rsidRPr="003B2883" w14:paraId="2B424DE3"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621D82" w:rsidRPr="003B2883" w:rsidRDefault="00621D82" w:rsidP="00621D82">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621D82" w:rsidRPr="003B2883" w:rsidRDefault="00621D82" w:rsidP="00621D82">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621D82" w:rsidRPr="003B2883" w:rsidRDefault="00621D82" w:rsidP="00621D82">
            <w:pPr>
              <w:pStyle w:val="TAL"/>
            </w:pPr>
            <w:r w:rsidRPr="003B2883">
              <w:t>T</w:t>
            </w:r>
            <w:r w:rsidRPr="003B2883">
              <w:rPr>
                <w:rFonts w:hint="eastAsia"/>
              </w:rPr>
              <w:t xml:space="preserve">he UE is </w:t>
            </w:r>
            <w:r w:rsidRPr="003B2883">
              <w:t>not reachable for paging.</w:t>
            </w:r>
          </w:p>
        </w:tc>
      </w:tr>
      <w:bookmarkEnd w:id="306"/>
    </w:tbl>
    <w:p w14:paraId="29B2C7F2" w14:textId="77777777" w:rsidR="00515970" w:rsidRPr="003B2883" w:rsidRDefault="00515970" w:rsidP="00810AC5"/>
    <w:p w14:paraId="4AAD5785" w14:textId="02C7EC3D" w:rsidR="00F82DE2" w:rsidRPr="003B2883" w:rsidRDefault="00F82DE2" w:rsidP="00F82DE2">
      <w:pPr>
        <w:pStyle w:val="Heading3"/>
      </w:pPr>
      <w:bookmarkStart w:id="307" w:name="_Toc20137489"/>
      <w:r w:rsidRPr="003B2883">
        <w:t>6.1.8</w:t>
      </w:r>
      <w:r w:rsidRPr="003B2883">
        <w:tab/>
        <w:t>Feature Negotiation</w:t>
      </w:r>
      <w:bookmarkEnd w:id="307"/>
    </w:p>
    <w:p w14:paraId="77036387" w14:textId="7474A0CE" w:rsidR="00F82DE2" w:rsidRPr="003B2883" w:rsidRDefault="00F82DE2" w:rsidP="00F82DE2">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Namf_Communication service, if any.</w:t>
      </w:r>
    </w:p>
    <w:p w14:paraId="580E268E" w14:textId="77777777" w:rsidR="00F82DE2" w:rsidRPr="003B2883" w:rsidRDefault="00F82DE2" w:rsidP="00F82DE2">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662F08D3" w:rsidR="00F82DE2" w:rsidRPr="003B2883" w:rsidRDefault="00B1767F" w:rsidP="00B1767F">
      <w:pPr>
        <w:pStyle w:val="B1"/>
        <w:rPr>
          <w:lang w:val="en-US"/>
        </w:rPr>
      </w:pPr>
      <w:r w:rsidRPr="003B2883">
        <w:rPr>
          <w:lang w:val="en-US"/>
        </w:rPr>
        <w:lastRenderedPageBreak/>
        <w:t>-</w:t>
      </w:r>
      <w:r w:rsidRPr="003B2883">
        <w:rPr>
          <w:lang w:val="en-US"/>
        </w:rPr>
        <w:tab/>
      </w:r>
      <w:r w:rsidR="00F82DE2" w:rsidRPr="003B2883">
        <w:rPr>
          <w:lang w:val="en-US"/>
        </w:rPr>
        <w:t xml:space="preserve">N1N2MessgeTransfer, as specified in </w:t>
      </w:r>
      <w:r w:rsidR="003B2883">
        <w:rPr>
          <w:lang w:val="en-US"/>
        </w:rPr>
        <w:t>clause</w:t>
      </w:r>
      <w:r w:rsidR="00F82DE2" w:rsidRPr="003B2883">
        <w:rPr>
          <w:lang w:val="en-US"/>
        </w:rPr>
        <w:t xml:space="preserve"> </w:t>
      </w:r>
      <w:r w:rsidR="004244F4" w:rsidRPr="003B2883">
        <w:rPr>
          <w:lang w:val="en-US"/>
        </w:rPr>
        <w:t>5.2.2.</w:t>
      </w:r>
      <w:r w:rsidR="00E97316" w:rsidRPr="003B2883">
        <w:rPr>
          <w:lang w:val="en-US"/>
        </w:rPr>
        <w:t>3.1</w:t>
      </w:r>
      <w:r w:rsidR="00F82DE2" w:rsidRPr="003B2883">
        <w:rPr>
          <w:lang w:val="en-US"/>
        </w:rPr>
        <w:t>;</w:t>
      </w:r>
    </w:p>
    <w:p w14:paraId="792DDC43" w14:textId="03F1A527" w:rsidR="00E83BB0" w:rsidRPr="003B2883" w:rsidRDefault="00B1767F" w:rsidP="00B1767F">
      <w:pPr>
        <w:pStyle w:val="B1"/>
        <w:rPr>
          <w:lang w:val="en-US"/>
        </w:rPr>
      </w:pPr>
      <w:r w:rsidRPr="003B2883">
        <w:rPr>
          <w:lang w:val="en-US"/>
        </w:rPr>
        <w:t>-</w:t>
      </w:r>
      <w:r w:rsidRPr="003B2883">
        <w:rPr>
          <w:lang w:val="en-US"/>
        </w:rPr>
        <w:tab/>
      </w:r>
      <w:r w:rsidR="00E83BB0" w:rsidRPr="003B2883">
        <w:rPr>
          <w:lang w:val="en-US"/>
        </w:rPr>
        <w:t xml:space="preserve">N1N2MessageSubscribe, as specified in </w:t>
      </w:r>
      <w:r w:rsidR="003B2883">
        <w:rPr>
          <w:lang w:val="en-US"/>
        </w:rPr>
        <w:t>clause</w:t>
      </w:r>
      <w:r w:rsidR="00E83BB0" w:rsidRPr="003B2883">
        <w:rPr>
          <w:lang w:val="en-US"/>
        </w:rPr>
        <w:t xml:space="preserve"> </w:t>
      </w:r>
      <w:r w:rsidR="00C32818" w:rsidRPr="003B2883">
        <w:rPr>
          <w:lang w:val="en-US"/>
        </w:rPr>
        <w:t>5.2.2.3.3</w:t>
      </w:r>
      <w:r w:rsidR="00E83BB0" w:rsidRPr="003B2883">
        <w:rPr>
          <w:lang w:val="en-US"/>
        </w:rPr>
        <w:t>;</w:t>
      </w:r>
    </w:p>
    <w:p w14:paraId="6F67F916" w14:textId="495DB6A7" w:rsidR="00E83BB0" w:rsidRPr="003B2883" w:rsidRDefault="00B1767F" w:rsidP="00B1767F">
      <w:pPr>
        <w:pStyle w:val="B1"/>
        <w:rPr>
          <w:lang w:val="en-US"/>
        </w:rPr>
      </w:pPr>
      <w:r w:rsidRPr="003B2883">
        <w:rPr>
          <w:lang w:val="en-US"/>
        </w:rPr>
        <w:t>-</w:t>
      </w:r>
      <w:r w:rsidRPr="003B2883">
        <w:rPr>
          <w:lang w:val="en-US"/>
        </w:rPr>
        <w:tab/>
      </w:r>
      <w:r w:rsidR="000072F6" w:rsidRPr="003B2883">
        <w:rPr>
          <w:lang w:val="en-US"/>
        </w:rPr>
        <w:t xml:space="preserve">NonUeN2InfoSubscribe, as specified in </w:t>
      </w:r>
      <w:r w:rsidR="003B2883">
        <w:rPr>
          <w:lang w:val="en-US"/>
        </w:rPr>
        <w:t>clause</w:t>
      </w:r>
      <w:r w:rsidR="000072F6" w:rsidRPr="003B2883">
        <w:rPr>
          <w:lang w:val="en-US"/>
        </w:rPr>
        <w:t xml:space="preserve"> </w:t>
      </w:r>
      <w:r w:rsidR="004A4EE5" w:rsidRPr="003B2883">
        <w:rPr>
          <w:lang w:val="en-US"/>
        </w:rPr>
        <w:t>5.2.2.4.2</w:t>
      </w:r>
      <w:r w:rsidR="000072F6" w:rsidRPr="003B2883">
        <w:rPr>
          <w:lang w:val="en-US"/>
        </w:rPr>
        <w:t>;</w:t>
      </w:r>
    </w:p>
    <w:p w14:paraId="02CBBFDA" w14:textId="29C16229"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UeContextTransfer, as specified in </w:t>
      </w:r>
      <w:r w:rsidR="003B2883">
        <w:rPr>
          <w:lang w:val="en-US"/>
        </w:rPr>
        <w:t>clause</w:t>
      </w:r>
      <w:r w:rsidR="00F82DE2" w:rsidRPr="003B2883">
        <w:rPr>
          <w:lang w:val="en-US"/>
        </w:rPr>
        <w:t xml:space="preserve"> </w:t>
      </w:r>
      <w:r w:rsidR="00D86D4C" w:rsidRPr="003B2883">
        <w:rPr>
          <w:lang w:val="en-US"/>
        </w:rPr>
        <w:t>5.2.2.2.1</w:t>
      </w:r>
      <w:r w:rsidR="00F82DE2" w:rsidRPr="003B2883">
        <w:rPr>
          <w:lang w:val="en-US"/>
        </w:rPr>
        <w:t>;</w:t>
      </w:r>
    </w:p>
    <w:p w14:paraId="5D8BAF3D" w14:textId="6D04CC36"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CreateUEContext, as specified in </w:t>
      </w:r>
      <w:r w:rsidR="003B2883">
        <w:rPr>
          <w:lang w:val="en-US"/>
        </w:rPr>
        <w:t>clause</w:t>
      </w:r>
      <w:r w:rsidR="00F82DE2" w:rsidRPr="003B2883">
        <w:rPr>
          <w:lang w:val="en-US"/>
        </w:rPr>
        <w:t xml:space="preserve"> </w:t>
      </w:r>
      <w:r w:rsidR="007A3958" w:rsidRPr="003B2883">
        <w:rPr>
          <w:lang w:val="en-US"/>
        </w:rPr>
        <w:t>5.2.2.2.3</w:t>
      </w:r>
    </w:p>
    <w:p w14:paraId="52CE94F9" w14:textId="67E96772" w:rsidR="00F82DE2" w:rsidRPr="003B2883" w:rsidRDefault="00F82DE2" w:rsidP="00F82DE2">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the service operation.</w:t>
      </w:r>
    </w:p>
    <w:p w14:paraId="5A35EED2" w14:textId="2932C4F7" w:rsidR="00F82DE2" w:rsidRPr="003B2883" w:rsidRDefault="00F82DE2" w:rsidP="00F82DE2">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6217CA60" w14:textId="4CBF09C0" w:rsidR="00F82DE2" w:rsidRPr="003B2883" w:rsidRDefault="00F82DE2" w:rsidP="00F82DE2">
      <w:pPr>
        <w:rPr>
          <w:lang w:val="en-US"/>
        </w:rPr>
      </w:pPr>
      <w:r w:rsidRPr="003B2883">
        <w:rPr>
          <w:lang w:val="en-US"/>
        </w:rPr>
        <w:t>The following features are defined for the Namf_Communication service.</w:t>
      </w:r>
    </w:p>
    <w:p w14:paraId="45BBA7C8" w14:textId="77777777" w:rsidR="00F82DE2" w:rsidRPr="003B2883" w:rsidRDefault="00F82DE2" w:rsidP="00F82DE2">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2883" w14:paraId="4453E81A" w14:textId="77777777" w:rsidTr="00F95845">
        <w:trPr>
          <w:cantSplit/>
          <w:jc w:val="center"/>
        </w:trPr>
        <w:tc>
          <w:tcPr>
            <w:tcW w:w="993" w:type="dxa"/>
            <w:shd w:val="clear" w:color="auto" w:fill="BFBFBF"/>
          </w:tcPr>
          <w:p w14:paraId="4B207481" w14:textId="77777777" w:rsidR="00F82DE2" w:rsidRPr="003B2883" w:rsidRDefault="00F82DE2" w:rsidP="00E83BB0">
            <w:pPr>
              <w:pStyle w:val="TAH"/>
            </w:pPr>
            <w:r w:rsidRPr="003B2883">
              <w:t>Feature Number</w:t>
            </w:r>
          </w:p>
        </w:tc>
        <w:tc>
          <w:tcPr>
            <w:tcW w:w="1063" w:type="dxa"/>
            <w:shd w:val="clear" w:color="auto" w:fill="BFBFBF"/>
          </w:tcPr>
          <w:p w14:paraId="37225254" w14:textId="77777777" w:rsidR="00F82DE2" w:rsidRPr="003B2883" w:rsidRDefault="00F82DE2" w:rsidP="00E83BB0">
            <w:pPr>
              <w:pStyle w:val="TAH"/>
            </w:pPr>
            <w:r w:rsidRPr="003B2883">
              <w:t>Feature</w:t>
            </w:r>
          </w:p>
        </w:tc>
        <w:tc>
          <w:tcPr>
            <w:tcW w:w="639" w:type="dxa"/>
            <w:shd w:val="clear" w:color="auto" w:fill="BFBFBF"/>
          </w:tcPr>
          <w:p w14:paraId="3ABD35B6" w14:textId="77777777" w:rsidR="00F82DE2" w:rsidRPr="003B2883" w:rsidRDefault="00F82DE2" w:rsidP="00E83BB0">
            <w:pPr>
              <w:pStyle w:val="TAH"/>
            </w:pPr>
            <w:r w:rsidRPr="003B2883">
              <w:t>M/O</w:t>
            </w:r>
          </w:p>
        </w:tc>
        <w:tc>
          <w:tcPr>
            <w:tcW w:w="6520" w:type="dxa"/>
            <w:shd w:val="clear" w:color="auto" w:fill="BFBFBF"/>
          </w:tcPr>
          <w:p w14:paraId="07C24EC1" w14:textId="77777777" w:rsidR="00F82DE2" w:rsidRPr="003B2883" w:rsidRDefault="00F82DE2" w:rsidP="00E83BB0">
            <w:pPr>
              <w:pStyle w:val="TAH"/>
            </w:pPr>
            <w:r w:rsidRPr="003B2883">
              <w:t>Description</w:t>
            </w:r>
          </w:p>
        </w:tc>
      </w:tr>
      <w:tr w:rsidR="00BF1F75" w:rsidRPr="003B2883" w14:paraId="706F780F" w14:textId="77777777" w:rsidTr="00E83BB0">
        <w:trPr>
          <w:cantSplit/>
          <w:jc w:val="center"/>
        </w:trPr>
        <w:tc>
          <w:tcPr>
            <w:tcW w:w="993" w:type="dxa"/>
          </w:tcPr>
          <w:p w14:paraId="61FC0ACE" w14:textId="14F34BCF" w:rsidR="00BF1F75" w:rsidRPr="003B2883" w:rsidRDefault="00BF1F75" w:rsidP="00FB4944">
            <w:pPr>
              <w:pStyle w:val="TAL"/>
            </w:pPr>
            <w:r w:rsidRPr="003B2883">
              <w:t>1</w:t>
            </w:r>
          </w:p>
        </w:tc>
        <w:tc>
          <w:tcPr>
            <w:tcW w:w="1063" w:type="dxa"/>
          </w:tcPr>
          <w:p w14:paraId="1D37671E" w14:textId="54AFF5F3" w:rsidR="00BF1F75" w:rsidRPr="003B2883" w:rsidRDefault="00BF1F75" w:rsidP="00385DE5">
            <w:pPr>
              <w:pStyle w:val="TAL"/>
            </w:pPr>
            <w:r w:rsidRPr="003B2883">
              <w:t>DTSSA</w:t>
            </w:r>
          </w:p>
        </w:tc>
        <w:tc>
          <w:tcPr>
            <w:tcW w:w="639" w:type="dxa"/>
          </w:tcPr>
          <w:p w14:paraId="717B9B0C" w14:textId="7D7B5C7E" w:rsidR="00BF1F75" w:rsidRPr="003B2883" w:rsidRDefault="00BF1F75" w:rsidP="00FB4944">
            <w:pPr>
              <w:pStyle w:val="TAL"/>
            </w:pPr>
            <w:r w:rsidRPr="003B2883">
              <w:t>O</w:t>
            </w:r>
          </w:p>
        </w:tc>
        <w:tc>
          <w:tcPr>
            <w:tcW w:w="6520" w:type="dxa"/>
          </w:tcPr>
          <w:p w14:paraId="35A7DEA6" w14:textId="77777777" w:rsidR="00BF1F75" w:rsidRPr="003B2883" w:rsidRDefault="00BF1F75" w:rsidP="00BF1F75">
            <w:pPr>
              <w:pStyle w:val="TAL"/>
            </w:pPr>
            <w:r w:rsidRPr="003B2883">
              <w:t>Deployments Topologies with specific SMF Service Areas.</w:t>
            </w:r>
          </w:p>
          <w:p w14:paraId="5E609D55" w14:textId="77777777" w:rsidR="00BF1F75" w:rsidRPr="003B2883" w:rsidRDefault="00BF1F75" w:rsidP="00BF1F75">
            <w:pPr>
              <w:pStyle w:val="TAL"/>
            </w:pPr>
          </w:p>
          <w:p w14:paraId="232C2AB7" w14:textId="2AFC839C" w:rsidR="00BF1F75" w:rsidRPr="003B2883" w:rsidRDefault="00BF1F75" w:rsidP="00385DE5">
            <w:pPr>
              <w:pStyle w:val="TAL"/>
            </w:pPr>
            <w:r w:rsidRPr="003B2883">
              <w:t xml:space="preserve">An AMF that supports this feature shall support the procedures specified in </w:t>
            </w:r>
            <w:r w:rsidR="003B2883">
              <w:t>clause</w:t>
            </w:r>
            <w:r w:rsidRPr="003B2883">
              <w:t xml:space="preserve"> 5.34 of 3GPP TS 23.501 [2] and in </w:t>
            </w:r>
            <w:r w:rsidR="003B2883">
              <w:t>clause</w:t>
            </w:r>
            <w:r w:rsidRPr="003B2883">
              <w:t xml:space="preserve"> 4.23 of 3GPP TS 23.502 [3].</w:t>
            </w:r>
          </w:p>
        </w:tc>
      </w:tr>
      <w:tr w:rsidR="00FD6EB2" w:rsidRPr="003B2883" w14:paraId="52BF50A5" w14:textId="77777777" w:rsidTr="00E83BB0">
        <w:trPr>
          <w:cantSplit/>
          <w:jc w:val="center"/>
        </w:trPr>
        <w:tc>
          <w:tcPr>
            <w:tcW w:w="993" w:type="dxa"/>
          </w:tcPr>
          <w:p w14:paraId="3B669C5D" w14:textId="53D4937A" w:rsidR="00FD6EB2" w:rsidRPr="003B2883" w:rsidRDefault="00FD6EB2" w:rsidP="00FD6EB2">
            <w:pPr>
              <w:pStyle w:val="TAL"/>
            </w:pPr>
            <w:r w:rsidRPr="003B2883">
              <w:rPr>
                <w:lang w:eastAsia="zh-CN"/>
              </w:rPr>
              <w:t>2</w:t>
            </w:r>
          </w:p>
        </w:tc>
        <w:tc>
          <w:tcPr>
            <w:tcW w:w="1063" w:type="dxa"/>
          </w:tcPr>
          <w:p w14:paraId="6A8978EB" w14:textId="07C2A4C0" w:rsidR="00FD6EB2" w:rsidRPr="003B2883" w:rsidRDefault="00FD6EB2" w:rsidP="00FD6EB2">
            <w:pPr>
              <w:pStyle w:val="TAL"/>
            </w:pPr>
            <w:r w:rsidRPr="003B2883">
              <w:rPr>
                <w:rFonts w:hint="eastAsia"/>
                <w:lang w:eastAsia="zh-CN"/>
              </w:rPr>
              <w:t>ENS</w:t>
            </w:r>
          </w:p>
        </w:tc>
        <w:tc>
          <w:tcPr>
            <w:tcW w:w="639" w:type="dxa"/>
          </w:tcPr>
          <w:p w14:paraId="36F0C71B" w14:textId="513703C9" w:rsidR="00FD6EB2" w:rsidRPr="003B2883" w:rsidRDefault="00FD6EB2" w:rsidP="00FD6EB2">
            <w:pPr>
              <w:pStyle w:val="TAL"/>
            </w:pPr>
            <w:r w:rsidRPr="003B2883">
              <w:rPr>
                <w:rFonts w:hint="eastAsia"/>
                <w:lang w:eastAsia="zh-CN"/>
              </w:rPr>
              <w:t>O</w:t>
            </w:r>
          </w:p>
        </w:tc>
        <w:tc>
          <w:tcPr>
            <w:tcW w:w="6520" w:type="dxa"/>
          </w:tcPr>
          <w:p w14:paraId="4E133AB0" w14:textId="4194A3A0" w:rsidR="00FD6EB2" w:rsidRPr="003B2883" w:rsidRDefault="00FD6EB2" w:rsidP="00FD6EB2">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 xml:space="preserve">S23.501 [2] </w:t>
            </w:r>
            <w:r w:rsidR="003B2883">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9432F2" w:rsidRPr="003B2883" w14:paraId="1FC9FE3A" w14:textId="77777777" w:rsidTr="00E83BB0">
        <w:trPr>
          <w:cantSplit/>
          <w:jc w:val="center"/>
        </w:trPr>
        <w:tc>
          <w:tcPr>
            <w:tcW w:w="993" w:type="dxa"/>
          </w:tcPr>
          <w:p w14:paraId="67D5EF0F" w14:textId="71066297" w:rsidR="009432F2" w:rsidRPr="003B2883" w:rsidRDefault="009432F2" w:rsidP="009432F2">
            <w:pPr>
              <w:pStyle w:val="TAL"/>
              <w:rPr>
                <w:lang w:eastAsia="zh-CN"/>
              </w:rPr>
            </w:pPr>
            <w:r w:rsidRPr="003B2883">
              <w:rPr>
                <w:lang w:eastAsia="zh-CN"/>
              </w:rPr>
              <w:t>3</w:t>
            </w:r>
          </w:p>
        </w:tc>
        <w:tc>
          <w:tcPr>
            <w:tcW w:w="1063" w:type="dxa"/>
          </w:tcPr>
          <w:p w14:paraId="154111AE" w14:textId="03ABAC79" w:rsidR="009432F2" w:rsidRPr="003B2883" w:rsidRDefault="009432F2" w:rsidP="009432F2">
            <w:pPr>
              <w:pStyle w:val="TAL"/>
              <w:rPr>
                <w:lang w:eastAsia="zh-CN"/>
              </w:rPr>
            </w:pPr>
            <w:r w:rsidRPr="003B2883">
              <w:rPr>
                <w:rFonts w:cs="Arial"/>
                <w:szCs w:val="18"/>
              </w:rPr>
              <w:t>NBIOT</w:t>
            </w:r>
          </w:p>
        </w:tc>
        <w:tc>
          <w:tcPr>
            <w:tcW w:w="639" w:type="dxa"/>
          </w:tcPr>
          <w:p w14:paraId="7C500405" w14:textId="6C0456FA" w:rsidR="009432F2" w:rsidRPr="003B2883" w:rsidRDefault="009432F2" w:rsidP="009432F2">
            <w:pPr>
              <w:pStyle w:val="TAL"/>
              <w:rPr>
                <w:lang w:eastAsia="zh-CN"/>
              </w:rPr>
            </w:pPr>
            <w:r w:rsidRPr="003B2883">
              <w:t>O</w:t>
            </w:r>
          </w:p>
        </w:tc>
        <w:tc>
          <w:tcPr>
            <w:tcW w:w="6520" w:type="dxa"/>
          </w:tcPr>
          <w:p w14:paraId="7D89976C" w14:textId="77777777" w:rsidR="009432F2" w:rsidRPr="003B2883" w:rsidRDefault="009432F2" w:rsidP="00385DE5">
            <w:pPr>
              <w:pStyle w:val="TAL"/>
              <w:rPr>
                <w:noProof/>
              </w:rPr>
            </w:pPr>
            <w:r w:rsidRPr="003B2883">
              <w:rPr>
                <w:noProof/>
              </w:rPr>
              <w:t>Support NBIOT</w:t>
            </w:r>
          </w:p>
          <w:p w14:paraId="22830BF0" w14:textId="77777777" w:rsidR="009432F2" w:rsidRPr="003B2883" w:rsidDel="00E367CE" w:rsidRDefault="009432F2" w:rsidP="009432F2">
            <w:pPr>
              <w:pStyle w:val="TAL"/>
            </w:pPr>
          </w:p>
          <w:p w14:paraId="186DB9DA" w14:textId="77777777" w:rsidR="009432F2" w:rsidRPr="003B2883" w:rsidRDefault="009432F2" w:rsidP="009432F2">
            <w:pPr>
              <w:pStyle w:val="TAL"/>
            </w:pPr>
            <w:r w:rsidRPr="003B2883">
              <w:t>This optional feature indicates NBIOT feature is supported by AMF.</w:t>
            </w:r>
          </w:p>
          <w:p w14:paraId="24B71C6B" w14:textId="77777777" w:rsidR="009432F2" w:rsidRPr="003B2883" w:rsidRDefault="009432F2" w:rsidP="009432F2">
            <w:pPr>
              <w:pStyle w:val="TAL"/>
              <w:rPr>
                <w:lang w:eastAsia="zh-CN"/>
              </w:rPr>
            </w:pPr>
          </w:p>
        </w:tc>
      </w:tr>
      <w:tr w:rsidR="009432F2" w:rsidRPr="003B2883" w14:paraId="69596450" w14:textId="77777777" w:rsidTr="00E83BB0">
        <w:trPr>
          <w:cantSplit/>
          <w:jc w:val="center"/>
        </w:trPr>
        <w:tc>
          <w:tcPr>
            <w:tcW w:w="9215" w:type="dxa"/>
            <w:gridSpan w:val="4"/>
          </w:tcPr>
          <w:p w14:paraId="7F5DBF85" w14:textId="77777777" w:rsidR="009432F2" w:rsidRPr="003B2883" w:rsidRDefault="009432F2" w:rsidP="009432F2">
            <w:pPr>
              <w:pStyle w:val="TAL"/>
              <w:rPr>
                <w:bCs/>
              </w:rPr>
            </w:pPr>
            <w:r w:rsidRPr="003B2883">
              <w:t>Feature number: The order number of the feature within the s</w:t>
            </w:r>
            <w:r w:rsidRPr="003B2883">
              <w:rPr>
                <w:bCs/>
              </w:rPr>
              <w:t>upportedFeatures attribute (starting with 1).</w:t>
            </w:r>
          </w:p>
          <w:p w14:paraId="4A895D0F" w14:textId="77777777" w:rsidR="009432F2" w:rsidRPr="003B2883" w:rsidRDefault="009432F2" w:rsidP="009432F2">
            <w:pPr>
              <w:pStyle w:val="TAL"/>
              <w:rPr>
                <w:bCs/>
              </w:rPr>
            </w:pPr>
            <w:r w:rsidRPr="003B2883">
              <w:rPr>
                <w:bCs/>
              </w:rPr>
              <w:t>Feature: A short name that can be used to refer to the bit and to the feature.</w:t>
            </w:r>
          </w:p>
          <w:p w14:paraId="12C3D926" w14:textId="57E5E2B7" w:rsidR="009432F2" w:rsidRPr="003B2883" w:rsidRDefault="009432F2" w:rsidP="009432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E6E5254" w14:textId="77777777" w:rsidR="009432F2" w:rsidRPr="003B2883" w:rsidRDefault="009432F2" w:rsidP="009432F2">
            <w:pPr>
              <w:pStyle w:val="TAL"/>
            </w:pPr>
            <w:r w:rsidRPr="003B2883">
              <w:t>Description: A clear textual description of the feature.</w:t>
            </w:r>
          </w:p>
        </w:tc>
      </w:tr>
    </w:tbl>
    <w:p w14:paraId="256A3E63" w14:textId="77777777" w:rsidR="00F82DE2" w:rsidRPr="003B2883" w:rsidRDefault="00F82DE2" w:rsidP="002772C4"/>
    <w:p w14:paraId="77E80FF6" w14:textId="6EF2BCA9" w:rsidR="00AA2561" w:rsidRPr="003B2883" w:rsidRDefault="00AA2561" w:rsidP="00AA2561">
      <w:pPr>
        <w:pStyle w:val="Heading3"/>
        <w:rPr>
          <w:lang w:val="en-US"/>
        </w:rPr>
      </w:pPr>
      <w:bookmarkStart w:id="308" w:name="_Toc20137490"/>
      <w:r w:rsidRPr="003B2883">
        <w:rPr>
          <w:lang w:val="en-US"/>
        </w:rPr>
        <w:t>6.1.9</w:t>
      </w:r>
      <w:r w:rsidRPr="003B2883">
        <w:rPr>
          <w:lang w:val="en-US"/>
        </w:rPr>
        <w:tab/>
        <w:t>Security</w:t>
      </w:r>
      <w:bookmarkEnd w:id="308"/>
    </w:p>
    <w:p w14:paraId="1CB952D2" w14:textId="03B9E6DA"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Namf_Communication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0CAAFEE9" w14:textId="7D02EC86"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Namf_Communication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1701E21A"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3E4BAE6D" w14:textId="40AFB6EC" w:rsidR="00AA2561" w:rsidRPr="003B2883" w:rsidRDefault="00AA2561" w:rsidP="002772C4">
      <w:pPr>
        <w:rPr>
          <w:lang w:val="en-US"/>
        </w:rPr>
      </w:pPr>
      <w:r w:rsidRPr="003B2883">
        <w:rPr>
          <w:lang w:val="en-US"/>
        </w:rPr>
        <w:t>The Namf_Communication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"namf-comm"), and it does not define any additional scopes at resource or operation level</w:t>
      </w:r>
      <w:r w:rsidRPr="003B2883">
        <w:rPr>
          <w:lang w:val="en-US"/>
        </w:rPr>
        <w:t>.</w:t>
      </w:r>
    </w:p>
    <w:p w14:paraId="786F612A" w14:textId="293769C3" w:rsidR="00515970" w:rsidRPr="003B2883" w:rsidRDefault="00515970" w:rsidP="00170884">
      <w:pPr>
        <w:pStyle w:val="Heading2"/>
      </w:pPr>
      <w:bookmarkStart w:id="309" w:name="_Toc20137491"/>
      <w:r w:rsidRPr="003B2883">
        <w:t>6.2</w:t>
      </w:r>
      <w:r w:rsidRPr="003B2883">
        <w:tab/>
      </w:r>
      <w:r w:rsidR="00170884" w:rsidRPr="003B2883">
        <w:t>Namf_EventExposure</w:t>
      </w:r>
      <w:r w:rsidRPr="003B2883">
        <w:t xml:space="preserve"> Service API</w:t>
      </w:r>
      <w:bookmarkEnd w:id="309"/>
    </w:p>
    <w:p w14:paraId="63EF72BB" w14:textId="50F85CFF" w:rsidR="00515970" w:rsidRPr="003B2883" w:rsidRDefault="00170884" w:rsidP="00515970">
      <w:pPr>
        <w:pStyle w:val="Heading3"/>
      </w:pPr>
      <w:bookmarkStart w:id="310" w:name="_Toc20137492"/>
      <w:r w:rsidRPr="003B2883">
        <w:t>6.2</w:t>
      </w:r>
      <w:r w:rsidR="00515970" w:rsidRPr="003B2883">
        <w:t>.1</w:t>
      </w:r>
      <w:r w:rsidR="00515970" w:rsidRPr="003B2883">
        <w:tab/>
      </w:r>
      <w:r w:rsidR="004B641F" w:rsidRPr="003B2883">
        <w:t>API URI</w:t>
      </w:r>
      <w:bookmarkEnd w:id="310"/>
    </w:p>
    <w:p w14:paraId="4DBD29A3" w14:textId="77777777" w:rsidR="00E73E06" w:rsidRPr="003B2883" w:rsidRDefault="00E73E06" w:rsidP="00E73E06">
      <w:pPr>
        <w:rPr>
          <w:noProof/>
          <w:lang w:eastAsia="zh-CN"/>
        </w:rPr>
      </w:pPr>
      <w:r w:rsidRPr="003B2883">
        <w:rPr>
          <w:noProof/>
        </w:rPr>
        <w:t xml:space="preserve">The  Namf_EventExposure shall use the Namf_EventExposure </w:t>
      </w:r>
      <w:r w:rsidRPr="003B2883">
        <w:rPr>
          <w:noProof/>
          <w:lang w:eastAsia="zh-CN"/>
        </w:rPr>
        <w:t>API.</w:t>
      </w:r>
    </w:p>
    <w:p w14:paraId="6CF33FE8" w14:textId="7266AB96" w:rsidR="00E73E06" w:rsidRPr="003B2883" w:rsidRDefault="00E73E06" w:rsidP="00E73E06">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4AE7A47C" w14:textId="77777777" w:rsidR="00E73E06" w:rsidRPr="003B2883" w:rsidRDefault="00E73E06" w:rsidP="00E73E06">
      <w:pPr>
        <w:pStyle w:val="B1"/>
        <w:rPr>
          <w:b/>
          <w:noProof/>
        </w:rPr>
      </w:pPr>
      <w:r w:rsidRPr="003B2883">
        <w:rPr>
          <w:b/>
          <w:noProof/>
        </w:rPr>
        <w:lastRenderedPageBreak/>
        <w:t>{apiRoot}/&lt;apiName&gt;/&lt;apiVersion&gt;/&lt;apiSpecificResourceUriPart&gt;</w:t>
      </w:r>
    </w:p>
    <w:p w14:paraId="339E16F8" w14:textId="77777777" w:rsidR="00E73E06" w:rsidRPr="003B2883" w:rsidRDefault="00E73E06" w:rsidP="00E73E06">
      <w:pPr>
        <w:rPr>
          <w:noProof/>
          <w:lang w:eastAsia="zh-CN"/>
        </w:rPr>
      </w:pPr>
      <w:r w:rsidRPr="003B2883">
        <w:rPr>
          <w:noProof/>
          <w:lang w:eastAsia="zh-CN"/>
        </w:rPr>
        <w:t>with the following components:</w:t>
      </w:r>
    </w:p>
    <w:p w14:paraId="52E3ED7A" w14:textId="6EC2D641" w:rsidR="00E73E06" w:rsidRPr="003B2883" w:rsidRDefault="00E73E06" w:rsidP="00E73E06">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0D1A42CE"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43819860" w14:textId="77777777" w:rsidR="00E73E06" w:rsidRPr="003B2883" w:rsidRDefault="00E73E06" w:rsidP="00E73E06">
      <w:pPr>
        <w:pStyle w:val="B1"/>
        <w:rPr>
          <w:noProof/>
        </w:rPr>
      </w:pPr>
      <w:r w:rsidRPr="003B2883">
        <w:rPr>
          <w:noProof/>
        </w:rPr>
        <w:t>-</w:t>
      </w:r>
      <w:r w:rsidRPr="003B2883">
        <w:rPr>
          <w:noProof/>
        </w:rPr>
        <w:tab/>
        <w:t>The &lt;apiVersion&gt; shall be "v1".</w:t>
      </w:r>
    </w:p>
    <w:p w14:paraId="1F8CA4FF" w14:textId="07CEDA8F" w:rsidR="000A0FEA" w:rsidRPr="003B2883" w:rsidRDefault="00E73E06" w:rsidP="000A0FEA">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6.2</w:t>
      </w:r>
      <w:r w:rsidRPr="003B2883">
        <w:rPr>
          <w:noProof/>
        </w:rPr>
        <w:t>.3.</w:t>
      </w:r>
    </w:p>
    <w:p w14:paraId="71A2883A" w14:textId="462D94BB" w:rsidR="00515970" w:rsidRPr="003B2883" w:rsidRDefault="00170884" w:rsidP="00515970">
      <w:pPr>
        <w:pStyle w:val="Heading3"/>
      </w:pPr>
      <w:bookmarkStart w:id="311" w:name="_Toc20137493"/>
      <w:r w:rsidRPr="003B2883">
        <w:t>6.2</w:t>
      </w:r>
      <w:r w:rsidR="00515970" w:rsidRPr="003B2883">
        <w:t>.2</w:t>
      </w:r>
      <w:r w:rsidR="00515970" w:rsidRPr="003B2883">
        <w:tab/>
        <w:t>Usage of HTTP</w:t>
      </w:r>
      <w:bookmarkEnd w:id="311"/>
    </w:p>
    <w:p w14:paraId="0350FEC1" w14:textId="1E46D657" w:rsidR="00515970" w:rsidRPr="003B2883" w:rsidRDefault="00170884" w:rsidP="00515970">
      <w:pPr>
        <w:pStyle w:val="Heading4"/>
      </w:pPr>
      <w:bookmarkStart w:id="312" w:name="_Toc20137494"/>
      <w:r w:rsidRPr="003B2883">
        <w:t>6.2</w:t>
      </w:r>
      <w:r w:rsidR="00515970" w:rsidRPr="003B2883">
        <w:t>.2.1</w:t>
      </w:r>
      <w:r w:rsidR="00515970" w:rsidRPr="003B2883">
        <w:tab/>
        <w:t>General</w:t>
      </w:r>
      <w:bookmarkEnd w:id="312"/>
    </w:p>
    <w:p w14:paraId="5549D1F5" w14:textId="48C5D182" w:rsidR="00B85CC1" w:rsidRPr="003B2883" w:rsidRDefault="00B85CC1" w:rsidP="00B85CC1">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0C08856B" w14:textId="5E190E38" w:rsidR="00B85CC1" w:rsidRPr="003B2883" w:rsidRDefault="00B85CC1" w:rsidP="00B85CC1">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3DF30315" w14:textId="77777777" w:rsidR="00B85CC1" w:rsidRPr="003B2883" w:rsidRDefault="00B85CC1" w:rsidP="00BA6BB9">
      <w:r w:rsidRPr="003B2883">
        <w:t>HTTP messages and bodies for the Namf_EventExposure service shall comply with the OpenAPI [</w:t>
      </w:r>
      <w:r w:rsidR="00F412EC" w:rsidRPr="003B2883">
        <w:t>23</w:t>
      </w:r>
      <w:r w:rsidRPr="003B2883">
        <w:t>] specification contained in Annex A.</w:t>
      </w:r>
    </w:p>
    <w:p w14:paraId="2ECA12B9" w14:textId="719954CC" w:rsidR="00515970" w:rsidRPr="003B2883" w:rsidRDefault="00170884" w:rsidP="00515970">
      <w:pPr>
        <w:pStyle w:val="Heading4"/>
      </w:pPr>
      <w:bookmarkStart w:id="313" w:name="_Toc20137495"/>
      <w:r w:rsidRPr="003B2883">
        <w:t>6.2</w:t>
      </w:r>
      <w:r w:rsidR="00515970" w:rsidRPr="003B2883">
        <w:t>.2.2</w:t>
      </w:r>
      <w:r w:rsidR="00515970" w:rsidRPr="003B2883">
        <w:tab/>
        <w:t>HTTP standard headers</w:t>
      </w:r>
      <w:bookmarkEnd w:id="313"/>
    </w:p>
    <w:p w14:paraId="193D11BC" w14:textId="3176445D" w:rsidR="00515970" w:rsidRPr="003B2883" w:rsidRDefault="00170884" w:rsidP="00515970">
      <w:pPr>
        <w:pStyle w:val="Heading5"/>
        <w:rPr>
          <w:lang w:eastAsia="zh-CN"/>
        </w:rPr>
      </w:pPr>
      <w:bookmarkStart w:id="314" w:name="_Toc20137496"/>
      <w:r w:rsidRPr="003B2883">
        <w:t>6.2</w:t>
      </w:r>
      <w:r w:rsidR="00515970" w:rsidRPr="003B2883">
        <w:t>.2.2.1</w:t>
      </w:r>
      <w:r w:rsidR="00515970" w:rsidRPr="003B2883">
        <w:rPr>
          <w:lang w:eastAsia="zh-CN"/>
        </w:rPr>
        <w:tab/>
        <w:t>General</w:t>
      </w:r>
      <w:bookmarkEnd w:id="314"/>
    </w:p>
    <w:p w14:paraId="56DE1A8F" w14:textId="6F4B9ADA" w:rsidR="00C155C0" w:rsidRPr="003B2883" w:rsidRDefault="00C155C0" w:rsidP="00C155C0">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21ADC1CF" w14:textId="4DE12B2A" w:rsidR="00515970" w:rsidRPr="003B2883" w:rsidRDefault="00170884" w:rsidP="00515970">
      <w:pPr>
        <w:pStyle w:val="Heading5"/>
      </w:pPr>
      <w:bookmarkStart w:id="315" w:name="_Toc20137497"/>
      <w:r w:rsidRPr="003B2883">
        <w:t>6.2</w:t>
      </w:r>
      <w:r w:rsidR="00515970" w:rsidRPr="003B2883">
        <w:t>.2.2.2</w:t>
      </w:r>
      <w:r w:rsidR="00515970" w:rsidRPr="003B2883">
        <w:tab/>
        <w:t>Content type</w:t>
      </w:r>
      <w:bookmarkEnd w:id="315"/>
    </w:p>
    <w:p w14:paraId="2BA8DC6A" w14:textId="77777777" w:rsidR="005D0B7E" w:rsidRPr="003B2883" w:rsidRDefault="005D0B7E" w:rsidP="005D0B7E">
      <w:r w:rsidRPr="003B2883">
        <w:t>The following content types shall be supported:</w:t>
      </w:r>
    </w:p>
    <w:p w14:paraId="081C9DA3" w14:textId="58577B01"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4CD8227F" w14:textId="6649D0B4" w:rsidR="005D0B7E" w:rsidRPr="003B2883" w:rsidRDefault="005D0B7E" w:rsidP="005D0B7E">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1AB04964" w14:textId="1864AC48" w:rsidR="005D0B7E" w:rsidRPr="003B2883" w:rsidRDefault="005D0B7E" w:rsidP="005D0B7E">
      <w:pPr>
        <w:pStyle w:val="B1"/>
      </w:pPr>
      <w:r w:rsidRPr="003B2883">
        <w:t>-</w:t>
      </w:r>
      <w:r w:rsidRPr="003B2883">
        <w:tab/>
        <w:t>JSON Patch (</w:t>
      </w:r>
      <w:r w:rsidR="00514461" w:rsidRPr="003B2883">
        <w:t>IETF</w:t>
      </w:r>
      <w:r w:rsidR="00514461">
        <w:t> </w:t>
      </w:r>
      <w:r w:rsidR="00514461" w:rsidRPr="003B2883">
        <w:t>RFC</w:t>
      </w:r>
      <w:r w:rsidR="00514461">
        <w:t> </w:t>
      </w:r>
      <w:r w:rsidR="00514461" w:rsidRPr="003B2883">
        <w:t>6902 </w:t>
      </w:r>
      <w:r w:rsidR="00514461">
        <w:t>[14]</w:t>
      </w:r>
      <w:r w:rsidRPr="003B2883">
        <w:t>). The use of the JSON Patch format in a HTTP request body shall be signalled by the content type "application/json-patch+json".</w:t>
      </w:r>
    </w:p>
    <w:p w14:paraId="21F0DE38" w14:textId="5E59A594" w:rsidR="00C155C0" w:rsidRPr="003B2883" w:rsidRDefault="00C155C0" w:rsidP="00C155C0">
      <w:pPr>
        <w:pStyle w:val="Guidance"/>
      </w:pPr>
    </w:p>
    <w:p w14:paraId="3089D0C7" w14:textId="4120F388" w:rsidR="00515970" w:rsidRPr="003B2883" w:rsidRDefault="00170884" w:rsidP="00515970">
      <w:pPr>
        <w:pStyle w:val="Heading4"/>
      </w:pPr>
      <w:bookmarkStart w:id="316" w:name="_Toc20137498"/>
      <w:r w:rsidRPr="003B2883">
        <w:t>6.2</w:t>
      </w:r>
      <w:r w:rsidR="00515970" w:rsidRPr="003B2883">
        <w:t>.2.3</w:t>
      </w:r>
      <w:r w:rsidR="00515970" w:rsidRPr="003B2883">
        <w:tab/>
        <w:t>HTTP custom headers</w:t>
      </w:r>
      <w:bookmarkEnd w:id="316"/>
    </w:p>
    <w:p w14:paraId="321B323E" w14:textId="4BF0F5DA" w:rsidR="00515970" w:rsidRPr="003B2883" w:rsidRDefault="00170884" w:rsidP="00515970">
      <w:pPr>
        <w:pStyle w:val="Heading5"/>
        <w:rPr>
          <w:lang w:eastAsia="zh-CN"/>
        </w:rPr>
      </w:pPr>
      <w:bookmarkStart w:id="317" w:name="_Toc20137499"/>
      <w:r w:rsidRPr="003B2883">
        <w:t>6.2</w:t>
      </w:r>
      <w:r w:rsidR="00515970" w:rsidRPr="003B2883">
        <w:t>.2.3.1</w:t>
      </w:r>
      <w:r w:rsidR="00515970" w:rsidRPr="003B2883">
        <w:rPr>
          <w:lang w:eastAsia="zh-CN"/>
        </w:rPr>
        <w:tab/>
        <w:t>General</w:t>
      </w:r>
      <w:bookmarkEnd w:id="317"/>
    </w:p>
    <w:p w14:paraId="58634718" w14:textId="1837626E" w:rsidR="00C155C0" w:rsidRPr="003B2883" w:rsidRDefault="00C155C0" w:rsidP="00C155C0">
      <w:r w:rsidRPr="003B2883">
        <w:t>In this release of this specification, no custom headers specific to the Namf_EventExposure service are defined. For 3GPP specific HTTP custom headers used across all service based interfaces, see clause 5.2.3 of</w:t>
      </w:r>
      <w:r w:rsidR="0090693A">
        <w:t xml:space="preserve"> 3GPP TS</w:t>
      </w:r>
      <w:r w:rsidR="00514461">
        <w:t> </w:t>
      </w:r>
      <w:r w:rsidR="00514461" w:rsidRPr="003B2883">
        <w:t>29.500</w:t>
      </w:r>
      <w:r w:rsidR="00514461">
        <w:t> </w:t>
      </w:r>
      <w:r w:rsidR="00514461" w:rsidRPr="003B2883">
        <w:t>[</w:t>
      </w:r>
      <w:r w:rsidRPr="003B2883">
        <w:t>4].</w:t>
      </w:r>
    </w:p>
    <w:p w14:paraId="73AB4400" w14:textId="5241D57B" w:rsidR="00515970" w:rsidRPr="003B2883" w:rsidRDefault="00170884" w:rsidP="00515970">
      <w:pPr>
        <w:pStyle w:val="Heading3"/>
      </w:pPr>
      <w:bookmarkStart w:id="318" w:name="_Toc20137500"/>
      <w:r w:rsidRPr="003B2883">
        <w:lastRenderedPageBreak/>
        <w:t>6.2</w:t>
      </w:r>
      <w:r w:rsidR="00515970" w:rsidRPr="003B2883">
        <w:t>.3</w:t>
      </w:r>
      <w:r w:rsidR="00515970" w:rsidRPr="003B2883">
        <w:tab/>
        <w:t>Resources</w:t>
      </w:r>
      <w:bookmarkEnd w:id="318"/>
    </w:p>
    <w:p w14:paraId="0C5C9D81" w14:textId="534B2FB6" w:rsidR="00553F2C" w:rsidRPr="003B2883" w:rsidRDefault="00170884" w:rsidP="00287154">
      <w:pPr>
        <w:pStyle w:val="Heading4"/>
      </w:pPr>
      <w:bookmarkStart w:id="319" w:name="_Toc20137501"/>
      <w:r w:rsidRPr="003B2883">
        <w:t>6.2</w:t>
      </w:r>
      <w:r w:rsidR="00515970" w:rsidRPr="003B2883">
        <w:t>.3.1</w:t>
      </w:r>
      <w:r w:rsidR="00515970" w:rsidRPr="003B2883">
        <w:tab/>
        <w:t>Overview</w:t>
      </w:r>
      <w:bookmarkEnd w:id="319"/>
    </w:p>
    <w:p w14:paraId="581307BF" w14:textId="30320485" w:rsidR="00E91307" w:rsidRPr="003B2883" w:rsidRDefault="005F2259" w:rsidP="003B451E">
      <w:pPr>
        <w:pStyle w:val="TH"/>
      </w:pPr>
      <w:r w:rsidRPr="003B2883">
        <w:object w:dxaOrig="5189" w:dyaOrig="2443" w14:anchorId="13984843">
          <v:shape id="_x0000_i1056" type="#_x0000_t75" style="width:343.7pt;height:162.15pt" o:ole="">
            <v:imagedata r:id="rId74" o:title="" cropbottom="13173f" cropright="13105f"/>
          </v:shape>
          <o:OLEObject Type="Embed" ProgID="Visio.Drawing.15" ShapeID="_x0000_i1056" DrawAspect="Content" ObjectID="_1633330915" r:id="rId75"/>
        </w:object>
      </w:r>
    </w:p>
    <w:p w14:paraId="0F24D3C3" w14:textId="77777777" w:rsidR="00515970" w:rsidRPr="003B2883" w:rsidRDefault="00515970" w:rsidP="00515970">
      <w:pPr>
        <w:pStyle w:val="TF"/>
      </w:pPr>
      <w:r w:rsidRPr="003B2883">
        <w:t xml:space="preserve">Figure </w:t>
      </w:r>
      <w:r w:rsidR="00170884" w:rsidRPr="003B2883">
        <w:t>6.2</w:t>
      </w:r>
      <w:r w:rsidRPr="003B2883">
        <w:t xml:space="preserve">.3.1-1: Resource URI structure of the </w:t>
      </w:r>
      <w:r w:rsidR="00170884" w:rsidRPr="003B2883">
        <w:t>Namf_EventExposure</w:t>
      </w:r>
      <w:r w:rsidRPr="003B2883">
        <w:t xml:space="preserve"> API</w:t>
      </w:r>
    </w:p>
    <w:p w14:paraId="12DC87EE" w14:textId="77777777" w:rsidR="00515970" w:rsidRPr="003B2883" w:rsidRDefault="00515970" w:rsidP="00515970">
      <w:r w:rsidRPr="003B2883">
        <w:t xml:space="preserve">Table </w:t>
      </w:r>
      <w:r w:rsidR="00170884" w:rsidRPr="003B2883">
        <w:t>6.2</w:t>
      </w:r>
      <w:r w:rsidRPr="003B2883">
        <w:t>.3.1-1 provides an overview of the resources and applicable HTTP methods.</w:t>
      </w:r>
    </w:p>
    <w:p w14:paraId="31576FC2" w14:textId="77777777" w:rsidR="00515970" w:rsidRPr="003B2883" w:rsidRDefault="00515970" w:rsidP="00515970">
      <w:pPr>
        <w:pStyle w:val="TH"/>
      </w:pPr>
      <w:r w:rsidRPr="003B2883">
        <w:t xml:space="preserve">Table </w:t>
      </w:r>
      <w:r w:rsidR="00170884" w:rsidRPr="003B2883">
        <w:t>6.2</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3B2883"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3B2883" w:rsidRDefault="00515970" w:rsidP="004B641F">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3B2883" w:rsidRDefault="00515970" w:rsidP="004B641F">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3B2883" w:rsidRDefault="00515970" w:rsidP="004B641F">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3B2883" w:rsidRDefault="00515970" w:rsidP="004B641F">
            <w:pPr>
              <w:pStyle w:val="TAH"/>
            </w:pPr>
            <w:r w:rsidRPr="003B2883">
              <w:t>Description</w:t>
            </w:r>
          </w:p>
        </w:tc>
      </w:tr>
      <w:tr w:rsidR="00991C52" w:rsidRPr="003B2883"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3B2883" w:rsidRDefault="006D1258" w:rsidP="00021E54">
            <w:pPr>
              <w:pStyle w:val="TAL"/>
              <w:rPr>
                <w:iCs/>
              </w:rPr>
            </w:pPr>
            <w:r w:rsidRPr="003B2883">
              <w:t>S</w:t>
            </w:r>
            <w:r w:rsidR="00991C52" w:rsidRPr="003B2883">
              <w:t>ubscription</w:t>
            </w:r>
            <w:r w:rsidR="008F5F3D" w:rsidRPr="003B2883">
              <w:t>s collection</w:t>
            </w:r>
          </w:p>
        </w:tc>
        <w:tc>
          <w:tcPr>
            <w:tcW w:w="2076" w:type="pct"/>
            <w:tcBorders>
              <w:top w:val="single" w:sz="4" w:space="0" w:color="auto"/>
              <w:left w:val="single" w:sz="4" w:space="0" w:color="auto"/>
              <w:right w:val="single" w:sz="4" w:space="0" w:color="auto"/>
            </w:tcBorders>
          </w:tcPr>
          <w:p w14:paraId="6C4D8D86" w14:textId="09E42F6C" w:rsidR="00991C52" w:rsidRPr="003B2883" w:rsidRDefault="003547FC" w:rsidP="00021E54">
            <w:pPr>
              <w:pStyle w:val="TAL"/>
              <w:rPr>
                <w:iCs/>
              </w:rPr>
            </w:pPr>
            <w:r w:rsidRPr="003B2883">
              <w:t>{apiRoot}/namf-evts</w:t>
            </w:r>
            <w:r w:rsidR="00F834E9" w:rsidRPr="003B2883">
              <w:t>/&lt;apiVersion&gt;</w:t>
            </w:r>
            <w:r w:rsidR="00991C52"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3B2883" w:rsidRDefault="00991C52" w:rsidP="00021E54">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3B2883" w:rsidRDefault="00991C52" w:rsidP="00021E54">
            <w:pPr>
              <w:pStyle w:val="TAL"/>
              <w:rPr>
                <w:iCs/>
              </w:rPr>
            </w:pPr>
            <w:r w:rsidRPr="003B2883">
              <w:t>Mapped to the service operation Subscribe, when to create a subscription</w:t>
            </w:r>
          </w:p>
        </w:tc>
      </w:tr>
      <w:tr w:rsidR="00E91307" w:rsidRPr="003B2883"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3B2883" w:rsidRDefault="00E91307" w:rsidP="00021E54">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58646EA6" w14:textId="11FBF231" w:rsidR="00E91307" w:rsidRPr="003B2883" w:rsidRDefault="003547FC" w:rsidP="00021E54">
            <w:pPr>
              <w:pStyle w:val="TAL"/>
              <w:rPr>
                <w:iCs/>
              </w:rPr>
            </w:pPr>
            <w:r w:rsidRPr="003B2883">
              <w:t>{apiRoot}/namf-evts</w:t>
            </w:r>
            <w:r w:rsidR="00F834E9" w:rsidRPr="003B2883">
              <w:t>/&lt;apiVersion&gt;</w:t>
            </w:r>
            <w:r w:rsidR="00E91307" w:rsidRPr="003B2883">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3B2883" w:rsidRDefault="00E91307" w:rsidP="00021E54">
            <w:pPr>
              <w:pStyle w:val="TAL"/>
              <w:rPr>
                <w:iCs/>
              </w:rPr>
            </w:pPr>
            <w:r w:rsidRPr="003B2883">
              <w:t>PATCH</w:t>
            </w:r>
          </w:p>
        </w:tc>
        <w:tc>
          <w:tcPr>
            <w:tcW w:w="1732" w:type="pct"/>
            <w:tcBorders>
              <w:top w:val="single" w:sz="4" w:space="0" w:color="auto"/>
              <w:left w:val="single" w:sz="4" w:space="0" w:color="auto"/>
              <w:right w:val="single" w:sz="4" w:space="0" w:color="auto"/>
            </w:tcBorders>
          </w:tcPr>
          <w:p w14:paraId="2F5F2E05" w14:textId="77777777" w:rsidR="00E91307" w:rsidRPr="003B2883" w:rsidRDefault="00E91307" w:rsidP="00021E54">
            <w:pPr>
              <w:pStyle w:val="TAL"/>
              <w:rPr>
                <w:iCs/>
              </w:rPr>
            </w:pPr>
            <w:r w:rsidRPr="003B2883">
              <w:t>Mapped to the service operation Subscribe, when to modify</w:t>
            </w:r>
          </w:p>
        </w:tc>
      </w:tr>
      <w:tr w:rsidR="00E91307" w:rsidRPr="003B2883"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Pr="003B2883"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Pr="003B2883"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Pr="003B2883" w:rsidRDefault="00E91307" w:rsidP="00E91307">
            <w:pPr>
              <w:pStyle w:val="TAL"/>
            </w:pPr>
            <w:r w:rsidRPr="003B2883">
              <w:t>DELETE</w:t>
            </w:r>
          </w:p>
        </w:tc>
        <w:tc>
          <w:tcPr>
            <w:tcW w:w="1732" w:type="pct"/>
            <w:tcBorders>
              <w:left w:val="single" w:sz="4" w:space="0" w:color="auto"/>
              <w:bottom w:val="single" w:sz="4" w:space="0" w:color="auto"/>
              <w:right w:val="single" w:sz="4" w:space="0" w:color="auto"/>
            </w:tcBorders>
          </w:tcPr>
          <w:p w14:paraId="79DD74AA" w14:textId="77777777" w:rsidR="00E91307" w:rsidRPr="003B2883" w:rsidRDefault="00E91307" w:rsidP="00E91307">
            <w:pPr>
              <w:pStyle w:val="TAL"/>
            </w:pPr>
            <w:r w:rsidRPr="003B2883">
              <w:t>Mapped to the service operation Unsubscribe</w:t>
            </w:r>
          </w:p>
        </w:tc>
      </w:tr>
    </w:tbl>
    <w:p w14:paraId="682152A0" w14:textId="77777777" w:rsidR="00515970" w:rsidRPr="003B2883" w:rsidRDefault="00515970" w:rsidP="003B451E"/>
    <w:p w14:paraId="616BBA0F" w14:textId="44570BF7" w:rsidR="00515970" w:rsidRPr="003B2883" w:rsidRDefault="00170884" w:rsidP="00515970">
      <w:pPr>
        <w:pStyle w:val="Heading4"/>
      </w:pPr>
      <w:bookmarkStart w:id="320" w:name="_Toc20137502"/>
      <w:r w:rsidRPr="003B2883">
        <w:t>6.2</w:t>
      </w:r>
      <w:r w:rsidR="00515970" w:rsidRPr="003B2883">
        <w:t>.3.2</w:t>
      </w:r>
      <w:r w:rsidR="00515970" w:rsidRPr="003B2883">
        <w:tab/>
        <w:t xml:space="preserve">Resource: </w:t>
      </w:r>
      <w:bookmarkStart w:id="321" w:name="_Hlk504749796"/>
      <w:r w:rsidR="00F16088" w:rsidRPr="003B2883">
        <w:t>S</w:t>
      </w:r>
      <w:r w:rsidR="00282CF5" w:rsidRPr="003B2883">
        <w:t>ubscriptions</w:t>
      </w:r>
      <w:bookmarkEnd w:id="321"/>
      <w:r w:rsidR="008F5F3D" w:rsidRPr="003B2883">
        <w:t xml:space="preserve"> collection</w:t>
      </w:r>
      <w:bookmarkEnd w:id="320"/>
    </w:p>
    <w:p w14:paraId="7CCDCDE7" w14:textId="63D2305E" w:rsidR="00515970" w:rsidRPr="003B2883" w:rsidRDefault="00170884" w:rsidP="00515970">
      <w:pPr>
        <w:pStyle w:val="Heading5"/>
      </w:pPr>
      <w:bookmarkStart w:id="322" w:name="_Toc20137503"/>
      <w:r w:rsidRPr="003B2883">
        <w:t>6.2</w:t>
      </w:r>
      <w:r w:rsidR="00515970" w:rsidRPr="003B2883">
        <w:t>.3.2.1</w:t>
      </w:r>
      <w:r w:rsidR="00515970" w:rsidRPr="003B2883">
        <w:tab/>
        <w:t>Description</w:t>
      </w:r>
      <w:bookmarkEnd w:id="322"/>
    </w:p>
    <w:p w14:paraId="7E610BCD" w14:textId="77777777" w:rsidR="00282CF5" w:rsidRPr="003B2883" w:rsidRDefault="00282CF5" w:rsidP="00282CF5">
      <w:r w:rsidRPr="003B2883">
        <w:t>This resource represents a collection of subscriptions created by NF service consumers of Namf_EventExposure service.</w:t>
      </w:r>
    </w:p>
    <w:p w14:paraId="6C0EC576" w14:textId="51649E61" w:rsidR="007138DD" w:rsidRPr="003B2883" w:rsidRDefault="007138DD" w:rsidP="007138DD">
      <w:r w:rsidRPr="003B2883">
        <w:t xml:space="preserve">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0DBA21CD" w14:textId="36E0A401" w:rsidR="00515970" w:rsidRPr="003B2883" w:rsidRDefault="00170884" w:rsidP="00515970">
      <w:pPr>
        <w:pStyle w:val="Heading5"/>
      </w:pPr>
      <w:bookmarkStart w:id="323" w:name="_Toc20137504"/>
      <w:r w:rsidRPr="003B2883">
        <w:t>6.2</w:t>
      </w:r>
      <w:r w:rsidR="00515970" w:rsidRPr="003B2883">
        <w:t>.3.2.2</w:t>
      </w:r>
      <w:r w:rsidR="00515970" w:rsidRPr="003B2883">
        <w:tab/>
        <w:t>Resource Definition</w:t>
      </w:r>
      <w:bookmarkEnd w:id="323"/>
    </w:p>
    <w:p w14:paraId="38AF7889" w14:textId="0986FEDF" w:rsidR="00515970" w:rsidRPr="003B2883" w:rsidRDefault="00515970" w:rsidP="00515970">
      <w:r w:rsidRPr="003B2883">
        <w:t xml:space="preserve">Resource URI: </w:t>
      </w:r>
      <w:r w:rsidR="00282CF5" w:rsidRPr="003B2883">
        <w:rPr>
          <w:b/>
        </w:rPr>
        <w:t>{apiRoot}/namf-evts</w:t>
      </w:r>
      <w:r w:rsidR="00F834E9" w:rsidRPr="003B2883">
        <w:rPr>
          <w:b/>
        </w:rPr>
        <w:t>/&lt;apiVersion&gt;</w:t>
      </w:r>
      <w:r w:rsidR="00282CF5" w:rsidRPr="003B2883">
        <w:rPr>
          <w:b/>
        </w:rPr>
        <w:t>/subscriptions</w:t>
      </w:r>
    </w:p>
    <w:p w14:paraId="3EAFE90D" w14:textId="77777777" w:rsidR="00515970" w:rsidRPr="003B2883" w:rsidRDefault="00515970" w:rsidP="00515970">
      <w:pPr>
        <w:rPr>
          <w:rFonts w:ascii="Arial" w:hAnsi="Arial" w:cs="Arial"/>
        </w:rPr>
      </w:pPr>
      <w:r w:rsidRPr="003B2883">
        <w:t>This resource shall support the resource URI variables defined in table </w:t>
      </w:r>
      <w:r w:rsidR="00170884" w:rsidRPr="003B2883">
        <w:t>6.2</w:t>
      </w:r>
      <w:r w:rsidRPr="003B2883">
        <w:t>.3.2.2-1</w:t>
      </w:r>
      <w:r w:rsidRPr="003B2883">
        <w:rPr>
          <w:rFonts w:ascii="Arial" w:hAnsi="Arial" w:cs="Arial"/>
        </w:rPr>
        <w:t>.</w:t>
      </w:r>
    </w:p>
    <w:p w14:paraId="7D8C63EC" w14:textId="77777777" w:rsidR="00515970" w:rsidRPr="003B2883" w:rsidRDefault="00515970" w:rsidP="00515970">
      <w:pPr>
        <w:pStyle w:val="TH"/>
        <w:rPr>
          <w:rFonts w:cs="Arial"/>
        </w:rPr>
      </w:pPr>
      <w:r w:rsidRPr="003B2883">
        <w:t>Table </w:t>
      </w:r>
      <w:r w:rsidR="00170884" w:rsidRPr="003B2883">
        <w:t>6.2</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rsidRPr="003B2883"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Pr="003B2883" w:rsidRDefault="00515970" w:rsidP="00515970">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Pr="003B2883" w:rsidRDefault="00515970" w:rsidP="00515970">
            <w:pPr>
              <w:pStyle w:val="TAH"/>
            </w:pPr>
            <w:r w:rsidRPr="003B2883">
              <w:t>Definition</w:t>
            </w:r>
          </w:p>
        </w:tc>
      </w:tr>
      <w:tr w:rsidR="00282CF5" w:rsidRPr="003B2883"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Pr="003B2883" w:rsidRDefault="00282CF5" w:rsidP="00282CF5">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20C35197" w:rsidR="00282CF5" w:rsidRPr="003B2883" w:rsidRDefault="00282CF5" w:rsidP="00282CF5">
            <w:pPr>
              <w:pStyle w:val="TAL"/>
            </w:pPr>
            <w:r w:rsidRPr="003B2883">
              <w:t xml:space="preserve">See </w:t>
            </w:r>
            <w:r w:rsidR="003B2883">
              <w:t>clause</w:t>
            </w:r>
            <w:r w:rsidRPr="003B2883">
              <w:t xml:space="preserve"> 6.2.1</w:t>
            </w:r>
          </w:p>
        </w:tc>
      </w:tr>
      <w:tr w:rsidR="00B85932" w:rsidRPr="003B2883"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13A527FD" w:rsidR="00B85932" w:rsidRPr="003B2883" w:rsidRDefault="00B85932" w:rsidP="00B85932">
            <w:pPr>
              <w:pStyle w:val="TAL"/>
            </w:pPr>
            <w:r w:rsidRPr="003B2883">
              <w:t xml:space="preserve">See </w:t>
            </w:r>
            <w:r w:rsidR="003B2883">
              <w:t>clause</w:t>
            </w:r>
            <w:r w:rsidRPr="003B2883">
              <w:t xml:space="preserve"> 6.2.1.</w:t>
            </w:r>
          </w:p>
        </w:tc>
      </w:tr>
    </w:tbl>
    <w:p w14:paraId="785BFE36" w14:textId="77777777" w:rsidR="00515970" w:rsidRPr="003B2883" w:rsidRDefault="00515970" w:rsidP="003B451E"/>
    <w:p w14:paraId="7C3467C8" w14:textId="4A0790C8" w:rsidR="00515970" w:rsidRPr="003B2883" w:rsidRDefault="00170884" w:rsidP="00515970">
      <w:pPr>
        <w:pStyle w:val="Heading5"/>
      </w:pPr>
      <w:bookmarkStart w:id="324" w:name="_Toc20137505"/>
      <w:r w:rsidRPr="003B2883">
        <w:lastRenderedPageBreak/>
        <w:t>6.2</w:t>
      </w:r>
      <w:r w:rsidR="00515970" w:rsidRPr="003B2883">
        <w:t>.3.2.3</w:t>
      </w:r>
      <w:r w:rsidR="00515970" w:rsidRPr="003B2883">
        <w:tab/>
        <w:t>Resource Standard Methods</w:t>
      </w:r>
      <w:bookmarkEnd w:id="324"/>
    </w:p>
    <w:p w14:paraId="017E61C4" w14:textId="0F67A506" w:rsidR="00515970" w:rsidRPr="003B2883" w:rsidRDefault="00170884" w:rsidP="00515970">
      <w:pPr>
        <w:pStyle w:val="Heading6"/>
      </w:pPr>
      <w:bookmarkStart w:id="325" w:name="_Toc20137506"/>
      <w:r w:rsidRPr="003B2883">
        <w:t>6.2</w:t>
      </w:r>
      <w:r w:rsidR="00515970" w:rsidRPr="003B2883">
        <w:t>.3.2.3.1</w:t>
      </w:r>
      <w:r w:rsidR="00515970" w:rsidRPr="003B2883">
        <w:tab/>
      </w:r>
      <w:r w:rsidR="00282CF5" w:rsidRPr="003B2883">
        <w:t>POST</w:t>
      </w:r>
      <w:bookmarkEnd w:id="325"/>
    </w:p>
    <w:p w14:paraId="6879444A" w14:textId="77777777" w:rsidR="00515970" w:rsidRPr="003B2883" w:rsidRDefault="00515970" w:rsidP="00515970">
      <w:r w:rsidRPr="003B2883">
        <w:t xml:space="preserve">This method shall support the URI query parameters specified in table </w:t>
      </w:r>
      <w:r w:rsidR="00170884" w:rsidRPr="003B2883">
        <w:t>6.2</w:t>
      </w:r>
      <w:r w:rsidRPr="003B2883">
        <w:t>.3.2.3.1-1.</w:t>
      </w:r>
    </w:p>
    <w:p w14:paraId="0F3DAB8B" w14:textId="42A7A6C0" w:rsidR="00515970" w:rsidRPr="003B2883" w:rsidRDefault="00515970" w:rsidP="00515970">
      <w:pPr>
        <w:pStyle w:val="TH"/>
        <w:rPr>
          <w:rFonts w:cs="Arial"/>
        </w:rPr>
      </w:pPr>
      <w:r w:rsidRPr="003B2883">
        <w:t xml:space="preserve">Table </w:t>
      </w:r>
      <w:r w:rsidR="00170884" w:rsidRPr="003B2883">
        <w:t>6.2</w:t>
      </w:r>
      <w:r w:rsidRPr="003B2883">
        <w:t xml:space="preserve">.3.2.3.1-1: URI query parameters supported by the </w:t>
      </w:r>
      <w:r w:rsidR="007C3697" w:rsidRPr="003B2883">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rsidRPr="003B2883"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Pr="003B2883" w:rsidRDefault="00515970" w:rsidP="00515970">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Pr="003B2883" w:rsidRDefault="00515970" w:rsidP="00515970">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Pr="003B2883" w:rsidRDefault="00515970" w:rsidP="00515970">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Pr="003B2883" w:rsidRDefault="00515970" w:rsidP="00515970">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Pr="003B2883" w:rsidRDefault="00515970" w:rsidP="00515970">
            <w:pPr>
              <w:pStyle w:val="TAH"/>
            </w:pPr>
            <w:r w:rsidRPr="003B2883">
              <w:t>Description</w:t>
            </w:r>
          </w:p>
        </w:tc>
      </w:tr>
      <w:tr w:rsidR="00515970" w:rsidRPr="003B2883"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Pr="003B2883" w:rsidRDefault="00515970" w:rsidP="00515970">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Pr="003B2883"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Pr="003B2883"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Pr="003B2883"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Pr="003B2883" w:rsidRDefault="00515970" w:rsidP="00515970">
            <w:pPr>
              <w:pStyle w:val="TAL"/>
            </w:pPr>
          </w:p>
        </w:tc>
      </w:tr>
    </w:tbl>
    <w:p w14:paraId="3FF975CB" w14:textId="77777777" w:rsidR="00515970" w:rsidRPr="003B2883" w:rsidRDefault="00515970" w:rsidP="003B451E"/>
    <w:p w14:paraId="6028C097" w14:textId="77777777" w:rsidR="00515970" w:rsidRPr="003B2883" w:rsidRDefault="00515970" w:rsidP="00515970">
      <w:r w:rsidRPr="003B2883">
        <w:t xml:space="preserve">This method shall support the request data structures specified in table </w:t>
      </w:r>
      <w:r w:rsidR="00170884" w:rsidRPr="003B2883">
        <w:t>6.2</w:t>
      </w:r>
      <w:r w:rsidRPr="003B2883">
        <w:t xml:space="preserve">.3.2.3.1-2 and the response data structures and response codes specified in table </w:t>
      </w:r>
      <w:r w:rsidR="00170884" w:rsidRPr="003B2883">
        <w:t>6.2</w:t>
      </w:r>
      <w:r w:rsidRPr="003B2883">
        <w:t>.3.2.3.1-3.</w:t>
      </w:r>
    </w:p>
    <w:p w14:paraId="16714483" w14:textId="34B4F023" w:rsidR="00515970" w:rsidRPr="003B2883" w:rsidRDefault="00515970" w:rsidP="00515970">
      <w:pPr>
        <w:pStyle w:val="TH"/>
      </w:pPr>
      <w:r w:rsidRPr="003B2883">
        <w:t xml:space="preserve">Table </w:t>
      </w:r>
      <w:r w:rsidR="00170884" w:rsidRPr="003B2883">
        <w:t>6.2</w:t>
      </w:r>
      <w:r w:rsidRPr="003B2883">
        <w:t xml:space="preserve">.3.2.3.1-2: Data structures supported by the </w:t>
      </w:r>
      <w:r w:rsidR="00282CF5" w:rsidRPr="003B2883">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rsidRPr="003B2883"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Pr="003B2883" w:rsidRDefault="00515970" w:rsidP="0051597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Pr="003B2883" w:rsidRDefault="00515970" w:rsidP="0051597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Pr="003B2883" w:rsidRDefault="00515970" w:rsidP="00515970">
            <w:pPr>
              <w:pStyle w:val="TAH"/>
            </w:pPr>
            <w:r w:rsidRPr="003B2883">
              <w:t>Description</w:t>
            </w:r>
          </w:p>
        </w:tc>
      </w:tr>
      <w:tr w:rsidR="00515970" w:rsidRPr="003B2883"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Pr="003B2883" w:rsidRDefault="00282CF5" w:rsidP="00515970">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Pr="003B2883" w:rsidRDefault="00515970" w:rsidP="00515970">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Pr="003B2883" w:rsidRDefault="00515970" w:rsidP="00515970">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Pr="003B2883" w:rsidRDefault="00282CF5" w:rsidP="00515970">
            <w:pPr>
              <w:pStyle w:val="TAL"/>
            </w:pPr>
            <w:r w:rsidRPr="003B2883">
              <w:t>Describes of an AMF Event Subscription to be created</w:t>
            </w:r>
          </w:p>
        </w:tc>
      </w:tr>
    </w:tbl>
    <w:p w14:paraId="52ADD8A4" w14:textId="77777777" w:rsidR="00515970" w:rsidRPr="003B2883" w:rsidRDefault="00515970" w:rsidP="00515970"/>
    <w:p w14:paraId="725CF6A6" w14:textId="77777777" w:rsidR="00515970" w:rsidRPr="003B2883" w:rsidRDefault="00515970" w:rsidP="00515970">
      <w:pPr>
        <w:pStyle w:val="TH"/>
      </w:pPr>
      <w:r w:rsidRPr="003B2883">
        <w:t xml:space="preserve">Table </w:t>
      </w:r>
      <w:r w:rsidR="00170884" w:rsidRPr="003B2883">
        <w:t>6.2</w:t>
      </w:r>
      <w:r w:rsidRPr="003B2883">
        <w:t xml:space="preserve">.3.2.3.1-3: Data structures supported by the </w:t>
      </w:r>
      <w:r w:rsidR="007C3697" w:rsidRPr="003B2883">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rsidRPr="003B2883"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Pr="003B2883" w:rsidRDefault="00515970" w:rsidP="00515970">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Pr="003B2883" w:rsidRDefault="00515970" w:rsidP="00515970">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Pr="003B2883" w:rsidRDefault="00515970" w:rsidP="00515970">
            <w:pPr>
              <w:pStyle w:val="TAH"/>
            </w:pPr>
            <w:r w:rsidRPr="003B2883">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Pr="003B2883" w:rsidRDefault="00515970" w:rsidP="00515970">
            <w:pPr>
              <w:pStyle w:val="TAH"/>
            </w:pPr>
            <w:r w:rsidRPr="003B2883">
              <w:t>Response</w:t>
            </w:r>
          </w:p>
          <w:p w14:paraId="09B77370" w14:textId="77777777" w:rsidR="00515970" w:rsidRPr="003B2883" w:rsidRDefault="00515970" w:rsidP="00515970">
            <w:pPr>
              <w:pStyle w:val="TAH"/>
            </w:pPr>
            <w:r w:rsidRPr="003B2883">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Pr="003B2883" w:rsidRDefault="00515970" w:rsidP="00515970">
            <w:pPr>
              <w:pStyle w:val="TAH"/>
            </w:pPr>
            <w:r w:rsidRPr="003B2883">
              <w:t>Description</w:t>
            </w:r>
          </w:p>
        </w:tc>
      </w:tr>
      <w:tr w:rsidR="00515970" w:rsidRPr="003B2883"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Pr="003B2883" w:rsidRDefault="00282CF5" w:rsidP="00515970">
            <w:pPr>
              <w:pStyle w:val="TAL"/>
            </w:pPr>
            <w:r w:rsidRPr="003B2883">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Pr="003B2883" w:rsidRDefault="00515970" w:rsidP="00515970">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Pr="003B2883" w:rsidRDefault="00515970" w:rsidP="00515970">
            <w:pPr>
              <w:pStyle w:val="TAL"/>
            </w:pPr>
            <w:r w:rsidRPr="003B2883">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Pr="003B2883" w:rsidRDefault="007C3697" w:rsidP="00515970">
            <w:pPr>
              <w:pStyle w:val="TAL"/>
            </w:pPr>
            <w:r w:rsidRPr="003B2883">
              <w:t>201</w:t>
            </w:r>
            <w:r w:rsidR="00D1095A" w:rsidRPr="003B2883">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Pr="003B2883" w:rsidRDefault="00282CF5" w:rsidP="00D1095A">
            <w:pPr>
              <w:pStyle w:val="TAL"/>
            </w:pPr>
            <w:r w:rsidRPr="003B2883">
              <w:t>Represents successful creation of an AMF Event Subscription</w:t>
            </w:r>
          </w:p>
        </w:tc>
      </w:tr>
      <w:tr w:rsidR="00707A0B" w:rsidRPr="003B2883"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Pr="003B2883" w:rsidRDefault="00707A0B" w:rsidP="00707A0B">
            <w:pPr>
              <w:pStyle w:val="TAL"/>
            </w:pPr>
            <w:r w:rsidRPr="003B2883">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Pr="003B2883" w:rsidRDefault="00707A0B" w:rsidP="00707A0B">
            <w:pPr>
              <w:pStyle w:val="TAC"/>
            </w:pPr>
            <w:r w:rsidRPr="003B2883">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Pr="003B2883" w:rsidRDefault="00707A0B" w:rsidP="00707A0B">
            <w:pPr>
              <w:pStyle w:val="TAL"/>
            </w:pPr>
            <w:r w:rsidRPr="003B2883">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Pr="003B2883" w:rsidRDefault="00707A0B" w:rsidP="00707A0B">
            <w:pPr>
              <w:pStyle w:val="TAL"/>
            </w:pPr>
            <w:r w:rsidRPr="003B2883">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Pr="003B2883" w:rsidRDefault="00707A0B" w:rsidP="00707A0B">
            <w:pPr>
              <w:pStyle w:val="TAL"/>
            </w:pPr>
            <w:r w:rsidRPr="003B2883">
              <w:t>Indicates the creation of subscription has failed due to application error.</w:t>
            </w:r>
          </w:p>
          <w:p w14:paraId="448A6A58" w14:textId="1C6D4722" w:rsidR="00707A0B" w:rsidRPr="003B2883" w:rsidRDefault="00707A0B" w:rsidP="00707A0B">
            <w:pPr>
              <w:pStyle w:val="TAL"/>
            </w:pPr>
          </w:p>
          <w:p w14:paraId="0D1E86CA" w14:textId="77777777" w:rsidR="00707A0B" w:rsidRPr="003B2883" w:rsidRDefault="00707A0B" w:rsidP="00707A0B">
            <w:pPr>
              <w:pStyle w:val="TAL"/>
            </w:pPr>
            <w:r w:rsidRPr="003B2883">
              <w:t>The "</w:t>
            </w:r>
            <w:r w:rsidR="00072A24" w:rsidRPr="003B2883">
              <w:t>cause</w:t>
            </w:r>
            <w:r w:rsidRPr="003B2883">
              <w:t>" attribute shall be set to:</w:t>
            </w:r>
          </w:p>
          <w:p w14:paraId="6725BE89" w14:textId="77777777" w:rsidR="00707A0B" w:rsidRPr="003B2883" w:rsidRDefault="00707A0B" w:rsidP="003518DB">
            <w:pPr>
              <w:pStyle w:val="TAL"/>
              <w:ind w:left="284"/>
            </w:pPr>
            <w:r w:rsidRPr="003B2883">
              <w:t>-</w:t>
            </w:r>
            <w:r w:rsidR="00072A24" w:rsidRPr="003B2883">
              <w:tab/>
            </w:r>
            <w:r w:rsidRPr="003B2883">
              <w:t>UE_NOT_SERVED_BY_AMF</w:t>
            </w:r>
          </w:p>
        </w:tc>
      </w:tr>
    </w:tbl>
    <w:p w14:paraId="07A3B110" w14:textId="77777777" w:rsidR="00515970" w:rsidRPr="003B2883" w:rsidRDefault="00515970" w:rsidP="00515970"/>
    <w:p w14:paraId="2DCC5DF9" w14:textId="72434058" w:rsidR="00515970" w:rsidRPr="003B2883" w:rsidRDefault="00170884" w:rsidP="00515970">
      <w:pPr>
        <w:pStyle w:val="Heading5"/>
      </w:pPr>
      <w:bookmarkStart w:id="326" w:name="_Toc20137507"/>
      <w:r w:rsidRPr="003B2883">
        <w:t>6.2</w:t>
      </w:r>
      <w:r w:rsidR="00515970" w:rsidRPr="003B2883">
        <w:t>.3.2.4</w:t>
      </w:r>
      <w:r w:rsidR="00515970" w:rsidRPr="003B2883">
        <w:tab/>
        <w:t>Resource Custom Operations</w:t>
      </w:r>
      <w:bookmarkEnd w:id="326"/>
    </w:p>
    <w:p w14:paraId="143DE4EA" w14:textId="77777777" w:rsidR="00515970" w:rsidRPr="003B2883" w:rsidRDefault="007C3697" w:rsidP="00515970">
      <w:r w:rsidRPr="003B2883">
        <w:t>None.</w:t>
      </w:r>
    </w:p>
    <w:p w14:paraId="2583951D" w14:textId="4709D245" w:rsidR="00515970" w:rsidRPr="003B2883" w:rsidRDefault="00170884" w:rsidP="00515970">
      <w:pPr>
        <w:pStyle w:val="Heading4"/>
      </w:pPr>
      <w:bookmarkStart w:id="327" w:name="_Toc20137508"/>
      <w:r w:rsidRPr="003B2883">
        <w:t>6.2</w:t>
      </w:r>
      <w:r w:rsidR="00515970" w:rsidRPr="003B2883">
        <w:t>.3.3</w:t>
      </w:r>
      <w:r w:rsidR="00515970" w:rsidRPr="003B2883">
        <w:tab/>
        <w:t xml:space="preserve">Resource: </w:t>
      </w:r>
      <w:r w:rsidR="003F2EF8" w:rsidRPr="003B2883">
        <w:t xml:space="preserve"> </w:t>
      </w:r>
      <w:r w:rsidR="00F16088" w:rsidRPr="003B2883">
        <w:t>Individual s</w:t>
      </w:r>
      <w:r w:rsidR="003F2EF8" w:rsidRPr="003B2883">
        <w:t>ubscription</w:t>
      </w:r>
      <w:bookmarkEnd w:id="327"/>
    </w:p>
    <w:p w14:paraId="43FC448A" w14:textId="3D6130AD" w:rsidR="003F2EF8" w:rsidRPr="003B2883" w:rsidRDefault="003F2EF8" w:rsidP="003F2EF8">
      <w:pPr>
        <w:pStyle w:val="Heading5"/>
      </w:pPr>
      <w:bookmarkStart w:id="328" w:name="_Toc20137509"/>
      <w:r w:rsidRPr="003B2883">
        <w:t>6.2.3.3.1</w:t>
      </w:r>
      <w:r w:rsidRPr="003B2883">
        <w:tab/>
        <w:t>Description</w:t>
      </w:r>
      <w:bookmarkEnd w:id="328"/>
    </w:p>
    <w:p w14:paraId="3FDE3527" w14:textId="77777777" w:rsidR="003F2EF8" w:rsidRPr="003B2883" w:rsidRDefault="003F2EF8" w:rsidP="003F2EF8">
      <w:r w:rsidRPr="003B2883">
        <w:t>This resource represents an individual of subscription created by NF service consumers of Namf_EventExposure service.</w:t>
      </w:r>
    </w:p>
    <w:p w14:paraId="4AA9FCE6" w14:textId="1AC78E7F" w:rsidR="007138DD" w:rsidRPr="003B2883" w:rsidRDefault="007138DD" w:rsidP="007138D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7657D453" w14:textId="6E31661F" w:rsidR="003F2EF8" w:rsidRPr="003B2883" w:rsidRDefault="003F2EF8" w:rsidP="003F2EF8">
      <w:pPr>
        <w:pStyle w:val="Heading5"/>
      </w:pPr>
      <w:bookmarkStart w:id="329" w:name="_Toc20137510"/>
      <w:r w:rsidRPr="003B2883">
        <w:t>6.2.3.3.2</w:t>
      </w:r>
      <w:r w:rsidRPr="003B2883">
        <w:tab/>
        <w:t>Resource Definition</w:t>
      </w:r>
      <w:bookmarkEnd w:id="329"/>
    </w:p>
    <w:p w14:paraId="22796D04" w14:textId="1AEC65EA" w:rsidR="003F2EF8" w:rsidRPr="003B2883" w:rsidRDefault="003F2EF8" w:rsidP="003F2EF8">
      <w:r w:rsidRPr="003B2883">
        <w:t xml:space="preserve">Resource URI: </w:t>
      </w:r>
      <w:r w:rsidRPr="003B2883">
        <w:rPr>
          <w:b/>
        </w:rPr>
        <w:t>{apiRoot}/namf-evts</w:t>
      </w:r>
      <w:r w:rsidR="00F834E9" w:rsidRPr="003B2883">
        <w:rPr>
          <w:b/>
        </w:rPr>
        <w:t>/&lt;apiVersion&gt;</w:t>
      </w:r>
      <w:r w:rsidRPr="003B2883">
        <w:rPr>
          <w:b/>
        </w:rPr>
        <w:t>/subscriptions/{subscriptionId}</w:t>
      </w:r>
    </w:p>
    <w:p w14:paraId="2757E57B" w14:textId="77777777" w:rsidR="003F2EF8" w:rsidRPr="003B2883" w:rsidRDefault="003F2EF8" w:rsidP="003F2EF8">
      <w:pPr>
        <w:rPr>
          <w:rFonts w:ascii="Arial" w:hAnsi="Arial" w:cs="Arial"/>
        </w:rPr>
      </w:pPr>
      <w:r w:rsidRPr="003B2883">
        <w:t>This resource shall support the resource URI variables defined in table 6.2.3.3.2-1</w:t>
      </w:r>
      <w:r w:rsidRPr="003B2883">
        <w:rPr>
          <w:rFonts w:ascii="Arial" w:hAnsi="Arial" w:cs="Arial"/>
        </w:rPr>
        <w:t>.</w:t>
      </w:r>
    </w:p>
    <w:p w14:paraId="720B6DE8" w14:textId="77777777" w:rsidR="003F2EF8" w:rsidRPr="003B2883" w:rsidRDefault="003F2EF8" w:rsidP="003F2EF8">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rsidRPr="003B2883"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Pr="003B2883" w:rsidRDefault="003F2EF8" w:rsidP="00D668E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Pr="003B2883" w:rsidRDefault="003F2EF8" w:rsidP="00D668ED">
            <w:pPr>
              <w:pStyle w:val="TAH"/>
            </w:pPr>
            <w:r w:rsidRPr="003B2883">
              <w:t>Definition</w:t>
            </w:r>
          </w:p>
        </w:tc>
      </w:tr>
      <w:tr w:rsidR="003F2EF8" w:rsidRPr="003B2883"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Pr="003B2883" w:rsidRDefault="003F2EF8" w:rsidP="00D668ED">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2EC0C48C" w:rsidR="003F2EF8" w:rsidRPr="003B2883" w:rsidRDefault="003F2EF8" w:rsidP="00D668ED">
            <w:pPr>
              <w:pStyle w:val="TAL"/>
            </w:pPr>
            <w:r w:rsidRPr="003B2883">
              <w:t xml:space="preserve">See </w:t>
            </w:r>
            <w:r w:rsidR="003B2883">
              <w:t>clause</w:t>
            </w:r>
            <w:r w:rsidRPr="003B2883">
              <w:t xml:space="preserve"> 6.2.1</w:t>
            </w:r>
          </w:p>
        </w:tc>
      </w:tr>
      <w:tr w:rsidR="00B85932" w:rsidRPr="003B2883"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3A73D52E" w:rsidR="00B85932" w:rsidRPr="003B2883" w:rsidRDefault="00B85932" w:rsidP="00B85932">
            <w:pPr>
              <w:pStyle w:val="TAL"/>
            </w:pPr>
            <w:r w:rsidRPr="003B2883">
              <w:t xml:space="preserve">See </w:t>
            </w:r>
            <w:r w:rsidR="003B2883">
              <w:t>clause</w:t>
            </w:r>
            <w:r w:rsidRPr="003B2883">
              <w:t xml:space="preserve"> 6.2.1.</w:t>
            </w:r>
          </w:p>
        </w:tc>
      </w:tr>
      <w:tr w:rsidR="00B85932" w:rsidRPr="003B2883"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Pr="003B2883" w:rsidRDefault="00B85932" w:rsidP="00B85932">
            <w:pPr>
              <w:pStyle w:val="TAL"/>
            </w:pPr>
            <w:r w:rsidRPr="003B288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Pr="003B2883" w:rsidRDefault="00B85932" w:rsidP="00B85932">
            <w:pPr>
              <w:pStyle w:val="TAL"/>
            </w:pPr>
            <w:r w:rsidRPr="003B2883">
              <w:t>String identifies an individual subscription to the AMF event exposure service</w:t>
            </w:r>
          </w:p>
        </w:tc>
      </w:tr>
    </w:tbl>
    <w:p w14:paraId="1DEE998D" w14:textId="77777777" w:rsidR="003F2EF8" w:rsidRPr="003B2883" w:rsidRDefault="003F2EF8" w:rsidP="003F2EF8"/>
    <w:p w14:paraId="6585862B" w14:textId="2DB83F80" w:rsidR="003F2EF8" w:rsidRPr="003B2883" w:rsidRDefault="003F2EF8" w:rsidP="003F2EF8">
      <w:pPr>
        <w:pStyle w:val="Heading5"/>
      </w:pPr>
      <w:bookmarkStart w:id="330" w:name="_Toc20137511"/>
      <w:r w:rsidRPr="003B2883">
        <w:lastRenderedPageBreak/>
        <w:t>6.2.3.3.3</w:t>
      </w:r>
      <w:r w:rsidRPr="003B2883">
        <w:tab/>
        <w:t>Resource Standard Methods</w:t>
      </w:r>
      <w:bookmarkEnd w:id="330"/>
    </w:p>
    <w:p w14:paraId="4E79188E" w14:textId="3665F654" w:rsidR="003F2EF8" w:rsidRPr="003B2883" w:rsidRDefault="003F2EF8" w:rsidP="003F2EF8">
      <w:pPr>
        <w:pStyle w:val="Heading6"/>
      </w:pPr>
      <w:bookmarkStart w:id="331" w:name="_Toc20137512"/>
      <w:r w:rsidRPr="003B2883">
        <w:t>6.2.3.3.3.1</w:t>
      </w:r>
      <w:r w:rsidRPr="003B2883">
        <w:tab/>
        <w:t>PATCH</w:t>
      </w:r>
      <w:bookmarkEnd w:id="331"/>
    </w:p>
    <w:p w14:paraId="16AFDFDF" w14:textId="77777777" w:rsidR="003F2EF8" w:rsidRPr="003B2883" w:rsidRDefault="003F2EF8" w:rsidP="003F2EF8">
      <w:r w:rsidRPr="003B2883">
        <w:t>This method shall support the URI query parameters specified in table 6.2.3.3.3.1-1.</w:t>
      </w:r>
    </w:p>
    <w:p w14:paraId="742C3125" w14:textId="274EA3B8" w:rsidR="003F2EF8" w:rsidRPr="003B2883" w:rsidRDefault="003F2EF8" w:rsidP="003F2EF8">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Pr="003B2883" w:rsidRDefault="003F2EF8" w:rsidP="00D668ED">
            <w:pPr>
              <w:pStyle w:val="TAH"/>
            </w:pPr>
            <w:r w:rsidRPr="003B2883">
              <w:t>Description</w:t>
            </w:r>
          </w:p>
        </w:tc>
      </w:tr>
      <w:tr w:rsidR="003F2EF8" w:rsidRPr="003B2883"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Pr="003B2883" w:rsidRDefault="003F2EF8" w:rsidP="00D668ED">
            <w:pPr>
              <w:pStyle w:val="TAL"/>
            </w:pPr>
          </w:p>
        </w:tc>
      </w:tr>
    </w:tbl>
    <w:p w14:paraId="32405EE3" w14:textId="77777777" w:rsidR="00142144" w:rsidRPr="003B2883" w:rsidRDefault="00142144" w:rsidP="003F2EF8"/>
    <w:p w14:paraId="6A84E6B4" w14:textId="77777777" w:rsidR="003F2EF8" w:rsidRPr="003B2883" w:rsidRDefault="003F2EF8" w:rsidP="003F2EF8">
      <w:r w:rsidRPr="003B2883">
        <w:t>This method shall support the request data structures specified in table 6.2.3.3.3.1-2 and the response data structures and response codes specified in table 6.2.3.3.3.1-3.</w:t>
      </w:r>
    </w:p>
    <w:p w14:paraId="07938918" w14:textId="0EEB7E72" w:rsidR="003F2EF8" w:rsidRPr="003B2883" w:rsidRDefault="003F2EF8" w:rsidP="003F2EF8">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rsidRPr="003B2883"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Pr="003B2883" w:rsidRDefault="003F2EF8" w:rsidP="00D668ED">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Pr="003B2883" w:rsidRDefault="003F2EF8" w:rsidP="00D668ED">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Pr="003B2883" w:rsidRDefault="003F2EF8" w:rsidP="00D668ED">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Pr="003B2883" w:rsidRDefault="003F2EF8" w:rsidP="00D668ED">
            <w:pPr>
              <w:pStyle w:val="TAH"/>
            </w:pPr>
            <w:r w:rsidRPr="003B2883">
              <w:t>Description</w:t>
            </w:r>
          </w:p>
        </w:tc>
      </w:tr>
      <w:tr w:rsidR="003F2EF8" w:rsidRPr="003B2883"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Pr="003B2883" w:rsidRDefault="003F2EF8" w:rsidP="00D668ED">
            <w:pPr>
              <w:pStyle w:val="TAL"/>
            </w:pPr>
            <w:r w:rsidRPr="003B2883">
              <w:t>AmfUpdateEventSubscription</w:t>
            </w:r>
            <w:r w:rsidR="00844193" w:rsidRPr="003B288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Pr="003B2883" w:rsidRDefault="003F2EF8" w:rsidP="00D668ED">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Pr="003B2883" w:rsidRDefault="003F2EF8" w:rsidP="00D668ED">
            <w:pPr>
              <w:pStyle w:val="TAL"/>
            </w:pPr>
            <w:r w:rsidRPr="003B2883">
              <w:t>1</w:t>
            </w:r>
            <w:r w:rsidR="00844193" w:rsidRPr="003B288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Pr="003B2883" w:rsidRDefault="003F2EF8" w:rsidP="00D668ED">
            <w:pPr>
              <w:pStyle w:val="TAL"/>
            </w:pPr>
            <w:r w:rsidRPr="003B2883">
              <w:t>Document describes the modification(s) to a AMF Event Subscription</w:t>
            </w:r>
          </w:p>
        </w:tc>
      </w:tr>
      <w:tr w:rsidR="00745343" w:rsidRPr="003B288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Pr="003B2883" w:rsidRDefault="00745343" w:rsidP="00745343">
            <w:pPr>
              <w:pStyle w:val="TAL"/>
            </w:pPr>
            <w:r w:rsidRPr="003B2883">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Pr="003B2883" w:rsidRDefault="00745343" w:rsidP="00745343">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Pr="003B2883" w:rsidRDefault="00745343" w:rsidP="00745343">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Pr="003B2883" w:rsidRDefault="00745343" w:rsidP="00745343">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1F45230F" w14:textId="77777777" w:rsidR="003F2EF8" w:rsidRPr="003B2883" w:rsidRDefault="003F2EF8" w:rsidP="003F2EF8"/>
    <w:p w14:paraId="3A5EB8E9" w14:textId="77777777" w:rsidR="003F2EF8" w:rsidRPr="003B2883" w:rsidRDefault="003F2EF8" w:rsidP="003F2EF8">
      <w:pPr>
        <w:pStyle w:val="TH"/>
      </w:pPr>
      <w:r w:rsidRPr="003B2883">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Pr="003B2883" w:rsidRDefault="003F2EF8" w:rsidP="00D668ED">
            <w:pPr>
              <w:pStyle w:val="TAH"/>
            </w:pPr>
            <w:r w:rsidRPr="003B2883">
              <w:t>Response</w:t>
            </w:r>
          </w:p>
          <w:p w14:paraId="27C396B4"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Pr="003B2883" w:rsidRDefault="003F2EF8" w:rsidP="00D668ED">
            <w:pPr>
              <w:pStyle w:val="TAH"/>
            </w:pPr>
            <w:r w:rsidRPr="003B2883">
              <w:t>Description</w:t>
            </w:r>
          </w:p>
        </w:tc>
      </w:tr>
      <w:tr w:rsidR="003F2EF8" w:rsidRPr="003B2883"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Pr="003B2883" w:rsidRDefault="003F2EF8" w:rsidP="00D668ED">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Pr="003B2883" w:rsidRDefault="003F2EF8" w:rsidP="00D668ED">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Pr="003B2883" w:rsidRDefault="003F2EF8" w:rsidP="00D668ED">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Pr="003B2883" w:rsidRDefault="003F2EF8" w:rsidP="00D668ED">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Pr="003B2883" w:rsidRDefault="003F2EF8" w:rsidP="00D668ED">
            <w:pPr>
              <w:pStyle w:val="TAL"/>
            </w:pPr>
            <w:r w:rsidRPr="003B2883">
              <w:t>Represents a successful update on AMF Event Subscription</w:t>
            </w:r>
          </w:p>
        </w:tc>
      </w:tr>
      <w:tr w:rsidR="006D13B7" w:rsidRPr="003B2883"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Pr="003B2883" w:rsidRDefault="006D13B7" w:rsidP="006D13B7">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Pr="003B2883" w:rsidRDefault="006D13B7" w:rsidP="006D13B7">
            <w:pPr>
              <w:pStyle w:val="TAL"/>
            </w:pPr>
            <w:r w:rsidRPr="003B2883">
              <w:t>Indicates the modification of subscription has failed due to application error.</w:t>
            </w:r>
          </w:p>
          <w:p w14:paraId="422330E0" w14:textId="7B5EA285" w:rsidR="006D13B7" w:rsidRPr="003B2883" w:rsidRDefault="006D13B7" w:rsidP="006D13B7">
            <w:pPr>
              <w:pStyle w:val="TAL"/>
            </w:pPr>
          </w:p>
          <w:p w14:paraId="5B16D512" w14:textId="77777777" w:rsidR="006D13B7" w:rsidRPr="003B2883" w:rsidRDefault="006D13B7" w:rsidP="006D13B7">
            <w:pPr>
              <w:pStyle w:val="TAL"/>
            </w:pPr>
            <w:r w:rsidRPr="003B2883">
              <w:t>The "</w:t>
            </w:r>
            <w:r w:rsidR="00072A24" w:rsidRPr="003B2883">
              <w:t>cause</w:t>
            </w:r>
            <w:r w:rsidRPr="003B2883">
              <w:t>" attribute shall be set to:</w:t>
            </w:r>
          </w:p>
          <w:p w14:paraId="15F8E943" w14:textId="77777777" w:rsidR="006D13B7" w:rsidRPr="003B2883" w:rsidRDefault="006D13B7" w:rsidP="003518DB">
            <w:pPr>
              <w:pStyle w:val="TAL"/>
              <w:ind w:left="284"/>
            </w:pPr>
            <w:r w:rsidRPr="003B2883">
              <w:t>-</w:t>
            </w:r>
            <w:r w:rsidR="00072A24" w:rsidRPr="003B2883">
              <w:tab/>
            </w:r>
            <w:r w:rsidRPr="003B2883">
              <w:t>UE_NOT_SERVED_BY_AMF</w:t>
            </w:r>
          </w:p>
        </w:tc>
      </w:tr>
      <w:tr w:rsidR="006D13B7" w:rsidRPr="003B2883"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Pr="003B2883" w:rsidRDefault="006D13B7" w:rsidP="006D13B7">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Pr="003B2883" w:rsidRDefault="006D13B7" w:rsidP="006D13B7">
            <w:pPr>
              <w:pStyle w:val="TAL"/>
            </w:pPr>
            <w:r w:rsidRPr="003B2883">
              <w:t>Indicates the modification of subscription has failed due to application error.</w:t>
            </w:r>
          </w:p>
          <w:p w14:paraId="11BE6EBF" w14:textId="788DB09D" w:rsidR="006D13B7" w:rsidRPr="003B2883" w:rsidRDefault="006D13B7" w:rsidP="006D13B7">
            <w:pPr>
              <w:pStyle w:val="TAL"/>
            </w:pPr>
          </w:p>
          <w:p w14:paraId="51AB474A" w14:textId="77777777" w:rsidR="006D13B7" w:rsidRPr="003B2883" w:rsidRDefault="006D13B7" w:rsidP="006D13B7">
            <w:pPr>
              <w:pStyle w:val="TAL"/>
            </w:pPr>
            <w:r w:rsidRPr="003B2883">
              <w:t>The "</w:t>
            </w:r>
            <w:r w:rsidR="00072A24" w:rsidRPr="003B2883">
              <w:t>cause</w:t>
            </w:r>
            <w:r w:rsidRPr="003B2883">
              <w:t>" attribute shall be set to:</w:t>
            </w:r>
          </w:p>
          <w:p w14:paraId="32DABAAD" w14:textId="77777777" w:rsidR="006D13B7" w:rsidRPr="003B2883" w:rsidRDefault="006D13B7" w:rsidP="003518DB">
            <w:pPr>
              <w:pStyle w:val="TAL"/>
              <w:ind w:left="284"/>
            </w:pPr>
            <w:r w:rsidRPr="003B2883">
              <w:t>-</w:t>
            </w:r>
            <w:r w:rsidR="00072A24" w:rsidRPr="003B2883">
              <w:tab/>
            </w:r>
            <w:r w:rsidRPr="003B2883">
              <w:t>SUBSCRIPTION_NOT_FOUND</w:t>
            </w:r>
          </w:p>
        </w:tc>
      </w:tr>
    </w:tbl>
    <w:p w14:paraId="6456BBA8" w14:textId="77777777" w:rsidR="003F2EF8" w:rsidRPr="003B2883" w:rsidRDefault="003F2EF8" w:rsidP="00287154"/>
    <w:p w14:paraId="6E6A0B5F" w14:textId="5BB4F89C" w:rsidR="003F2EF8" w:rsidRPr="003B2883" w:rsidRDefault="003F2EF8" w:rsidP="003F2EF8">
      <w:pPr>
        <w:pStyle w:val="Heading6"/>
      </w:pPr>
      <w:bookmarkStart w:id="332" w:name="_Toc20137513"/>
      <w:r w:rsidRPr="003B2883">
        <w:t>6.2.3.3.3.2</w:t>
      </w:r>
      <w:r w:rsidRPr="003B2883">
        <w:tab/>
        <w:t>DELETE</w:t>
      </w:r>
      <w:bookmarkEnd w:id="332"/>
    </w:p>
    <w:p w14:paraId="75433890" w14:textId="77777777" w:rsidR="003F2EF8" w:rsidRPr="003B2883" w:rsidRDefault="003F2EF8" w:rsidP="003F2EF8">
      <w:r w:rsidRPr="003B2883">
        <w:t>This method shall support the URI query parameters specified in table 6.2.3.3.3.2-1.</w:t>
      </w:r>
    </w:p>
    <w:p w14:paraId="2EDDF2A9" w14:textId="6EBD713E" w:rsidR="003F2EF8" w:rsidRPr="003B2883" w:rsidRDefault="003F2EF8" w:rsidP="003F2EF8">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Pr="003B2883" w:rsidRDefault="003F2EF8" w:rsidP="00D668ED">
            <w:pPr>
              <w:pStyle w:val="TAH"/>
            </w:pPr>
            <w:r w:rsidRPr="003B2883">
              <w:t>Description</w:t>
            </w:r>
          </w:p>
        </w:tc>
      </w:tr>
      <w:tr w:rsidR="003F2EF8" w:rsidRPr="003B2883"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Pr="003B2883" w:rsidRDefault="003F2EF8" w:rsidP="00D668ED">
            <w:pPr>
              <w:pStyle w:val="TAL"/>
            </w:pPr>
          </w:p>
        </w:tc>
      </w:tr>
    </w:tbl>
    <w:p w14:paraId="669F5D21" w14:textId="77777777" w:rsidR="003F2EF8" w:rsidRPr="003B2883" w:rsidRDefault="003F2EF8" w:rsidP="003F2EF8"/>
    <w:p w14:paraId="0AC4AF81" w14:textId="77777777" w:rsidR="003F2EF8" w:rsidRPr="003B2883" w:rsidRDefault="003F2EF8" w:rsidP="003F2EF8">
      <w:r w:rsidRPr="003B2883">
        <w:t>This method shall support the request data structures specified in table 6.2.3.3.3.2-2 and the response data structures and response codes specified in table 6.2.3.3.3.2-3.</w:t>
      </w:r>
    </w:p>
    <w:p w14:paraId="368DACA6" w14:textId="74AE3B40" w:rsidR="003F2EF8" w:rsidRPr="003B2883" w:rsidRDefault="003F2EF8" w:rsidP="003F2EF8">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rsidRPr="003B2883"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Pr="003B2883" w:rsidRDefault="003F2EF8"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Pr="003B2883" w:rsidRDefault="003F2EF8" w:rsidP="00D668ED">
            <w:pPr>
              <w:pStyle w:val="TAH"/>
            </w:pPr>
            <w:r w:rsidRPr="003B2883">
              <w:t>Description</w:t>
            </w:r>
          </w:p>
        </w:tc>
      </w:tr>
      <w:tr w:rsidR="003F2EF8" w:rsidRPr="003B2883"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Pr="003B2883"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Pr="003B2883"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Pr="003B2883" w:rsidRDefault="003F2EF8" w:rsidP="00D668ED">
            <w:pPr>
              <w:pStyle w:val="TAL"/>
            </w:pPr>
          </w:p>
        </w:tc>
      </w:tr>
    </w:tbl>
    <w:p w14:paraId="03306C38" w14:textId="77777777" w:rsidR="003F2EF8" w:rsidRPr="003B2883" w:rsidRDefault="003F2EF8" w:rsidP="003F2EF8"/>
    <w:p w14:paraId="73B44A87" w14:textId="77777777" w:rsidR="003F2EF8" w:rsidRPr="003B2883" w:rsidRDefault="003F2EF8" w:rsidP="003F2EF8">
      <w:pPr>
        <w:pStyle w:val="TH"/>
      </w:pPr>
      <w:r w:rsidRPr="003B2883">
        <w:lastRenderedPageBreak/>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Pr="003B2883" w:rsidRDefault="003F2EF8" w:rsidP="00D668ED">
            <w:pPr>
              <w:pStyle w:val="TAH"/>
            </w:pPr>
            <w:r w:rsidRPr="003B2883">
              <w:t>Response</w:t>
            </w:r>
          </w:p>
          <w:p w14:paraId="19DFDC7A"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Pr="003B2883" w:rsidRDefault="003F2EF8" w:rsidP="00D668ED">
            <w:pPr>
              <w:pStyle w:val="TAH"/>
            </w:pPr>
            <w:r w:rsidRPr="003B2883">
              <w:t>Description</w:t>
            </w:r>
          </w:p>
        </w:tc>
      </w:tr>
      <w:tr w:rsidR="003F2EF8" w:rsidRPr="003B2883"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Pr="003B2883"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Pr="003B2883"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A0E7E9F" w:rsidR="003F2EF8" w:rsidRPr="003B2883" w:rsidRDefault="003317ED" w:rsidP="00D668E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Pr="003B2883" w:rsidRDefault="003F2EF8" w:rsidP="00D668ED">
            <w:pPr>
              <w:pStyle w:val="TAL"/>
            </w:pPr>
          </w:p>
        </w:tc>
      </w:tr>
      <w:tr w:rsidR="003D4E8C" w:rsidRPr="003B2883"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Pr="003B2883" w:rsidRDefault="003D4E8C" w:rsidP="003D4E8C">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Pr="003B2883" w:rsidRDefault="003D4E8C" w:rsidP="003D4E8C">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Pr="003B2883" w:rsidRDefault="003D4E8C" w:rsidP="003D4E8C">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Pr="003B2883" w:rsidRDefault="003D4E8C" w:rsidP="003D4E8C">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Pr="003B2883" w:rsidRDefault="003D4E8C" w:rsidP="003D4E8C">
            <w:pPr>
              <w:pStyle w:val="TAL"/>
            </w:pPr>
            <w:r w:rsidRPr="003B2883">
              <w:t>Indicates the modification of subscription has failed due to application error.</w:t>
            </w:r>
          </w:p>
          <w:p w14:paraId="30C3E110" w14:textId="5B23FD76" w:rsidR="003D4E8C" w:rsidRPr="003B2883" w:rsidRDefault="003D4E8C" w:rsidP="003D4E8C">
            <w:pPr>
              <w:pStyle w:val="TAL"/>
            </w:pPr>
          </w:p>
          <w:p w14:paraId="659DE1D3" w14:textId="77777777" w:rsidR="003D4E8C" w:rsidRPr="003B2883" w:rsidRDefault="003D4E8C" w:rsidP="003D4E8C">
            <w:pPr>
              <w:pStyle w:val="TAL"/>
            </w:pPr>
            <w:r w:rsidRPr="003B2883">
              <w:t>The "cause" attribute shall be set to:</w:t>
            </w:r>
          </w:p>
          <w:p w14:paraId="74ED52A3" w14:textId="77777777" w:rsidR="003D4E8C" w:rsidRPr="003B2883" w:rsidRDefault="003D4E8C" w:rsidP="003518DB">
            <w:pPr>
              <w:pStyle w:val="TAL"/>
              <w:ind w:left="284"/>
            </w:pPr>
            <w:r w:rsidRPr="003B2883">
              <w:t>-</w:t>
            </w:r>
            <w:r w:rsidR="00657048" w:rsidRPr="003B2883">
              <w:tab/>
            </w:r>
            <w:r w:rsidRPr="003B2883">
              <w:t>SUBSCRIPTION_NOT_FOUND.</w:t>
            </w:r>
          </w:p>
        </w:tc>
      </w:tr>
    </w:tbl>
    <w:p w14:paraId="34927A59" w14:textId="77777777" w:rsidR="003F2EF8" w:rsidRPr="003B2883" w:rsidRDefault="003F2EF8" w:rsidP="00287154"/>
    <w:p w14:paraId="726C75CE" w14:textId="0D0CE503" w:rsidR="003F2EF8" w:rsidRPr="003B2883" w:rsidRDefault="003F2EF8" w:rsidP="003F2EF8">
      <w:pPr>
        <w:pStyle w:val="Heading5"/>
      </w:pPr>
      <w:bookmarkStart w:id="333" w:name="_Toc20137514"/>
      <w:r w:rsidRPr="003B2883">
        <w:t>6.2.3.3.4</w:t>
      </w:r>
      <w:r w:rsidRPr="003B2883">
        <w:tab/>
        <w:t>Resource Custom Operations</w:t>
      </w:r>
      <w:bookmarkEnd w:id="333"/>
    </w:p>
    <w:p w14:paraId="45F058FF" w14:textId="77777777" w:rsidR="003F2EF8" w:rsidRPr="003B2883" w:rsidRDefault="003F2EF8" w:rsidP="003F2EF8">
      <w:r w:rsidRPr="003B2883">
        <w:t>None.</w:t>
      </w:r>
    </w:p>
    <w:p w14:paraId="3092FD8A" w14:textId="0EBF7169" w:rsidR="00515970" w:rsidRPr="003B2883" w:rsidRDefault="00170884" w:rsidP="00515970">
      <w:pPr>
        <w:pStyle w:val="Heading3"/>
      </w:pPr>
      <w:bookmarkStart w:id="334" w:name="_Toc20137515"/>
      <w:r w:rsidRPr="003B2883">
        <w:t>6.2</w:t>
      </w:r>
      <w:r w:rsidR="00515970" w:rsidRPr="003B2883">
        <w:t>.4</w:t>
      </w:r>
      <w:r w:rsidR="00515970" w:rsidRPr="003B2883">
        <w:tab/>
        <w:t>Custom Operations without associated resources</w:t>
      </w:r>
      <w:bookmarkEnd w:id="334"/>
    </w:p>
    <w:p w14:paraId="121554E0" w14:textId="77777777" w:rsidR="00FA73EA" w:rsidRPr="003B2883" w:rsidRDefault="00FA73EA" w:rsidP="00FA73EA">
      <w:r w:rsidRPr="003B2883">
        <w:t>There are no custom operations without associated resources supported on Namf_EventExposure Service.</w:t>
      </w:r>
    </w:p>
    <w:p w14:paraId="5765E2A0" w14:textId="0601E354" w:rsidR="00515970" w:rsidRPr="003B2883" w:rsidRDefault="00170884" w:rsidP="00515970">
      <w:pPr>
        <w:pStyle w:val="Heading3"/>
      </w:pPr>
      <w:bookmarkStart w:id="335" w:name="_Toc20137516"/>
      <w:r w:rsidRPr="003B2883">
        <w:t>6.2</w:t>
      </w:r>
      <w:r w:rsidR="00515970" w:rsidRPr="003B2883">
        <w:t>.5</w:t>
      </w:r>
      <w:r w:rsidR="00515970" w:rsidRPr="003B2883">
        <w:tab/>
        <w:t>Notifications</w:t>
      </w:r>
      <w:bookmarkEnd w:id="335"/>
    </w:p>
    <w:p w14:paraId="7AB3F860" w14:textId="1B84E948" w:rsidR="00515970" w:rsidRPr="003B2883" w:rsidRDefault="00170884" w:rsidP="00515970">
      <w:pPr>
        <w:pStyle w:val="Heading4"/>
      </w:pPr>
      <w:bookmarkStart w:id="336" w:name="_Toc20137517"/>
      <w:r w:rsidRPr="003B2883">
        <w:t>6.2</w:t>
      </w:r>
      <w:r w:rsidR="00515970" w:rsidRPr="003B2883">
        <w:t>.5.1</w:t>
      </w:r>
      <w:r w:rsidR="00515970" w:rsidRPr="003B2883">
        <w:tab/>
        <w:t>General</w:t>
      </w:r>
      <w:bookmarkEnd w:id="336"/>
    </w:p>
    <w:p w14:paraId="654C7C6D" w14:textId="73326FEF" w:rsidR="00515970" w:rsidRPr="003B2883" w:rsidRDefault="00170884" w:rsidP="00515970">
      <w:pPr>
        <w:pStyle w:val="Heading4"/>
      </w:pPr>
      <w:bookmarkStart w:id="337" w:name="_Toc20137518"/>
      <w:r w:rsidRPr="003B2883">
        <w:t>6.2</w:t>
      </w:r>
      <w:r w:rsidR="00515970" w:rsidRPr="003B2883">
        <w:t>.5.2</w:t>
      </w:r>
      <w:r w:rsidR="003F6B0D" w:rsidRPr="003B2883">
        <w:tab/>
      </w:r>
      <w:r w:rsidR="005D64DF" w:rsidRPr="003B2883">
        <w:t>AMF Event Notification</w:t>
      </w:r>
      <w:bookmarkEnd w:id="337"/>
    </w:p>
    <w:p w14:paraId="424E3DAF" w14:textId="793C56D5" w:rsidR="005D64DF" w:rsidRPr="003B2883" w:rsidRDefault="005D64DF" w:rsidP="005D64DF">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rsidR="0090693A">
        <w:t xml:space="preserve"> 3GPP TS</w:t>
      </w:r>
      <w:r w:rsidR="00514461">
        <w:t> </w:t>
      </w:r>
      <w:r w:rsidR="00514461" w:rsidRPr="003B2883">
        <w:t>29.501</w:t>
      </w:r>
      <w:r w:rsidR="00514461">
        <w:t> </w:t>
      </w:r>
      <w:r w:rsidR="00514461" w:rsidRPr="003B2883">
        <w:t>[</w:t>
      </w:r>
      <w:r w:rsidR="00514461">
        <w:t>5</w:t>
      </w:r>
      <w:r w:rsidRPr="003B2883">
        <w:t>].</w:t>
      </w:r>
    </w:p>
    <w:p w14:paraId="4EA1457B" w14:textId="65E4B4AB" w:rsidR="005D64DF" w:rsidRPr="003B2883" w:rsidRDefault="005D64DF" w:rsidP="005D64DF">
      <w:pPr>
        <w:pStyle w:val="Heading5"/>
      </w:pPr>
      <w:bookmarkStart w:id="338" w:name="_Toc20137519"/>
      <w:r w:rsidRPr="003B2883">
        <w:t>6.2.5.2.1</w:t>
      </w:r>
      <w:r w:rsidRPr="003B2883">
        <w:tab/>
        <w:t>Notification Definition</w:t>
      </w:r>
      <w:bookmarkEnd w:id="338"/>
    </w:p>
    <w:p w14:paraId="1BF35089" w14:textId="77777777" w:rsidR="005D64DF" w:rsidRPr="003B2883" w:rsidRDefault="005D64DF" w:rsidP="005D64DF">
      <w:r w:rsidRPr="003B2883">
        <w:t xml:space="preserve">Call-back URI: </w:t>
      </w:r>
      <w:r w:rsidRPr="003B2883">
        <w:rPr>
          <w:b/>
        </w:rPr>
        <w:t>{callbackUri}</w:t>
      </w:r>
    </w:p>
    <w:p w14:paraId="60654ADE" w14:textId="77777777" w:rsidR="005D64DF" w:rsidRPr="003B2883" w:rsidRDefault="005D64DF" w:rsidP="005D64DF">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00DD0804" w:rsidRPr="003B2883">
        <w:t xml:space="preserve"> If the notification is to inform the change of subscription ID and if the "</w:t>
      </w:r>
      <w:r w:rsidR="00DD0804" w:rsidRPr="003B2883">
        <w:rPr>
          <w:rFonts w:hint="eastAsia"/>
        </w:rPr>
        <w:t>subsC</w:t>
      </w:r>
      <w:r w:rsidR="00DD0804" w:rsidRPr="003B2883">
        <w:t>hangeNotifyUri" was provided in the AmfEventSubscription, then this callback URI shall be the "</w:t>
      </w:r>
      <w:r w:rsidR="00DD0804" w:rsidRPr="003B2883">
        <w:rPr>
          <w:rFonts w:hint="eastAsia"/>
        </w:rPr>
        <w:t>subsC</w:t>
      </w:r>
      <w:r w:rsidR="00DD0804" w:rsidRPr="003B2883">
        <w:t>hangeNotifyUri" provided in the AmfEventSubscription. Otherwise, this callback URI shall be the "eventNotifyUri</w:t>
      </w:r>
      <w:r w:rsidR="00DD0804" w:rsidRPr="003B2883">
        <w:rPr>
          <w:noProof/>
        </w:rPr>
        <w:t xml:space="preserve">" </w:t>
      </w:r>
      <w:r w:rsidR="00DD0804" w:rsidRPr="003B2883">
        <w:t>provided in the AmfEventSubscription</w:t>
      </w:r>
      <w:r w:rsidR="00DD0804" w:rsidRPr="003B2883">
        <w:rPr>
          <w:noProof/>
        </w:rPr>
        <w:t>.</w:t>
      </w:r>
    </w:p>
    <w:p w14:paraId="28F62235" w14:textId="2C6EA91D" w:rsidR="005D64DF" w:rsidRPr="003B2883" w:rsidRDefault="005D64DF" w:rsidP="005D64DF">
      <w:pPr>
        <w:pStyle w:val="Heading5"/>
      </w:pPr>
      <w:bookmarkStart w:id="339" w:name="_Toc20137520"/>
      <w:r w:rsidRPr="003B2883">
        <w:t>6.2.5.2.3</w:t>
      </w:r>
      <w:r w:rsidRPr="003B2883">
        <w:tab/>
        <w:t>Notification Standard Methods</w:t>
      </w:r>
      <w:bookmarkEnd w:id="339"/>
    </w:p>
    <w:p w14:paraId="058B12E4" w14:textId="19C3F7AB" w:rsidR="005D64DF" w:rsidRPr="003B2883" w:rsidRDefault="005D64DF" w:rsidP="005D64DF">
      <w:pPr>
        <w:pStyle w:val="Heading6"/>
      </w:pPr>
      <w:bookmarkStart w:id="340" w:name="_Toc20137521"/>
      <w:r w:rsidRPr="003B2883">
        <w:t>6.2.5.2.3.1</w:t>
      </w:r>
      <w:r w:rsidRPr="003B2883">
        <w:tab/>
        <w:t>POST</w:t>
      </w:r>
      <w:bookmarkEnd w:id="340"/>
    </w:p>
    <w:p w14:paraId="43605AD1" w14:textId="77777777" w:rsidR="005D64DF" w:rsidRPr="003B2883" w:rsidRDefault="005D64DF" w:rsidP="005D64DF">
      <w:r w:rsidRPr="003B2883">
        <w:t>This method shall support the request data structures specified in table 6.2.5.2.3.1-1 and the response data structures and response codes specified in table 6.2.5.2.3.1-2.</w:t>
      </w:r>
    </w:p>
    <w:p w14:paraId="6288E149" w14:textId="77777777" w:rsidR="005D64DF" w:rsidRPr="003B2883" w:rsidRDefault="005D64DF" w:rsidP="005D64DF">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rsidRPr="003B2883"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Pr="003B2883" w:rsidRDefault="005D64DF"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Pr="003B2883" w:rsidRDefault="005D64DF" w:rsidP="00D668ED">
            <w:pPr>
              <w:pStyle w:val="TAH"/>
            </w:pPr>
            <w:r w:rsidRPr="003B2883">
              <w:t>Description</w:t>
            </w:r>
          </w:p>
        </w:tc>
      </w:tr>
      <w:tr w:rsidR="005D64DF" w:rsidRPr="003B2883"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Pr="003B2883" w:rsidRDefault="005D64DF" w:rsidP="00D668ED">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Pr="003B2883" w:rsidRDefault="005D64DF" w:rsidP="00D668E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Pr="003B2883" w:rsidRDefault="005D64DF" w:rsidP="00D668E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Pr="003B2883" w:rsidRDefault="005D64DF" w:rsidP="00D668ED">
            <w:pPr>
              <w:pStyle w:val="TAL"/>
            </w:pPr>
            <w:r w:rsidRPr="003B2883">
              <w:t>Represents the notification to be delivered</w:t>
            </w:r>
          </w:p>
        </w:tc>
      </w:tr>
    </w:tbl>
    <w:p w14:paraId="321E2ACB" w14:textId="77777777" w:rsidR="005D64DF" w:rsidRPr="003B2883" w:rsidRDefault="005D64DF" w:rsidP="005D64DF"/>
    <w:p w14:paraId="4A5C89AF" w14:textId="77777777" w:rsidR="005D64DF" w:rsidRPr="003B2883" w:rsidRDefault="005D64DF" w:rsidP="005D64DF">
      <w:pPr>
        <w:pStyle w:val="TH"/>
      </w:pPr>
      <w:r w:rsidRPr="003B2883">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rsidRPr="003B2883"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Pr="003B2883" w:rsidRDefault="005D64DF"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Pr="003B2883" w:rsidRDefault="005D64DF" w:rsidP="00D668ED">
            <w:pPr>
              <w:pStyle w:val="TAH"/>
            </w:pPr>
            <w:r w:rsidRPr="003B2883">
              <w:t>Response</w:t>
            </w:r>
          </w:p>
          <w:p w14:paraId="51BAF440" w14:textId="77777777" w:rsidR="005D64DF" w:rsidRPr="003B2883" w:rsidRDefault="005D64DF"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Pr="003B2883" w:rsidRDefault="005D64DF" w:rsidP="00D668ED">
            <w:pPr>
              <w:pStyle w:val="TAH"/>
            </w:pPr>
            <w:r w:rsidRPr="003B2883">
              <w:t>Description</w:t>
            </w:r>
          </w:p>
        </w:tc>
      </w:tr>
      <w:tr w:rsidR="005D64DF" w:rsidRPr="003B2883"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Pr="003B2883" w:rsidRDefault="005D64DF"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Pr="003B2883"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Pr="003B2883"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Pr="003B2883" w:rsidRDefault="005D64DF" w:rsidP="00D668ED">
            <w:pPr>
              <w:pStyle w:val="TAL"/>
            </w:pPr>
            <w:r w:rsidRPr="003B2883">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Pr="003B2883" w:rsidRDefault="005D64DF" w:rsidP="00D668ED">
            <w:pPr>
              <w:pStyle w:val="TAL"/>
            </w:pPr>
          </w:p>
        </w:tc>
      </w:tr>
    </w:tbl>
    <w:p w14:paraId="3C1092E1" w14:textId="77777777" w:rsidR="005D64DF" w:rsidRPr="003B2883" w:rsidRDefault="005D64DF" w:rsidP="00C56FDE"/>
    <w:p w14:paraId="62DF86F8" w14:textId="15435BF7" w:rsidR="00515970" w:rsidRPr="003B2883" w:rsidRDefault="00170884" w:rsidP="00515970">
      <w:pPr>
        <w:pStyle w:val="Heading3"/>
      </w:pPr>
      <w:bookmarkStart w:id="341" w:name="_Toc20137522"/>
      <w:r w:rsidRPr="003B2883">
        <w:lastRenderedPageBreak/>
        <w:t>6.2</w:t>
      </w:r>
      <w:r w:rsidR="00515970" w:rsidRPr="003B2883">
        <w:t>.6</w:t>
      </w:r>
      <w:r w:rsidR="00515970" w:rsidRPr="003B2883">
        <w:tab/>
        <w:t>Data Model</w:t>
      </w:r>
      <w:bookmarkEnd w:id="341"/>
    </w:p>
    <w:p w14:paraId="3449D201" w14:textId="16023344" w:rsidR="00515970" w:rsidRPr="003B2883" w:rsidRDefault="00170884" w:rsidP="00515970">
      <w:pPr>
        <w:pStyle w:val="Heading4"/>
      </w:pPr>
      <w:bookmarkStart w:id="342" w:name="_Toc20137523"/>
      <w:r w:rsidRPr="003B2883">
        <w:t>6.2</w:t>
      </w:r>
      <w:r w:rsidR="00515970" w:rsidRPr="003B2883">
        <w:t>.</w:t>
      </w:r>
      <w:r w:rsidRPr="003B2883">
        <w:t>6.</w:t>
      </w:r>
      <w:r w:rsidR="00D17D85" w:rsidRPr="003B2883">
        <w:t>1</w:t>
      </w:r>
      <w:r w:rsidR="00515970" w:rsidRPr="003B2883">
        <w:tab/>
        <w:t>General</w:t>
      </w:r>
      <w:bookmarkEnd w:id="342"/>
    </w:p>
    <w:p w14:paraId="0F0A3826" w14:textId="31792FA2" w:rsidR="00515970" w:rsidRPr="003B2883" w:rsidRDefault="00515970" w:rsidP="00515970">
      <w:r w:rsidRPr="003B2883">
        <w:t xml:space="preserve">This </w:t>
      </w:r>
      <w:r w:rsidR="003B2883">
        <w:t>clause</w:t>
      </w:r>
      <w:r w:rsidRPr="003B2883">
        <w:t xml:space="preserve"> specifies the application data model supported by the API.</w:t>
      </w:r>
    </w:p>
    <w:p w14:paraId="1618BDBC" w14:textId="77777777"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-1 specifies the data types defined for the Namf</w:t>
      </w:r>
      <w:r w:rsidR="0067536B" w:rsidRPr="003B2883">
        <w:t>_EventExposure</w:t>
      </w:r>
      <w:r w:rsidRPr="003B2883">
        <w:t xml:space="preserve"> service based interface protocol.</w:t>
      </w:r>
    </w:p>
    <w:p w14:paraId="4E33840D" w14:textId="77777777" w:rsidR="00515970" w:rsidRPr="003B2883" w:rsidRDefault="00515970" w:rsidP="00515970">
      <w:pPr>
        <w:pStyle w:val="TH"/>
      </w:pPr>
      <w:r w:rsidRPr="003B2883">
        <w:t xml:space="preserve">Table </w:t>
      </w:r>
      <w:r w:rsidR="00170884" w:rsidRPr="003B2883">
        <w:t>6.2</w:t>
      </w:r>
      <w:r w:rsidRPr="003B2883">
        <w:t>.</w:t>
      </w:r>
      <w:r w:rsidR="00170884" w:rsidRPr="003B2883">
        <w:t>6.</w:t>
      </w:r>
      <w:r w:rsidR="00D17D85" w:rsidRPr="003B2883">
        <w:t>1</w:t>
      </w:r>
      <w:r w:rsidRPr="003B2883">
        <w:t>-1: Namf</w:t>
      </w:r>
      <w:r w:rsidR="0067536B" w:rsidRPr="003B2883">
        <w:t>_EventExposure</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rsidRPr="003B2883" w14:paraId="1E99A21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Pr="003B2883" w:rsidRDefault="00515970" w:rsidP="00515970">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581246F8" w:rsidR="00515970" w:rsidRPr="003B2883" w:rsidRDefault="00514461" w:rsidP="00515970">
            <w:pPr>
              <w:pStyle w:val="TAH"/>
            </w:pPr>
            <w:r>
              <w:t>Clause</w:t>
            </w:r>
            <w:r w:rsidR="00515970"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Pr="003B2883" w:rsidRDefault="00515970" w:rsidP="00515970">
            <w:pPr>
              <w:pStyle w:val="TAH"/>
            </w:pPr>
            <w:r w:rsidRPr="003B2883">
              <w:t>Description</w:t>
            </w:r>
          </w:p>
        </w:tc>
      </w:tr>
      <w:tr w:rsidR="002126A7" w:rsidRPr="003B2883" w14:paraId="1FD44BB0"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Pr="003B2883" w:rsidRDefault="002126A7" w:rsidP="002126A7">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Pr="003B2883" w:rsidRDefault="002126A7" w:rsidP="002126A7">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Pr="003B2883" w:rsidRDefault="002126A7" w:rsidP="002126A7">
            <w:pPr>
              <w:pStyle w:val="TAL"/>
              <w:rPr>
                <w:rFonts w:cs="Arial"/>
                <w:szCs w:val="18"/>
              </w:rPr>
            </w:pPr>
            <w:r w:rsidRPr="003B2883">
              <w:rPr>
                <w:rFonts w:cs="Arial"/>
                <w:szCs w:val="18"/>
              </w:rPr>
              <w:t>Represents an individual event subscription resource on AMF</w:t>
            </w:r>
          </w:p>
        </w:tc>
      </w:tr>
      <w:tr w:rsidR="002126A7" w:rsidRPr="003B2883" w14:paraId="2FBD4014"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3B2883" w:rsidRDefault="002126A7" w:rsidP="002126A7">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3B2883" w:rsidRDefault="002126A7" w:rsidP="002126A7">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3B2883" w:rsidRDefault="002126A7" w:rsidP="002126A7">
            <w:pPr>
              <w:pStyle w:val="TAL"/>
              <w:rPr>
                <w:rFonts w:cs="Arial"/>
                <w:szCs w:val="18"/>
              </w:rPr>
            </w:pPr>
            <w:r w:rsidRPr="003B2883">
              <w:rPr>
                <w:rFonts w:cs="Arial"/>
                <w:szCs w:val="18"/>
              </w:rPr>
              <w:t>Describes an event to be subscribed</w:t>
            </w:r>
          </w:p>
        </w:tc>
      </w:tr>
      <w:tr w:rsidR="002126A7" w:rsidRPr="003B2883" w14:paraId="3EE78C3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3B2883" w:rsidRDefault="002126A7" w:rsidP="002126A7">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3B2883" w:rsidRDefault="002126A7" w:rsidP="002126A7">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3B2883" w:rsidRDefault="002126A7" w:rsidP="002126A7">
            <w:pPr>
              <w:pStyle w:val="TAL"/>
              <w:rPr>
                <w:rFonts w:cs="Arial"/>
                <w:szCs w:val="18"/>
              </w:rPr>
            </w:pPr>
            <w:r w:rsidRPr="003B2883">
              <w:rPr>
                <w:rFonts w:cs="Arial"/>
                <w:szCs w:val="18"/>
              </w:rPr>
              <w:t>Represents a notification generated by AMF to be delivered</w:t>
            </w:r>
          </w:p>
        </w:tc>
      </w:tr>
      <w:tr w:rsidR="002126A7" w:rsidRPr="003B2883" w14:paraId="1ABF4EBF"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3B2883" w:rsidRDefault="002126A7" w:rsidP="002126A7">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3B2883" w:rsidRDefault="002126A7" w:rsidP="002126A7">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3B2883" w:rsidRDefault="002126A7" w:rsidP="002126A7">
            <w:pPr>
              <w:pStyle w:val="TAL"/>
              <w:rPr>
                <w:rFonts w:cs="Arial"/>
                <w:szCs w:val="18"/>
              </w:rPr>
            </w:pPr>
            <w:r w:rsidRPr="003B2883">
              <w:rPr>
                <w:rFonts w:cs="Arial"/>
                <w:szCs w:val="18"/>
              </w:rPr>
              <w:t>Represents a report triggered by a subscribed event type, except the report triggered by UES_IN_AREA_REPORT event type</w:t>
            </w:r>
          </w:p>
        </w:tc>
      </w:tr>
      <w:tr w:rsidR="002126A7" w:rsidRPr="003B2883" w14:paraId="1209FA80"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3B2883" w:rsidRDefault="002126A7" w:rsidP="002126A7">
            <w:pPr>
              <w:pStyle w:val="TAL"/>
            </w:pPr>
            <w:r w:rsidRPr="003B2883">
              <w:t>AmfEvent</w:t>
            </w:r>
            <w:r w:rsidR="00CA44D4" w:rsidRPr="003B2883">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3B2883" w:rsidRDefault="002126A7" w:rsidP="002126A7">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3B2883" w:rsidRDefault="002126A7" w:rsidP="002126A7">
            <w:pPr>
              <w:pStyle w:val="TAL"/>
              <w:rPr>
                <w:rFonts w:cs="Arial"/>
                <w:szCs w:val="18"/>
              </w:rPr>
            </w:pPr>
            <w:r w:rsidRPr="003B2883">
              <w:rPr>
                <w:rFonts w:cs="Arial"/>
                <w:szCs w:val="18"/>
              </w:rPr>
              <w:t>Describes how the reports shall be generated by a subscribed event</w:t>
            </w:r>
          </w:p>
        </w:tc>
      </w:tr>
      <w:tr w:rsidR="002126A7" w:rsidRPr="003B2883" w14:paraId="15621464"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Pr="003B2883" w:rsidRDefault="002126A7" w:rsidP="002126A7">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Pr="003B2883" w:rsidRDefault="002126A7" w:rsidP="002126A7">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Pr="003B2883" w:rsidRDefault="002126A7" w:rsidP="002126A7">
            <w:pPr>
              <w:pStyle w:val="TAL"/>
              <w:rPr>
                <w:rFonts w:cs="Arial"/>
                <w:szCs w:val="18"/>
              </w:rPr>
            </w:pPr>
            <w:r w:rsidRPr="003B2883">
              <w:rPr>
                <w:rFonts w:cs="Arial"/>
                <w:szCs w:val="18"/>
              </w:rPr>
              <w:t>Represents the state of a subscribed event</w:t>
            </w:r>
          </w:p>
        </w:tc>
      </w:tr>
      <w:tr w:rsidR="00EC40B2" w:rsidRPr="003B2883" w14:paraId="7BA506E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Pr="003B2883" w:rsidRDefault="00EC40B2" w:rsidP="00EC40B2">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3B2883" w:rsidRDefault="00EC40B2" w:rsidP="00EC40B2">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3B2883" w:rsidRDefault="00EC40B2" w:rsidP="00EC40B2">
            <w:pPr>
              <w:pStyle w:val="TAL"/>
              <w:rPr>
                <w:rFonts w:cs="Arial"/>
                <w:szCs w:val="18"/>
              </w:rPr>
            </w:pPr>
            <w:r w:rsidRPr="003B2883">
              <w:rPr>
                <w:rFonts w:cs="Arial"/>
                <w:szCs w:val="18"/>
              </w:rPr>
              <w:t>Represents the registration state of a UE for an access type</w:t>
            </w:r>
          </w:p>
        </w:tc>
      </w:tr>
      <w:tr w:rsidR="00EC40B2" w:rsidRPr="003B2883" w14:paraId="74F77E1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Pr="003B2883" w:rsidRDefault="00EC40B2" w:rsidP="00EC40B2">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3B2883" w:rsidRDefault="00EC40B2" w:rsidP="00EC40B2">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3B2883" w:rsidRDefault="00EC40B2" w:rsidP="00EC40B2">
            <w:pPr>
              <w:pStyle w:val="TAL"/>
              <w:rPr>
                <w:rFonts w:cs="Arial"/>
                <w:szCs w:val="18"/>
              </w:rPr>
            </w:pPr>
            <w:r w:rsidRPr="003B2883">
              <w:rPr>
                <w:rFonts w:cs="Arial"/>
                <w:szCs w:val="18"/>
              </w:rPr>
              <w:t>Represents the connectivity state of a UE for an access type</w:t>
            </w:r>
          </w:p>
        </w:tc>
      </w:tr>
      <w:tr w:rsidR="00EC40B2" w:rsidRPr="003B2883" w14:paraId="6A8E4261"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3B2883" w:rsidRDefault="00EC40B2" w:rsidP="00EC40B2">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3B2883" w:rsidRDefault="00EC40B2" w:rsidP="00EC40B2">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3B2883" w:rsidRDefault="00EC40B2" w:rsidP="00EC40B2">
            <w:pPr>
              <w:pStyle w:val="TAL"/>
              <w:rPr>
                <w:rFonts w:cs="Arial"/>
                <w:szCs w:val="18"/>
              </w:rPr>
            </w:pPr>
            <w:r w:rsidRPr="003B2883">
              <w:rPr>
                <w:rFonts w:cs="Arial"/>
                <w:szCs w:val="18"/>
              </w:rPr>
              <w:t>Describes a communication failure detected by AMF</w:t>
            </w:r>
          </w:p>
        </w:tc>
      </w:tr>
      <w:tr w:rsidR="00EC40B2" w:rsidRPr="003B2883" w14:paraId="1002F82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3B2883" w:rsidRDefault="00EC40B2" w:rsidP="00EC40B2">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3B2883" w:rsidRDefault="00EC40B2" w:rsidP="00EC40B2">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3B2883" w:rsidRDefault="00EC40B2" w:rsidP="00EC40B2">
            <w:pPr>
              <w:pStyle w:val="TAL"/>
              <w:rPr>
                <w:rFonts w:cs="Arial"/>
                <w:szCs w:val="18"/>
              </w:rPr>
            </w:pPr>
            <w:r w:rsidRPr="003B2883">
              <w:t>Describes of an AMF Event Subscription to be created</w:t>
            </w:r>
          </w:p>
        </w:tc>
      </w:tr>
      <w:tr w:rsidR="00EC40B2" w:rsidRPr="003B2883" w14:paraId="44C52CEC"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Pr="003B2883" w:rsidRDefault="00EC40B2" w:rsidP="00EC40B2">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3B2883" w:rsidRDefault="00EC40B2" w:rsidP="00EC40B2">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Pr="003B2883" w:rsidRDefault="00EC40B2" w:rsidP="00EC40B2">
            <w:pPr>
              <w:pStyle w:val="TAL"/>
            </w:pPr>
            <w:r w:rsidRPr="003B2883">
              <w:t>Represents successful creation of an AMF Event Subscription</w:t>
            </w:r>
          </w:p>
        </w:tc>
      </w:tr>
      <w:tr w:rsidR="00EC40B2" w:rsidRPr="003B2883" w14:paraId="1B9CCBC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Pr="003B2883" w:rsidRDefault="00EC40B2" w:rsidP="00EC40B2">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3B2883" w:rsidRDefault="00EC40B2" w:rsidP="00EC40B2">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Pr="003B2883" w:rsidRDefault="00EC40B2" w:rsidP="00EC40B2">
            <w:pPr>
              <w:pStyle w:val="TAL"/>
            </w:pPr>
            <w:r w:rsidRPr="003B2883">
              <w:t>Document describes the modification(s) to an AMF Event Subscription</w:t>
            </w:r>
          </w:p>
        </w:tc>
      </w:tr>
      <w:tr w:rsidR="00EC40B2" w:rsidRPr="003B2883" w14:paraId="4A91B615"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Pr="003B2883" w:rsidRDefault="00EC40B2" w:rsidP="00EC40B2">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3B2883" w:rsidRDefault="00EC40B2" w:rsidP="00EC40B2">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Pr="003B2883" w:rsidRDefault="00EC40B2" w:rsidP="00EC40B2">
            <w:pPr>
              <w:pStyle w:val="TAL"/>
            </w:pPr>
            <w:r w:rsidRPr="003B2883">
              <w:t>Represents a successful update on an AMF Event Subscription</w:t>
            </w:r>
          </w:p>
        </w:tc>
      </w:tr>
      <w:tr w:rsidR="00EC40B2" w:rsidRPr="003B2883" w14:paraId="6C04996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Pr="003B2883" w:rsidRDefault="00EC40B2" w:rsidP="00EC40B2">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3B2883" w:rsidRDefault="00EC40B2" w:rsidP="00EC40B2">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Pr="003B2883" w:rsidRDefault="00EC40B2" w:rsidP="00EC40B2">
            <w:pPr>
              <w:pStyle w:val="TAL"/>
            </w:pPr>
            <w:r w:rsidRPr="003B2883">
              <w:rPr>
                <w:rFonts w:cs="Arial"/>
                <w:szCs w:val="18"/>
              </w:rPr>
              <w:t>Represents an area to be monitored by an AMF event.</w:t>
            </w:r>
          </w:p>
        </w:tc>
      </w:tr>
      <w:tr w:rsidR="00DF60D7" w:rsidRPr="003B2883" w14:paraId="4688639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Pr="003B2883" w:rsidRDefault="00DF60D7" w:rsidP="00DF60D7">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3B2883" w:rsidRDefault="00DF60D7" w:rsidP="00DF60D7">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Pr="003B2883" w:rsidRDefault="00DF60D7" w:rsidP="00DF60D7">
            <w:pPr>
              <w:pStyle w:val="TAL"/>
              <w:rPr>
                <w:rFonts w:cs="Arial"/>
                <w:szCs w:val="18"/>
              </w:rPr>
            </w:pPr>
            <w:r w:rsidRPr="003B2883">
              <w:rPr>
                <w:rFonts w:cs="Arial"/>
                <w:szCs w:val="18"/>
              </w:rPr>
              <w:t>LADN Information</w:t>
            </w:r>
          </w:p>
        </w:tc>
      </w:tr>
      <w:tr w:rsidR="00745343" w:rsidRPr="003B2883" w14:paraId="7FBFC6F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Pr="003B2883" w:rsidRDefault="00745343" w:rsidP="00745343">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Pr="003B2883" w:rsidRDefault="00745343" w:rsidP="00745343">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Pr="003B2883" w:rsidRDefault="00745343" w:rsidP="00745343">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ED73E3" w:rsidRPr="003B2883" w14:paraId="615A91EC"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CB5841B" w14:textId="43AF5DB9" w:rsidR="00ED73E3" w:rsidRPr="003B2883" w:rsidRDefault="00ED73E3" w:rsidP="00ED73E3">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3A99EE67" w14:textId="418479A1" w:rsidR="00ED73E3" w:rsidRPr="003B2883" w:rsidRDefault="00ED73E3" w:rsidP="00ED73E3">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3E5BC327" w14:textId="7DF14A49" w:rsidR="00ED73E3" w:rsidRPr="003B2883" w:rsidRDefault="00ED73E3" w:rsidP="00ED73E3">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ED73E3" w:rsidRPr="003B2883" w14:paraId="017F6FE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ED73E3" w:rsidRPr="003B2883" w:rsidRDefault="00ED73E3" w:rsidP="00ED73E3">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ED73E3" w:rsidRPr="003B2883" w:rsidRDefault="00ED73E3" w:rsidP="00ED73E3">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ED73E3" w:rsidRPr="003B2883" w:rsidRDefault="00ED73E3" w:rsidP="00ED73E3">
            <w:pPr>
              <w:pStyle w:val="TAL"/>
              <w:rPr>
                <w:rFonts w:cs="Arial"/>
                <w:szCs w:val="18"/>
              </w:rPr>
            </w:pPr>
            <w:r w:rsidRPr="003B2883">
              <w:rPr>
                <w:rFonts w:cs="Arial"/>
                <w:szCs w:val="18"/>
              </w:rPr>
              <w:t>Describes the supported event types of Namf_EventExposure Service</w:t>
            </w:r>
          </w:p>
        </w:tc>
      </w:tr>
      <w:tr w:rsidR="00ED73E3" w:rsidRPr="003B2883" w14:paraId="1433113B"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ED73E3" w:rsidRPr="003B2883" w:rsidRDefault="00ED73E3" w:rsidP="00ED73E3">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ED73E3" w:rsidRPr="003B2883" w:rsidRDefault="00ED73E3" w:rsidP="00ED73E3">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ED73E3" w:rsidRPr="003B2883" w:rsidRDefault="00ED73E3" w:rsidP="00ED73E3">
            <w:pPr>
              <w:pStyle w:val="TAL"/>
              <w:rPr>
                <w:rFonts w:cs="Arial"/>
                <w:szCs w:val="18"/>
              </w:rPr>
            </w:pPr>
            <w:r w:rsidRPr="003B2883">
              <w:rPr>
                <w:rFonts w:cs="Arial"/>
                <w:szCs w:val="18"/>
              </w:rPr>
              <w:t>Describes how AMF should generate the report for the event</w:t>
            </w:r>
          </w:p>
        </w:tc>
      </w:tr>
      <w:tr w:rsidR="00ED73E3" w:rsidRPr="003B2883" w14:paraId="40D4FF37"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ED73E3" w:rsidRPr="003B2883" w:rsidRDefault="00ED73E3" w:rsidP="00ED73E3">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ED73E3" w:rsidRPr="003B2883" w:rsidRDefault="00ED73E3" w:rsidP="00ED73E3">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ED73E3" w:rsidRPr="003B2883" w:rsidRDefault="00ED73E3" w:rsidP="00ED73E3">
            <w:pPr>
              <w:pStyle w:val="TAL"/>
              <w:rPr>
                <w:rFonts w:cs="Arial"/>
                <w:szCs w:val="18"/>
              </w:rPr>
            </w:pPr>
            <w:r w:rsidRPr="003B2883">
              <w:rPr>
                <w:rFonts w:cs="Arial"/>
                <w:szCs w:val="18"/>
              </w:rPr>
              <w:t>Describes the supported filters of LOCATION_REPORT event type</w:t>
            </w:r>
          </w:p>
        </w:tc>
      </w:tr>
      <w:tr w:rsidR="00ED73E3" w:rsidRPr="003B2883" w14:paraId="2E6253BF"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ED73E3" w:rsidRPr="003B2883" w:rsidRDefault="00ED73E3" w:rsidP="00ED73E3">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ED73E3" w:rsidRPr="003B2883" w:rsidRDefault="00ED73E3" w:rsidP="00ED73E3">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ED73E3" w:rsidRPr="003B2883" w:rsidRDefault="00ED73E3" w:rsidP="00ED73E3">
            <w:pPr>
              <w:pStyle w:val="TAL"/>
              <w:rPr>
                <w:rFonts w:cs="Arial"/>
                <w:szCs w:val="18"/>
              </w:rPr>
            </w:pPr>
            <w:r w:rsidRPr="003B2883">
              <w:rPr>
                <w:rFonts w:cs="Arial"/>
                <w:szCs w:val="18"/>
              </w:rPr>
              <w:t>Describes the reachability of the UE</w:t>
            </w:r>
          </w:p>
        </w:tc>
      </w:tr>
      <w:tr w:rsidR="00ED73E3" w:rsidRPr="003B2883" w14:paraId="63570F9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ED73E3" w:rsidRPr="003B2883" w:rsidRDefault="00ED73E3" w:rsidP="00ED73E3">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ED73E3" w:rsidRPr="003B2883" w:rsidRDefault="00ED73E3" w:rsidP="00ED73E3">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ED73E3" w:rsidRPr="003B2883" w:rsidRDefault="00ED73E3" w:rsidP="00ED73E3">
            <w:pPr>
              <w:pStyle w:val="TAL"/>
              <w:rPr>
                <w:rFonts w:cs="Arial"/>
                <w:szCs w:val="18"/>
              </w:rPr>
            </w:pPr>
            <w:r w:rsidRPr="003B2883">
              <w:rPr>
                <w:rFonts w:cs="Arial"/>
                <w:szCs w:val="18"/>
              </w:rPr>
              <w:t>Describes the registration management state of a UE</w:t>
            </w:r>
          </w:p>
        </w:tc>
      </w:tr>
      <w:tr w:rsidR="00ED73E3" w:rsidRPr="003B2883" w14:paraId="5F79AD16"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ED73E3" w:rsidRPr="003B2883" w:rsidRDefault="00ED73E3" w:rsidP="00ED73E3">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ED73E3" w:rsidRPr="003B2883" w:rsidRDefault="00ED73E3" w:rsidP="00ED73E3">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ED73E3" w:rsidRPr="003B2883" w:rsidRDefault="00ED73E3" w:rsidP="00ED73E3">
            <w:pPr>
              <w:pStyle w:val="TAL"/>
              <w:rPr>
                <w:rFonts w:cs="Arial"/>
                <w:szCs w:val="18"/>
              </w:rPr>
            </w:pPr>
            <w:r w:rsidRPr="003B2883">
              <w:rPr>
                <w:rFonts w:cs="Arial"/>
                <w:szCs w:val="18"/>
              </w:rPr>
              <w:t>Describes the connectivity management state of a UE</w:t>
            </w:r>
          </w:p>
        </w:tc>
      </w:tr>
      <w:tr w:rsidR="004F5941" w:rsidRPr="003B2883" w14:paraId="3D95FB53"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10E9B5F" w14:textId="59EE59CE" w:rsidR="004F5941" w:rsidRPr="003B2883" w:rsidRDefault="004F5941" w:rsidP="004F5941">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286B2AE9" w14:textId="72FFF010" w:rsidR="004F5941" w:rsidRPr="003B2883" w:rsidRDefault="004F5941" w:rsidP="004F5941">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3259E43E" w14:textId="731D2CE9" w:rsidR="004F5941" w:rsidRPr="003B2883" w:rsidRDefault="004F5941" w:rsidP="004F5941">
            <w:pPr>
              <w:pStyle w:val="TAL"/>
              <w:rPr>
                <w:rFonts w:cs="Arial"/>
                <w:szCs w:val="18"/>
              </w:rPr>
            </w:pPr>
            <w:r w:rsidRPr="003B2883">
              <w:rPr>
                <w:rFonts w:cs="Arial"/>
                <w:szCs w:val="18"/>
              </w:rPr>
              <w:t xml:space="preserve">Describes </w:t>
            </w:r>
            <w:r>
              <w:rPr>
                <w:rFonts w:cs="Arial"/>
                <w:szCs w:val="18"/>
              </w:rPr>
              <w:t>the 5GS User State of a UE</w:t>
            </w:r>
          </w:p>
        </w:tc>
      </w:tr>
    </w:tbl>
    <w:p w14:paraId="59F20A12" w14:textId="77777777" w:rsidR="002126A7" w:rsidRPr="003B2883" w:rsidRDefault="002126A7" w:rsidP="002126A7"/>
    <w:p w14:paraId="35792FA7" w14:textId="616E7EF1"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-2 specifies data types re-used by the Namf</w:t>
      </w:r>
      <w:r w:rsidR="0067536B" w:rsidRPr="003B2883">
        <w:t>_EventExposure</w:t>
      </w:r>
      <w:r w:rsidRPr="003B2883">
        <w:t xml:space="preserve"> service based interface protocol from other specifications, including a reference to their respective specifications and when needed, a short description of their use within the Namf</w:t>
      </w:r>
      <w:r w:rsidR="0067536B" w:rsidRPr="003B2883">
        <w:t>_EventExposure</w:t>
      </w:r>
      <w:r w:rsidRPr="003B2883">
        <w:t xml:space="preserve"> service based interface.</w:t>
      </w:r>
    </w:p>
    <w:p w14:paraId="0525EEB7" w14:textId="77777777" w:rsidR="00515970" w:rsidRPr="003B2883" w:rsidRDefault="00515970" w:rsidP="00515970">
      <w:pPr>
        <w:pStyle w:val="TH"/>
      </w:pPr>
      <w:r w:rsidRPr="003B2883">
        <w:lastRenderedPageBreak/>
        <w:t xml:space="preserve">Table </w:t>
      </w:r>
      <w:r w:rsidR="00170884" w:rsidRPr="003B2883">
        <w:t>6.2</w:t>
      </w:r>
      <w:r w:rsidRPr="003B2883">
        <w:t>.</w:t>
      </w:r>
      <w:r w:rsidR="00170884" w:rsidRPr="003B2883">
        <w:t>6.</w:t>
      </w:r>
      <w:r w:rsidR="00D17D85" w:rsidRPr="003B2883">
        <w:t>1</w:t>
      </w:r>
      <w:r w:rsidRPr="003B2883">
        <w:t>-2: Namf</w:t>
      </w:r>
      <w:r w:rsidR="0067536B" w:rsidRPr="003B2883">
        <w:t>_EventExposure</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rsidRPr="003B2883" w14:paraId="52539237"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Pr="003B2883" w:rsidRDefault="00515970" w:rsidP="00515970">
            <w:pPr>
              <w:pStyle w:val="TAH"/>
            </w:pPr>
            <w:r w:rsidRPr="003B2883">
              <w:t>Data type</w:t>
            </w:r>
          </w:p>
        </w:tc>
        <w:tc>
          <w:tcPr>
            <w:tcW w:w="1846"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Pr="003B2883" w:rsidRDefault="00515970" w:rsidP="00515970">
            <w:pPr>
              <w:pStyle w:val="TAH"/>
            </w:pPr>
            <w:r w:rsidRPr="003B2883">
              <w:t>Reference</w:t>
            </w:r>
          </w:p>
        </w:tc>
        <w:tc>
          <w:tcPr>
            <w:tcW w:w="523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Pr="003B2883" w:rsidRDefault="00515970" w:rsidP="00515970">
            <w:pPr>
              <w:pStyle w:val="TAH"/>
            </w:pPr>
            <w:r w:rsidRPr="003B2883">
              <w:t>Comments</w:t>
            </w:r>
          </w:p>
        </w:tc>
      </w:tr>
      <w:tr w:rsidR="000519F0" w:rsidRPr="003B2883" w14:paraId="7F5A05FD"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B1D2257" w14:textId="77777777" w:rsidR="000519F0" w:rsidRPr="003B2883" w:rsidRDefault="000519F0" w:rsidP="000519F0">
            <w:pPr>
              <w:pStyle w:val="TAL"/>
            </w:pPr>
            <w:r w:rsidRPr="003B2883">
              <w:t>Supi</w:t>
            </w:r>
          </w:p>
        </w:tc>
        <w:tc>
          <w:tcPr>
            <w:tcW w:w="1846" w:type="dxa"/>
            <w:tcBorders>
              <w:top w:val="single" w:sz="4" w:space="0" w:color="auto"/>
              <w:left w:val="single" w:sz="4" w:space="0" w:color="auto"/>
              <w:bottom w:val="single" w:sz="4" w:space="0" w:color="auto"/>
              <w:right w:val="single" w:sz="4" w:space="0" w:color="auto"/>
            </w:tcBorders>
          </w:tcPr>
          <w:p w14:paraId="57BB660E"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B470A11" w14:textId="77777777" w:rsidR="000519F0" w:rsidRPr="003B2883" w:rsidRDefault="000519F0" w:rsidP="000519F0">
            <w:pPr>
              <w:pStyle w:val="TAL"/>
              <w:rPr>
                <w:rFonts w:cs="Arial"/>
                <w:szCs w:val="18"/>
              </w:rPr>
            </w:pPr>
          </w:p>
        </w:tc>
      </w:tr>
      <w:tr w:rsidR="000519F0" w:rsidRPr="003B2883" w14:paraId="6FDE28E3"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BA4B69E" w14:textId="77777777" w:rsidR="000519F0" w:rsidRPr="003B2883" w:rsidRDefault="000519F0" w:rsidP="000519F0">
            <w:pPr>
              <w:pStyle w:val="TAL"/>
            </w:pPr>
            <w:r w:rsidRPr="003B2883">
              <w:t>GroupId</w:t>
            </w:r>
          </w:p>
        </w:tc>
        <w:tc>
          <w:tcPr>
            <w:tcW w:w="1846" w:type="dxa"/>
            <w:tcBorders>
              <w:top w:val="single" w:sz="4" w:space="0" w:color="auto"/>
              <w:left w:val="single" w:sz="4" w:space="0" w:color="auto"/>
              <w:bottom w:val="single" w:sz="4" w:space="0" w:color="auto"/>
              <w:right w:val="single" w:sz="4" w:space="0" w:color="auto"/>
            </w:tcBorders>
          </w:tcPr>
          <w:p w14:paraId="38FEA10B"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B74EE14" w14:textId="77777777" w:rsidR="000519F0" w:rsidRPr="003B2883" w:rsidRDefault="000519F0" w:rsidP="000519F0">
            <w:pPr>
              <w:pStyle w:val="TAL"/>
              <w:rPr>
                <w:rFonts w:cs="Arial"/>
                <w:szCs w:val="18"/>
              </w:rPr>
            </w:pPr>
          </w:p>
        </w:tc>
      </w:tr>
      <w:tr w:rsidR="000519F0" w:rsidRPr="003B2883" w14:paraId="2B19B28E"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8D39270" w14:textId="77777777" w:rsidR="000519F0" w:rsidRPr="003B2883" w:rsidRDefault="000519F0" w:rsidP="000519F0">
            <w:pPr>
              <w:pStyle w:val="TAL"/>
            </w:pPr>
            <w:r w:rsidRPr="003B2883">
              <w:t>DurationSec</w:t>
            </w:r>
          </w:p>
        </w:tc>
        <w:tc>
          <w:tcPr>
            <w:tcW w:w="1846" w:type="dxa"/>
            <w:tcBorders>
              <w:top w:val="single" w:sz="4" w:space="0" w:color="auto"/>
              <w:left w:val="single" w:sz="4" w:space="0" w:color="auto"/>
              <w:bottom w:val="single" w:sz="4" w:space="0" w:color="auto"/>
              <w:right w:val="single" w:sz="4" w:space="0" w:color="auto"/>
            </w:tcBorders>
          </w:tcPr>
          <w:p w14:paraId="27A5A3D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88B17B8" w14:textId="77777777" w:rsidR="000519F0" w:rsidRPr="003B2883" w:rsidRDefault="000519F0" w:rsidP="000519F0">
            <w:pPr>
              <w:pStyle w:val="TAL"/>
              <w:rPr>
                <w:rFonts w:cs="Arial"/>
                <w:szCs w:val="18"/>
              </w:rPr>
            </w:pPr>
          </w:p>
        </w:tc>
      </w:tr>
      <w:tr w:rsidR="000519F0" w:rsidRPr="003B2883" w14:paraId="17EA7F84"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3E3BAB8" w14:textId="77777777" w:rsidR="000519F0" w:rsidRPr="003B2883" w:rsidRDefault="000519F0" w:rsidP="000519F0">
            <w:pPr>
              <w:pStyle w:val="TAL"/>
            </w:pPr>
            <w:r w:rsidRPr="003B2883">
              <w:t>Gpsi</w:t>
            </w:r>
          </w:p>
        </w:tc>
        <w:tc>
          <w:tcPr>
            <w:tcW w:w="1846" w:type="dxa"/>
            <w:tcBorders>
              <w:top w:val="single" w:sz="4" w:space="0" w:color="auto"/>
              <w:left w:val="single" w:sz="4" w:space="0" w:color="auto"/>
              <w:bottom w:val="single" w:sz="4" w:space="0" w:color="auto"/>
              <w:right w:val="single" w:sz="4" w:space="0" w:color="auto"/>
            </w:tcBorders>
          </w:tcPr>
          <w:p w14:paraId="227EE31C"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8DB80D6" w14:textId="77777777" w:rsidR="000519F0" w:rsidRPr="003B2883" w:rsidRDefault="000519F0" w:rsidP="000519F0">
            <w:pPr>
              <w:pStyle w:val="TAL"/>
              <w:rPr>
                <w:rFonts w:cs="Arial"/>
                <w:szCs w:val="18"/>
              </w:rPr>
            </w:pPr>
          </w:p>
        </w:tc>
      </w:tr>
      <w:tr w:rsidR="000519F0" w:rsidRPr="003B2883" w14:paraId="138B2EC7"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A2AA27A" w14:textId="77777777" w:rsidR="000519F0" w:rsidRPr="003B2883" w:rsidRDefault="000519F0" w:rsidP="000519F0">
            <w:pPr>
              <w:pStyle w:val="TAL"/>
            </w:pPr>
            <w:r w:rsidRPr="003B2883">
              <w:t>Uri</w:t>
            </w:r>
          </w:p>
        </w:tc>
        <w:tc>
          <w:tcPr>
            <w:tcW w:w="1846" w:type="dxa"/>
            <w:tcBorders>
              <w:top w:val="single" w:sz="4" w:space="0" w:color="auto"/>
              <w:left w:val="single" w:sz="4" w:space="0" w:color="auto"/>
              <w:bottom w:val="single" w:sz="4" w:space="0" w:color="auto"/>
              <w:right w:val="single" w:sz="4" w:space="0" w:color="auto"/>
            </w:tcBorders>
          </w:tcPr>
          <w:p w14:paraId="70A7ECA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52E7D55" w14:textId="77777777" w:rsidR="000519F0" w:rsidRPr="003B2883" w:rsidRDefault="000519F0" w:rsidP="000519F0">
            <w:pPr>
              <w:pStyle w:val="TAL"/>
              <w:rPr>
                <w:rFonts w:cs="Arial"/>
                <w:szCs w:val="18"/>
              </w:rPr>
            </w:pPr>
          </w:p>
        </w:tc>
      </w:tr>
      <w:tr w:rsidR="000519F0" w:rsidRPr="003B2883" w14:paraId="5A8EBFD9"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5D8E365F" w14:textId="77777777" w:rsidR="000519F0" w:rsidRPr="003B2883" w:rsidRDefault="000519F0" w:rsidP="000519F0">
            <w:pPr>
              <w:pStyle w:val="TAL"/>
            </w:pPr>
            <w:r w:rsidRPr="003B2883">
              <w:t>Pei</w:t>
            </w:r>
          </w:p>
        </w:tc>
        <w:tc>
          <w:tcPr>
            <w:tcW w:w="1846" w:type="dxa"/>
            <w:tcBorders>
              <w:top w:val="single" w:sz="4" w:space="0" w:color="auto"/>
              <w:left w:val="single" w:sz="4" w:space="0" w:color="auto"/>
              <w:bottom w:val="single" w:sz="4" w:space="0" w:color="auto"/>
              <w:right w:val="single" w:sz="4" w:space="0" w:color="auto"/>
            </w:tcBorders>
          </w:tcPr>
          <w:p w14:paraId="33C8CF8D"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9CF236C" w14:textId="77777777" w:rsidR="000519F0" w:rsidRPr="003B2883" w:rsidRDefault="000519F0" w:rsidP="000519F0">
            <w:pPr>
              <w:pStyle w:val="TAL"/>
              <w:rPr>
                <w:rFonts w:cs="Arial"/>
                <w:szCs w:val="18"/>
              </w:rPr>
            </w:pPr>
          </w:p>
        </w:tc>
      </w:tr>
      <w:tr w:rsidR="000519F0" w:rsidRPr="003B2883" w14:paraId="3E243D1A"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162CAF7" w14:textId="77777777" w:rsidR="000519F0" w:rsidRPr="003B2883" w:rsidRDefault="000519F0" w:rsidP="000519F0">
            <w:pPr>
              <w:pStyle w:val="TAL"/>
            </w:pPr>
            <w:r w:rsidRPr="003B2883">
              <w:t>UserLocation</w:t>
            </w:r>
          </w:p>
        </w:tc>
        <w:tc>
          <w:tcPr>
            <w:tcW w:w="1846" w:type="dxa"/>
            <w:tcBorders>
              <w:top w:val="single" w:sz="4" w:space="0" w:color="auto"/>
              <w:left w:val="single" w:sz="4" w:space="0" w:color="auto"/>
              <w:bottom w:val="single" w:sz="4" w:space="0" w:color="auto"/>
              <w:right w:val="single" w:sz="4" w:space="0" w:color="auto"/>
            </w:tcBorders>
          </w:tcPr>
          <w:p w14:paraId="3611251F"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AC9E35D" w14:textId="77777777" w:rsidR="000519F0" w:rsidRPr="003B2883" w:rsidRDefault="000519F0" w:rsidP="000519F0">
            <w:pPr>
              <w:pStyle w:val="TAL"/>
              <w:rPr>
                <w:rFonts w:cs="Arial"/>
                <w:szCs w:val="18"/>
              </w:rPr>
            </w:pPr>
          </w:p>
        </w:tc>
      </w:tr>
      <w:tr w:rsidR="000519F0" w:rsidRPr="003B2883" w14:paraId="1E65E70F"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0F48F1E1" w14:textId="77777777" w:rsidR="000519F0" w:rsidRPr="003B2883" w:rsidRDefault="000519F0" w:rsidP="000519F0">
            <w:pPr>
              <w:pStyle w:val="TAL"/>
            </w:pPr>
            <w:r w:rsidRPr="003B2883">
              <w:t>TaI</w:t>
            </w:r>
          </w:p>
        </w:tc>
        <w:tc>
          <w:tcPr>
            <w:tcW w:w="1846" w:type="dxa"/>
            <w:tcBorders>
              <w:top w:val="single" w:sz="4" w:space="0" w:color="auto"/>
              <w:left w:val="single" w:sz="4" w:space="0" w:color="auto"/>
              <w:bottom w:val="single" w:sz="4" w:space="0" w:color="auto"/>
              <w:right w:val="single" w:sz="4" w:space="0" w:color="auto"/>
            </w:tcBorders>
          </w:tcPr>
          <w:p w14:paraId="7C73F9A2"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083CC533" w14:textId="77777777" w:rsidR="000519F0" w:rsidRPr="003B2883" w:rsidRDefault="000519F0" w:rsidP="000519F0">
            <w:pPr>
              <w:pStyle w:val="TAL"/>
              <w:rPr>
                <w:rFonts w:cs="Arial"/>
                <w:szCs w:val="18"/>
              </w:rPr>
            </w:pPr>
          </w:p>
        </w:tc>
      </w:tr>
      <w:tr w:rsidR="000519F0" w:rsidRPr="003B2883" w14:paraId="7E910FEB"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65DE066" w14:textId="77777777" w:rsidR="000519F0" w:rsidRPr="003B2883" w:rsidRDefault="000519F0" w:rsidP="000519F0">
            <w:pPr>
              <w:pStyle w:val="TAL"/>
            </w:pPr>
            <w:r w:rsidRPr="003B2883">
              <w:t>TimeZone</w:t>
            </w:r>
          </w:p>
        </w:tc>
        <w:tc>
          <w:tcPr>
            <w:tcW w:w="1846" w:type="dxa"/>
            <w:tcBorders>
              <w:top w:val="single" w:sz="4" w:space="0" w:color="auto"/>
              <w:left w:val="single" w:sz="4" w:space="0" w:color="auto"/>
              <w:bottom w:val="single" w:sz="4" w:space="0" w:color="auto"/>
              <w:right w:val="single" w:sz="4" w:space="0" w:color="auto"/>
            </w:tcBorders>
          </w:tcPr>
          <w:p w14:paraId="1A767A8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E466B59" w14:textId="77777777" w:rsidR="000519F0" w:rsidRPr="003B2883" w:rsidRDefault="000519F0" w:rsidP="000519F0">
            <w:pPr>
              <w:pStyle w:val="TAL"/>
              <w:rPr>
                <w:rFonts w:cs="Arial"/>
                <w:szCs w:val="18"/>
              </w:rPr>
            </w:pPr>
          </w:p>
        </w:tc>
      </w:tr>
      <w:tr w:rsidR="000519F0" w:rsidRPr="003B2883" w14:paraId="2FA4CF50"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E1C9B5E" w14:textId="77777777" w:rsidR="000519F0" w:rsidRPr="003B2883" w:rsidRDefault="000519F0" w:rsidP="000519F0">
            <w:pPr>
              <w:pStyle w:val="TAL"/>
            </w:pPr>
            <w:r w:rsidRPr="003B2883">
              <w:t>AccessType</w:t>
            </w:r>
          </w:p>
        </w:tc>
        <w:tc>
          <w:tcPr>
            <w:tcW w:w="1846" w:type="dxa"/>
            <w:tcBorders>
              <w:top w:val="single" w:sz="4" w:space="0" w:color="auto"/>
              <w:left w:val="single" w:sz="4" w:space="0" w:color="auto"/>
              <w:bottom w:val="single" w:sz="4" w:space="0" w:color="auto"/>
              <w:right w:val="single" w:sz="4" w:space="0" w:color="auto"/>
            </w:tcBorders>
          </w:tcPr>
          <w:p w14:paraId="4A811554"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551C097C" w14:textId="77777777" w:rsidR="000519F0" w:rsidRPr="003B2883" w:rsidRDefault="000519F0" w:rsidP="000519F0">
            <w:pPr>
              <w:pStyle w:val="TAL"/>
              <w:rPr>
                <w:rFonts w:cs="Arial"/>
                <w:szCs w:val="18"/>
              </w:rPr>
            </w:pPr>
          </w:p>
        </w:tc>
      </w:tr>
      <w:tr w:rsidR="000519F0" w:rsidRPr="003B2883" w14:paraId="79FF6912"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0B1EDCD" w14:textId="77777777" w:rsidR="000519F0" w:rsidRPr="003B2883" w:rsidRDefault="000519F0" w:rsidP="000519F0">
            <w:pPr>
              <w:pStyle w:val="TAL"/>
            </w:pPr>
            <w:r w:rsidRPr="003B2883">
              <w:rPr>
                <w:rFonts w:hint="eastAsia"/>
              </w:rPr>
              <w:t>Ecgi</w:t>
            </w:r>
          </w:p>
        </w:tc>
        <w:tc>
          <w:tcPr>
            <w:tcW w:w="1846" w:type="dxa"/>
            <w:tcBorders>
              <w:top w:val="single" w:sz="4" w:space="0" w:color="auto"/>
              <w:left w:val="single" w:sz="4" w:space="0" w:color="auto"/>
              <w:bottom w:val="single" w:sz="4" w:space="0" w:color="auto"/>
              <w:right w:val="single" w:sz="4" w:space="0" w:color="auto"/>
            </w:tcBorders>
          </w:tcPr>
          <w:p w14:paraId="24FCC517"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021C140" w14:textId="77777777" w:rsidR="000519F0" w:rsidRPr="003B2883" w:rsidRDefault="000519F0" w:rsidP="000519F0">
            <w:pPr>
              <w:pStyle w:val="TAL"/>
              <w:rPr>
                <w:rFonts w:cs="Arial"/>
                <w:szCs w:val="18"/>
              </w:rPr>
            </w:pPr>
            <w:r w:rsidRPr="003B2883">
              <w:rPr>
                <w:rFonts w:cs="Arial" w:hint="eastAsia"/>
                <w:szCs w:val="18"/>
              </w:rPr>
              <w:t>EUTRA Ce</w:t>
            </w:r>
            <w:r w:rsidRPr="003B2883">
              <w:rPr>
                <w:rFonts w:cs="Arial"/>
                <w:szCs w:val="18"/>
              </w:rPr>
              <w:t>ll Identifier</w:t>
            </w:r>
          </w:p>
        </w:tc>
      </w:tr>
      <w:tr w:rsidR="000519F0" w:rsidRPr="003B2883" w14:paraId="3822F858"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566ED9EA" w14:textId="77777777" w:rsidR="000519F0" w:rsidRPr="003B2883" w:rsidRDefault="000519F0" w:rsidP="000519F0">
            <w:pPr>
              <w:pStyle w:val="TAL"/>
            </w:pPr>
            <w:r w:rsidRPr="003B2883">
              <w:rPr>
                <w:rFonts w:hint="eastAsia"/>
              </w:rPr>
              <w:t>Ncgi</w:t>
            </w:r>
          </w:p>
        </w:tc>
        <w:tc>
          <w:tcPr>
            <w:tcW w:w="1846" w:type="dxa"/>
            <w:tcBorders>
              <w:top w:val="single" w:sz="4" w:space="0" w:color="auto"/>
              <w:left w:val="single" w:sz="4" w:space="0" w:color="auto"/>
              <w:bottom w:val="single" w:sz="4" w:space="0" w:color="auto"/>
              <w:right w:val="single" w:sz="4" w:space="0" w:color="auto"/>
            </w:tcBorders>
          </w:tcPr>
          <w:p w14:paraId="75AAC1F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2DF35E2" w14:textId="77777777" w:rsidR="000519F0" w:rsidRPr="003B2883" w:rsidRDefault="000519F0" w:rsidP="000519F0">
            <w:pPr>
              <w:pStyle w:val="TAL"/>
              <w:rPr>
                <w:rFonts w:cs="Arial"/>
                <w:szCs w:val="18"/>
              </w:rPr>
            </w:pPr>
            <w:r w:rsidRPr="003B2883">
              <w:rPr>
                <w:rFonts w:cs="Arial" w:hint="eastAsia"/>
                <w:szCs w:val="18"/>
              </w:rPr>
              <w:t>NR Cell Identifier</w:t>
            </w:r>
          </w:p>
        </w:tc>
      </w:tr>
      <w:tr w:rsidR="000519F0" w:rsidRPr="003B2883" w14:paraId="00A3C78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09E0842" w14:textId="77777777" w:rsidR="000519F0" w:rsidRPr="003B2883" w:rsidRDefault="000519F0" w:rsidP="000519F0">
            <w:pPr>
              <w:pStyle w:val="TAL"/>
            </w:pPr>
            <w:r w:rsidRPr="003B2883">
              <w:t>NfInstanceId</w:t>
            </w:r>
          </w:p>
        </w:tc>
        <w:tc>
          <w:tcPr>
            <w:tcW w:w="1846" w:type="dxa"/>
            <w:tcBorders>
              <w:top w:val="single" w:sz="4" w:space="0" w:color="auto"/>
              <w:left w:val="single" w:sz="4" w:space="0" w:color="auto"/>
              <w:bottom w:val="single" w:sz="4" w:space="0" w:color="auto"/>
              <w:right w:val="single" w:sz="4" w:space="0" w:color="auto"/>
            </w:tcBorders>
          </w:tcPr>
          <w:p w14:paraId="39AF9FF9"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2198DEB0" w14:textId="77777777" w:rsidR="000519F0" w:rsidRPr="003B2883" w:rsidRDefault="000519F0" w:rsidP="000519F0">
            <w:pPr>
              <w:pStyle w:val="TAL"/>
              <w:rPr>
                <w:rFonts w:cs="Arial"/>
                <w:szCs w:val="18"/>
              </w:rPr>
            </w:pPr>
          </w:p>
        </w:tc>
      </w:tr>
      <w:tr w:rsidR="000519F0" w:rsidRPr="003B2883" w14:paraId="37AFB9C2"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262950DE" w14:textId="77777777" w:rsidR="000519F0" w:rsidRPr="003B2883" w:rsidRDefault="000519F0" w:rsidP="000519F0">
            <w:pPr>
              <w:pStyle w:val="TAL"/>
            </w:pPr>
            <w:r w:rsidRPr="003B2883">
              <w:t>ProblemDetails</w:t>
            </w:r>
          </w:p>
        </w:tc>
        <w:tc>
          <w:tcPr>
            <w:tcW w:w="1846" w:type="dxa"/>
            <w:tcBorders>
              <w:top w:val="single" w:sz="4" w:space="0" w:color="auto"/>
              <w:left w:val="single" w:sz="4" w:space="0" w:color="auto"/>
              <w:bottom w:val="single" w:sz="4" w:space="0" w:color="auto"/>
              <w:right w:val="single" w:sz="4" w:space="0" w:color="auto"/>
            </w:tcBorders>
          </w:tcPr>
          <w:p w14:paraId="1A10268D"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8A39C4A" w14:textId="77777777" w:rsidR="000519F0" w:rsidRPr="003B2883" w:rsidRDefault="000519F0" w:rsidP="000519F0">
            <w:pPr>
              <w:pStyle w:val="TAL"/>
              <w:rPr>
                <w:rFonts w:cs="Arial"/>
                <w:szCs w:val="18"/>
              </w:rPr>
            </w:pPr>
            <w:r w:rsidRPr="003B2883">
              <w:rPr>
                <w:rFonts w:cs="Arial"/>
                <w:szCs w:val="18"/>
              </w:rPr>
              <w:t>Problem Details</w:t>
            </w:r>
          </w:p>
        </w:tc>
      </w:tr>
      <w:tr w:rsidR="000519F0" w:rsidRPr="003B2883" w14:paraId="57CA2886"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B7614E0" w14:textId="77777777" w:rsidR="000519F0" w:rsidRPr="003B2883" w:rsidRDefault="000519F0" w:rsidP="000519F0">
            <w:pPr>
              <w:pStyle w:val="TAL"/>
            </w:pPr>
            <w:r w:rsidRPr="003B2883">
              <w:t>SupportedFeatures</w:t>
            </w:r>
          </w:p>
        </w:tc>
        <w:tc>
          <w:tcPr>
            <w:tcW w:w="1846" w:type="dxa"/>
            <w:tcBorders>
              <w:top w:val="single" w:sz="4" w:space="0" w:color="auto"/>
              <w:left w:val="single" w:sz="4" w:space="0" w:color="auto"/>
              <w:bottom w:val="single" w:sz="4" w:space="0" w:color="auto"/>
              <w:right w:val="single" w:sz="4" w:space="0" w:color="auto"/>
            </w:tcBorders>
          </w:tcPr>
          <w:p w14:paraId="2C0BC79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5AF3D89F" w14:textId="77777777" w:rsidR="000519F0" w:rsidRPr="003B2883" w:rsidRDefault="000519F0" w:rsidP="000519F0">
            <w:pPr>
              <w:pStyle w:val="TAL"/>
              <w:rPr>
                <w:rFonts w:cs="Arial"/>
                <w:szCs w:val="18"/>
              </w:rPr>
            </w:pPr>
            <w:r w:rsidRPr="003B2883">
              <w:rPr>
                <w:rFonts w:cs="Arial"/>
                <w:szCs w:val="18"/>
              </w:rPr>
              <w:t>Supported Features</w:t>
            </w:r>
          </w:p>
        </w:tc>
      </w:tr>
      <w:tr w:rsidR="000519F0" w:rsidRPr="003B2883" w14:paraId="143ED248"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01817194" w14:textId="77777777" w:rsidR="000519F0" w:rsidRPr="003B2883" w:rsidRDefault="000519F0" w:rsidP="000519F0">
            <w:pPr>
              <w:pStyle w:val="TAL"/>
            </w:pPr>
            <w:r w:rsidRPr="003B2883">
              <w:rPr>
                <w:rFonts w:hint="eastAsia"/>
              </w:rPr>
              <w:t>DateTime</w:t>
            </w:r>
          </w:p>
        </w:tc>
        <w:tc>
          <w:tcPr>
            <w:tcW w:w="1846" w:type="dxa"/>
            <w:tcBorders>
              <w:top w:val="single" w:sz="4" w:space="0" w:color="auto"/>
              <w:left w:val="single" w:sz="4" w:space="0" w:color="auto"/>
              <w:bottom w:val="single" w:sz="4" w:space="0" w:color="auto"/>
              <w:right w:val="single" w:sz="4" w:space="0" w:color="auto"/>
            </w:tcBorders>
          </w:tcPr>
          <w:p w14:paraId="5DEEE68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10E7F85" w14:textId="77777777" w:rsidR="000519F0" w:rsidRPr="003B2883" w:rsidRDefault="000519F0" w:rsidP="000519F0">
            <w:pPr>
              <w:pStyle w:val="TAL"/>
              <w:rPr>
                <w:rFonts w:cs="Arial"/>
                <w:szCs w:val="18"/>
              </w:rPr>
            </w:pPr>
          </w:p>
        </w:tc>
      </w:tr>
      <w:tr w:rsidR="000519F0" w:rsidRPr="003B2883" w14:paraId="18B813DA"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915DA24" w14:textId="77777777" w:rsidR="000519F0" w:rsidRPr="003B2883" w:rsidRDefault="000519F0" w:rsidP="000519F0">
            <w:pPr>
              <w:pStyle w:val="TAL"/>
            </w:pPr>
            <w:r w:rsidRPr="003B2883">
              <w:t>NgApCause</w:t>
            </w:r>
          </w:p>
        </w:tc>
        <w:tc>
          <w:tcPr>
            <w:tcW w:w="1846" w:type="dxa"/>
            <w:tcBorders>
              <w:top w:val="single" w:sz="4" w:space="0" w:color="auto"/>
              <w:left w:val="single" w:sz="4" w:space="0" w:color="auto"/>
              <w:bottom w:val="single" w:sz="4" w:space="0" w:color="auto"/>
              <w:right w:val="single" w:sz="4" w:space="0" w:color="auto"/>
            </w:tcBorders>
          </w:tcPr>
          <w:p w14:paraId="665E6394" w14:textId="77777777" w:rsidR="000519F0" w:rsidRPr="003B2883" w:rsidRDefault="00A475EE"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E1F1010" w14:textId="77777777" w:rsidR="000519F0" w:rsidRPr="003B2883" w:rsidRDefault="000519F0" w:rsidP="000519F0">
            <w:pPr>
              <w:pStyle w:val="TAL"/>
              <w:rPr>
                <w:rFonts w:cs="Arial"/>
                <w:szCs w:val="18"/>
              </w:rPr>
            </w:pPr>
          </w:p>
        </w:tc>
      </w:tr>
      <w:tr w:rsidR="00DF60D7" w:rsidRPr="003B2883" w14:paraId="407463B4"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8DE4418" w14:textId="77777777" w:rsidR="00DF60D7" w:rsidRPr="003B2883" w:rsidDel="000519F0" w:rsidRDefault="00DF60D7" w:rsidP="00DF60D7">
            <w:pPr>
              <w:pStyle w:val="TAL"/>
            </w:pPr>
            <w:r w:rsidRPr="003B2883">
              <w:t>PresenceInfo</w:t>
            </w:r>
          </w:p>
        </w:tc>
        <w:tc>
          <w:tcPr>
            <w:tcW w:w="1846" w:type="dxa"/>
            <w:tcBorders>
              <w:top w:val="single" w:sz="4" w:space="0" w:color="auto"/>
              <w:left w:val="single" w:sz="4" w:space="0" w:color="auto"/>
              <w:bottom w:val="single" w:sz="4" w:space="0" w:color="auto"/>
              <w:right w:val="single" w:sz="4" w:space="0" w:color="auto"/>
            </w:tcBorders>
          </w:tcPr>
          <w:p w14:paraId="31E74BE0" w14:textId="77777777" w:rsidR="00DF60D7" w:rsidRPr="003B2883" w:rsidDel="000519F0" w:rsidRDefault="00DF60D7" w:rsidP="00DF60D7">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1568D38" w14:textId="77777777" w:rsidR="00DF60D7" w:rsidRPr="003B2883" w:rsidRDefault="00DF60D7" w:rsidP="00DF60D7">
            <w:pPr>
              <w:pStyle w:val="TAL"/>
              <w:rPr>
                <w:rFonts w:cs="Arial"/>
                <w:szCs w:val="18"/>
              </w:rPr>
            </w:pPr>
            <w:r w:rsidRPr="003B2883">
              <w:rPr>
                <w:rFonts w:cs="Arial"/>
                <w:szCs w:val="18"/>
              </w:rPr>
              <w:t>Presence Reporting Area Information</w:t>
            </w:r>
          </w:p>
        </w:tc>
      </w:tr>
      <w:tr w:rsidR="00DF60D7" w:rsidRPr="003B2883" w14:paraId="4562C92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C21B95F" w14:textId="77777777" w:rsidR="00DF60D7" w:rsidRPr="003B2883" w:rsidRDefault="00DF60D7" w:rsidP="00DF60D7">
            <w:pPr>
              <w:pStyle w:val="TAL"/>
            </w:pPr>
            <w:r w:rsidRPr="003B2883">
              <w:rPr>
                <w:rFonts w:hint="eastAsia"/>
              </w:rPr>
              <w:t>PresenceState</w:t>
            </w:r>
          </w:p>
        </w:tc>
        <w:tc>
          <w:tcPr>
            <w:tcW w:w="1846" w:type="dxa"/>
            <w:tcBorders>
              <w:top w:val="single" w:sz="4" w:space="0" w:color="auto"/>
              <w:left w:val="single" w:sz="4" w:space="0" w:color="auto"/>
              <w:bottom w:val="single" w:sz="4" w:space="0" w:color="auto"/>
              <w:right w:val="single" w:sz="4" w:space="0" w:color="auto"/>
            </w:tcBorders>
          </w:tcPr>
          <w:p w14:paraId="44D14834" w14:textId="77777777" w:rsidR="00DF60D7" w:rsidRPr="003B2883" w:rsidRDefault="00DF60D7" w:rsidP="00DF60D7">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2BCBD2CD" w14:textId="77777777" w:rsidR="00DF60D7" w:rsidRPr="003B2883" w:rsidRDefault="00DF60D7" w:rsidP="00DF60D7">
            <w:pPr>
              <w:pStyle w:val="TAL"/>
              <w:rPr>
                <w:rFonts w:cs="Arial"/>
                <w:szCs w:val="18"/>
              </w:rPr>
            </w:pPr>
            <w:r w:rsidRPr="003B2883">
              <w:rPr>
                <w:rFonts w:cs="Arial"/>
                <w:szCs w:val="18"/>
              </w:rPr>
              <w:t>Describes the presence state of the UE to a specified area of interest</w:t>
            </w:r>
          </w:p>
        </w:tc>
      </w:tr>
      <w:tr w:rsidR="00A06E9C" w:rsidRPr="003B2883" w14:paraId="1FBF765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41FA62D" w14:textId="2E64F473" w:rsidR="00A06E9C" w:rsidRPr="003B2883" w:rsidRDefault="00A06E9C" w:rsidP="00A06E9C">
            <w:pPr>
              <w:pStyle w:val="TAL"/>
            </w:pPr>
            <w:r w:rsidRPr="003B2883">
              <w:t>ReferenceId</w:t>
            </w:r>
          </w:p>
        </w:tc>
        <w:tc>
          <w:tcPr>
            <w:tcW w:w="1846" w:type="dxa"/>
            <w:tcBorders>
              <w:top w:val="single" w:sz="4" w:space="0" w:color="auto"/>
              <w:left w:val="single" w:sz="4" w:space="0" w:color="auto"/>
              <w:bottom w:val="single" w:sz="4" w:space="0" w:color="auto"/>
              <w:right w:val="single" w:sz="4" w:space="0" w:color="auto"/>
            </w:tcBorders>
          </w:tcPr>
          <w:p w14:paraId="1D36CDB0" w14:textId="6BDA033F" w:rsidR="00A06E9C" w:rsidRPr="003B2883" w:rsidRDefault="00A06E9C" w:rsidP="00A06E9C">
            <w:pPr>
              <w:pStyle w:val="TAL"/>
            </w:pPr>
            <w:r w:rsidRPr="003B2883">
              <w:t>3GPP TS 29.503 [35]</w:t>
            </w:r>
          </w:p>
        </w:tc>
        <w:tc>
          <w:tcPr>
            <w:tcW w:w="5239" w:type="dxa"/>
            <w:tcBorders>
              <w:top w:val="single" w:sz="4" w:space="0" w:color="auto"/>
              <w:left w:val="single" w:sz="4" w:space="0" w:color="auto"/>
              <w:bottom w:val="single" w:sz="4" w:space="0" w:color="auto"/>
              <w:right w:val="single" w:sz="4" w:space="0" w:color="auto"/>
            </w:tcBorders>
          </w:tcPr>
          <w:p w14:paraId="5A7D9B66" w14:textId="77777777" w:rsidR="00A06E9C" w:rsidRPr="003B2883" w:rsidRDefault="00A06E9C" w:rsidP="00A06E9C">
            <w:pPr>
              <w:pStyle w:val="TAL"/>
              <w:rPr>
                <w:rFonts w:cs="Arial"/>
                <w:szCs w:val="18"/>
              </w:rPr>
            </w:pPr>
          </w:p>
        </w:tc>
      </w:tr>
    </w:tbl>
    <w:p w14:paraId="4A130CDB" w14:textId="77777777" w:rsidR="00515970" w:rsidRPr="003B2883" w:rsidRDefault="00515970" w:rsidP="003B451E"/>
    <w:p w14:paraId="57E0FE7B" w14:textId="6CD58E98" w:rsidR="00515970" w:rsidRPr="003B2883" w:rsidRDefault="00170884" w:rsidP="00515970">
      <w:pPr>
        <w:pStyle w:val="Heading4"/>
        <w:rPr>
          <w:lang w:val="en-US"/>
        </w:rPr>
      </w:pPr>
      <w:bookmarkStart w:id="343" w:name="_Toc20137524"/>
      <w:r w:rsidRPr="003B2883">
        <w:rPr>
          <w:lang w:val="en-US"/>
        </w:rPr>
        <w:t>6.2</w:t>
      </w:r>
      <w:r w:rsidR="00515970" w:rsidRPr="003B2883">
        <w:rPr>
          <w:lang w:val="en-US"/>
        </w:rPr>
        <w:t>.6.2</w:t>
      </w:r>
      <w:r w:rsidR="00515970" w:rsidRPr="003B2883">
        <w:rPr>
          <w:lang w:val="en-US"/>
        </w:rPr>
        <w:tab/>
        <w:t>Structured data types</w:t>
      </w:r>
      <w:bookmarkEnd w:id="343"/>
    </w:p>
    <w:p w14:paraId="6D8F951D" w14:textId="76BE8DFB" w:rsidR="00515970" w:rsidRPr="003B2883" w:rsidRDefault="00170884" w:rsidP="00515970">
      <w:pPr>
        <w:pStyle w:val="Heading5"/>
      </w:pPr>
      <w:bookmarkStart w:id="344" w:name="_Toc20137525"/>
      <w:r w:rsidRPr="003B2883">
        <w:t>6.2</w:t>
      </w:r>
      <w:r w:rsidR="00515970" w:rsidRPr="003B2883">
        <w:t>.6.2.1</w:t>
      </w:r>
      <w:r w:rsidR="00515970" w:rsidRPr="003B2883">
        <w:tab/>
        <w:t>Introduction</w:t>
      </w:r>
      <w:bookmarkEnd w:id="344"/>
    </w:p>
    <w:p w14:paraId="385870F9" w14:textId="77777777" w:rsidR="00A07897" w:rsidRPr="003B2883" w:rsidRDefault="00A07897" w:rsidP="00A07897">
      <w:r w:rsidRPr="003B2883">
        <w:t>Structured data types used in Namf_EventExposure service are specified in this clause.</w:t>
      </w:r>
    </w:p>
    <w:p w14:paraId="33F2C89D" w14:textId="26A711D0" w:rsidR="00515970" w:rsidRPr="003B2883" w:rsidRDefault="00170884" w:rsidP="00515970">
      <w:pPr>
        <w:pStyle w:val="Heading5"/>
      </w:pPr>
      <w:bookmarkStart w:id="345" w:name="_Toc20137526"/>
      <w:r w:rsidRPr="003B2883">
        <w:lastRenderedPageBreak/>
        <w:t>6.2</w:t>
      </w:r>
      <w:r w:rsidR="00515970" w:rsidRPr="003B2883">
        <w:t>.6.2.2</w:t>
      </w:r>
      <w:r w:rsidR="00515970" w:rsidRPr="003B2883">
        <w:tab/>
        <w:t xml:space="preserve">Type: </w:t>
      </w:r>
      <w:r w:rsidR="00F11A55" w:rsidRPr="003B2883">
        <w:t>AmfEventSubscription</w:t>
      </w:r>
      <w:bookmarkEnd w:id="345"/>
    </w:p>
    <w:p w14:paraId="040705CE" w14:textId="77777777" w:rsidR="00515970" w:rsidRPr="003B2883" w:rsidRDefault="00515970" w:rsidP="00515970">
      <w:pPr>
        <w:pStyle w:val="TH"/>
      </w:pPr>
      <w:r w:rsidRPr="003B2883">
        <w:rPr>
          <w:noProof/>
        </w:rPr>
        <w:t>Table </w:t>
      </w:r>
      <w:r w:rsidR="00170884" w:rsidRPr="003B2883">
        <w:t>6.2</w:t>
      </w:r>
      <w:r w:rsidRPr="003B2883">
        <w:t xml:space="preserve">.6.2.2-1: </w:t>
      </w:r>
      <w:r w:rsidRPr="003B2883">
        <w:rPr>
          <w:noProof/>
        </w:rPr>
        <w:t xml:space="preserve">Definition of type </w:t>
      </w:r>
      <w:r w:rsidR="00F11A55"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Pr="003B2883" w:rsidRDefault="00515970" w:rsidP="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Pr="003B2883" w:rsidRDefault="00515970" w:rsidP="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Pr="003B2883" w:rsidRDefault="00515970" w:rsidP="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Pr="003B2883" w:rsidRDefault="00515970" w:rsidP="00515970">
            <w:pPr>
              <w:pStyle w:val="TAH"/>
              <w:rPr>
                <w:rFonts w:cs="Arial"/>
                <w:szCs w:val="18"/>
              </w:rPr>
            </w:pPr>
            <w:r w:rsidRPr="003B2883">
              <w:rPr>
                <w:rFonts w:cs="Arial"/>
                <w:szCs w:val="18"/>
              </w:rPr>
              <w:t>Description</w:t>
            </w:r>
          </w:p>
        </w:tc>
      </w:tr>
      <w:tr w:rsidR="00CA44D4" w:rsidRPr="003B2883"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3B2883" w:rsidRDefault="00CA44D4" w:rsidP="00CA44D4">
            <w:pPr>
              <w:pStyle w:val="TAL"/>
            </w:pPr>
            <w:r w:rsidRPr="003B2883">
              <w:t>event</w:t>
            </w:r>
            <w:r w:rsidR="00B7245B" w:rsidRPr="003B2883">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3B2883" w:rsidRDefault="004D28BD" w:rsidP="00CA44D4">
            <w:pPr>
              <w:pStyle w:val="TAL"/>
            </w:pPr>
            <w:r w:rsidRPr="003B2883">
              <w:t>array(</w:t>
            </w:r>
            <w:r w:rsidR="00CA44D4" w:rsidRPr="003B2883">
              <w:t>AmfEvent</w:t>
            </w:r>
            <w:r w:rsidRPr="003B2883">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3B2883" w:rsidRDefault="00CA44D4" w:rsidP="00CA44D4">
            <w:pPr>
              <w:pStyle w:val="TAL"/>
            </w:pPr>
            <w:r w:rsidRPr="003B2883">
              <w:t>1</w:t>
            </w:r>
            <w:r w:rsidR="001119A2" w:rsidRPr="003B2883">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3B2883" w:rsidRDefault="00CA44D4" w:rsidP="00CA44D4">
            <w:pPr>
              <w:pStyle w:val="TAL"/>
            </w:pPr>
            <w:r w:rsidRPr="003B2883">
              <w:rPr>
                <w:rFonts w:cs="Arial"/>
                <w:szCs w:val="18"/>
              </w:rPr>
              <w:t>Describes the events to be subscribed for this subscription.</w:t>
            </w:r>
          </w:p>
        </w:tc>
      </w:tr>
      <w:tr w:rsidR="00CA44D4" w:rsidRPr="003B2883"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3B2883" w:rsidRDefault="00CA44D4" w:rsidP="00CA44D4">
            <w:pPr>
              <w:pStyle w:val="TAL"/>
            </w:pPr>
            <w:r w:rsidRPr="003B2883">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3B2883" w:rsidRDefault="00CA44D4" w:rsidP="00CA44D4">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3B2883" w:rsidRDefault="00CA44D4" w:rsidP="00CA44D4">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3B2883" w:rsidRDefault="00CA44D4" w:rsidP="00CA44D4">
            <w:pPr>
              <w:pStyle w:val="TAL"/>
            </w:pPr>
            <w:r w:rsidRPr="003B2883">
              <w:rPr>
                <w:noProof/>
              </w:rPr>
              <w:t>Identifies the recipient of notifications sent by AMF for this subscription</w:t>
            </w:r>
            <w:r w:rsidR="00AC0D91" w:rsidRPr="003B2883">
              <w:rPr>
                <w:noProof/>
              </w:rPr>
              <w:t xml:space="preserve"> </w:t>
            </w:r>
            <w:r w:rsidR="00AC0D91" w:rsidRPr="003B2883">
              <w:t>(NOTE 1)</w:t>
            </w:r>
          </w:p>
        </w:tc>
      </w:tr>
      <w:tr w:rsidR="00CA44D4" w:rsidRPr="003B2883"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Pr="003B2883" w:rsidRDefault="00CA44D4" w:rsidP="00CA44D4">
            <w:pPr>
              <w:pStyle w:val="TAL"/>
              <w:rPr>
                <w:noProof/>
              </w:rPr>
            </w:pPr>
            <w:r w:rsidRPr="003B2883">
              <w:rPr>
                <w:rFonts w:hint="eastAsia"/>
              </w:rPr>
              <w:t>notif</w:t>
            </w:r>
            <w:r w:rsidR="0041684E" w:rsidRPr="003B2883">
              <w:t>y</w:t>
            </w:r>
            <w:r w:rsidRPr="003B2883">
              <w:rPr>
                <w:rFonts w:hint="eastAsia"/>
              </w:rPr>
              <w:t>Cor</w:t>
            </w:r>
            <w:r w:rsidR="00D17D85"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3B2883" w:rsidRDefault="00CA44D4" w:rsidP="00CA44D4">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3B2883" w:rsidRDefault="00CA44D4" w:rsidP="00CA44D4">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3B2883" w:rsidRDefault="00CA44D4" w:rsidP="00CA44D4">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3B2883" w:rsidRDefault="00CA44D4" w:rsidP="00CA44D4">
            <w:pPr>
              <w:pStyle w:val="TAL"/>
              <w:rPr>
                <w:noProof/>
              </w:rPr>
            </w:pPr>
            <w:r w:rsidRPr="003B2883">
              <w:rPr>
                <w:rFonts w:hint="eastAsia"/>
              </w:rPr>
              <w:t xml:space="preserve">Identifies the notification </w:t>
            </w:r>
            <w:r w:rsidR="00D17D85" w:rsidRPr="003B2883">
              <w:t>correlation</w:t>
            </w:r>
            <w:r w:rsidRPr="003B2883">
              <w:rPr>
                <w:rFonts w:hint="eastAsia"/>
              </w:rPr>
              <w:t xml:space="preserve"> ID</w:t>
            </w:r>
            <w:r w:rsidRPr="003B2883">
              <w:t>. The AMF shall include this ID in the notifications.</w:t>
            </w:r>
            <w:r w:rsidR="005F0AE8" w:rsidRPr="003B2883">
              <w:rPr>
                <w:rFonts w:cs="Arial"/>
                <w:szCs w:val="18"/>
              </w:rPr>
              <w:t xml:space="preserve"> </w:t>
            </w:r>
            <w:r w:rsidR="005F0AE8" w:rsidRPr="003B2883">
              <w:rPr>
                <w:noProof/>
                <w:lang w:eastAsia="zh-CN"/>
              </w:rPr>
              <w:t>The value of this IE shall be unique per subscription for a given NF service consumer.</w:t>
            </w:r>
          </w:p>
        </w:tc>
      </w:tr>
      <w:tr w:rsidR="00E41057" w:rsidRPr="003B2883"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Pr="003B2883" w:rsidRDefault="00E41057" w:rsidP="00E41057">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Pr="003B2883" w:rsidRDefault="00E41057" w:rsidP="00E41057">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Pr="003B2883" w:rsidRDefault="00E41057" w:rsidP="00E4105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Pr="003B2883" w:rsidRDefault="00E41057" w:rsidP="00E4105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Pr="003B2883" w:rsidRDefault="00E41057" w:rsidP="00E41057">
            <w:pPr>
              <w:pStyle w:val="TAL"/>
            </w:pPr>
            <w:r w:rsidRPr="003B2883">
              <w:rPr>
                <w:rFonts w:cs="Arial"/>
                <w:szCs w:val="18"/>
              </w:rPr>
              <w:t>Indicates the instance identity of the network function creating the subscription.</w:t>
            </w:r>
          </w:p>
        </w:tc>
      </w:tr>
      <w:tr w:rsidR="00DD0804" w:rsidRPr="003B2883"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Pr="003B2883" w:rsidRDefault="00DD0804" w:rsidP="00DD0804">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Pr="003B2883" w:rsidRDefault="00DD0804" w:rsidP="00DD0804">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Pr="003B2883" w:rsidRDefault="00DD0804" w:rsidP="00DD0804">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Pr="003B2883" w:rsidRDefault="00921930" w:rsidP="00DD0804">
            <w:pPr>
              <w:pStyle w:val="TAL"/>
            </w:pPr>
            <w:r w:rsidRPr="003B2883">
              <w:rPr>
                <w:noProof/>
              </w:rPr>
              <w:t>0..</w:t>
            </w:r>
            <w:r w:rsidR="00DD0804"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Pr="003B2883" w:rsidRDefault="00DD0804" w:rsidP="00DD0804">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005F0AE8" w:rsidRPr="003B2883">
              <w:rPr>
                <w:noProof/>
              </w:rPr>
              <w:t>,</w:t>
            </w:r>
            <w:r w:rsidRPr="003B2883">
              <w:rPr>
                <w:rFonts w:hint="eastAsia"/>
                <w:noProof/>
              </w:rPr>
              <w:t xml:space="preserve"> for </w:t>
            </w:r>
            <w:r w:rsidR="005F0AE8" w:rsidRPr="003B2883">
              <w:rPr>
                <w:noProof/>
              </w:rPr>
              <w:t xml:space="preserve">the creation of a new subscription ID, that is considered as a </w:t>
            </w:r>
            <w:r w:rsidRPr="003B2883">
              <w:rPr>
                <w:rFonts w:hint="eastAsia"/>
                <w:noProof/>
              </w:rPr>
              <w:t xml:space="preserve">change of subscription </w:t>
            </w:r>
            <w:r w:rsidRPr="003B2883">
              <w:rPr>
                <w:noProof/>
              </w:rPr>
              <w:t xml:space="preserve">ID </w:t>
            </w:r>
            <w:r w:rsidR="005F0AE8" w:rsidRPr="003B2883">
              <w:rPr>
                <w:noProof/>
              </w:rPr>
              <w:t xml:space="preserve">by the NF service consumer for event subscriptions related to single UE or as the creation of a new subscription Id for event subscriptions related to UE groups </w:t>
            </w:r>
            <w:r w:rsidRPr="003B2883">
              <w:rPr>
                <w:noProof/>
              </w:rPr>
              <w:t>(e.g during mobility procedures involving AMF change).</w:t>
            </w:r>
            <w:r w:rsidR="005F0AE8" w:rsidRPr="003B2883">
              <w:rPr>
                <w:noProof/>
              </w:rPr>
              <w:t xml:space="preserve"> (NOTE 3).</w:t>
            </w:r>
          </w:p>
        </w:tc>
      </w:tr>
      <w:tr w:rsidR="00921930" w:rsidRPr="003B2883"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Pr="003B2883" w:rsidRDefault="00921930" w:rsidP="00921930">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Pr="003B2883" w:rsidRDefault="00921930" w:rsidP="00921930">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Pr="003B2883" w:rsidRDefault="00921930" w:rsidP="00921930">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Pr="003B2883" w:rsidRDefault="00921930" w:rsidP="00921930">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Pr="003B2883" w:rsidRDefault="00921930" w:rsidP="005F0AE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rsidRPr="003B2883">
              <w:t xml:space="preserve">the creation of a new subcription ID that is considered as a </w:t>
            </w:r>
            <w:r w:rsidRPr="003B2883">
              <w:t>change of subscription ID</w:t>
            </w:r>
            <w:r w:rsidR="005F0AE8" w:rsidRPr="003B2883">
              <w:t xml:space="preserve"> </w:t>
            </w:r>
            <w:r w:rsidR="005F0AE8" w:rsidRPr="003B2883">
              <w:rPr>
                <w:noProof/>
              </w:rPr>
              <w:t>by the NF service consumer for event subscriptions related to single UE or as the creation of a new subscription Id for event subscriptions related to UE groups</w:t>
            </w:r>
            <w:r w:rsidR="005F0AE8" w:rsidRPr="003B2883">
              <w:t>.</w:t>
            </w:r>
          </w:p>
          <w:p w14:paraId="48862779" w14:textId="77777777" w:rsidR="005F0AE8" w:rsidRPr="003B2883" w:rsidRDefault="005F0AE8" w:rsidP="005F0AE8">
            <w:pPr>
              <w:pStyle w:val="TAL"/>
            </w:pPr>
            <w:r w:rsidRPr="003B2883">
              <w:rPr>
                <w:noProof/>
                <w:lang w:eastAsia="zh-CN"/>
              </w:rPr>
              <w:t>The value of this IE shall be unique per subscription for a given NF service consumer that is sending this IE.</w:t>
            </w:r>
          </w:p>
          <w:p w14:paraId="5DA52E96" w14:textId="77777777" w:rsidR="00921930" w:rsidRPr="003B2883" w:rsidRDefault="005F0AE8" w:rsidP="005F0AE8">
            <w:pPr>
              <w:pStyle w:val="TAL"/>
              <w:rPr>
                <w:noProof/>
              </w:rPr>
            </w:pPr>
            <w:r w:rsidRPr="003B2883">
              <w:rPr>
                <w:noProof/>
              </w:rPr>
              <w:t>(NOTE 3).</w:t>
            </w:r>
            <w:r w:rsidR="00921930" w:rsidRPr="003B2883">
              <w:t>.</w:t>
            </w:r>
          </w:p>
        </w:tc>
      </w:tr>
      <w:tr w:rsidR="00921930" w:rsidRPr="003B2883"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Pr="003B2883" w:rsidRDefault="00921930" w:rsidP="00921930">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Pr="003B2883" w:rsidRDefault="00921930" w:rsidP="00921930">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Pr="003B2883" w:rsidRDefault="00921930" w:rsidP="00921930">
            <w:pPr>
              <w:pStyle w:val="TAL"/>
              <w:rPr>
                <w:rFonts w:cs="Arial"/>
                <w:szCs w:val="18"/>
              </w:rPr>
            </w:pPr>
            <w:r w:rsidRPr="003B2883">
              <w:t>Subscription</w:t>
            </w:r>
            <w:r w:rsidRPr="003B2883">
              <w:rPr>
                <w:noProof/>
              </w:rPr>
              <w:t xml:space="preserve"> Permanent Identifier</w:t>
            </w:r>
            <w:r w:rsidRPr="003B2883">
              <w:t xml:space="preserve"> (NOTE</w:t>
            </w:r>
            <w:r w:rsidR="00AC0D91" w:rsidRPr="003B2883">
              <w:t> 2</w:t>
            </w:r>
            <w:r w:rsidRPr="003B2883">
              <w:t>)</w:t>
            </w:r>
          </w:p>
        </w:tc>
      </w:tr>
      <w:tr w:rsidR="00921930" w:rsidRPr="003B2883"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Pr="003B2883" w:rsidRDefault="00921930" w:rsidP="00921930">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Pr="003B2883" w:rsidRDefault="00921930" w:rsidP="00921930">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Pr="003B2883" w:rsidRDefault="00921930" w:rsidP="00921930">
            <w:pPr>
              <w:pStyle w:val="TAL"/>
              <w:rPr>
                <w:rFonts w:cs="Arial"/>
                <w:szCs w:val="18"/>
              </w:rPr>
            </w:pPr>
            <w:r w:rsidRPr="003B2883">
              <w:t>Identifies a group of UEs. (NOTE</w:t>
            </w:r>
            <w:r w:rsidR="00AC0D91" w:rsidRPr="003B2883">
              <w:t> 2</w:t>
            </w:r>
            <w:r w:rsidRPr="003B2883">
              <w:t>)</w:t>
            </w:r>
          </w:p>
        </w:tc>
      </w:tr>
      <w:tr w:rsidR="00921930" w:rsidRPr="003B2883"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Pr="003B2883" w:rsidRDefault="00921930" w:rsidP="00921930">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Pr="003B2883" w:rsidRDefault="00921930" w:rsidP="00921930">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Pr="003B2883" w:rsidRDefault="00921930" w:rsidP="00921930">
            <w:pPr>
              <w:pStyle w:val="TAL"/>
              <w:rPr>
                <w:rFonts w:cs="Arial"/>
                <w:szCs w:val="18"/>
              </w:rPr>
            </w:pPr>
            <w:r w:rsidRPr="003B2883">
              <w:rPr>
                <w:lang w:eastAsia="zh-CN"/>
              </w:rPr>
              <w:t>Generic Public Subscription Identifier (NOTE</w:t>
            </w:r>
            <w:r w:rsidR="00AC0D91" w:rsidRPr="003B2883">
              <w:rPr>
                <w:lang w:eastAsia="zh-CN"/>
              </w:rPr>
              <w:t> 2</w:t>
            </w:r>
            <w:r w:rsidRPr="003B2883">
              <w:rPr>
                <w:lang w:eastAsia="zh-CN"/>
              </w:rPr>
              <w:t>)</w:t>
            </w:r>
          </w:p>
        </w:tc>
      </w:tr>
      <w:tr w:rsidR="00921930" w:rsidRPr="003B2883"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3B2883" w:rsidRDefault="00921930" w:rsidP="00921930">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3B2883" w:rsidRDefault="00921930" w:rsidP="00921930">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3B2883" w:rsidRDefault="00921930" w:rsidP="00921930">
            <w:pPr>
              <w:pStyle w:val="TAL"/>
              <w:rPr>
                <w:lang w:eastAsia="zh-CN"/>
              </w:rPr>
            </w:pPr>
            <w:r w:rsidRPr="003B2883">
              <w:rPr>
                <w:rFonts w:cs="Arial"/>
                <w:szCs w:val="18"/>
              </w:rPr>
              <w:t>Permanent Equipment Identifier (NOTE</w:t>
            </w:r>
            <w:r w:rsidR="00AC0D91" w:rsidRPr="003B2883">
              <w:rPr>
                <w:rFonts w:cs="Arial"/>
                <w:szCs w:val="18"/>
              </w:rPr>
              <w:t> 2</w:t>
            </w:r>
            <w:r w:rsidRPr="003B2883">
              <w:rPr>
                <w:rFonts w:cs="Arial"/>
                <w:szCs w:val="18"/>
              </w:rPr>
              <w:t>)</w:t>
            </w:r>
          </w:p>
        </w:tc>
      </w:tr>
      <w:tr w:rsidR="00921930" w:rsidRPr="003B2883"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3B2883" w:rsidRDefault="00921930" w:rsidP="00921930">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3B2883" w:rsidRDefault="00921930" w:rsidP="00921930">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3B2883" w:rsidRDefault="00921930" w:rsidP="00921930">
            <w:pPr>
              <w:pStyle w:val="TAL"/>
              <w:rPr>
                <w:rFonts w:cs="Arial"/>
                <w:szCs w:val="18"/>
              </w:rPr>
            </w:pPr>
            <w:r w:rsidRPr="003B2883">
              <w:rPr>
                <w:rFonts w:cs="Arial"/>
                <w:szCs w:val="18"/>
              </w:rPr>
              <w:t>This IE shall be present if the event subscription is applicable to any UE.  Default value "FALSE" is used, if not present (NOTE</w:t>
            </w:r>
            <w:r w:rsidR="00AC0D91" w:rsidRPr="003B2883">
              <w:rPr>
                <w:rFonts w:cs="Arial"/>
                <w:szCs w:val="18"/>
              </w:rPr>
              <w:t> 2</w:t>
            </w:r>
            <w:r w:rsidRPr="003B2883">
              <w:rPr>
                <w:rFonts w:cs="Arial"/>
                <w:szCs w:val="18"/>
              </w:rPr>
              <w:t>)</w:t>
            </w:r>
          </w:p>
        </w:tc>
      </w:tr>
      <w:tr w:rsidR="00921930" w:rsidRPr="003B2883"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3B2883" w:rsidRDefault="00921930" w:rsidP="00921930">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3B2883" w:rsidRDefault="00921930" w:rsidP="00921930">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3B2883" w:rsidRDefault="00921930" w:rsidP="00921930">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3B2883" w:rsidRDefault="00921930" w:rsidP="00921930">
            <w:pPr>
              <w:pStyle w:val="TAL"/>
              <w:rPr>
                <w:rFonts w:cs="Arial"/>
                <w:szCs w:val="18"/>
              </w:rPr>
            </w:pPr>
            <w:r w:rsidRPr="003B2883">
              <w:rPr>
                <w:rFonts w:cs="Arial"/>
                <w:szCs w:val="18"/>
              </w:rPr>
              <w:t>This IE may be included if the NF service consumer wants to describe how the reports of the event to be generated.</w:t>
            </w:r>
          </w:p>
        </w:tc>
      </w:tr>
      <w:tr w:rsidR="00921930" w:rsidRPr="003B2883"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Pr="003B2883" w:rsidRDefault="00AC0D91" w:rsidP="005B7287">
            <w:pPr>
              <w:pStyle w:val="TAN"/>
            </w:pPr>
            <w:r w:rsidRPr="003B2883">
              <w:t>NOTE 1:</w:t>
            </w:r>
            <w:r w:rsidRPr="003B2883">
              <w:tab/>
              <w:t>When an NF Service Consumer subscribes on behalf of another NF, the Notification URI identifies a resource under the authority of the other NF.</w:t>
            </w:r>
          </w:p>
          <w:p w14:paraId="0D9FB5D3" w14:textId="77777777" w:rsidR="00921930" w:rsidRPr="003B2883" w:rsidRDefault="00921930" w:rsidP="005B7287">
            <w:pPr>
              <w:pStyle w:val="TAN"/>
            </w:pPr>
            <w:r w:rsidRPr="003B2883">
              <w:t>NOTE</w:t>
            </w:r>
            <w:r w:rsidR="00AC0D91" w:rsidRPr="003B2883">
              <w:t> 2</w:t>
            </w:r>
            <w:r w:rsidRPr="003B2883">
              <w:t>:</w:t>
            </w:r>
            <w:r w:rsidR="003F6B0D" w:rsidRPr="003B2883">
              <w:tab/>
            </w:r>
            <w:r w:rsidRPr="003B2883">
              <w:t>Either information about a single UE (i.e. SUPI, GPSI, PEI) or groupId, or anyUE set to "TRUE" shall be included.</w:t>
            </w:r>
          </w:p>
          <w:p w14:paraId="430F05A4" w14:textId="216A475A" w:rsidR="005F0AE8" w:rsidRPr="003B2883" w:rsidRDefault="005F0AE8" w:rsidP="005B7287">
            <w:pPr>
              <w:pStyle w:val="TAN"/>
              <w:rPr>
                <w:rFonts w:cs="Arial"/>
                <w:szCs w:val="18"/>
              </w:rPr>
            </w:pPr>
            <w:r w:rsidRPr="003B2883">
              <w:t>NOTE 3:</w:t>
            </w:r>
            <w:r w:rsidR="00DC50E7" w:rsidRPr="003B2883">
              <w:tab/>
            </w:r>
            <w:r w:rsidRPr="003B2883">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3B2883" w:rsidRDefault="00515970" w:rsidP="003B451E"/>
    <w:p w14:paraId="6AF4FEBF" w14:textId="010E592A" w:rsidR="00515970" w:rsidRPr="003B2883" w:rsidRDefault="00170884" w:rsidP="001353FC">
      <w:pPr>
        <w:pStyle w:val="Heading5"/>
      </w:pPr>
      <w:bookmarkStart w:id="346" w:name="_Toc20137527"/>
      <w:r w:rsidRPr="003B2883">
        <w:lastRenderedPageBreak/>
        <w:t>6.2</w:t>
      </w:r>
      <w:r w:rsidR="00515970" w:rsidRPr="003B2883">
        <w:t>.6.2.3</w:t>
      </w:r>
      <w:r w:rsidR="00515970" w:rsidRPr="003B2883">
        <w:tab/>
        <w:t xml:space="preserve">Type: </w:t>
      </w:r>
      <w:r w:rsidR="00F11A55" w:rsidRPr="003B2883">
        <w:t>AmfEvent</w:t>
      </w:r>
      <w:bookmarkEnd w:id="346"/>
    </w:p>
    <w:p w14:paraId="53DDC538" w14:textId="77777777" w:rsidR="00F11A55" w:rsidRPr="003B2883" w:rsidRDefault="00F11A55" w:rsidP="00F11A55">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3B2883"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3B2883" w:rsidRDefault="00F11A55" w:rsidP="0003288C">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3B2883" w:rsidRDefault="00F11A55" w:rsidP="000328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3B2883" w:rsidRDefault="00F11A55" w:rsidP="0003288C">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3B2883" w:rsidRDefault="00F11A55" w:rsidP="0003288C">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3B2883" w:rsidRDefault="00F11A55" w:rsidP="0003288C">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3B2883" w:rsidRDefault="00F11A55" w:rsidP="0003288C">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3B2883" w:rsidRDefault="00F11A55" w:rsidP="0003288C">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3B2883" w:rsidRDefault="00F11A55" w:rsidP="0003288C">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3B2883" w:rsidRDefault="00F11A55" w:rsidP="0003288C">
            <w:pPr>
              <w:pStyle w:val="TAL"/>
              <w:rPr>
                <w:rFonts w:cs="Arial"/>
                <w:szCs w:val="18"/>
              </w:rPr>
            </w:pPr>
            <w:r w:rsidRPr="003B2883">
              <w:rPr>
                <w:rFonts w:cs="Arial"/>
                <w:szCs w:val="18"/>
              </w:rPr>
              <w:t>Describes the AMF event type to be reported</w:t>
            </w:r>
          </w:p>
        </w:tc>
      </w:tr>
      <w:tr w:rsidR="0083413E" w:rsidRPr="003B2883"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Pr="003B2883" w:rsidRDefault="0083413E" w:rsidP="0083413E">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Pr="003B2883" w:rsidRDefault="00CC4128" w:rsidP="0083413E">
            <w:pPr>
              <w:pStyle w:val="TAL"/>
            </w:pPr>
            <w:r w:rsidRPr="003B2883">
              <w:t>b</w:t>
            </w:r>
            <w:r w:rsidR="0083413E" w:rsidRPr="003B2883">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Pr="003B2883" w:rsidRDefault="0083413E" w:rsidP="0083413E">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Pr="003B2883" w:rsidRDefault="005B7287" w:rsidP="0083413E">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83413E" w:rsidRPr="003B2883">
              <w:rPr>
                <w:rFonts w:cs="Arial"/>
                <w:szCs w:val="18"/>
              </w:rPr>
              <w:t xml:space="preserve"> If the flag is not present then immediate reporting shall not be done.</w:t>
            </w:r>
          </w:p>
        </w:tc>
      </w:tr>
      <w:tr w:rsidR="0083413E" w:rsidRPr="003B2883"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Pr="003B2883" w:rsidRDefault="0083413E" w:rsidP="0083413E">
            <w:pPr>
              <w:pStyle w:val="TAL"/>
            </w:pPr>
            <w:r w:rsidRPr="003B2883">
              <w:t>area</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Pr="003B2883" w:rsidRDefault="0094668B" w:rsidP="0083413E">
            <w:pPr>
              <w:pStyle w:val="TAL"/>
            </w:pPr>
            <w:r w:rsidRPr="003B2883">
              <w:t>array(</w:t>
            </w:r>
            <w:r w:rsidR="0083413E" w:rsidRPr="003B2883">
              <w:t>AmfEventArea</w:t>
            </w:r>
            <w:r w:rsidRPr="003B2883">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Pr="003B2883" w:rsidRDefault="0083413E" w:rsidP="0083413E">
            <w:pPr>
              <w:pStyle w:val="TAL"/>
              <w:rPr>
                <w:rFonts w:cs="Arial"/>
                <w:szCs w:val="18"/>
              </w:rPr>
            </w:pPr>
            <w:r w:rsidRPr="003B2883">
              <w:rPr>
                <w:rFonts w:cs="Arial"/>
                <w:szCs w:val="18"/>
              </w:rPr>
              <w:t>Identifiers the area to be applied to PRESENT_IN_AOI_REPORT and UES_IN_AREA_REPORT event types.</w:t>
            </w:r>
            <w:r w:rsidR="00B37A75" w:rsidRPr="003B2883">
              <w:rPr>
                <w:rFonts w:cs="Arial"/>
                <w:szCs w:val="18"/>
              </w:rPr>
              <w:t xml:space="preserve"> More than one instance of AmfEventArea IE shall be used only </w:t>
            </w:r>
            <w:r w:rsidR="00B37A75" w:rsidRPr="003B2883">
              <w:rPr>
                <w:lang w:eastAsia="zh-CN"/>
              </w:rPr>
              <w:t>when the AmfEventArea is provided during event subscription for Presence Reporting Area subscription</w:t>
            </w:r>
            <w:r w:rsidR="00B37A75" w:rsidRPr="003B2883">
              <w:rPr>
                <w:rFonts w:cs="Arial"/>
                <w:szCs w:val="18"/>
              </w:rPr>
              <w:t>.</w:t>
            </w:r>
          </w:p>
        </w:tc>
      </w:tr>
      <w:tr w:rsidR="0083413E" w:rsidRPr="003B2883"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3B2883" w:rsidRDefault="0083413E" w:rsidP="0083413E">
            <w:pPr>
              <w:pStyle w:val="TAL"/>
            </w:pPr>
            <w:r w:rsidRPr="003B2883">
              <w:t>locationFilter</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3B2883" w:rsidRDefault="00B7245B" w:rsidP="0083413E">
            <w:pPr>
              <w:pStyle w:val="TAL"/>
            </w:pPr>
            <w:r w:rsidRPr="003B2883">
              <w:t>array(</w:t>
            </w:r>
            <w:r w:rsidR="0083413E" w:rsidRPr="003B2883">
              <w:t>LocationFilter</w:t>
            </w:r>
            <w:r w:rsidRPr="003B2883">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3B2883" w:rsidRDefault="0083413E" w:rsidP="0083413E">
            <w:pPr>
              <w:pStyle w:val="TAL"/>
              <w:rPr>
                <w:rFonts w:cs="Arial"/>
                <w:szCs w:val="18"/>
              </w:rPr>
            </w:pPr>
            <w:r w:rsidRPr="003B2883">
              <w:rPr>
                <w:rFonts w:cs="Arial"/>
                <w:szCs w:val="18"/>
              </w:rPr>
              <w:t>Describes the filters to be applied for LOCATION_REPORT event type.</w:t>
            </w:r>
          </w:p>
        </w:tc>
      </w:tr>
      <w:tr w:rsidR="00975BA2" w:rsidRPr="003B2883"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3B2883" w:rsidRDefault="00975BA2" w:rsidP="00975BA2">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Pr="003B2883" w:rsidRDefault="00975BA2" w:rsidP="00975BA2">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3B2883" w:rsidRDefault="00975BA2" w:rsidP="00975BA2">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Pr="003B2883" w:rsidRDefault="00975BA2" w:rsidP="00975BA2">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3B2883" w:rsidRDefault="00975BA2" w:rsidP="00975BA2">
            <w:pPr>
              <w:pStyle w:val="TAL"/>
              <w:rPr>
                <w:rFonts w:cs="Arial"/>
                <w:szCs w:val="18"/>
              </w:rPr>
            </w:pPr>
            <w:r w:rsidRPr="003B2883">
              <w:rPr>
                <w:rFonts w:cs="Arial"/>
                <w:szCs w:val="18"/>
              </w:rPr>
              <w:t>Indicates the Reference Id associated with the event.</w:t>
            </w:r>
          </w:p>
        </w:tc>
      </w:tr>
      <w:tr w:rsidR="00975BA2" w:rsidRPr="003B2883"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3B2883" w:rsidRDefault="00975BA2" w:rsidP="00975BA2">
            <w:pPr>
              <w:pStyle w:val="TAN"/>
              <w:rPr>
                <w:rFonts w:cs="Arial"/>
                <w:szCs w:val="18"/>
              </w:rPr>
            </w:pPr>
            <w:r w:rsidRPr="003B2883">
              <w:t>NOTE:</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Pr="003B2883" w:rsidRDefault="00F11A55" w:rsidP="00F11A55">
      <w:pPr>
        <w:rPr>
          <w:lang w:val="en-US"/>
        </w:rPr>
      </w:pPr>
    </w:p>
    <w:p w14:paraId="771B512A" w14:textId="6AADED71" w:rsidR="00F11A55" w:rsidRPr="003B2883" w:rsidRDefault="00F11A55" w:rsidP="00F11A55">
      <w:pPr>
        <w:pStyle w:val="Heading5"/>
      </w:pPr>
      <w:bookmarkStart w:id="347" w:name="_Toc20137528"/>
      <w:r w:rsidRPr="003B2883">
        <w:t>6.2.6.2.4</w:t>
      </w:r>
      <w:r w:rsidRPr="003B2883">
        <w:tab/>
        <w:t>Type: AmfEventNotification</w:t>
      </w:r>
      <w:bookmarkEnd w:id="347"/>
    </w:p>
    <w:p w14:paraId="6E05AB92" w14:textId="77777777" w:rsidR="00F11A55" w:rsidRPr="003B2883" w:rsidRDefault="00F11A55" w:rsidP="00F11A55">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3B2883" w:rsidRDefault="00F11A55" w:rsidP="0003288C">
            <w:pPr>
              <w:pStyle w:val="TAH"/>
              <w:rPr>
                <w:rFonts w:cs="Arial"/>
                <w:szCs w:val="18"/>
              </w:rPr>
            </w:pPr>
            <w:r w:rsidRPr="003B2883">
              <w:rPr>
                <w:rFonts w:cs="Arial"/>
                <w:szCs w:val="18"/>
              </w:rPr>
              <w:t>Description</w:t>
            </w:r>
          </w:p>
        </w:tc>
      </w:tr>
      <w:tr w:rsidR="00D35063" w:rsidRPr="003B2883"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3B2883" w:rsidRDefault="00D35063" w:rsidP="00D35063">
            <w:pPr>
              <w:pStyle w:val="TAL"/>
            </w:pPr>
            <w:r w:rsidRPr="003B2883">
              <w:rPr>
                <w:rFonts w:hint="eastAsia"/>
              </w:rPr>
              <w:t>notif</w:t>
            </w:r>
            <w:r w:rsidR="00D17D85" w:rsidRPr="003B2883">
              <w:t>y</w:t>
            </w:r>
            <w:r w:rsidRPr="003B2883">
              <w:rPr>
                <w:rFonts w:hint="eastAsia"/>
              </w:rPr>
              <w:t>Co</w:t>
            </w:r>
            <w:r w:rsidR="00D17D85" w:rsidRPr="003B2883">
              <w:t>r</w:t>
            </w:r>
            <w:r w:rsidRPr="003B2883">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3B2883" w:rsidRDefault="00D35063" w:rsidP="00D35063">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3B2883" w:rsidRDefault="00F9604F" w:rsidP="00D3506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Pr="003B2883" w:rsidRDefault="00F9604F" w:rsidP="00D35063">
            <w:pPr>
              <w:pStyle w:val="TAL"/>
              <w:rPr>
                <w:noProof/>
              </w:rPr>
            </w:pPr>
            <w:r w:rsidRPr="003B2883">
              <w:t>0..</w:t>
            </w:r>
            <w:r w:rsidR="00D35063"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Pr="003B2883" w:rsidRDefault="00F9604F" w:rsidP="00F9604F">
            <w:pPr>
              <w:pStyle w:val="TAL"/>
              <w:rPr>
                <w:noProof/>
              </w:rPr>
            </w:pPr>
            <w:r w:rsidRPr="003B2883">
              <w:rPr>
                <w:noProof/>
              </w:rPr>
              <w:t>This IE shall be included if the notification is not for informing creation of a new subscription Id.</w:t>
            </w:r>
          </w:p>
          <w:p w14:paraId="67E46F6C" w14:textId="77777777" w:rsidR="00F9604F" w:rsidRPr="003B2883" w:rsidRDefault="00F9604F" w:rsidP="00F9604F">
            <w:pPr>
              <w:pStyle w:val="TAL"/>
              <w:rPr>
                <w:noProof/>
              </w:rPr>
            </w:pPr>
          </w:p>
          <w:p w14:paraId="41935E19" w14:textId="5796A901" w:rsidR="00F9604F" w:rsidRPr="003B2883" w:rsidRDefault="00F9604F" w:rsidP="00F9604F">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sidR="003B2883">
              <w:rPr>
                <w:noProof/>
                <w:lang w:eastAsia="zh-CN"/>
              </w:rPr>
              <w:t>clause</w:t>
            </w:r>
            <w:r w:rsidRPr="003B2883">
              <w:rPr>
                <w:noProof/>
                <w:lang w:eastAsia="zh-CN"/>
              </w:rPr>
              <w:t> 6.2.6.2.2)</w:t>
            </w:r>
            <w:r w:rsidRPr="003B2883">
              <w:rPr>
                <w:noProof/>
              </w:rPr>
              <w:t>.</w:t>
            </w:r>
          </w:p>
          <w:p w14:paraId="4D8DB315" w14:textId="77777777" w:rsidR="00F9604F" w:rsidRPr="003B2883" w:rsidRDefault="00F9604F" w:rsidP="00F9604F">
            <w:pPr>
              <w:pStyle w:val="TAL"/>
              <w:rPr>
                <w:noProof/>
              </w:rPr>
            </w:pPr>
          </w:p>
          <w:p w14:paraId="501C09D7" w14:textId="7356FCC9" w:rsidR="00D35063" w:rsidRPr="003B2883" w:rsidRDefault="00F9604F" w:rsidP="00F9604F">
            <w:pPr>
              <w:pStyle w:val="TAL"/>
              <w:rPr>
                <w:noProof/>
              </w:rPr>
            </w:pPr>
            <w:r w:rsidRPr="003B2883">
              <w:rPr>
                <w:noProof/>
              </w:rPr>
              <w:t>When present, this IE shall i</w:t>
            </w:r>
            <w:r w:rsidR="00D35063" w:rsidRPr="003B2883">
              <w:rPr>
                <w:rFonts w:hint="eastAsia"/>
                <w:noProof/>
              </w:rPr>
              <w:t xml:space="preserve">ndicate the notification </w:t>
            </w:r>
            <w:r w:rsidR="00D17D85" w:rsidRPr="003B2883">
              <w:rPr>
                <w:noProof/>
              </w:rPr>
              <w:t>correlation</w:t>
            </w:r>
            <w:r w:rsidR="00D17D85" w:rsidRPr="003B2883">
              <w:rPr>
                <w:rFonts w:hint="eastAsia"/>
                <w:noProof/>
              </w:rPr>
              <w:t xml:space="preserve"> </w:t>
            </w:r>
            <w:r w:rsidR="00D35063" w:rsidRPr="003B2883">
              <w:rPr>
                <w:rFonts w:hint="eastAsia"/>
                <w:noProof/>
              </w:rPr>
              <w:t>I</w:t>
            </w:r>
            <w:r w:rsidRPr="003B2883">
              <w:rPr>
                <w:noProof/>
              </w:rPr>
              <w:t>d</w:t>
            </w:r>
            <w:r w:rsidR="00D35063" w:rsidRPr="003B2883">
              <w:rPr>
                <w:rFonts w:hint="eastAsia"/>
                <w:noProof/>
              </w:rPr>
              <w:t xml:space="preserve"> provided by the NF service consumer during </w:t>
            </w:r>
            <w:r w:rsidR="00D35063" w:rsidRPr="003B2883">
              <w:rPr>
                <w:noProof/>
              </w:rPr>
              <w:t xml:space="preserve">event </w:t>
            </w:r>
            <w:r w:rsidR="00D35063" w:rsidRPr="003B2883">
              <w:rPr>
                <w:rFonts w:hint="eastAsia"/>
                <w:noProof/>
              </w:rPr>
              <w:t>subscription.</w:t>
            </w:r>
            <w:r w:rsidR="00D35063" w:rsidRPr="003B2883">
              <w:rPr>
                <w:noProof/>
              </w:rPr>
              <w:t xml:space="preserve"> This parameter can be useful if the NF service consumer uses a common call-back URI for multiple subscriptions.</w:t>
            </w:r>
          </w:p>
        </w:tc>
      </w:tr>
      <w:tr w:rsidR="00F9604F" w:rsidRPr="003B2883"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Pr="003B2883" w:rsidRDefault="00F9604F" w:rsidP="00F9604F">
            <w:pPr>
              <w:pStyle w:val="TAL"/>
            </w:pPr>
            <w:r w:rsidRPr="003B2883">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Pr="003B2883" w:rsidRDefault="00F9604F" w:rsidP="00F9604F">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734AB428" w:rsidR="00F9604F" w:rsidRPr="003B2883" w:rsidRDefault="00F9604F" w:rsidP="00F9604F">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rsidR="003B2883">
              <w:t>clause</w:t>
            </w:r>
            <w:r w:rsidRPr="003B2883">
              <w:t> 6.2.6.2.2).</w:t>
            </w:r>
          </w:p>
          <w:p w14:paraId="3B4972FE" w14:textId="383DDB6D" w:rsidR="00F9604F" w:rsidRPr="003B2883" w:rsidRDefault="00F9604F" w:rsidP="00F9604F">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sidR="003B2883">
              <w:rPr>
                <w:noProof/>
                <w:lang w:eastAsia="zh-CN"/>
              </w:rPr>
              <w:t>clause</w:t>
            </w:r>
            <w:r w:rsidRPr="003B2883">
              <w:rPr>
                <w:noProof/>
                <w:lang w:eastAsia="zh-CN"/>
              </w:rPr>
              <w:t> 6.2.6.2.2).</w:t>
            </w:r>
          </w:p>
        </w:tc>
      </w:tr>
      <w:tr w:rsidR="00F9604F" w:rsidRPr="003B2883"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3B2883" w:rsidRDefault="00F9604F" w:rsidP="00F9604F">
            <w:pPr>
              <w:pStyle w:val="TAL"/>
            </w:pPr>
            <w:r w:rsidRPr="003B2883">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3B2883" w:rsidRDefault="00F9604F" w:rsidP="00F9604F">
            <w:pPr>
              <w:pStyle w:val="TAL"/>
            </w:pPr>
            <w:r w:rsidRPr="003B2883">
              <w:t>array(AmfEventReport)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3B2883" w:rsidRDefault="00F9604F" w:rsidP="00F9604F">
            <w:pPr>
              <w:pStyle w:val="TAL"/>
              <w:rPr>
                <w:noProof/>
              </w:rPr>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3B2883" w:rsidRDefault="00F9604F" w:rsidP="00F9604F">
            <w:pPr>
              <w:pStyle w:val="TAL"/>
              <w:rPr>
                <w:noProof/>
              </w:rPr>
            </w:pPr>
            <w:r w:rsidRPr="003B2883">
              <w:rPr>
                <w:noProof/>
              </w:rPr>
              <w:t>This IE shall be present if a event is reported. When present, this IE represents the event reports to be delivered.</w:t>
            </w:r>
          </w:p>
        </w:tc>
      </w:tr>
    </w:tbl>
    <w:p w14:paraId="42A576C9" w14:textId="77777777" w:rsidR="00F11A55" w:rsidRPr="003B2883" w:rsidRDefault="00F11A55" w:rsidP="00F11A55">
      <w:pPr>
        <w:rPr>
          <w:lang w:val="en-US"/>
        </w:rPr>
      </w:pPr>
    </w:p>
    <w:p w14:paraId="60CACC11" w14:textId="02F8CACA" w:rsidR="00F11A55" w:rsidRPr="003B2883" w:rsidRDefault="00F11A55" w:rsidP="00F11A55">
      <w:pPr>
        <w:pStyle w:val="Heading5"/>
      </w:pPr>
      <w:bookmarkStart w:id="348" w:name="_Toc20137529"/>
      <w:r w:rsidRPr="003B2883">
        <w:lastRenderedPageBreak/>
        <w:t>6.2.6.2.5</w:t>
      </w:r>
      <w:r w:rsidRPr="003B2883">
        <w:tab/>
        <w:t>Type: AmfEventReport</w:t>
      </w:r>
      <w:bookmarkEnd w:id="348"/>
    </w:p>
    <w:p w14:paraId="5F039A37" w14:textId="77777777" w:rsidR="00F11A55" w:rsidRPr="003B2883" w:rsidRDefault="00F11A55" w:rsidP="00F11A55">
      <w:pPr>
        <w:pStyle w:val="TH"/>
      </w:pPr>
      <w:r w:rsidRPr="003B2883">
        <w:rPr>
          <w:noProof/>
        </w:rPr>
        <w:t>Table </w:t>
      </w:r>
      <w:r w:rsidRPr="003B2883">
        <w:t xml:space="preserve">6.2.6.2.5-1: </w:t>
      </w:r>
      <w:r w:rsidRPr="003B2883">
        <w:rPr>
          <w:noProof/>
        </w:rPr>
        <w:t xml:space="preserve">Definition of type </w:t>
      </w:r>
      <w:r w:rsidRPr="003B2883">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3B2883" w14:paraId="54162C4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3B2883" w:rsidRDefault="00F11A55" w:rsidP="0003288C">
            <w:pPr>
              <w:pStyle w:val="TAH"/>
            </w:pPr>
            <w:r w:rsidRPr="003B2883">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989A289"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3B2883" w:rsidRDefault="00F11A55" w:rsidP="0003288C">
            <w:pPr>
              <w:pStyle w:val="TAL"/>
            </w:pPr>
            <w:r w:rsidRPr="003B2883">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3B2883" w:rsidRDefault="00F11A55" w:rsidP="0003288C">
            <w:pPr>
              <w:pStyle w:val="TAL"/>
            </w:pPr>
            <w:r w:rsidRPr="003B2883">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3B2883" w:rsidRDefault="00F11A55" w:rsidP="0003288C">
            <w:pPr>
              <w:pStyle w:val="TAL"/>
              <w:rPr>
                <w:rFonts w:cs="Arial"/>
                <w:szCs w:val="18"/>
              </w:rPr>
            </w:pPr>
            <w:r w:rsidRPr="003B2883">
              <w:rPr>
                <w:rFonts w:cs="Arial"/>
                <w:szCs w:val="18"/>
              </w:rPr>
              <w:t>Describes the type of the event which triggers the report</w:t>
            </w:r>
          </w:p>
        </w:tc>
      </w:tr>
      <w:tr w:rsidR="00F11A55" w:rsidRPr="003B2883" w14:paraId="74F9D57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3B2883" w:rsidRDefault="00F11A55" w:rsidP="0003288C">
            <w:pPr>
              <w:pStyle w:val="TAL"/>
            </w:pPr>
            <w:r w:rsidRPr="003B2883">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3B2883" w:rsidRDefault="00F11A55" w:rsidP="0003288C">
            <w:pPr>
              <w:pStyle w:val="TAL"/>
            </w:pPr>
            <w:r w:rsidRPr="003B2883">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3B2883" w:rsidRDefault="00F11A55" w:rsidP="0003288C">
            <w:pPr>
              <w:pStyle w:val="TAL"/>
              <w:rPr>
                <w:rFonts w:cs="Arial"/>
                <w:szCs w:val="18"/>
              </w:rPr>
            </w:pPr>
            <w:r w:rsidRPr="003B2883">
              <w:rPr>
                <w:rFonts w:cs="Arial"/>
                <w:szCs w:val="18"/>
              </w:rPr>
              <w:t>Describes the state of the event which triggered the report</w:t>
            </w:r>
            <w:r w:rsidR="00F9604F" w:rsidRPr="003B2883">
              <w:rPr>
                <w:rFonts w:cs="Arial"/>
                <w:szCs w:val="18"/>
              </w:rPr>
              <w:t xml:space="preserve">. This IE shall be set to "TRUE" when </w:t>
            </w:r>
            <w:r w:rsidR="00F9604F" w:rsidRPr="003B2883">
              <w:t>subscriptionId IE is present.</w:t>
            </w:r>
          </w:p>
        </w:tc>
      </w:tr>
      <w:tr w:rsidR="000519F0" w:rsidRPr="003B2883" w14:paraId="7B5EEA81"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Pr="003B2883" w:rsidRDefault="000519F0" w:rsidP="000519F0">
            <w:pPr>
              <w:pStyle w:val="TAL"/>
            </w:pPr>
            <w:r w:rsidRPr="003B2883">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Pr="003B2883" w:rsidRDefault="000519F0" w:rsidP="000519F0">
            <w:pPr>
              <w:pStyle w:val="TAL"/>
            </w:pPr>
            <w:r w:rsidRPr="003B2883">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Pr="003B2883" w:rsidRDefault="000519F0" w:rsidP="000519F0">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Pr="003B2883" w:rsidRDefault="000519F0" w:rsidP="000519F0">
            <w:pPr>
              <w:pStyle w:val="TAL"/>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Pr="003B2883" w:rsidRDefault="000519F0" w:rsidP="000519F0">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r>
      <w:tr w:rsidR="00F9604F" w:rsidRPr="003B2883" w14:paraId="6FF40AC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Pr="003B2883" w:rsidRDefault="00F9604F" w:rsidP="00F9604F">
            <w:pPr>
              <w:pStyle w:val="TAL"/>
            </w:pPr>
            <w:r w:rsidRPr="003B2883">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Pr="003B2883" w:rsidRDefault="00F9604F" w:rsidP="00F9604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6708CD6C" w:rsidR="00F9604F" w:rsidRPr="003B2883" w:rsidRDefault="00F9604F" w:rsidP="00F9604F">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67B5B178" w14:textId="77777777" w:rsidR="00F9604F" w:rsidRPr="003B2883" w:rsidRDefault="00F9604F" w:rsidP="00F9604F">
            <w:pPr>
              <w:pStyle w:val="TAL"/>
              <w:rPr>
                <w:noProof/>
              </w:rPr>
            </w:pPr>
          </w:p>
          <w:p w14:paraId="40662F3F" w14:textId="57BD9B53" w:rsidR="00F9604F" w:rsidRPr="003B2883" w:rsidRDefault="00F9604F" w:rsidP="00F9604F">
            <w:pPr>
              <w:pStyle w:val="TAL"/>
              <w:rPr>
                <w:noProof/>
              </w:rPr>
            </w:pPr>
            <w:r w:rsidRPr="003B2883">
              <w:rPr>
                <w:noProof/>
              </w:rPr>
              <w:t>When present, this IE shall contain the URI of the created subscription resource at the AMF.</w:t>
            </w:r>
          </w:p>
          <w:p w14:paraId="2B2F57E2" w14:textId="77777777" w:rsidR="00F9604F" w:rsidRPr="003B2883" w:rsidRDefault="00F9604F" w:rsidP="00F9604F">
            <w:pPr>
              <w:pStyle w:val="TAL"/>
              <w:rPr>
                <w:noProof/>
              </w:rPr>
            </w:pPr>
          </w:p>
          <w:p w14:paraId="524B4454" w14:textId="77777777" w:rsidR="00F9604F" w:rsidRPr="003B2883" w:rsidRDefault="00F9604F" w:rsidP="00F9604F">
            <w:pPr>
              <w:pStyle w:val="TAL"/>
              <w:rPr>
                <w:noProof/>
              </w:rPr>
            </w:pPr>
            <w:r w:rsidRPr="003B2883">
              <w:rPr>
                <w:rFonts w:hint="eastAsia"/>
                <w:noProof/>
              </w:rPr>
              <w:t xml:space="preserve">The </w:t>
            </w:r>
            <w:r w:rsidRPr="003B2883">
              <w:rPr>
                <w:noProof/>
              </w:rPr>
              <w:t>type IE shall be set to:</w:t>
            </w:r>
          </w:p>
          <w:p w14:paraId="2C893271" w14:textId="77777777" w:rsidR="00F9604F" w:rsidRPr="003B2883" w:rsidRDefault="00F9604F" w:rsidP="003518DB">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2660F06B" w14:textId="77777777" w:rsidR="00F9604F" w:rsidRPr="003B2883" w:rsidRDefault="00F9604F" w:rsidP="003518DB">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F9604F" w:rsidRPr="003B2883" w14:paraId="68A296A7"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Pr="003B2883" w:rsidRDefault="00F9604F" w:rsidP="00F9604F">
            <w:pPr>
              <w:pStyle w:val="TAL"/>
            </w:pPr>
            <w:r w:rsidRPr="003B2883">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Pr="003B2883" w:rsidRDefault="00F9604F" w:rsidP="00F9604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Pr="003B2883" w:rsidRDefault="00F9604F" w:rsidP="00F9604F">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r>
      <w:tr w:rsidR="00F9604F" w:rsidRPr="003B2883" w14:paraId="71E6EDB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3B2883" w:rsidRDefault="00F9604F" w:rsidP="00F9604F">
            <w:pPr>
              <w:pStyle w:val="TAL"/>
            </w:pPr>
            <w:r w:rsidRPr="003B2883">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3B2883" w:rsidRDefault="00F9604F" w:rsidP="00F9604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3B2883" w:rsidRDefault="00F9604F" w:rsidP="00F9604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B667DD" w14:textId="1FFC98FE" w:rsidR="007C1145" w:rsidRPr="003B2883" w:rsidRDefault="00F9604F" w:rsidP="00F9604F">
            <w:pPr>
              <w:pStyle w:val="TAL"/>
              <w:rPr>
                <w:rFonts w:cs="Arial"/>
                <w:szCs w:val="18"/>
              </w:rPr>
            </w:pPr>
            <w:r w:rsidRPr="003B2883">
              <w:rPr>
                <w:rFonts w:cs="Arial"/>
                <w:szCs w:val="18"/>
              </w:rPr>
              <w:t xml:space="preserve">This IE shall be </w:t>
            </w:r>
            <w:r w:rsidR="008F0642" w:rsidRPr="003B2883">
              <w:rPr>
                <w:rFonts w:cs="Arial"/>
                <w:szCs w:val="18"/>
              </w:rPr>
              <w:t>pre</w:t>
            </w:r>
            <w:r w:rsidR="007C1145" w:rsidRPr="003B2883">
              <w:rPr>
                <w:rFonts w:cs="Arial"/>
                <w:szCs w:val="18"/>
              </w:rPr>
              <w:t>sent</w:t>
            </w:r>
            <w:r w:rsidR="008F0642" w:rsidRPr="003B2883">
              <w:rPr>
                <w:rFonts w:cs="Arial"/>
                <w:szCs w:val="18"/>
              </w:rPr>
              <w:t xml:space="preserve"> </w:t>
            </w:r>
            <w:r w:rsidRPr="003B2883">
              <w:rPr>
                <w:rFonts w:cs="Arial"/>
                <w:szCs w:val="18"/>
              </w:rPr>
              <w:t xml:space="preserve">if </w:t>
            </w:r>
            <w:r w:rsidR="007C1145" w:rsidRPr="003B2883">
              <w:rPr>
                <w:rFonts w:cs="Arial"/>
                <w:szCs w:val="18"/>
              </w:rPr>
              <w:t>available</w:t>
            </w:r>
            <w:r w:rsidRPr="003B2883">
              <w:rPr>
                <w:rFonts w:cs="Arial"/>
                <w:szCs w:val="18"/>
              </w:rPr>
              <w:t>.</w:t>
            </w:r>
          </w:p>
          <w:p w14:paraId="3501726C" w14:textId="77777777" w:rsidR="007C1145" w:rsidRPr="003B2883" w:rsidRDefault="007C1145" w:rsidP="00F9604F">
            <w:pPr>
              <w:pStyle w:val="TAL"/>
              <w:rPr>
                <w:rFonts w:cs="Arial"/>
                <w:szCs w:val="18"/>
              </w:rPr>
            </w:pPr>
          </w:p>
          <w:p w14:paraId="68892F42" w14:textId="4D8DC019" w:rsidR="00F9604F" w:rsidRPr="003B2883" w:rsidRDefault="007C1145" w:rsidP="00F9604F">
            <w:pPr>
              <w:pStyle w:val="TAL"/>
              <w:rPr>
                <w:rFonts w:cs="Arial"/>
                <w:szCs w:val="18"/>
              </w:rPr>
            </w:pPr>
            <w:r w:rsidRPr="003B2883">
              <w:rPr>
                <w:rFonts w:cs="Arial"/>
                <w:szCs w:val="18"/>
              </w:rPr>
              <w:t>When present, t</w:t>
            </w:r>
            <w:r w:rsidR="00F9604F" w:rsidRPr="003B2883">
              <w:rPr>
                <w:rFonts w:cs="Arial"/>
                <w:szCs w:val="18"/>
              </w:rPr>
              <w:t xml:space="preserve">his IE identifies the </w:t>
            </w:r>
            <w:r w:rsidRPr="003B2883">
              <w:rPr>
                <w:rFonts w:cs="Arial"/>
                <w:szCs w:val="18"/>
              </w:rPr>
              <w:t xml:space="preserve">SUPI of the </w:t>
            </w:r>
            <w:r w:rsidR="00F9604F" w:rsidRPr="003B2883">
              <w:rPr>
                <w:rFonts w:cs="Arial"/>
                <w:szCs w:val="18"/>
              </w:rPr>
              <w:t xml:space="preserve">UE associated </w:t>
            </w:r>
            <w:r w:rsidR="00975BA2" w:rsidRPr="003B2883">
              <w:rPr>
                <w:rFonts w:cs="Arial"/>
                <w:szCs w:val="18"/>
              </w:rPr>
              <w:t>with</w:t>
            </w:r>
            <w:r w:rsidR="00F9604F" w:rsidRPr="003B2883">
              <w:rPr>
                <w:rFonts w:cs="Arial"/>
                <w:szCs w:val="18"/>
              </w:rPr>
              <w:t xml:space="preserve"> the report (NOTE).</w:t>
            </w:r>
          </w:p>
        </w:tc>
      </w:tr>
      <w:tr w:rsidR="00F9604F" w:rsidRPr="003B2883" w14:paraId="72E5F846"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3B2883" w:rsidRDefault="00F9604F" w:rsidP="00F9604F">
            <w:pPr>
              <w:pStyle w:val="TAL"/>
            </w:pPr>
            <w:r w:rsidRPr="003B2883">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3B2883" w:rsidRDefault="00F9604F" w:rsidP="00F9604F">
            <w:pPr>
              <w:pStyle w:val="TAL"/>
            </w:pPr>
            <w:r w:rsidRPr="003B2883">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3B2883" w:rsidRDefault="00155B5B" w:rsidP="00F9604F">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Pr="003B2883" w:rsidRDefault="00F9604F" w:rsidP="00F9604F">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tc>
      </w:tr>
      <w:tr w:rsidR="00975BA2" w:rsidRPr="003B2883" w14:paraId="64CA251A"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Pr="003B2883" w:rsidRDefault="00975BA2" w:rsidP="00975BA2">
            <w:pPr>
              <w:pStyle w:val="TAL"/>
            </w:pPr>
            <w:r w:rsidRPr="003B2883">
              <w:t>refId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Pr="003B2883" w:rsidRDefault="00975BA2" w:rsidP="00975BA2">
            <w:pPr>
              <w:pStyle w:val="TAL"/>
            </w:pPr>
            <w:r w:rsidRPr="003B288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Pr="003B2883" w:rsidRDefault="00975BA2"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3B2883" w:rsidRDefault="00975BA2" w:rsidP="00975BA2">
            <w:pPr>
              <w:pStyle w:val="TAL"/>
              <w:rPr>
                <w:szCs w:val="18"/>
              </w:rPr>
            </w:pPr>
            <w:r w:rsidRPr="003B2883">
              <w:rPr>
                <w:szCs w:val="18"/>
              </w:rPr>
              <w:t>This IE shall be present if a Reference Id has previously been associated with the event triggering the report.</w:t>
            </w:r>
          </w:p>
          <w:p w14:paraId="228824C2" w14:textId="77777777" w:rsidR="00975BA2" w:rsidRPr="003B2883" w:rsidRDefault="00975BA2" w:rsidP="00975BA2">
            <w:pPr>
              <w:pStyle w:val="TAL"/>
              <w:rPr>
                <w:szCs w:val="18"/>
              </w:rPr>
            </w:pPr>
          </w:p>
          <w:p w14:paraId="4E2E6449" w14:textId="5BF6E544" w:rsidR="00975BA2" w:rsidRPr="003B2883" w:rsidRDefault="00975BA2" w:rsidP="00975BA2">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r>
      <w:tr w:rsidR="00975BA2" w:rsidRPr="003B2883" w14:paraId="7C551FE8"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3B2883" w:rsidRDefault="00975BA2" w:rsidP="00975BA2">
            <w:pPr>
              <w:pStyle w:val="TAL"/>
            </w:pPr>
            <w:r w:rsidRPr="003B2883">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3B2883" w:rsidRDefault="00975BA2" w:rsidP="00975BA2">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763CFC11" w14:textId="520F6B21" w:rsidR="00975BA2" w:rsidRPr="003B2883" w:rsidRDefault="007C1145"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6F86977" w14:textId="388619F2" w:rsidR="007C1145" w:rsidRPr="003B2883" w:rsidRDefault="00975BA2" w:rsidP="00975BA2">
            <w:pPr>
              <w:pStyle w:val="TAL"/>
              <w:rPr>
                <w:rFonts w:cs="Arial"/>
                <w:szCs w:val="18"/>
              </w:rPr>
            </w:pPr>
            <w:r w:rsidRPr="003B2883">
              <w:rPr>
                <w:rFonts w:cs="Arial"/>
                <w:szCs w:val="18"/>
              </w:rPr>
              <w:t xml:space="preserve">This IE </w:t>
            </w:r>
            <w:r w:rsidR="007C1145" w:rsidRPr="003B2883">
              <w:rPr>
                <w:rFonts w:cs="Arial"/>
                <w:szCs w:val="18"/>
              </w:rPr>
              <w:t>shall</w:t>
            </w:r>
            <w:r w:rsidRPr="003B2883">
              <w:rPr>
                <w:rFonts w:cs="Arial"/>
                <w:szCs w:val="18"/>
              </w:rPr>
              <w:t xml:space="preserve"> be </w:t>
            </w:r>
            <w:r w:rsidR="007C1145" w:rsidRPr="003B2883">
              <w:rPr>
                <w:rFonts w:cs="Arial"/>
                <w:szCs w:val="18"/>
              </w:rPr>
              <w:t xml:space="preserve">present </w:t>
            </w:r>
            <w:r w:rsidRPr="003B2883">
              <w:rPr>
                <w:rFonts w:cs="Arial"/>
                <w:szCs w:val="18"/>
              </w:rPr>
              <w:t xml:space="preserve">if </w:t>
            </w:r>
            <w:r w:rsidR="007C1145" w:rsidRPr="003B2883">
              <w:rPr>
                <w:rFonts w:cs="Arial"/>
                <w:szCs w:val="18"/>
              </w:rPr>
              <w:t>available</w:t>
            </w:r>
            <w:r w:rsidRPr="003B2883">
              <w:rPr>
                <w:rFonts w:cs="Arial"/>
                <w:szCs w:val="18"/>
              </w:rPr>
              <w:t>.</w:t>
            </w:r>
          </w:p>
          <w:p w14:paraId="44909344" w14:textId="77777777" w:rsidR="007C1145" w:rsidRPr="003B2883" w:rsidRDefault="007C1145" w:rsidP="00975BA2">
            <w:pPr>
              <w:pStyle w:val="TAL"/>
              <w:rPr>
                <w:rFonts w:cs="Arial"/>
                <w:szCs w:val="18"/>
              </w:rPr>
            </w:pPr>
          </w:p>
          <w:p w14:paraId="1FE7026F" w14:textId="49CF4A09" w:rsidR="00975BA2" w:rsidRPr="003B2883" w:rsidRDefault="007C1145" w:rsidP="00975BA2">
            <w:pPr>
              <w:pStyle w:val="TAL"/>
              <w:rPr>
                <w:rFonts w:cs="Arial"/>
                <w:szCs w:val="18"/>
              </w:rPr>
            </w:pPr>
            <w:r w:rsidRPr="003B2883">
              <w:rPr>
                <w:rFonts w:cs="Arial"/>
                <w:szCs w:val="18"/>
              </w:rPr>
              <w:t>When present, t</w:t>
            </w:r>
            <w:r w:rsidR="00975BA2" w:rsidRPr="003B2883">
              <w:rPr>
                <w:rFonts w:cs="Arial"/>
                <w:szCs w:val="18"/>
              </w:rPr>
              <w:t>his IE identifies the GPSI of the UE associated with the report (NOTE).</w:t>
            </w:r>
          </w:p>
        </w:tc>
      </w:tr>
      <w:tr w:rsidR="00975BA2" w:rsidRPr="003B2883" w14:paraId="63875BFE"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3B2883" w:rsidRDefault="00975BA2" w:rsidP="00975BA2">
            <w:pPr>
              <w:pStyle w:val="TAL"/>
            </w:pPr>
            <w:r w:rsidRPr="003B2883">
              <w:t>pei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3B2883" w:rsidRDefault="00975BA2" w:rsidP="00975BA2">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3B2883" w:rsidRDefault="00975BA2" w:rsidP="00975BA2">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r>
      <w:tr w:rsidR="00975BA2" w:rsidRPr="003B2883" w14:paraId="3E7CB513"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3B2883" w:rsidRDefault="00975BA2" w:rsidP="00975BA2">
            <w:pPr>
              <w:pStyle w:val="TAL"/>
            </w:pPr>
            <w:r w:rsidRPr="003B2883">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3B2883" w:rsidRDefault="00975BA2" w:rsidP="00975BA2">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3B2883" w:rsidRDefault="00975BA2" w:rsidP="00975BA2">
            <w:pPr>
              <w:pStyle w:val="TAL"/>
              <w:rPr>
                <w:rFonts w:cs="Arial"/>
                <w:szCs w:val="18"/>
              </w:rPr>
            </w:pPr>
            <w:r w:rsidRPr="003B2883">
              <w:rPr>
                <w:rFonts w:cs="Arial"/>
                <w:szCs w:val="18"/>
              </w:rPr>
              <w:t>Represents the location information of the UE</w:t>
            </w:r>
          </w:p>
        </w:tc>
      </w:tr>
      <w:tr w:rsidR="00975BA2" w:rsidRPr="003B2883" w14:paraId="6D5E0C6F"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3B2883" w:rsidRDefault="00975BA2" w:rsidP="00975BA2">
            <w:pPr>
              <w:pStyle w:val="TAL"/>
            </w:pPr>
            <w:r w:rsidRPr="003B2883">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3B2883" w:rsidRDefault="00975BA2" w:rsidP="00975BA2">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3B2883" w:rsidRDefault="00975BA2" w:rsidP="00975BA2">
            <w:pPr>
              <w:pStyle w:val="TAL"/>
              <w:rPr>
                <w:rFonts w:cs="Arial"/>
                <w:szCs w:val="18"/>
              </w:rPr>
            </w:pPr>
            <w:r w:rsidRPr="003B2883">
              <w:rPr>
                <w:rFonts w:cs="Arial"/>
                <w:szCs w:val="18"/>
              </w:rPr>
              <w:t>Describes the time zone of the UE</w:t>
            </w:r>
          </w:p>
        </w:tc>
      </w:tr>
      <w:tr w:rsidR="00975BA2" w:rsidRPr="003B2883" w14:paraId="7B092D4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3B2883" w:rsidRDefault="00975BA2" w:rsidP="00975BA2">
            <w:pPr>
              <w:pStyle w:val="TAL"/>
            </w:pPr>
            <w:r w:rsidRPr="003B2883">
              <w:t>accessTypeList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3B2883" w:rsidRDefault="00975BA2" w:rsidP="00975BA2">
            <w:pPr>
              <w:pStyle w:val="TAL"/>
            </w:pPr>
            <w:r w:rsidRPr="003B2883">
              <w:t>array(AccessType)</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3B2883" w:rsidRDefault="00975BA2" w:rsidP="00975BA2">
            <w:pPr>
              <w:pStyle w:val="TAL"/>
              <w:rPr>
                <w:rFonts w:cs="Arial"/>
                <w:szCs w:val="18"/>
              </w:rPr>
            </w:pPr>
            <w:r w:rsidRPr="003B2883">
              <w:rPr>
                <w:rFonts w:cs="Arial"/>
                <w:szCs w:val="18"/>
              </w:rPr>
              <w:t>Describes the access type(s) of the UE</w:t>
            </w:r>
          </w:p>
        </w:tc>
      </w:tr>
      <w:tr w:rsidR="00975BA2" w:rsidRPr="003B2883" w14:paraId="274A9AE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3B2883" w:rsidRDefault="00975BA2" w:rsidP="00975BA2">
            <w:pPr>
              <w:pStyle w:val="TAL"/>
            </w:pPr>
            <w:r w:rsidRPr="003B2883">
              <w:t>rmInfoList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3B2883" w:rsidRDefault="00975BA2" w:rsidP="00975BA2">
            <w:pPr>
              <w:pStyle w:val="TAL"/>
            </w:pPr>
            <w:r w:rsidRPr="003B2883">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3B2883" w:rsidRDefault="00975BA2" w:rsidP="00975BA2">
            <w:pPr>
              <w:pStyle w:val="TAL"/>
              <w:rPr>
                <w:rFonts w:cs="Arial"/>
                <w:szCs w:val="18"/>
              </w:rPr>
            </w:pPr>
            <w:r w:rsidRPr="003B2883">
              <w:rPr>
                <w:rFonts w:cs="Arial"/>
                <w:szCs w:val="18"/>
              </w:rPr>
              <w:t>Describes the registration management state of the UE</w:t>
            </w:r>
          </w:p>
        </w:tc>
      </w:tr>
      <w:tr w:rsidR="00975BA2" w:rsidRPr="003B2883" w14:paraId="6716F3C6"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3B2883" w:rsidRDefault="00975BA2" w:rsidP="00975BA2">
            <w:pPr>
              <w:pStyle w:val="TAL"/>
            </w:pPr>
            <w:r w:rsidRPr="003B2883">
              <w:t>cmInfoList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3B2883" w:rsidRDefault="00975BA2" w:rsidP="00975BA2">
            <w:pPr>
              <w:pStyle w:val="TAL"/>
            </w:pPr>
            <w:r w:rsidRPr="003B2883">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3B2883" w:rsidRDefault="00975BA2" w:rsidP="00975BA2">
            <w:pPr>
              <w:pStyle w:val="TAL"/>
              <w:rPr>
                <w:rFonts w:cs="Arial"/>
                <w:szCs w:val="18"/>
              </w:rPr>
            </w:pPr>
            <w:r w:rsidRPr="003B2883">
              <w:rPr>
                <w:rFonts w:cs="Arial"/>
                <w:szCs w:val="18"/>
              </w:rPr>
              <w:t>Describes the connectivity state of the UE</w:t>
            </w:r>
          </w:p>
        </w:tc>
      </w:tr>
      <w:tr w:rsidR="00975BA2" w:rsidRPr="003B2883" w14:paraId="750F5C83"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3B2883" w:rsidRDefault="00975BA2" w:rsidP="00975BA2">
            <w:pPr>
              <w:pStyle w:val="TAL"/>
            </w:pPr>
            <w:r w:rsidRPr="003B2883">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3B2883" w:rsidRDefault="00975BA2" w:rsidP="00975BA2">
            <w:pPr>
              <w:pStyle w:val="TAL"/>
            </w:pPr>
            <w:r w:rsidRPr="003B2883">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3B2883" w:rsidRDefault="00975BA2" w:rsidP="00975BA2">
            <w:pPr>
              <w:pStyle w:val="TAL"/>
              <w:rPr>
                <w:rFonts w:cs="Arial"/>
                <w:szCs w:val="18"/>
              </w:rPr>
            </w:pPr>
            <w:r w:rsidRPr="003B2883">
              <w:rPr>
                <w:rFonts w:cs="Arial"/>
                <w:szCs w:val="18"/>
              </w:rPr>
              <w:t>Describes the reachability of the UE</w:t>
            </w:r>
          </w:p>
        </w:tc>
      </w:tr>
      <w:tr w:rsidR="00975BA2" w:rsidRPr="003B2883" w14:paraId="2FA47D98"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3B2883" w:rsidRDefault="00975BA2" w:rsidP="00975BA2">
            <w:pPr>
              <w:pStyle w:val="TAL"/>
            </w:pPr>
            <w:r w:rsidRPr="003B2883">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3B2883" w:rsidRDefault="00975BA2" w:rsidP="00975BA2">
            <w:pPr>
              <w:pStyle w:val="TAL"/>
            </w:pPr>
            <w:r w:rsidRPr="003B2883">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3B2883" w:rsidRDefault="00975BA2" w:rsidP="00975BA2">
            <w:pPr>
              <w:pStyle w:val="TAL"/>
              <w:rPr>
                <w:rFonts w:cs="Arial"/>
                <w:szCs w:val="18"/>
              </w:rPr>
            </w:pPr>
            <w:r w:rsidRPr="003B2883">
              <w:rPr>
                <w:rFonts w:cs="Arial"/>
                <w:szCs w:val="18"/>
              </w:rPr>
              <w:t>Describes a communication failure for the UE.</w:t>
            </w:r>
          </w:p>
        </w:tc>
      </w:tr>
      <w:tr w:rsidR="00975BA2" w:rsidRPr="003B2883" w14:paraId="422A381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3B2883" w:rsidRDefault="00975BA2" w:rsidP="00975BA2">
            <w:pPr>
              <w:pStyle w:val="TAL"/>
            </w:pPr>
            <w:r w:rsidRPr="003B2883">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3B2883" w:rsidRDefault="00975BA2" w:rsidP="00975BA2">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3B2883" w:rsidRDefault="00975BA2" w:rsidP="00975BA2">
            <w:pPr>
              <w:pStyle w:val="TAL"/>
              <w:rPr>
                <w:rFonts w:cs="Arial"/>
                <w:szCs w:val="18"/>
              </w:rPr>
            </w:pPr>
            <w:r w:rsidRPr="003B2883">
              <w:rPr>
                <w:rFonts w:cs="Arial"/>
                <w:szCs w:val="18"/>
              </w:rPr>
              <w:t>Represents the number of UEs in the specified area</w:t>
            </w:r>
          </w:p>
        </w:tc>
      </w:tr>
      <w:tr w:rsidR="002B45D7" w:rsidRPr="003B2883" w14:paraId="240408D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1B62928F" w14:textId="53D9E099" w:rsidR="002B45D7" w:rsidRPr="003B2883" w:rsidRDefault="002B45D7" w:rsidP="002B45D7">
            <w:pPr>
              <w:pStyle w:val="TAL"/>
            </w:pPr>
            <w:r>
              <w:t>5gsUserStateList</w:t>
            </w:r>
          </w:p>
        </w:tc>
        <w:tc>
          <w:tcPr>
            <w:tcW w:w="1936" w:type="dxa"/>
            <w:tcBorders>
              <w:top w:val="single" w:sz="4" w:space="0" w:color="auto"/>
              <w:left w:val="single" w:sz="4" w:space="0" w:color="auto"/>
              <w:bottom w:val="single" w:sz="4" w:space="0" w:color="auto"/>
              <w:right w:val="single" w:sz="4" w:space="0" w:color="auto"/>
            </w:tcBorders>
          </w:tcPr>
          <w:p w14:paraId="2F9D4880" w14:textId="688A24B9" w:rsidR="002B45D7" w:rsidRPr="003B2883" w:rsidRDefault="002B45D7" w:rsidP="002B45D7">
            <w:pPr>
              <w:pStyle w:val="TAL"/>
            </w:pPr>
            <w:r>
              <w:t>array(5GsUserStateInfo)</w:t>
            </w:r>
          </w:p>
        </w:tc>
        <w:tc>
          <w:tcPr>
            <w:tcW w:w="425" w:type="dxa"/>
            <w:tcBorders>
              <w:top w:val="single" w:sz="4" w:space="0" w:color="auto"/>
              <w:left w:val="single" w:sz="4" w:space="0" w:color="auto"/>
              <w:bottom w:val="single" w:sz="4" w:space="0" w:color="auto"/>
              <w:right w:val="single" w:sz="4" w:space="0" w:color="auto"/>
            </w:tcBorders>
          </w:tcPr>
          <w:p w14:paraId="3FF31417" w14:textId="16AFB091" w:rsidR="002B45D7" w:rsidRPr="003B2883" w:rsidRDefault="002B45D7" w:rsidP="002B45D7">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B569C08" w14:textId="6D15589B" w:rsidR="002B45D7" w:rsidRPr="003B2883" w:rsidRDefault="002B45D7" w:rsidP="002B45D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CCB66" w14:textId="66F51968" w:rsidR="002B45D7" w:rsidRPr="003B2883" w:rsidRDefault="002B45D7" w:rsidP="002B45D7">
            <w:pPr>
              <w:pStyle w:val="TAL"/>
              <w:rPr>
                <w:rFonts w:cs="Arial"/>
                <w:szCs w:val="18"/>
              </w:rPr>
            </w:pPr>
            <w:r w:rsidRPr="003B2883">
              <w:rPr>
                <w:rFonts w:cs="Arial"/>
                <w:szCs w:val="18"/>
              </w:rPr>
              <w:t xml:space="preserve">Represents the </w:t>
            </w:r>
            <w:r>
              <w:rPr>
                <w:rFonts w:cs="Arial"/>
                <w:szCs w:val="18"/>
              </w:rPr>
              <w:t>5GS User State of the UE per access type</w:t>
            </w:r>
          </w:p>
        </w:tc>
      </w:tr>
      <w:tr w:rsidR="002B45D7" w:rsidRPr="003B2883" w14:paraId="606A62E7" w14:textId="77777777" w:rsidTr="002B45D7">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2B45D7" w:rsidRPr="003B2883" w:rsidRDefault="002B45D7" w:rsidP="002B45D7">
            <w:pPr>
              <w:pStyle w:val="TAN"/>
            </w:pPr>
            <w:r w:rsidRPr="003B2883">
              <w:lastRenderedPageBreak/>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14:paraId="6C6131C0" w14:textId="77777777" w:rsidR="00F11A55" w:rsidRPr="003B2883" w:rsidRDefault="00F11A55" w:rsidP="001353FC"/>
    <w:p w14:paraId="67BE79ED" w14:textId="2D668A08" w:rsidR="00F11A55" w:rsidRPr="003B2883" w:rsidRDefault="00F11A55" w:rsidP="00F11A55">
      <w:pPr>
        <w:pStyle w:val="Heading5"/>
      </w:pPr>
      <w:bookmarkStart w:id="349" w:name="_Toc20137530"/>
      <w:r w:rsidRPr="003B2883">
        <w:t>6.2.6.2.6</w:t>
      </w:r>
      <w:r w:rsidRPr="003B2883">
        <w:tab/>
        <w:t xml:space="preserve">Type: </w:t>
      </w:r>
      <w:r w:rsidR="00BF5820" w:rsidRPr="003B2883">
        <w:t>AmfEventMode</w:t>
      </w:r>
      <w:bookmarkEnd w:id="349"/>
    </w:p>
    <w:p w14:paraId="11585796" w14:textId="77777777" w:rsidR="00F11A55" w:rsidRPr="003B2883" w:rsidRDefault="00F11A55" w:rsidP="00F11A55">
      <w:pPr>
        <w:pStyle w:val="TH"/>
      </w:pPr>
      <w:r w:rsidRPr="003B2883">
        <w:rPr>
          <w:noProof/>
        </w:rPr>
        <w:t>Table </w:t>
      </w:r>
      <w:r w:rsidRPr="003B2883">
        <w:t xml:space="preserve">6.2.6.2.6-1: </w:t>
      </w:r>
      <w:r w:rsidRPr="003B2883">
        <w:rPr>
          <w:noProof/>
        </w:rPr>
        <w:t xml:space="preserve">Definition of type </w:t>
      </w:r>
      <w:r w:rsidR="00BF5820"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3B2883" w:rsidRDefault="00F11A55" w:rsidP="0003288C">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3B2883" w:rsidRDefault="00F11A55" w:rsidP="0003288C">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3B2883" w:rsidRDefault="00F11A55" w:rsidP="0003288C">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3B2883" w:rsidRDefault="00F11A55" w:rsidP="0003288C">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3B2883" w:rsidRDefault="00F11A55" w:rsidP="0003288C">
            <w:pPr>
              <w:pStyle w:val="TAL"/>
              <w:rPr>
                <w:rFonts w:cs="Arial"/>
                <w:szCs w:val="18"/>
              </w:rPr>
            </w:pPr>
            <w:r w:rsidRPr="003B2883">
              <w:rPr>
                <w:lang w:eastAsia="zh-CN"/>
              </w:rPr>
              <w:t>Describes how the reports are triggered.</w:t>
            </w:r>
          </w:p>
        </w:tc>
      </w:tr>
      <w:tr w:rsidR="00F11A55" w:rsidRPr="003B2883"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3B2883" w:rsidDel="00545A81" w:rsidRDefault="00F11A55" w:rsidP="0003288C">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3B2883" w:rsidRDefault="00CC4128" w:rsidP="0003288C">
            <w:pPr>
              <w:pStyle w:val="TAL"/>
            </w:pPr>
            <w:r w:rsidRPr="003B2883">
              <w:rPr>
                <w:lang w:eastAsia="zh-CN"/>
              </w:rPr>
              <w:t>i</w:t>
            </w:r>
            <w:r w:rsidR="00F11A55"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3B2883" w:rsidRDefault="00BF5820" w:rsidP="0003288C">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3B2883" w:rsidRDefault="00F11A55" w:rsidP="0003288C">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Pr="003B2883" w:rsidRDefault="00BF5820" w:rsidP="001B291A">
            <w:pPr>
              <w:pStyle w:val="TAL"/>
            </w:pPr>
            <w:r w:rsidRPr="003B2883">
              <w:rPr>
                <w:lang w:eastAsia="zh-CN"/>
              </w:rPr>
              <w:t xml:space="preserve">This IE shall be present if the trigger is set to </w:t>
            </w:r>
            <w:r w:rsidR="003F6B0D" w:rsidRPr="003B2883">
              <w:rPr>
                <w:lang w:eastAsia="zh-CN"/>
              </w:rPr>
              <w:t>"</w:t>
            </w:r>
            <w:r w:rsidRPr="003B2883">
              <w:rPr>
                <w:lang w:eastAsia="zh-CN"/>
              </w:rPr>
              <w:t>CONTINUOUS</w:t>
            </w:r>
            <w:r w:rsidR="003F6B0D" w:rsidRPr="003B2883">
              <w:rPr>
                <w:lang w:eastAsia="zh-CN"/>
              </w:rPr>
              <w:t>"</w:t>
            </w:r>
            <w:r w:rsidRPr="003B2883">
              <w:rPr>
                <w:lang w:eastAsia="zh-CN"/>
              </w:rPr>
              <w:t xml:space="preserve">. </w:t>
            </w:r>
            <w:r w:rsidR="005D7D8E" w:rsidRPr="003B2883">
              <w:rPr>
                <w:lang w:eastAsia="zh-CN"/>
              </w:rPr>
              <w:t>When present, t</w:t>
            </w:r>
            <w:r w:rsidRPr="003B2883">
              <w:rPr>
                <w:lang w:eastAsia="zh-CN"/>
              </w:rPr>
              <w:t>his IE describes the maximum number of reports that can be generated by the subscribed event.</w:t>
            </w:r>
            <w:r w:rsidR="001A1123" w:rsidRPr="003B2883">
              <w:rPr>
                <w:lang w:eastAsia="zh-CN"/>
              </w:rPr>
              <w:t xml:space="preserve"> If the AMF event subscription is for a group of UEs, this </w:t>
            </w:r>
            <w:r w:rsidR="001A1123" w:rsidRPr="003B2883">
              <w:t>parameter shall be applied to each individual member UE of the group.</w:t>
            </w:r>
            <w:r w:rsidR="001B291A" w:rsidRPr="003B2883">
              <w:t xml:space="preserve"> If the event subscription is transferred from source AMF to target AMF, this IE shall contain:</w:t>
            </w:r>
          </w:p>
          <w:p w14:paraId="3502B264" w14:textId="265EAE59" w:rsidR="001B291A" w:rsidRPr="003B2883" w:rsidRDefault="00DC50E7" w:rsidP="00DC50E7">
            <w:pPr>
              <w:pStyle w:val="TAL"/>
              <w:ind w:left="539" w:hanging="255"/>
              <w:rPr>
                <w:lang w:eastAsia="zh-CN"/>
              </w:rPr>
            </w:pPr>
            <w:r w:rsidRPr="003B2883">
              <w:t>-</w:t>
            </w:r>
            <w:r w:rsidRPr="003B2883">
              <w:tab/>
            </w:r>
            <w:r w:rsidR="001B291A" w:rsidRPr="003B2883">
              <w:t>the remaining number of reports for the event subscription, in the case of individual UE event subscription</w:t>
            </w:r>
            <w:r w:rsidR="001B291A" w:rsidRPr="003B2883">
              <w:rPr>
                <w:szCs w:val="18"/>
                <w:lang w:eastAsia="zh-CN"/>
              </w:rPr>
              <w:t>;</w:t>
            </w:r>
          </w:p>
          <w:p w14:paraId="4382693D" w14:textId="0721E1E4" w:rsidR="00F11A55" w:rsidRPr="003B2883" w:rsidRDefault="00DC50E7" w:rsidP="00DC50E7">
            <w:pPr>
              <w:pStyle w:val="TAL"/>
              <w:ind w:left="539" w:hanging="255"/>
              <w:rPr>
                <w:rFonts w:cs="Arial"/>
                <w:szCs w:val="18"/>
              </w:rPr>
            </w:pPr>
            <w:r w:rsidRPr="003B2883">
              <w:t>-</w:t>
            </w:r>
            <w:r w:rsidRPr="003B2883">
              <w:tab/>
            </w:r>
            <w:r w:rsidR="001B291A" w:rsidRPr="003B2883">
              <w:t>the remaining number of reports for the event subscription for this specific UE in a group, in the case of group ID specific event subscription.</w:t>
            </w:r>
          </w:p>
        </w:tc>
      </w:tr>
      <w:tr w:rsidR="001A1123" w:rsidRPr="003B2883"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3B2883" w:rsidDel="00545A81" w:rsidRDefault="001A1123" w:rsidP="001A1123">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3B2883" w:rsidRDefault="001A1123" w:rsidP="001A1123">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3B2883" w:rsidRDefault="00522933" w:rsidP="001A1123">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3B2883" w:rsidRDefault="001A1123" w:rsidP="001A1123">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0B9E324F" w:rsidR="00522933" w:rsidRPr="003B2883" w:rsidRDefault="00522933" w:rsidP="00522933">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6F98FAB3" w14:textId="77777777" w:rsidR="00522933" w:rsidRPr="003B2883" w:rsidRDefault="00522933" w:rsidP="00522933">
            <w:pPr>
              <w:pStyle w:val="TAL"/>
              <w:rPr>
                <w:rFonts w:cs="Arial"/>
                <w:szCs w:val="18"/>
                <w:lang w:eastAsia="zh-CN"/>
              </w:rPr>
            </w:pPr>
          </w:p>
          <w:p w14:paraId="5AD6A621" w14:textId="4EFCA88F" w:rsidR="00522933" w:rsidRPr="003B2883" w:rsidRDefault="00522933" w:rsidP="00522933">
            <w:pPr>
              <w:pStyle w:val="TAL"/>
              <w:rPr>
                <w:rFonts w:cs="Arial"/>
                <w:szCs w:val="18"/>
                <w:lang w:eastAsia="zh-CN"/>
              </w:rPr>
            </w:pPr>
            <w:r w:rsidRPr="003B2883">
              <w:rPr>
                <w:rFonts w:cs="Arial"/>
                <w:szCs w:val="18"/>
                <w:lang w:eastAsia="zh-CN"/>
              </w:rPr>
              <w:t>This IE may be included in an event subscription request.</w:t>
            </w:r>
          </w:p>
          <w:p w14:paraId="77B018A0" w14:textId="77777777" w:rsidR="00522933" w:rsidRPr="003B2883" w:rsidRDefault="00522933" w:rsidP="00522933">
            <w:pPr>
              <w:pStyle w:val="TAL"/>
              <w:rPr>
                <w:rFonts w:cs="Arial"/>
                <w:szCs w:val="18"/>
                <w:lang w:eastAsia="zh-CN"/>
              </w:rPr>
            </w:pPr>
          </w:p>
          <w:p w14:paraId="39ADADC2" w14:textId="7141B857" w:rsidR="001A1123" w:rsidRPr="003B2883" w:rsidRDefault="00522933" w:rsidP="00522933">
            <w:pPr>
              <w:pStyle w:val="TAL"/>
              <w:rPr>
                <w:rFonts w:cs="Arial"/>
                <w:szCs w:val="18"/>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Pr="003B2883" w:rsidRDefault="00F11A55" w:rsidP="00F11A55">
      <w:pPr>
        <w:rPr>
          <w:lang w:val="en-US"/>
        </w:rPr>
      </w:pPr>
    </w:p>
    <w:p w14:paraId="287D0EA8" w14:textId="5F68CEA8" w:rsidR="00F11A55" w:rsidRPr="003B2883" w:rsidRDefault="00F11A55" w:rsidP="00F11A55">
      <w:pPr>
        <w:pStyle w:val="Heading5"/>
      </w:pPr>
      <w:bookmarkStart w:id="350" w:name="_Toc20137531"/>
      <w:r w:rsidRPr="003B2883">
        <w:t>6.2.6.2.7</w:t>
      </w:r>
      <w:r w:rsidRPr="003B2883">
        <w:tab/>
        <w:t>Type: AmfEventState</w:t>
      </w:r>
      <w:bookmarkEnd w:id="350"/>
    </w:p>
    <w:p w14:paraId="60A8002C" w14:textId="77777777" w:rsidR="00F11A55" w:rsidRPr="003B2883" w:rsidRDefault="00F11A55" w:rsidP="00F11A55">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3B2883" w:rsidRDefault="00F11A55" w:rsidP="0003288C">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3B2883" w:rsidRDefault="00F11A55" w:rsidP="0003288C">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3B2883" w:rsidRDefault="00F11A55" w:rsidP="0003288C">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F11A55" w:rsidRPr="003B2883"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Pr="003B2883" w:rsidRDefault="00F11A55" w:rsidP="0003288C">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3B2883" w:rsidRDefault="00CC4128" w:rsidP="0003288C">
            <w:pPr>
              <w:pStyle w:val="TAL"/>
            </w:pPr>
            <w:r w:rsidRPr="003B2883">
              <w:t>i</w:t>
            </w:r>
            <w:r w:rsidR="00F11A55" w:rsidRPr="003B2883">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Pr="003B2883" w:rsidRDefault="00F11A55" w:rsidP="0003288C">
            <w:pPr>
              <w:pStyle w:val="TAL"/>
              <w:rPr>
                <w:rFonts w:cs="Arial"/>
                <w:szCs w:val="18"/>
              </w:rPr>
            </w:pPr>
            <w:r w:rsidRPr="003B2883">
              <w:rPr>
                <w:rFonts w:cs="Arial"/>
                <w:szCs w:val="18"/>
              </w:rPr>
              <w:t>Represents the number of remain reports to be generated by the subscribed event.</w:t>
            </w:r>
          </w:p>
        </w:tc>
      </w:tr>
      <w:tr w:rsidR="00F11A55" w:rsidRPr="003B2883"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3B2883" w:rsidRDefault="00F11A55" w:rsidP="0003288C">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3B2883" w:rsidRDefault="00F11A55" w:rsidP="0003288C">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3B2883" w:rsidRDefault="00F11A55" w:rsidP="0003288C">
            <w:pPr>
              <w:pStyle w:val="TAL"/>
              <w:rPr>
                <w:rFonts w:cs="Arial"/>
                <w:szCs w:val="18"/>
              </w:rPr>
            </w:pPr>
            <w:r w:rsidRPr="003B2883">
              <w:rPr>
                <w:rFonts w:cs="Arial"/>
                <w:szCs w:val="18"/>
              </w:rPr>
              <w:t>Represents how long the subscribed event will continue generating reports.</w:t>
            </w:r>
          </w:p>
        </w:tc>
      </w:tr>
    </w:tbl>
    <w:p w14:paraId="5939D216" w14:textId="77777777" w:rsidR="001353FC" w:rsidRPr="003B2883" w:rsidRDefault="001353FC" w:rsidP="001353FC"/>
    <w:p w14:paraId="1A3D8650" w14:textId="26B0DDE9" w:rsidR="00F11A55" w:rsidRPr="003B2883" w:rsidRDefault="00F11A55" w:rsidP="00F11A55">
      <w:pPr>
        <w:pStyle w:val="Heading5"/>
      </w:pPr>
      <w:bookmarkStart w:id="351" w:name="_Toc20137532"/>
      <w:r w:rsidRPr="003B2883">
        <w:lastRenderedPageBreak/>
        <w:t>6.2.6.2.</w:t>
      </w:r>
      <w:r w:rsidR="00367646" w:rsidRPr="003B2883">
        <w:t>8</w:t>
      </w:r>
      <w:r w:rsidRPr="003B2883">
        <w:tab/>
        <w:t>Type: RmInfo</w:t>
      </w:r>
      <w:bookmarkEnd w:id="351"/>
    </w:p>
    <w:p w14:paraId="45566941" w14:textId="77777777" w:rsidR="00F11A55" w:rsidRPr="003B2883" w:rsidRDefault="00F11A55" w:rsidP="00F11A55">
      <w:pPr>
        <w:pStyle w:val="TH"/>
      </w:pPr>
      <w:r w:rsidRPr="003B2883">
        <w:rPr>
          <w:noProof/>
        </w:rPr>
        <w:t>Table </w:t>
      </w:r>
      <w:r w:rsidRPr="003B2883">
        <w:t>6.2.6.2.</w:t>
      </w:r>
      <w:r w:rsidR="00367646" w:rsidRPr="003B2883">
        <w:t>8</w:t>
      </w:r>
      <w:r w:rsidRPr="003B2883">
        <w:t xml:space="preserve">-1: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3B2883" w:rsidRDefault="00F11A55" w:rsidP="0003288C">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3B2883" w:rsidRDefault="00F11A55" w:rsidP="0003288C">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3B2883" w:rsidRDefault="00F11A55" w:rsidP="0003288C">
            <w:pPr>
              <w:pStyle w:val="TAL"/>
              <w:rPr>
                <w:rFonts w:cs="Arial"/>
                <w:szCs w:val="18"/>
              </w:rPr>
            </w:pPr>
            <w:r w:rsidRPr="003B2883">
              <w:rPr>
                <w:rFonts w:cs="Arial"/>
                <w:szCs w:val="18"/>
              </w:rPr>
              <w:t>Describes the registration management state of the UE</w:t>
            </w:r>
          </w:p>
        </w:tc>
      </w:tr>
      <w:tr w:rsidR="00F11A55" w:rsidRPr="003B2883"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3B2883" w:rsidRDefault="00F11A55" w:rsidP="0003288C">
            <w:pPr>
              <w:pStyle w:val="TAL"/>
              <w:rPr>
                <w:rFonts w:cs="Arial"/>
                <w:szCs w:val="18"/>
              </w:rPr>
            </w:pPr>
            <w:r w:rsidRPr="003B2883">
              <w:rPr>
                <w:rFonts w:cs="Arial"/>
                <w:szCs w:val="18"/>
              </w:rPr>
              <w:t>Describes the access type of the UE that applies to the registration management state reported.</w:t>
            </w:r>
          </w:p>
        </w:tc>
      </w:tr>
    </w:tbl>
    <w:p w14:paraId="36095322" w14:textId="77777777" w:rsidR="00F11A55" w:rsidRPr="003B2883" w:rsidRDefault="00F11A55" w:rsidP="001353FC"/>
    <w:p w14:paraId="1EC7044A" w14:textId="0B3D92DC" w:rsidR="00F11A55" w:rsidRPr="003B2883" w:rsidRDefault="00F11A55" w:rsidP="00F11A55">
      <w:pPr>
        <w:pStyle w:val="Heading5"/>
      </w:pPr>
      <w:bookmarkStart w:id="352" w:name="_Toc20137533"/>
      <w:r w:rsidRPr="003B2883">
        <w:t>6.2.6.2.</w:t>
      </w:r>
      <w:r w:rsidR="00367646" w:rsidRPr="003B2883">
        <w:t>9</w:t>
      </w:r>
      <w:r w:rsidRPr="003B2883">
        <w:tab/>
        <w:t>Type: CmInfo</w:t>
      </w:r>
      <w:bookmarkEnd w:id="352"/>
    </w:p>
    <w:p w14:paraId="53FC428E" w14:textId="77777777" w:rsidR="00F11A55" w:rsidRPr="003B2883" w:rsidRDefault="00F11A55" w:rsidP="00F11A55">
      <w:pPr>
        <w:pStyle w:val="TH"/>
      </w:pPr>
      <w:r w:rsidRPr="003B2883">
        <w:rPr>
          <w:noProof/>
        </w:rPr>
        <w:t>Table </w:t>
      </w:r>
      <w:r w:rsidRPr="003B2883">
        <w:t>6.2.6.2.</w:t>
      </w:r>
      <w:r w:rsidR="00367646" w:rsidRPr="003B2883">
        <w:t>9</w:t>
      </w:r>
      <w:r w:rsidRPr="003B2883">
        <w:t xml:space="preserve">-1: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3B2883" w:rsidRDefault="00F11A55" w:rsidP="0003288C">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3B2883" w:rsidRDefault="00F11A55" w:rsidP="0003288C">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3B2883" w:rsidRDefault="00F11A55" w:rsidP="0003288C">
            <w:pPr>
              <w:pStyle w:val="TAL"/>
              <w:rPr>
                <w:rFonts w:cs="Arial"/>
                <w:szCs w:val="18"/>
              </w:rPr>
            </w:pPr>
            <w:r w:rsidRPr="003B2883">
              <w:rPr>
                <w:rFonts w:cs="Arial"/>
                <w:szCs w:val="18"/>
              </w:rPr>
              <w:t>Describes the Connectivity management state of the UE</w:t>
            </w:r>
          </w:p>
        </w:tc>
      </w:tr>
      <w:tr w:rsidR="00F11A55" w:rsidRPr="003B2883"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3B2883" w:rsidRDefault="00F11A55" w:rsidP="0003288C">
            <w:pPr>
              <w:pStyle w:val="TAL"/>
              <w:rPr>
                <w:rFonts w:cs="Arial"/>
                <w:szCs w:val="18"/>
              </w:rPr>
            </w:pPr>
            <w:r w:rsidRPr="003B2883">
              <w:rPr>
                <w:rFonts w:cs="Arial"/>
                <w:szCs w:val="18"/>
              </w:rPr>
              <w:t>Describes the access type of the UE that applies to the Connectivity management state reported.</w:t>
            </w:r>
          </w:p>
        </w:tc>
      </w:tr>
    </w:tbl>
    <w:p w14:paraId="3918D8A5" w14:textId="77777777" w:rsidR="00F11A55" w:rsidRPr="003B2883" w:rsidRDefault="00F11A55" w:rsidP="001353FC"/>
    <w:p w14:paraId="093C0471" w14:textId="305819C1" w:rsidR="00F11A55" w:rsidRPr="003B2883" w:rsidRDefault="00F11A55" w:rsidP="00F11A55">
      <w:pPr>
        <w:pStyle w:val="Heading5"/>
      </w:pPr>
      <w:bookmarkStart w:id="353" w:name="_Toc20137534"/>
      <w:r w:rsidRPr="003B2883">
        <w:t>6.2.6.2.1</w:t>
      </w:r>
      <w:r w:rsidR="00367646" w:rsidRPr="003B2883">
        <w:t>0</w:t>
      </w:r>
      <w:r w:rsidRPr="003B2883">
        <w:tab/>
      </w:r>
      <w:r w:rsidR="000B5473" w:rsidRPr="003B2883">
        <w:t>Void</w:t>
      </w:r>
      <w:bookmarkEnd w:id="353"/>
    </w:p>
    <w:p w14:paraId="11601A8E" w14:textId="77777777" w:rsidR="00F11A55" w:rsidRPr="003B2883" w:rsidRDefault="00F11A55" w:rsidP="001353FC"/>
    <w:p w14:paraId="2EE77C46" w14:textId="22D252CF" w:rsidR="00F11A55" w:rsidRPr="003B2883" w:rsidRDefault="00F11A55" w:rsidP="00F11A55">
      <w:pPr>
        <w:pStyle w:val="Heading5"/>
      </w:pPr>
      <w:bookmarkStart w:id="354" w:name="_Toc20137535"/>
      <w:r w:rsidRPr="003B2883">
        <w:t>6.2.6.2.1</w:t>
      </w:r>
      <w:r w:rsidR="00367646" w:rsidRPr="003B2883">
        <w:t>1</w:t>
      </w:r>
      <w:r w:rsidRPr="003B2883">
        <w:tab/>
        <w:t>Type: CommunicationFailure</w:t>
      </w:r>
      <w:bookmarkEnd w:id="354"/>
    </w:p>
    <w:p w14:paraId="0197563C" w14:textId="77777777" w:rsidR="00F11A55" w:rsidRPr="003B2883" w:rsidRDefault="00F11A55" w:rsidP="00F11A55">
      <w:pPr>
        <w:pStyle w:val="TH"/>
      </w:pPr>
      <w:r w:rsidRPr="003B2883">
        <w:rPr>
          <w:noProof/>
        </w:rPr>
        <w:t>Table </w:t>
      </w:r>
      <w:r w:rsidRPr="003B2883">
        <w:t>6.2.6.2.1</w:t>
      </w:r>
      <w:r w:rsidR="00367646" w:rsidRPr="003B2883">
        <w:t>1</w:t>
      </w:r>
      <w:r w:rsidRPr="003B2883">
        <w:t xml:space="preserve">-1: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3B2883" w:rsidRDefault="00F11A55" w:rsidP="0003288C">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3B2883" w:rsidRDefault="00294979" w:rsidP="0003288C">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954D85D" w14:textId="4DDB6811" w:rsidR="00294979" w:rsidRPr="003B2883" w:rsidRDefault="00F11A55" w:rsidP="00294979">
            <w:pPr>
              <w:pStyle w:val="TAL"/>
              <w:rPr>
                <w:rFonts w:cs="Arial"/>
                <w:szCs w:val="18"/>
              </w:rPr>
            </w:pPr>
            <w:r w:rsidRPr="003B2883">
              <w:rPr>
                <w:rFonts w:cs="Arial"/>
                <w:szCs w:val="18"/>
              </w:rPr>
              <w:t>Describes the NAS release code for the communication failure</w:t>
            </w:r>
            <w:r w:rsidR="00294979" w:rsidRPr="003B2883">
              <w:rPr>
                <w:rFonts w:cs="Arial"/>
                <w:szCs w:val="18"/>
              </w:rPr>
              <w:t>. This IE shall be formatted following the regular expression pattern:</w:t>
            </w:r>
          </w:p>
          <w:p w14:paraId="36FD32DD" w14:textId="77777777" w:rsidR="00294979" w:rsidRPr="003B2883" w:rsidRDefault="00294979" w:rsidP="003D5C4D">
            <w:pPr>
              <w:pStyle w:val="TAL"/>
              <w:rPr>
                <w:rFonts w:cs="Arial"/>
                <w:szCs w:val="18"/>
              </w:rPr>
            </w:pPr>
            <w:r w:rsidRPr="003B2883">
              <w:rPr>
                <w:rFonts w:cs="Arial"/>
                <w:szCs w:val="18"/>
              </w:rPr>
              <w:tab/>
              <w:t>"^(MM|SM)-[0-9]{1,3}$"</w:t>
            </w:r>
          </w:p>
          <w:p w14:paraId="2A952247" w14:textId="77777777" w:rsidR="00294979" w:rsidRPr="003B2883" w:rsidRDefault="00294979" w:rsidP="003D5C4D">
            <w:pPr>
              <w:pStyle w:val="TAL"/>
              <w:rPr>
                <w:rFonts w:cs="Arial"/>
                <w:szCs w:val="18"/>
              </w:rPr>
            </w:pPr>
          </w:p>
          <w:p w14:paraId="3650B70A" w14:textId="77777777" w:rsidR="00294979" w:rsidRPr="003B2883" w:rsidRDefault="00294979" w:rsidP="003D5C4D">
            <w:pPr>
              <w:pStyle w:val="TAL"/>
              <w:rPr>
                <w:rFonts w:cs="Arial"/>
                <w:szCs w:val="18"/>
              </w:rPr>
            </w:pPr>
            <w:r w:rsidRPr="003B2883">
              <w:rPr>
                <w:rFonts w:cs="Arial"/>
                <w:szCs w:val="18"/>
              </w:rPr>
              <w:t>Examples:</w:t>
            </w:r>
          </w:p>
          <w:p w14:paraId="518ACBC8" w14:textId="77777777" w:rsidR="00294979" w:rsidRPr="003B2883" w:rsidRDefault="00294979" w:rsidP="003D5C4D">
            <w:pPr>
              <w:pStyle w:val="TAL"/>
              <w:rPr>
                <w:rFonts w:cs="Arial"/>
                <w:szCs w:val="18"/>
              </w:rPr>
            </w:pPr>
            <w:r w:rsidRPr="003B2883">
              <w:rPr>
                <w:rFonts w:cs="Arial"/>
                <w:szCs w:val="18"/>
              </w:rPr>
              <w:t>MM-7</w:t>
            </w:r>
          </w:p>
          <w:p w14:paraId="54B886A1" w14:textId="77777777" w:rsidR="00F11A55" w:rsidRPr="003B2883" w:rsidRDefault="00294979" w:rsidP="00294979">
            <w:pPr>
              <w:pStyle w:val="TAL"/>
              <w:rPr>
                <w:rFonts w:cs="Arial"/>
                <w:szCs w:val="18"/>
              </w:rPr>
            </w:pPr>
            <w:r w:rsidRPr="003B2883">
              <w:rPr>
                <w:rFonts w:cs="Arial"/>
                <w:szCs w:val="18"/>
              </w:rPr>
              <w:t>SM-27</w:t>
            </w:r>
          </w:p>
        </w:tc>
      </w:tr>
      <w:tr w:rsidR="00F11A55" w:rsidRPr="003B2883"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3B2883" w:rsidRDefault="00F11A55" w:rsidP="0003288C">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3B2883" w:rsidRDefault="00294979" w:rsidP="0003288C">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3B2883" w:rsidRDefault="00F11A55" w:rsidP="0003288C">
            <w:pPr>
              <w:pStyle w:val="TAL"/>
              <w:rPr>
                <w:rFonts w:cs="Arial"/>
                <w:szCs w:val="18"/>
              </w:rPr>
            </w:pPr>
            <w:r w:rsidRPr="003B2883">
              <w:rPr>
                <w:rFonts w:cs="Arial"/>
                <w:szCs w:val="18"/>
              </w:rPr>
              <w:t>Describes the RAN release code for the communication failure</w:t>
            </w:r>
            <w:r w:rsidR="00294979" w:rsidRPr="003B2883">
              <w:rPr>
                <w:rFonts w:cs="Arial"/>
                <w:szCs w:val="18"/>
              </w:rPr>
              <w:t xml:space="preserve">. If present, this IE shall contain the decimal value of the </w:t>
            </w:r>
            <w:r w:rsidR="00294979" w:rsidRPr="003B2883">
              <w:t>NG AP cause code values as specified in 3GPP TS 38.413 [12].</w:t>
            </w:r>
          </w:p>
        </w:tc>
      </w:tr>
    </w:tbl>
    <w:p w14:paraId="1A6A44B0" w14:textId="77777777" w:rsidR="00F11A55" w:rsidRPr="003B2883" w:rsidRDefault="00F11A55" w:rsidP="001353FC"/>
    <w:p w14:paraId="79D9D69F" w14:textId="1951AEA9" w:rsidR="00F11A55" w:rsidRPr="003B2883" w:rsidRDefault="00F11A55" w:rsidP="00F11A55">
      <w:pPr>
        <w:pStyle w:val="Heading5"/>
      </w:pPr>
      <w:bookmarkStart w:id="355" w:name="_Toc20137536"/>
      <w:r w:rsidRPr="003B2883">
        <w:t>6.2.6.2.1</w:t>
      </w:r>
      <w:r w:rsidR="00367646" w:rsidRPr="003B2883">
        <w:t>2</w:t>
      </w:r>
      <w:r w:rsidRPr="003B2883">
        <w:tab/>
        <w:t xml:space="preserve">Type: </w:t>
      </w:r>
      <w:r w:rsidRPr="003B2883">
        <w:rPr>
          <w:lang w:eastAsia="zh-CN"/>
        </w:rPr>
        <w:t>AmfCreateEventSubscription</w:t>
      </w:r>
      <w:bookmarkEnd w:id="355"/>
    </w:p>
    <w:p w14:paraId="350B84ED" w14:textId="77777777" w:rsidR="00F11A55" w:rsidRPr="003B2883" w:rsidRDefault="00F11A55" w:rsidP="00F11A55">
      <w:pPr>
        <w:pStyle w:val="TH"/>
      </w:pPr>
      <w:r w:rsidRPr="003B2883">
        <w:rPr>
          <w:noProof/>
        </w:rPr>
        <w:t>Table </w:t>
      </w:r>
      <w:r w:rsidRPr="003B2883">
        <w:t>6.2.6.2.1</w:t>
      </w:r>
      <w:r w:rsidR="00367646" w:rsidRPr="003B2883">
        <w:t>2</w:t>
      </w:r>
      <w:r w:rsidRPr="003B2883">
        <w:t xml:space="preserve">-1: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F11A55" w:rsidRPr="003B2883" w14:paraId="0A316138"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Pr="003B2883" w:rsidRDefault="00F11A55" w:rsidP="0003288C">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55A1D0CF"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Pr="003B2883" w:rsidRDefault="00F11A55" w:rsidP="0003288C">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66237F29"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Pr="003B2883" w:rsidRDefault="00F11A55" w:rsidP="0003288C">
            <w:pPr>
              <w:pStyle w:val="TAL"/>
              <w:rPr>
                <w:rFonts w:cs="Arial"/>
                <w:szCs w:val="18"/>
                <w:lang w:eastAsia="zh-CN"/>
              </w:rPr>
            </w:pPr>
            <w:r w:rsidRPr="003B2883">
              <w:rPr>
                <w:rFonts w:cs="Arial"/>
                <w:szCs w:val="18"/>
                <w:lang w:eastAsia="zh-CN"/>
              </w:rPr>
              <w:t>Represents the AMF Event Subscription resource to be created.</w:t>
            </w:r>
          </w:p>
        </w:tc>
      </w:tr>
      <w:tr w:rsidR="00A970AA" w:rsidRPr="003B2883" w14:paraId="556EBC7D"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Pr="003B2883" w:rsidRDefault="00A970AA" w:rsidP="00A970AA">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5E5BB3D2" w14:textId="77777777" w:rsidR="00A970AA" w:rsidRPr="003B2883" w:rsidRDefault="00A970AA" w:rsidP="00A970AA">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Pr="003B2883" w:rsidRDefault="00A970AA" w:rsidP="00A970AA">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Pr="003B2883" w:rsidRDefault="00A970AA" w:rsidP="00A970AA">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C4B0795" w14:textId="001755B4" w:rsidR="00A970AA" w:rsidRPr="003B2883" w:rsidRDefault="00A970AA" w:rsidP="00A970AA">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r w:rsidR="00377189" w:rsidRPr="003B2883" w14:paraId="581317C7"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02E89BE2" w14:textId="1A0C6279" w:rsidR="00377189" w:rsidRPr="003B2883" w:rsidRDefault="00377189" w:rsidP="00377189">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30B0E466" w14:textId="682A82FD" w:rsidR="00377189" w:rsidRPr="003B2883" w:rsidRDefault="00377189" w:rsidP="00377189">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D36F8D9" w14:textId="41F0053E" w:rsidR="00377189" w:rsidRPr="003B2883" w:rsidRDefault="00377189" w:rsidP="00377189">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F55482" w14:textId="3005F37E" w:rsidR="00377189" w:rsidRPr="003B2883" w:rsidRDefault="00377189" w:rsidP="0037718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B7B121" w14:textId="6F5AE5B0" w:rsidR="00377189" w:rsidRPr="003B2883" w:rsidRDefault="00377189" w:rsidP="00377189">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1441EDB1" w14:textId="77777777" w:rsidR="00F11A55" w:rsidRPr="003B2883" w:rsidRDefault="00F11A55" w:rsidP="001353FC"/>
    <w:p w14:paraId="40485074" w14:textId="71C35B11" w:rsidR="00F11A55" w:rsidRPr="003B2883" w:rsidRDefault="00F11A55" w:rsidP="00F11A55">
      <w:pPr>
        <w:pStyle w:val="Heading5"/>
      </w:pPr>
      <w:bookmarkStart w:id="356" w:name="_Toc20137537"/>
      <w:r w:rsidRPr="003B2883">
        <w:lastRenderedPageBreak/>
        <w:t>6.2.6.2.1</w:t>
      </w:r>
      <w:r w:rsidR="00367646" w:rsidRPr="003B2883">
        <w:t>3</w:t>
      </w:r>
      <w:r w:rsidRPr="003B2883">
        <w:tab/>
        <w:t xml:space="preserve">Type: </w:t>
      </w:r>
      <w:r w:rsidRPr="003B2883">
        <w:rPr>
          <w:lang w:eastAsia="zh-CN"/>
        </w:rPr>
        <w:t>AmfCreatedEventSubscription</w:t>
      </w:r>
      <w:bookmarkEnd w:id="356"/>
    </w:p>
    <w:p w14:paraId="314351FA" w14:textId="77777777" w:rsidR="00F11A55" w:rsidRPr="003B2883" w:rsidRDefault="00F11A55" w:rsidP="00F11A55">
      <w:pPr>
        <w:pStyle w:val="TH"/>
      </w:pPr>
      <w:r w:rsidRPr="003B2883">
        <w:rPr>
          <w:noProof/>
        </w:rPr>
        <w:t>Table </w:t>
      </w:r>
      <w:r w:rsidRPr="003B2883">
        <w:t>6.2.6.2.1</w:t>
      </w:r>
      <w:r w:rsidR="00367646" w:rsidRPr="003B2883">
        <w:t>3</w:t>
      </w:r>
      <w:r w:rsidRPr="003B2883">
        <w:t xml:space="preserve">-1: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Pr="003B2883" w:rsidRDefault="00F11A55" w:rsidP="0003288C">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Pr="003B2883" w:rsidRDefault="00F11A55" w:rsidP="0003288C">
            <w:pPr>
              <w:pStyle w:val="TAL"/>
              <w:rPr>
                <w:rFonts w:cs="Arial"/>
                <w:szCs w:val="18"/>
                <w:lang w:eastAsia="zh-CN"/>
              </w:rPr>
            </w:pPr>
            <w:r w:rsidRPr="003B2883">
              <w:rPr>
                <w:rFonts w:cs="Arial"/>
                <w:szCs w:val="18"/>
                <w:lang w:eastAsia="zh-CN"/>
              </w:rPr>
              <w:t>Represents the newly created AMF Event Subscription resource.</w:t>
            </w:r>
          </w:p>
        </w:tc>
      </w:tr>
      <w:tr w:rsidR="00F9604F" w:rsidRPr="003B2883"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Pr="003B2883" w:rsidRDefault="00F9604F" w:rsidP="00F9604F">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Pr="003B2883" w:rsidRDefault="00F9604F" w:rsidP="00F9604F">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Pr="003B2883" w:rsidRDefault="00F9604F" w:rsidP="00F9604F">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Pr="003B2883" w:rsidRDefault="00F9604F" w:rsidP="00F9604F">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Pr="003B2883" w:rsidRDefault="00F9604F" w:rsidP="00F9604F">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(NOTE</w:t>
            </w:r>
            <w:r w:rsidR="00F916A4" w:rsidRPr="003B2883">
              <w:rPr>
                <w:rFonts w:cs="Arial"/>
                <w:szCs w:val="18"/>
                <w:lang w:eastAsia="zh-CN"/>
              </w:rPr>
              <w:t xml:space="preserve"> 2</w:t>
            </w:r>
            <w:r w:rsidRPr="003B2883">
              <w:rPr>
                <w:rFonts w:cs="Arial"/>
                <w:szCs w:val="18"/>
                <w:lang w:eastAsia="zh-CN"/>
              </w:rPr>
              <w:t>)</w:t>
            </w:r>
          </w:p>
        </w:tc>
      </w:tr>
      <w:tr w:rsidR="00F9604F" w:rsidRPr="003B2883"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Pr="003B2883" w:rsidRDefault="00F9604F" w:rsidP="00F9604F">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Pr="003B2883" w:rsidRDefault="00F9604F" w:rsidP="00F9604F">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Pr="003B2883" w:rsidRDefault="00F9604F" w:rsidP="00F9604F">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Pr="003B2883" w:rsidRDefault="00155B5B" w:rsidP="00F9604F">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Pr="003B2883" w:rsidRDefault="00F9604F" w:rsidP="00F9604F">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w:t>
            </w:r>
            <w:r w:rsidR="00F916A4" w:rsidRPr="003B2883">
              <w:rPr>
                <w:rFonts w:cs="Arial"/>
                <w:szCs w:val="18"/>
              </w:rPr>
              <w:t xml:space="preserve"> 1</w:t>
            </w:r>
            <w:r w:rsidRPr="003B2883">
              <w:rPr>
                <w:rFonts w:cs="Arial"/>
                <w:szCs w:val="18"/>
              </w:rPr>
              <w:t>)</w:t>
            </w:r>
            <w:r w:rsidRPr="003B2883">
              <w:rPr>
                <w:rFonts w:cs="Arial"/>
                <w:szCs w:val="18"/>
                <w:lang w:eastAsia="zh-CN"/>
              </w:rPr>
              <w:t>.</w:t>
            </w:r>
          </w:p>
        </w:tc>
      </w:tr>
      <w:tr w:rsidR="00F9604F" w:rsidRPr="003B2883"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Pr="003B2883" w:rsidRDefault="00F9604F" w:rsidP="00F9604F">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Pr="003B2883" w:rsidRDefault="00F9604F" w:rsidP="00F9604F">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Pr="003B2883" w:rsidRDefault="00F9604F" w:rsidP="00F9604F">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Pr="003B2883" w:rsidRDefault="00F9604F" w:rsidP="00F9604F">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162CF0C" w14:textId="118BC256" w:rsidR="00F9604F" w:rsidRPr="003B2883" w:rsidRDefault="00F9604F" w:rsidP="00F9604F">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r w:rsidR="00F9604F" w:rsidRPr="003B2883"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Pr="003B2883" w:rsidRDefault="00F9604F" w:rsidP="00F9604F">
            <w:pPr>
              <w:pStyle w:val="TAN"/>
              <w:rPr>
                <w:lang w:eastAsia="zh-CN"/>
              </w:rPr>
            </w:pPr>
            <w:r w:rsidRPr="003B2883">
              <w:t>NOTE</w:t>
            </w:r>
            <w:r w:rsidR="00F916A4" w:rsidRPr="003B2883">
              <w:t xml:space="preserve"> 1</w:t>
            </w:r>
            <w:r w:rsidRPr="003B2883">
              <w:t>:</w:t>
            </w:r>
            <w:r w:rsidRPr="003B2883">
              <w:tab/>
            </w:r>
            <w:r w:rsidRPr="003B2883">
              <w:rPr>
                <w:lang w:eastAsia="zh-CN"/>
              </w:rPr>
              <w:t>If the subscription is on behalf of another NF then the reports attribute shall be absent.</w:t>
            </w:r>
          </w:p>
          <w:p w14:paraId="33BD6114" w14:textId="029F1825" w:rsidR="00F916A4" w:rsidRPr="003B2883" w:rsidRDefault="00F916A4" w:rsidP="00F9604F">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00DC50E7" w:rsidRPr="003B2883">
              <w:tab/>
            </w:r>
            <w:r w:rsidRPr="003B2883">
              <w:t>3GPP TS 23.502 [3] specifies this attribute as "Subscription Correlation ID".</w:t>
            </w:r>
          </w:p>
        </w:tc>
      </w:tr>
    </w:tbl>
    <w:p w14:paraId="15408A8F" w14:textId="77777777" w:rsidR="00F11A55" w:rsidRPr="003B2883" w:rsidRDefault="00F11A55" w:rsidP="00F11A55"/>
    <w:p w14:paraId="681046DF" w14:textId="272047B2" w:rsidR="00F11A55" w:rsidRPr="003B2883" w:rsidRDefault="00F11A55" w:rsidP="00F11A55">
      <w:pPr>
        <w:pStyle w:val="Heading5"/>
      </w:pPr>
      <w:bookmarkStart w:id="357" w:name="_Toc20137538"/>
      <w:r w:rsidRPr="003B2883">
        <w:t>6.2.6.2.1</w:t>
      </w:r>
      <w:r w:rsidR="00367646" w:rsidRPr="003B2883">
        <w:t>4</w:t>
      </w:r>
      <w:r w:rsidRPr="003B2883">
        <w:tab/>
        <w:t xml:space="preserve">Type: </w:t>
      </w:r>
      <w:r w:rsidRPr="003B2883">
        <w:rPr>
          <w:lang w:eastAsia="zh-CN"/>
        </w:rPr>
        <w:t>AmfUpdateEventSubscription</w:t>
      </w:r>
      <w:r w:rsidR="000043A1" w:rsidRPr="003B2883">
        <w:rPr>
          <w:lang w:eastAsia="zh-CN"/>
        </w:rPr>
        <w:t>Item</w:t>
      </w:r>
      <w:bookmarkEnd w:id="357"/>
    </w:p>
    <w:p w14:paraId="537BCF53" w14:textId="77777777" w:rsidR="00F11A55" w:rsidRPr="003B2883" w:rsidRDefault="00F11A55" w:rsidP="00F11A55">
      <w:pPr>
        <w:pStyle w:val="TH"/>
      </w:pPr>
      <w:bookmarkStart w:id="358" w:name="_Hlk20139527"/>
      <w:r w:rsidRPr="003B2883">
        <w:rPr>
          <w:noProof/>
        </w:rPr>
        <w:t>Table </w:t>
      </w:r>
      <w:r w:rsidRPr="003B2883">
        <w:t>6.2.6.2.1</w:t>
      </w:r>
      <w:r w:rsidR="00367646" w:rsidRPr="003B2883">
        <w:t>4</w:t>
      </w:r>
      <w:r w:rsidRPr="003B2883">
        <w:t>-1</w:t>
      </w:r>
      <w:bookmarkEnd w:id="358"/>
      <w:r w:rsidRPr="003B2883">
        <w:t xml:space="preserve">: </w:t>
      </w:r>
      <w:r w:rsidRPr="003B2883">
        <w:rPr>
          <w:noProof/>
        </w:rPr>
        <w:t xml:space="preserve">Definition of type </w:t>
      </w:r>
      <w:r w:rsidRPr="003B2883">
        <w:rPr>
          <w:lang w:eastAsia="zh-CN"/>
        </w:rPr>
        <w:t>AmfUpdateEventSubscription</w:t>
      </w:r>
      <w:r w:rsidR="00745343" w:rsidRPr="003B288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Pr="003B2883" w:rsidRDefault="00F11A55" w:rsidP="0003288C">
            <w:pPr>
              <w:pStyle w:val="TAH"/>
              <w:rPr>
                <w:rFonts w:cs="Arial"/>
                <w:szCs w:val="18"/>
              </w:rPr>
            </w:pPr>
            <w:r w:rsidRPr="003B2883">
              <w:rPr>
                <w:rFonts w:cs="Arial"/>
                <w:szCs w:val="18"/>
              </w:rPr>
              <w:t>Description</w:t>
            </w:r>
          </w:p>
        </w:tc>
      </w:tr>
      <w:tr w:rsidR="000043A1" w:rsidRPr="003B2883"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Pr="003B2883" w:rsidRDefault="000043A1" w:rsidP="000043A1">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Pr="003B2883" w:rsidRDefault="000043A1" w:rsidP="000043A1">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Pr="003B2883" w:rsidRDefault="000043A1" w:rsidP="000043A1">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Pr="003B2883" w:rsidRDefault="000043A1" w:rsidP="000043A1">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Pr="003B2883" w:rsidRDefault="000043A1" w:rsidP="000043A1">
            <w:pPr>
              <w:pStyle w:val="TAL"/>
            </w:pPr>
            <w:r w:rsidRPr="003B2883">
              <w:t>This IE indicates the patch operation as defined in IETF RFC 6902 [14] to be performed on resource.</w:t>
            </w:r>
          </w:p>
          <w:p w14:paraId="5D4FAE28" w14:textId="77777777" w:rsidR="000043A1" w:rsidRPr="003B2883" w:rsidRDefault="000043A1" w:rsidP="000043A1">
            <w:pPr>
              <w:pStyle w:val="TAL"/>
              <w:rPr>
                <w:rFonts w:cs="Arial"/>
                <w:szCs w:val="18"/>
                <w:lang w:eastAsia="zh-CN"/>
              </w:rPr>
            </w:pPr>
            <w:r w:rsidRPr="003B2883">
              <w:rPr>
                <w:rFonts w:cs="Arial"/>
                <w:szCs w:val="18"/>
                <w:lang w:eastAsia="zh-CN"/>
              </w:rPr>
              <w:t>This IE shall support the following values:</w:t>
            </w:r>
          </w:p>
          <w:p w14:paraId="54D91843" w14:textId="77777777" w:rsidR="000043A1" w:rsidRPr="003B2883" w:rsidRDefault="000043A1" w:rsidP="003518DB">
            <w:pPr>
              <w:pStyle w:val="TAL"/>
              <w:ind w:left="284"/>
              <w:rPr>
                <w:lang w:eastAsia="zh-CN"/>
              </w:rPr>
            </w:pPr>
            <w:r w:rsidRPr="003B2883">
              <w:rPr>
                <w:lang w:eastAsia="zh-CN"/>
              </w:rPr>
              <w:t>- "add"</w:t>
            </w:r>
          </w:p>
          <w:p w14:paraId="2784931D" w14:textId="77777777" w:rsidR="000043A1" w:rsidRPr="003B2883" w:rsidRDefault="000043A1" w:rsidP="003518DB">
            <w:pPr>
              <w:pStyle w:val="TAL"/>
              <w:ind w:left="284"/>
              <w:rPr>
                <w:lang w:eastAsia="zh-CN"/>
              </w:rPr>
            </w:pPr>
            <w:r w:rsidRPr="003B2883">
              <w:rPr>
                <w:lang w:eastAsia="zh-CN"/>
              </w:rPr>
              <w:t>- "replace"</w:t>
            </w:r>
          </w:p>
          <w:p w14:paraId="240C9209" w14:textId="77777777" w:rsidR="000043A1" w:rsidRPr="003B2883" w:rsidRDefault="000043A1" w:rsidP="003518DB">
            <w:pPr>
              <w:pStyle w:val="TAL"/>
              <w:ind w:left="284"/>
              <w:rPr>
                <w:lang w:eastAsia="zh-CN"/>
              </w:rPr>
            </w:pPr>
            <w:r w:rsidRPr="003B2883">
              <w:rPr>
                <w:lang w:eastAsia="zh-CN"/>
              </w:rPr>
              <w:t>- "remove"</w:t>
            </w:r>
          </w:p>
        </w:tc>
      </w:tr>
      <w:tr w:rsidR="000043A1" w:rsidRPr="003B2883"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Pr="003B2883" w:rsidRDefault="000043A1" w:rsidP="000043A1">
            <w:pPr>
              <w:pStyle w:val="TAL"/>
            </w:pPr>
            <w:r w:rsidRPr="003B2883">
              <w:t>path</w:t>
            </w:r>
          </w:p>
          <w:p w14:paraId="0928869C" w14:textId="77777777" w:rsidR="000043A1" w:rsidRPr="003B2883"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Pr="003B2883" w:rsidRDefault="000043A1" w:rsidP="000043A1">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3B2883" w:rsidRDefault="000043A1" w:rsidP="000043A1">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3B2883" w:rsidRDefault="000043A1" w:rsidP="000043A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Pr="003B2883" w:rsidRDefault="000043A1" w:rsidP="000043A1">
            <w:pPr>
              <w:pStyle w:val="TAL"/>
            </w:pPr>
            <w:r w:rsidRPr="003B2883">
              <w:t>This IE contains a JSON pointer value (as defined in IETF RFC 6901 [12]) that references a location of a resource on which the patch operation shall be performed.</w:t>
            </w:r>
          </w:p>
          <w:p w14:paraId="5A3041C3" w14:textId="77777777" w:rsidR="000043A1" w:rsidRPr="003B2883" w:rsidRDefault="000043A1" w:rsidP="000043A1">
            <w:pPr>
              <w:pStyle w:val="TAL"/>
            </w:pPr>
          </w:p>
          <w:p w14:paraId="0857B1B5" w14:textId="0A62D435" w:rsidR="000043A1" w:rsidRPr="003B2883" w:rsidRDefault="000043A1" w:rsidP="000043A1">
            <w:pPr>
              <w:pStyle w:val="TAL"/>
            </w:pPr>
            <w:r w:rsidRPr="003B2883">
              <w:t>This IE shall contain the JSON pointer to a valid index of the "/event</w:t>
            </w:r>
            <w:r w:rsidR="00745343" w:rsidRPr="003B2883">
              <w:t>List</w:t>
            </w:r>
            <w:r w:rsidRPr="003B2883">
              <w:t>" array in the AMF Event Subscription, formatted with following pattern:</w:t>
            </w:r>
          </w:p>
          <w:p w14:paraId="27491465" w14:textId="4E5331A1" w:rsidR="000043A1" w:rsidRPr="003B2883" w:rsidRDefault="000043A1" w:rsidP="000043A1">
            <w:pPr>
              <w:pStyle w:val="TAL"/>
            </w:pPr>
            <w:r w:rsidRPr="003B2883">
              <w:t>'\/event</w:t>
            </w:r>
            <w:r w:rsidR="00745343" w:rsidRPr="003B2883">
              <w:t>List</w:t>
            </w:r>
            <w:r w:rsidRPr="003B2883">
              <w:t>\/[0-]$|\/event</w:t>
            </w:r>
            <w:r w:rsidR="00745343" w:rsidRPr="003B2883">
              <w:t>List</w:t>
            </w:r>
            <w:r w:rsidRPr="003B2883">
              <w:t>\/[1-9][0-9]*$'</w:t>
            </w:r>
          </w:p>
          <w:p w14:paraId="39A01D8A" w14:textId="77777777" w:rsidR="000043A1" w:rsidRPr="003B2883" w:rsidRDefault="000043A1" w:rsidP="000043A1">
            <w:pPr>
              <w:pStyle w:val="TAL"/>
            </w:pPr>
          </w:p>
          <w:p w14:paraId="4E9A0F79" w14:textId="77777777" w:rsidR="000043A1" w:rsidRPr="003B2883" w:rsidRDefault="000043A1" w:rsidP="000043A1">
            <w:pPr>
              <w:pStyle w:val="TAL"/>
            </w:pPr>
            <w:r w:rsidRPr="003B2883">
              <w:t>Example:</w:t>
            </w:r>
          </w:p>
          <w:p w14:paraId="075074B8" w14:textId="68A3CF4E" w:rsidR="000043A1" w:rsidRPr="003B2883" w:rsidRDefault="000043A1" w:rsidP="000043A1">
            <w:pPr>
              <w:pStyle w:val="TAL"/>
            </w:pPr>
            <w:r w:rsidRPr="003B2883">
              <w:t>"/event</w:t>
            </w:r>
            <w:r w:rsidR="00745343" w:rsidRPr="003B2883">
              <w:t>List</w:t>
            </w:r>
            <w:r w:rsidRPr="003B2883">
              <w:t>/0" stands for the first member of the array;</w:t>
            </w:r>
          </w:p>
          <w:p w14:paraId="349A6F91" w14:textId="6F54D560" w:rsidR="000043A1" w:rsidRPr="003B2883" w:rsidRDefault="000043A1" w:rsidP="000043A1">
            <w:pPr>
              <w:pStyle w:val="TAL"/>
            </w:pPr>
            <w:r w:rsidRPr="003B2883">
              <w:t>"/event</w:t>
            </w:r>
            <w:r w:rsidR="00745343" w:rsidRPr="003B2883">
              <w:t>List</w:t>
            </w:r>
            <w:r w:rsidRPr="003B2883">
              <w:t>/10" stands for the 11</w:t>
            </w:r>
            <w:r w:rsidRPr="003B2883">
              <w:rPr>
                <w:vertAlign w:val="superscript"/>
              </w:rPr>
              <w:t>th</w:t>
            </w:r>
            <w:r w:rsidRPr="003B2883">
              <w:t xml:space="preserve"> member of the array;</w:t>
            </w:r>
          </w:p>
          <w:p w14:paraId="23B6D469" w14:textId="77777777" w:rsidR="000043A1" w:rsidRPr="003B2883" w:rsidRDefault="000043A1" w:rsidP="000043A1">
            <w:pPr>
              <w:pStyle w:val="TAL"/>
            </w:pPr>
            <w:r w:rsidRPr="003B2883">
              <w:t>"/event</w:t>
            </w:r>
            <w:r w:rsidR="00745343" w:rsidRPr="003B2883">
              <w:t>List</w:t>
            </w:r>
            <w:r w:rsidRPr="003B2883">
              <w:t>/-" stands for a new (non-existent) member after the last existing array element. Only allowed with "add" operation.</w:t>
            </w:r>
          </w:p>
        </w:tc>
      </w:tr>
      <w:tr w:rsidR="000043A1" w:rsidRPr="003B2883"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Pr="003B2883" w:rsidRDefault="000043A1" w:rsidP="000043A1">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Pr="003B2883" w:rsidRDefault="000043A1" w:rsidP="000043A1">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3B2883" w:rsidRDefault="000043A1" w:rsidP="000043A1">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3B2883" w:rsidRDefault="000043A1" w:rsidP="000043A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Pr="003B2883" w:rsidRDefault="000043A1" w:rsidP="000043A1">
            <w:pPr>
              <w:pStyle w:val="TAL"/>
            </w:pPr>
            <w:r w:rsidRPr="003B2883">
              <w:t>This IE indicates a new AMF event to be added or updated value of an existing AMF event to be modified.</w:t>
            </w:r>
          </w:p>
          <w:p w14:paraId="5AC5A7D8" w14:textId="77777777" w:rsidR="000043A1" w:rsidRPr="003B2883" w:rsidRDefault="000043A1" w:rsidP="000043A1">
            <w:pPr>
              <w:pStyle w:val="TAL"/>
            </w:pPr>
            <w:r w:rsidRPr="003B2883">
              <w:t>It shall be present if the patch operation is "add" or "replace"</w:t>
            </w:r>
          </w:p>
        </w:tc>
      </w:tr>
    </w:tbl>
    <w:p w14:paraId="7B584F02" w14:textId="77777777" w:rsidR="00F11A55" w:rsidRPr="003B2883" w:rsidRDefault="00F11A55" w:rsidP="001353FC"/>
    <w:p w14:paraId="05DBF1D9" w14:textId="166BF5D0" w:rsidR="00F11A55" w:rsidRPr="003B2883" w:rsidRDefault="00F11A55" w:rsidP="00F11A55">
      <w:pPr>
        <w:pStyle w:val="Heading5"/>
      </w:pPr>
      <w:bookmarkStart w:id="359" w:name="_Toc20137539"/>
      <w:r w:rsidRPr="003B2883">
        <w:t>6.2.6.2.1</w:t>
      </w:r>
      <w:r w:rsidR="00367646" w:rsidRPr="003B2883">
        <w:t>5</w:t>
      </w:r>
      <w:r w:rsidRPr="003B2883">
        <w:tab/>
        <w:t xml:space="preserve">Type: </w:t>
      </w:r>
      <w:r w:rsidRPr="003B2883">
        <w:rPr>
          <w:lang w:eastAsia="zh-CN"/>
        </w:rPr>
        <w:t>AmfUpdatedEventSubscription</w:t>
      </w:r>
      <w:bookmarkEnd w:id="359"/>
    </w:p>
    <w:p w14:paraId="61D9B785" w14:textId="77777777" w:rsidR="00F11A55" w:rsidRPr="003B2883" w:rsidRDefault="00F11A55" w:rsidP="00F11A55">
      <w:pPr>
        <w:pStyle w:val="TH"/>
      </w:pPr>
      <w:r w:rsidRPr="003B2883">
        <w:rPr>
          <w:noProof/>
        </w:rPr>
        <w:t>Table </w:t>
      </w:r>
      <w:r w:rsidRPr="003B2883">
        <w:t>6.2.6.2.1</w:t>
      </w:r>
      <w:r w:rsidR="00367646" w:rsidRPr="003B2883">
        <w:t>5</w:t>
      </w:r>
      <w:r w:rsidRPr="003B2883">
        <w:t xml:space="preserve">-1: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Pr="003B2883" w:rsidRDefault="00F11A55" w:rsidP="0003288C">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Pr="003B2883" w:rsidRDefault="00F11A55" w:rsidP="0003288C">
            <w:pPr>
              <w:pStyle w:val="TAL"/>
              <w:rPr>
                <w:rFonts w:cs="Arial"/>
                <w:szCs w:val="18"/>
                <w:lang w:eastAsia="zh-CN"/>
              </w:rPr>
            </w:pPr>
            <w:r w:rsidRPr="003B2883">
              <w:rPr>
                <w:rFonts w:cs="Arial"/>
                <w:szCs w:val="18"/>
                <w:lang w:eastAsia="zh-CN"/>
              </w:rPr>
              <w:t>Represents the updated AMF Event Subscription resource.</w:t>
            </w:r>
          </w:p>
        </w:tc>
      </w:tr>
    </w:tbl>
    <w:p w14:paraId="5A35CCAC" w14:textId="77777777" w:rsidR="00F11A55" w:rsidRPr="003B2883" w:rsidRDefault="00F11A55" w:rsidP="001353FC"/>
    <w:p w14:paraId="5CF9D366" w14:textId="43206223" w:rsidR="00F11A55" w:rsidRPr="003B2883" w:rsidRDefault="00F11A55" w:rsidP="00F11A55">
      <w:pPr>
        <w:pStyle w:val="Heading5"/>
      </w:pPr>
      <w:bookmarkStart w:id="360" w:name="_Toc20137540"/>
      <w:r w:rsidRPr="003B2883">
        <w:lastRenderedPageBreak/>
        <w:t>6.2.6.2.1</w:t>
      </w:r>
      <w:r w:rsidR="00367646" w:rsidRPr="003B2883">
        <w:t>6</w:t>
      </w:r>
      <w:r w:rsidRPr="003B2883">
        <w:tab/>
        <w:t xml:space="preserve">Type: </w:t>
      </w:r>
      <w:r w:rsidRPr="003B2883">
        <w:rPr>
          <w:lang w:eastAsia="zh-CN"/>
        </w:rPr>
        <w:t>AmfEventArea</w:t>
      </w:r>
      <w:bookmarkEnd w:id="360"/>
    </w:p>
    <w:p w14:paraId="772FE5FD" w14:textId="77777777" w:rsidR="00F11A55" w:rsidRPr="003B2883" w:rsidRDefault="00F11A55" w:rsidP="00F11A55">
      <w:pPr>
        <w:pStyle w:val="TH"/>
      </w:pPr>
      <w:r w:rsidRPr="003B2883">
        <w:rPr>
          <w:noProof/>
        </w:rPr>
        <w:t>Table </w:t>
      </w:r>
      <w:r w:rsidRPr="003B2883">
        <w:t>6.2.6.2.1</w:t>
      </w:r>
      <w:r w:rsidR="00367646" w:rsidRPr="003B2883">
        <w:t>6</w:t>
      </w:r>
      <w:r w:rsidRPr="003B2883">
        <w:t xml:space="preserve">-1: </w:t>
      </w:r>
      <w:r w:rsidRPr="003B2883">
        <w:rPr>
          <w:noProof/>
        </w:rPr>
        <w:t xml:space="preserve">Definition of type </w:t>
      </w:r>
      <w:r w:rsidRPr="003B2883">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rsidRPr="003B2883"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Pr="003B2883" w:rsidRDefault="00F11A55" w:rsidP="0003288C">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Pr="003B2883" w:rsidRDefault="00F11A55" w:rsidP="0003288C">
            <w:pPr>
              <w:pStyle w:val="TAH"/>
              <w:rPr>
                <w:rFonts w:cs="Arial"/>
                <w:szCs w:val="18"/>
              </w:rPr>
            </w:pPr>
            <w:r w:rsidRPr="003B2883">
              <w:rPr>
                <w:rFonts w:cs="Arial"/>
                <w:szCs w:val="18"/>
              </w:rPr>
              <w:t>Description</w:t>
            </w:r>
          </w:p>
        </w:tc>
      </w:tr>
      <w:tr w:rsidR="00DF60D7" w:rsidRPr="003B2883"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Pr="003B2883" w:rsidRDefault="00DF60D7" w:rsidP="00DF60D7">
            <w:pPr>
              <w:pStyle w:val="TAL"/>
              <w:rPr>
                <w:lang w:eastAsia="zh-CN"/>
              </w:rPr>
            </w:pPr>
            <w:r w:rsidRPr="003B2883">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Pr="003B2883" w:rsidRDefault="00DF60D7" w:rsidP="00DF60D7">
            <w:pPr>
              <w:pStyle w:val="TAL"/>
            </w:pPr>
            <w:r w:rsidRPr="003B2883">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Pr="003B2883" w:rsidRDefault="00DF60D7" w:rsidP="00DF60D7">
            <w:pPr>
              <w:pStyle w:val="TAL"/>
            </w:pPr>
            <w:r w:rsidRPr="003B2883">
              <w:rPr>
                <w:lang w:eastAsia="zh-CN"/>
              </w:rPr>
              <w:t>This IE shall be present if the Area of Interest subscribed is not a LADN service area (e.g Presence Reporting Area or a list of TAIs / cell Ids) . (See NOTE)</w:t>
            </w:r>
          </w:p>
        </w:tc>
      </w:tr>
      <w:tr w:rsidR="00DF60D7" w:rsidRPr="003B2883"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Pr="003B2883" w:rsidRDefault="00DF60D7" w:rsidP="00DF60D7">
            <w:pPr>
              <w:pStyle w:val="TAL"/>
              <w:rPr>
                <w:lang w:eastAsia="zh-CN"/>
              </w:rPr>
            </w:pPr>
            <w:r w:rsidRPr="003B2883">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Pr="003B2883" w:rsidRDefault="00DF60D7" w:rsidP="00DF60D7">
            <w:pPr>
              <w:pStyle w:val="TAL"/>
            </w:pPr>
            <w:r w:rsidRPr="003B2883">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Pr="003B2883" w:rsidRDefault="00DF60D7" w:rsidP="00DF60D7">
            <w:pPr>
              <w:pStyle w:val="TAL"/>
            </w:pPr>
            <w:r w:rsidRPr="003B2883">
              <w:rPr>
                <w:lang w:eastAsia="zh-CN"/>
              </w:rPr>
              <w:t>This IE shall be present if the Area of Interest subscribed is a LADN service area.</w:t>
            </w:r>
          </w:p>
        </w:tc>
      </w:tr>
      <w:tr w:rsidR="00DF60D7" w:rsidRPr="003B2883"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Pr="003B2883" w:rsidRDefault="00DF60D7" w:rsidP="00DF60D7">
            <w:pPr>
              <w:pStyle w:val="TAN"/>
              <w:rPr>
                <w:lang w:eastAsia="zh-CN"/>
              </w:rPr>
            </w:pPr>
            <w:r w:rsidRPr="003B2883">
              <w:rPr>
                <w:lang w:eastAsia="zh-CN"/>
              </w:rPr>
              <w:t>NOTE:</w:t>
            </w:r>
            <w:r w:rsidR="003F6B0D" w:rsidRPr="003B2883">
              <w:rPr>
                <w:lang w:eastAsia="zh-CN"/>
              </w:rPr>
              <w:tab/>
            </w:r>
            <w:r w:rsidRPr="003B2883">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Pr="003B2883" w:rsidRDefault="00F11A55" w:rsidP="00F11A55"/>
    <w:p w14:paraId="4EC644AA" w14:textId="2F63AB9F" w:rsidR="00DF60D7" w:rsidRPr="003B2883" w:rsidRDefault="00DF60D7" w:rsidP="00DF60D7">
      <w:pPr>
        <w:pStyle w:val="Heading5"/>
      </w:pPr>
      <w:bookmarkStart w:id="361" w:name="_Toc20137541"/>
      <w:r w:rsidRPr="003B2883">
        <w:t>6.2.6.2.17</w:t>
      </w:r>
      <w:r w:rsidRPr="003B2883">
        <w:tab/>
        <w:t xml:space="preserve">Type: </w:t>
      </w:r>
      <w:r w:rsidRPr="003B2883">
        <w:rPr>
          <w:lang w:eastAsia="zh-CN"/>
        </w:rPr>
        <w:t>LadnInfo</w:t>
      </w:r>
      <w:bookmarkEnd w:id="361"/>
    </w:p>
    <w:p w14:paraId="27451BFB" w14:textId="77777777" w:rsidR="00DF60D7" w:rsidRPr="003B2883" w:rsidRDefault="00DF60D7" w:rsidP="00DF60D7">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rsidRPr="003B2883"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Pr="003B2883" w:rsidRDefault="00DF60D7"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Pr="003B2883" w:rsidRDefault="00DF60D7"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Pr="003B2883" w:rsidRDefault="00DF60D7"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Pr="003B2883" w:rsidRDefault="00DF60D7"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Pr="003B2883" w:rsidRDefault="00DF60D7" w:rsidP="003643A9">
            <w:pPr>
              <w:pStyle w:val="TAH"/>
              <w:rPr>
                <w:rFonts w:cs="Arial"/>
                <w:szCs w:val="18"/>
              </w:rPr>
            </w:pPr>
            <w:r w:rsidRPr="003B2883">
              <w:rPr>
                <w:rFonts w:cs="Arial"/>
                <w:szCs w:val="18"/>
              </w:rPr>
              <w:t>Description</w:t>
            </w:r>
          </w:p>
        </w:tc>
      </w:tr>
      <w:tr w:rsidR="00DF60D7" w:rsidRPr="003B2883"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3B2883" w:rsidRDefault="00DF60D7" w:rsidP="003643A9">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3B2883" w:rsidRDefault="00DF60D7" w:rsidP="003643A9">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3B2883" w:rsidRDefault="00DF60D7" w:rsidP="003643A9">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3B2883" w:rsidRDefault="00DF60D7" w:rsidP="003643A9">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3B2883" w:rsidRDefault="00DF60D7" w:rsidP="003643A9">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DF60D7" w:rsidRPr="003B2883"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Pr="003B2883" w:rsidRDefault="00DF60D7" w:rsidP="003643A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Pr="003B2883" w:rsidRDefault="00DF60D7" w:rsidP="003643A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Pr="003B2883" w:rsidRDefault="00DF60D7" w:rsidP="003643A9">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Pr="003B2883" w:rsidRDefault="00DF60D7" w:rsidP="003643A9">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Pr="003B2883" w:rsidRDefault="00DF60D7" w:rsidP="003643A9">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978C125" w14:textId="77777777" w:rsidR="00DF60D7" w:rsidRPr="003B2883" w:rsidRDefault="00DF60D7" w:rsidP="00F11A55"/>
    <w:p w14:paraId="589692FD" w14:textId="7A0873D2" w:rsidR="00745343" w:rsidRPr="003B2883" w:rsidRDefault="00745343" w:rsidP="00745343">
      <w:pPr>
        <w:pStyle w:val="Heading5"/>
      </w:pPr>
      <w:bookmarkStart w:id="362" w:name="_Toc20137542"/>
      <w:r w:rsidRPr="003B2883">
        <w:t>6.2.6.2.18</w:t>
      </w:r>
      <w:r w:rsidRPr="003B2883">
        <w:tab/>
        <w:t xml:space="preserve">Type: </w:t>
      </w:r>
      <w:r w:rsidRPr="003B2883">
        <w:rPr>
          <w:lang w:eastAsia="zh-CN"/>
        </w:rPr>
        <w:t>AmfUpdateEventOptionItem</w:t>
      </w:r>
      <w:bookmarkEnd w:id="362"/>
    </w:p>
    <w:p w14:paraId="2391D8FE" w14:textId="77777777" w:rsidR="00745343" w:rsidRPr="003B2883" w:rsidRDefault="00745343" w:rsidP="00745343">
      <w:pPr>
        <w:pStyle w:val="TH"/>
      </w:pPr>
      <w:bookmarkStart w:id="363" w:name="_Hlk20139507"/>
      <w:r w:rsidRPr="003B2883">
        <w:rPr>
          <w:noProof/>
        </w:rPr>
        <w:t>Table </w:t>
      </w:r>
      <w:r w:rsidRPr="003B2883">
        <w:t>6.2.6.2.18-1</w:t>
      </w:r>
      <w:bookmarkEnd w:id="363"/>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rsidRPr="003B288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Pr="003B2883" w:rsidRDefault="00745343"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Pr="003B2883" w:rsidRDefault="00745343"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Pr="003B2883" w:rsidRDefault="00745343"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Pr="003B2883" w:rsidRDefault="00745343"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Pr="003B2883" w:rsidRDefault="00745343" w:rsidP="00660707">
            <w:pPr>
              <w:pStyle w:val="TAH"/>
              <w:rPr>
                <w:rFonts w:cs="Arial"/>
                <w:szCs w:val="18"/>
              </w:rPr>
            </w:pPr>
            <w:r w:rsidRPr="003B2883">
              <w:rPr>
                <w:rFonts w:cs="Arial"/>
                <w:szCs w:val="18"/>
              </w:rPr>
              <w:t>Description</w:t>
            </w:r>
          </w:p>
        </w:tc>
      </w:tr>
      <w:tr w:rsidR="00745343" w:rsidRPr="003B288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Pr="003B2883" w:rsidRDefault="00745343" w:rsidP="00660707">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Pr="003B2883" w:rsidRDefault="00745343" w:rsidP="0066070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Pr="003B2883" w:rsidRDefault="00745343" w:rsidP="00660707">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Pr="003B2883" w:rsidRDefault="00745343" w:rsidP="00660707">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Pr="003B2883" w:rsidRDefault="00745343" w:rsidP="00660707">
            <w:pPr>
              <w:pStyle w:val="TAL"/>
            </w:pPr>
            <w:r w:rsidRPr="003B2883">
              <w:t>This IE indicates the patch operation as defined in IETF RFC 6902 [14] to be performed on resource.</w:t>
            </w:r>
          </w:p>
          <w:p w14:paraId="4573096B" w14:textId="77777777" w:rsidR="00745343" w:rsidRPr="003B2883" w:rsidRDefault="00745343" w:rsidP="00660707">
            <w:pPr>
              <w:pStyle w:val="TAL"/>
              <w:rPr>
                <w:rFonts w:cs="Arial"/>
                <w:szCs w:val="18"/>
                <w:lang w:eastAsia="zh-CN"/>
              </w:rPr>
            </w:pPr>
            <w:r w:rsidRPr="003B2883">
              <w:rPr>
                <w:rFonts w:cs="Arial"/>
                <w:szCs w:val="18"/>
                <w:lang w:eastAsia="zh-CN"/>
              </w:rPr>
              <w:t>This IE shall support the following values:</w:t>
            </w:r>
          </w:p>
          <w:p w14:paraId="693D2190" w14:textId="77777777" w:rsidR="00745343" w:rsidRPr="003B2883" w:rsidRDefault="00745343" w:rsidP="00660707">
            <w:pPr>
              <w:pStyle w:val="B1"/>
              <w:rPr>
                <w:lang w:eastAsia="zh-CN"/>
              </w:rPr>
            </w:pPr>
            <w:r w:rsidRPr="003B2883">
              <w:rPr>
                <w:lang w:eastAsia="zh-CN"/>
              </w:rPr>
              <w:t>-</w:t>
            </w:r>
            <w:r w:rsidRPr="003B2883">
              <w:rPr>
                <w:lang w:eastAsia="zh-CN"/>
              </w:rPr>
              <w:tab/>
            </w:r>
            <w:r w:rsidRPr="003B2883">
              <w:rPr>
                <w:rFonts w:ascii="Arial" w:hAnsi="Arial"/>
                <w:sz w:val="18"/>
              </w:rPr>
              <w:t>"replace"</w:t>
            </w:r>
          </w:p>
        </w:tc>
      </w:tr>
      <w:tr w:rsidR="00745343" w:rsidRPr="003B288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Pr="003B2883" w:rsidRDefault="00745343" w:rsidP="00660707">
            <w:pPr>
              <w:pStyle w:val="TAL"/>
            </w:pPr>
            <w:r w:rsidRPr="003B2883">
              <w:t>path</w:t>
            </w:r>
          </w:p>
          <w:p w14:paraId="5FF58187" w14:textId="77777777" w:rsidR="00745343" w:rsidRPr="003B288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Pr="003B2883" w:rsidRDefault="00745343" w:rsidP="00660707">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Pr="003B2883" w:rsidRDefault="00745343" w:rsidP="00660707">
            <w:pPr>
              <w:pStyle w:val="TAL"/>
            </w:pPr>
            <w:r w:rsidRPr="003B2883">
              <w:t>This IE contains a JSON pointer value (as defined in IETF RFC 6901 [12]) that references a location of a resource on which the patch operation shall be performed.</w:t>
            </w:r>
          </w:p>
          <w:p w14:paraId="4EC86133" w14:textId="77777777" w:rsidR="00745343" w:rsidRPr="003B2883" w:rsidRDefault="00745343" w:rsidP="00660707">
            <w:pPr>
              <w:pStyle w:val="TAL"/>
            </w:pPr>
          </w:p>
          <w:p w14:paraId="7845CF5E" w14:textId="77777777" w:rsidR="00745343" w:rsidRPr="003B2883" w:rsidRDefault="00745343" w:rsidP="00660707">
            <w:pPr>
              <w:pStyle w:val="TAL"/>
            </w:pPr>
            <w:r w:rsidRPr="003B2883">
              <w:t>This IE shall contain the JSON pointer to "/options/expiry" attribute of the event subscription resource.</w:t>
            </w:r>
          </w:p>
        </w:tc>
      </w:tr>
      <w:tr w:rsidR="00745343" w:rsidRPr="003B288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Pr="003B2883" w:rsidRDefault="00745343" w:rsidP="00660707">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Pr="003B2883" w:rsidRDefault="00745343" w:rsidP="00660707">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3B2883" w:rsidRDefault="00745343" w:rsidP="00660707">
            <w:pPr>
              <w:pStyle w:val="TAL"/>
            </w:pPr>
            <w:r w:rsidRPr="003B2883">
              <w:t>This IE indicates the updated expiry timer value as suggested by the NF service consumer.</w:t>
            </w:r>
          </w:p>
        </w:tc>
      </w:tr>
    </w:tbl>
    <w:p w14:paraId="54EFA6EB" w14:textId="77777777" w:rsidR="00745343" w:rsidRPr="003B2883" w:rsidRDefault="00745343" w:rsidP="00F11A55"/>
    <w:p w14:paraId="5E422CAF" w14:textId="2BF8FA9A" w:rsidR="002B45D7" w:rsidRPr="003B2883" w:rsidRDefault="002B45D7" w:rsidP="002B45D7">
      <w:pPr>
        <w:pStyle w:val="Heading5"/>
      </w:pPr>
      <w:bookmarkStart w:id="364" w:name="_Toc20137543"/>
      <w:r w:rsidRPr="003B2883">
        <w:t>6.2.6.2.</w:t>
      </w:r>
      <w:r>
        <w:t>19</w:t>
      </w:r>
      <w:r w:rsidRPr="003B2883">
        <w:tab/>
        <w:t xml:space="preserve">Type: </w:t>
      </w:r>
      <w:r>
        <w:t>5GsUserStateInfo</w:t>
      </w:r>
      <w:bookmarkEnd w:id="364"/>
    </w:p>
    <w:p w14:paraId="2BB93135" w14:textId="29DB2F6D" w:rsidR="002B45D7" w:rsidRPr="003B2883" w:rsidRDefault="002B45D7" w:rsidP="002B45D7">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B45D7" w:rsidRPr="003B2883" w14:paraId="1D0C2F42"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A18CDA" w14:textId="77777777" w:rsidR="002B45D7" w:rsidRPr="003B2883" w:rsidRDefault="002B45D7" w:rsidP="00843C4E">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2A575CB" w14:textId="77777777" w:rsidR="002B45D7" w:rsidRPr="003B2883" w:rsidRDefault="002B45D7" w:rsidP="00843C4E">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0A4A41E" w14:textId="77777777" w:rsidR="002B45D7" w:rsidRPr="003B2883" w:rsidRDefault="002B45D7" w:rsidP="00843C4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38F5A8" w14:textId="77777777" w:rsidR="002B45D7" w:rsidRPr="003B2883" w:rsidRDefault="002B45D7" w:rsidP="00843C4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4F0F2" w14:textId="77777777" w:rsidR="002B45D7" w:rsidRPr="003B2883" w:rsidRDefault="002B45D7" w:rsidP="00843C4E">
            <w:pPr>
              <w:pStyle w:val="TAH"/>
              <w:rPr>
                <w:rFonts w:cs="Arial"/>
                <w:szCs w:val="18"/>
              </w:rPr>
            </w:pPr>
            <w:r w:rsidRPr="003B2883">
              <w:rPr>
                <w:rFonts w:cs="Arial"/>
                <w:szCs w:val="18"/>
              </w:rPr>
              <w:t>Description</w:t>
            </w:r>
          </w:p>
        </w:tc>
      </w:tr>
      <w:tr w:rsidR="002B45D7" w:rsidRPr="003B2883" w14:paraId="0B1391B7"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tcPr>
          <w:p w14:paraId="777DCB6B" w14:textId="77777777" w:rsidR="002B45D7" w:rsidRPr="003B2883" w:rsidRDefault="002B45D7" w:rsidP="00843C4E">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2FF1BCE9" w14:textId="77777777" w:rsidR="002B45D7" w:rsidRPr="003B2883" w:rsidRDefault="002B45D7" w:rsidP="00843C4E">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67E905FE" w14:textId="77777777" w:rsidR="002B45D7" w:rsidRPr="003B2883" w:rsidRDefault="002B45D7" w:rsidP="00843C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197C8D2" w14:textId="77777777" w:rsidR="002B45D7" w:rsidRPr="003B2883" w:rsidRDefault="002B45D7" w:rsidP="00843C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700218A" w14:textId="77777777" w:rsidR="002B45D7" w:rsidRPr="003B2883" w:rsidRDefault="002B45D7" w:rsidP="00843C4E">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2B45D7" w:rsidRPr="003B2883" w14:paraId="59E9EED2"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tcPr>
          <w:p w14:paraId="08C9C026" w14:textId="77777777" w:rsidR="002B45D7" w:rsidRPr="003B2883" w:rsidRDefault="002B45D7" w:rsidP="00843C4E">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EDD1ACA" w14:textId="77777777" w:rsidR="002B45D7" w:rsidRPr="003B2883" w:rsidRDefault="002B45D7" w:rsidP="00843C4E">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43599EEF" w14:textId="77777777" w:rsidR="002B45D7" w:rsidRPr="003B2883" w:rsidRDefault="002B45D7" w:rsidP="00843C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3311B6" w14:textId="77777777" w:rsidR="002B45D7" w:rsidRPr="003B2883" w:rsidRDefault="002B45D7" w:rsidP="00843C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23B599F" w14:textId="77777777" w:rsidR="002B45D7" w:rsidRPr="003B2883" w:rsidRDefault="002B45D7" w:rsidP="00843C4E">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E7BC1C1" w14:textId="77777777" w:rsidR="002B45D7" w:rsidRPr="003B2883" w:rsidRDefault="002B45D7" w:rsidP="002B45D7"/>
    <w:p w14:paraId="08E368CE" w14:textId="258CCAFE" w:rsidR="00515970" w:rsidRPr="003B2883" w:rsidRDefault="00170884" w:rsidP="00515970">
      <w:pPr>
        <w:pStyle w:val="Heading4"/>
        <w:rPr>
          <w:lang w:val="en-US"/>
        </w:rPr>
      </w:pPr>
      <w:bookmarkStart w:id="365" w:name="_Toc20137544"/>
      <w:r w:rsidRPr="003B2883">
        <w:rPr>
          <w:lang w:val="en-US"/>
        </w:rPr>
        <w:lastRenderedPageBreak/>
        <w:t>6.2</w:t>
      </w:r>
      <w:r w:rsidR="00515970" w:rsidRPr="003B2883">
        <w:rPr>
          <w:lang w:val="en-US"/>
        </w:rPr>
        <w:t>.6.3</w:t>
      </w:r>
      <w:r w:rsidR="00515970" w:rsidRPr="003B2883">
        <w:rPr>
          <w:lang w:val="en-US"/>
        </w:rPr>
        <w:tab/>
        <w:t>Simple data types and enumerations</w:t>
      </w:r>
      <w:bookmarkEnd w:id="365"/>
    </w:p>
    <w:p w14:paraId="17385BBD" w14:textId="6400AEB5" w:rsidR="00515970" w:rsidRPr="003B2883" w:rsidRDefault="00170884" w:rsidP="00515970">
      <w:pPr>
        <w:pStyle w:val="Heading5"/>
      </w:pPr>
      <w:bookmarkStart w:id="366" w:name="_Toc20137545"/>
      <w:r w:rsidRPr="003B2883">
        <w:t>6.2</w:t>
      </w:r>
      <w:r w:rsidR="00515970" w:rsidRPr="003B2883">
        <w:t>.6.3.1</w:t>
      </w:r>
      <w:r w:rsidR="00515970" w:rsidRPr="003B2883">
        <w:tab/>
        <w:t>Introduction</w:t>
      </w:r>
      <w:bookmarkEnd w:id="366"/>
    </w:p>
    <w:p w14:paraId="68241E46" w14:textId="07A04946"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CAA619C" w14:textId="75342026" w:rsidR="00515970" w:rsidRPr="003B2883" w:rsidRDefault="00170884" w:rsidP="00515970">
      <w:pPr>
        <w:pStyle w:val="Heading5"/>
      </w:pPr>
      <w:bookmarkStart w:id="367" w:name="_Toc20137546"/>
      <w:r w:rsidRPr="003B2883">
        <w:t>6.2</w:t>
      </w:r>
      <w:r w:rsidR="00515970" w:rsidRPr="003B2883">
        <w:t>.6.3.2</w:t>
      </w:r>
      <w:r w:rsidR="00515970" w:rsidRPr="003B2883">
        <w:tab/>
        <w:t>Simple data types</w:t>
      </w:r>
      <w:bookmarkEnd w:id="367"/>
    </w:p>
    <w:p w14:paraId="3F6F7304" w14:textId="77777777" w:rsidR="00515970" w:rsidRPr="003B2883" w:rsidRDefault="00515970" w:rsidP="00515970">
      <w:r w:rsidRPr="003B2883">
        <w:t xml:space="preserve">The simple data types defined in table </w:t>
      </w:r>
      <w:r w:rsidR="00170884" w:rsidRPr="003B2883">
        <w:t>6.2</w:t>
      </w:r>
      <w:r w:rsidRPr="003B2883">
        <w:t>.6.3.2-1 shall be supported.</w:t>
      </w:r>
    </w:p>
    <w:p w14:paraId="319C3606" w14:textId="77777777" w:rsidR="00515970" w:rsidRPr="003B2883" w:rsidRDefault="00515970" w:rsidP="00515970">
      <w:pPr>
        <w:pStyle w:val="TH"/>
      </w:pPr>
      <w:r w:rsidRPr="003B2883">
        <w:t xml:space="preserve">Table </w:t>
      </w:r>
      <w:r w:rsidR="00170884" w:rsidRPr="003B2883">
        <w:t>6.2</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rsidRPr="003B2883"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Pr="003B2883" w:rsidRDefault="00515970" w:rsidP="00515970">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Pr="003B2883" w:rsidRDefault="00515970" w:rsidP="00515970">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Pr="003B2883" w:rsidRDefault="00515970" w:rsidP="00515970">
            <w:pPr>
              <w:pStyle w:val="TAH"/>
            </w:pPr>
            <w:r w:rsidRPr="003B2883">
              <w:t>Description</w:t>
            </w:r>
          </w:p>
        </w:tc>
      </w:tr>
      <w:tr w:rsidR="002E35BA" w:rsidRPr="003B2883"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Pr="003B2883" w:rsidRDefault="002E35BA" w:rsidP="002E35BA">
            <w:pPr>
              <w:pStyle w:val="TAL"/>
            </w:pPr>
            <w:r w:rsidRPr="003B2883">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Pr="003B2883" w:rsidRDefault="002E35BA" w:rsidP="002E35BA">
            <w:pPr>
              <w:pStyle w:val="TAL"/>
            </w:pPr>
            <w:r w:rsidRPr="003B2883">
              <w:t>string</w:t>
            </w:r>
          </w:p>
        </w:tc>
        <w:tc>
          <w:tcPr>
            <w:tcW w:w="2952" w:type="pct"/>
            <w:tcBorders>
              <w:top w:val="single" w:sz="4" w:space="0" w:color="auto"/>
              <w:left w:val="nil"/>
              <w:bottom w:val="single" w:sz="8" w:space="0" w:color="auto"/>
              <w:right w:val="single" w:sz="8" w:space="0" w:color="auto"/>
            </w:tcBorders>
          </w:tcPr>
          <w:p w14:paraId="13C379D1" w14:textId="2AE81492" w:rsidR="002E35BA" w:rsidRPr="003B2883" w:rsidRDefault="002E35BA" w:rsidP="002E35BA">
            <w:pPr>
              <w:pStyle w:val="TAL"/>
            </w:pPr>
            <w:r w:rsidRPr="003B2883">
              <w:t xml:space="preserve">5G Global Unique Temporary Identifier, defined in </w:t>
            </w:r>
            <w:r w:rsidR="003B2883">
              <w:t>clause</w:t>
            </w:r>
            <w:r w:rsidRPr="003B2883">
              <w:t xml:space="preserve"> 5.9.4 of 3GPP TS 23.501 [2]</w:t>
            </w:r>
          </w:p>
        </w:tc>
      </w:tr>
    </w:tbl>
    <w:p w14:paraId="24FBA8A2" w14:textId="77777777" w:rsidR="00515970" w:rsidRPr="003B2883" w:rsidRDefault="00515970" w:rsidP="00515970"/>
    <w:p w14:paraId="65810BD7" w14:textId="00E98132" w:rsidR="00515970" w:rsidRPr="003B2883" w:rsidRDefault="00170884" w:rsidP="00515970">
      <w:pPr>
        <w:pStyle w:val="Heading5"/>
      </w:pPr>
      <w:bookmarkStart w:id="368" w:name="_Toc20137547"/>
      <w:r w:rsidRPr="003B2883">
        <w:lastRenderedPageBreak/>
        <w:t>6.2</w:t>
      </w:r>
      <w:r w:rsidR="00515970" w:rsidRPr="003B2883">
        <w:t>.6.3.3</w:t>
      </w:r>
      <w:r w:rsidR="00515970" w:rsidRPr="003B2883">
        <w:tab/>
        <w:t xml:space="preserve">Enumeration: </w:t>
      </w:r>
      <w:r w:rsidR="002E35BA" w:rsidRPr="003B2883">
        <w:t>AmfEventType</w:t>
      </w:r>
      <w:bookmarkEnd w:id="368"/>
    </w:p>
    <w:p w14:paraId="22B031C4" w14:textId="77777777" w:rsidR="00515970" w:rsidRPr="003B2883" w:rsidRDefault="00515970" w:rsidP="00515970">
      <w:pPr>
        <w:pStyle w:val="TH"/>
      </w:pPr>
      <w:r w:rsidRPr="003B2883">
        <w:t>Table </w:t>
      </w:r>
      <w:r w:rsidR="00170884" w:rsidRPr="003B2883">
        <w:t>6.2</w:t>
      </w:r>
      <w:r w:rsidRPr="003B2883">
        <w:t xml:space="preserve">.6.3.3-1: Enumeration </w:t>
      </w:r>
      <w:r w:rsidR="002E35BA" w:rsidRPr="003B2883">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rsidRPr="003B2883" w14:paraId="04E1D924" w14:textId="77777777" w:rsidTr="002B45D7">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Pr="003B2883" w:rsidRDefault="00515970" w:rsidP="00515970">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Pr="003B2883" w:rsidRDefault="00515970" w:rsidP="00515970">
            <w:pPr>
              <w:pStyle w:val="TAH"/>
            </w:pPr>
            <w:r w:rsidRPr="003B2883">
              <w:t>Description</w:t>
            </w:r>
          </w:p>
        </w:tc>
      </w:tr>
      <w:tr w:rsidR="002E35BA" w:rsidRPr="003B2883" w14:paraId="58041388"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Pr="003B2883" w:rsidRDefault="001119A2" w:rsidP="002E35BA">
            <w:pPr>
              <w:pStyle w:val="TAL"/>
            </w:pPr>
            <w:r w:rsidRPr="003B2883">
              <w:t>"</w:t>
            </w:r>
            <w:r w:rsidR="002E35BA" w:rsidRPr="003B2883">
              <w:t>LOCATION_REPORT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Pr="003B2883" w:rsidRDefault="002E35BA" w:rsidP="002E35BA">
            <w:pPr>
              <w:pStyle w:val="TAL"/>
            </w:pPr>
            <w:r w:rsidRPr="003B2883">
              <w:t>A NF subscribes to this event to receive the Last Known Location of a UE or a group of UEs, and Updated Location of the UE or any UE in the group when AMF becomes aware of a location change of the UE.</w:t>
            </w:r>
          </w:p>
        </w:tc>
      </w:tr>
      <w:tr w:rsidR="002E35BA" w:rsidRPr="003B2883" w14:paraId="541C231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3B2883" w:rsidRDefault="001119A2" w:rsidP="002E35BA">
            <w:pPr>
              <w:pStyle w:val="TAL"/>
            </w:pPr>
            <w:r w:rsidRPr="003B2883">
              <w:t>"</w:t>
            </w:r>
            <w:r w:rsidR="002E35BA" w:rsidRPr="003B2883">
              <w:t>PRESENCE_IN_AOI_REPORT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3B2883" w:rsidRDefault="002E35BA" w:rsidP="002E35BA">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rsidRPr="003B2883" w14:paraId="41BCAAA8"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3B2883" w:rsidRDefault="001119A2" w:rsidP="002E35BA">
            <w:pPr>
              <w:pStyle w:val="TAL"/>
            </w:pPr>
            <w:r w:rsidRPr="003B2883">
              <w:t>"</w:t>
            </w:r>
            <w:r w:rsidR="002E35BA" w:rsidRPr="003B2883">
              <w:t>TIMEZONE_REPORT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3B2883" w:rsidRDefault="002E35BA" w:rsidP="002E35BA">
            <w:pPr>
              <w:pStyle w:val="TAL"/>
            </w:pPr>
            <w:r w:rsidRPr="003B2883">
              <w:t>A NF subscribes to this event to receive the current time zone of a UE or a group of UEs, and updated time zone of the UE or any UE in the group when AMF becomes aware of a time zone change of the UE.</w:t>
            </w:r>
          </w:p>
        </w:tc>
      </w:tr>
      <w:tr w:rsidR="002E35BA" w:rsidRPr="003B2883" w14:paraId="3FCE921D"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3B2883" w:rsidRDefault="001119A2" w:rsidP="002E35BA">
            <w:pPr>
              <w:pStyle w:val="TAL"/>
            </w:pPr>
            <w:r w:rsidRPr="003B2883">
              <w:t>"</w:t>
            </w:r>
            <w:r w:rsidR="002E35BA" w:rsidRPr="003B2883">
              <w:t>ACCESS_TYPE_REPORT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3B2883" w:rsidRDefault="002E35BA" w:rsidP="002E35BA">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2E35BA" w:rsidRPr="003B2883" w14:paraId="48DF4E7F"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3B2883" w:rsidRDefault="001119A2" w:rsidP="002E35BA">
            <w:pPr>
              <w:pStyle w:val="TAL"/>
            </w:pPr>
            <w:r w:rsidRPr="003B2883">
              <w:t>"</w:t>
            </w:r>
            <w:r w:rsidR="002E35BA" w:rsidRPr="003B2883">
              <w:t>REGISTRATION_STATE_REPORT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3B2883" w:rsidRDefault="002E35BA" w:rsidP="002E35BA">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2E35BA" w:rsidRPr="003B2883" w14:paraId="7F99CFCE"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3B2883" w:rsidRDefault="001119A2" w:rsidP="002E35BA">
            <w:pPr>
              <w:pStyle w:val="TAL"/>
            </w:pPr>
            <w:r w:rsidRPr="003B2883">
              <w:t>"</w:t>
            </w:r>
            <w:r w:rsidR="002E35BA" w:rsidRPr="003B2883">
              <w:t>CONNECTIVITY_STATE_REPORT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3B2883" w:rsidRDefault="002E35BA" w:rsidP="002E35BA">
            <w:pPr>
              <w:pStyle w:val="TAL"/>
            </w:pPr>
            <w:r w:rsidRPr="003B2883">
              <w:t>A NF subscribes to this event to receive the current connectivity state of a UE or a group of UEs, and report for updated connectivity state of a UE or any UE in the group when AMF becomes aware of a connectivity state change of the UE.</w:t>
            </w:r>
          </w:p>
        </w:tc>
      </w:tr>
      <w:tr w:rsidR="002E35BA" w:rsidRPr="003B2883" w14:paraId="5AA19B8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3B2883" w:rsidRDefault="001119A2" w:rsidP="002E35BA">
            <w:pPr>
              <w:pStyle w:val="TAL"/>
            </w:pPr>
            <w:r w:rsidRPr="003B2883">
              <w:t>"</w:t>
            </w:r>
            <w:r w:rsidR="002E35BA" w:rsidRPr="003B2883">
              <w:t>REACHABILITY_REPORT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3B2883" w:rsidRDefault="002E35BA" w:rsidP="002E35BA">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2E35BA" w:rsidRPr="003B2883" w14:paraId="5826CE0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3B2883" w:rsidRDefault="001119A2" w:rsidP="002E35BA">
            <w:pPr>
              <w:pStyle w:val="TAL"/>
            </w:pPr>
            <w:r w:rsidRPr="003B2883">
              <w:t>"</w:t>
            </w:r>
            <w:r w:rsidR="002E35BA" w:rsidRPr="003B2883">
              <w:t>COMMUNICATION_FAILURE_REPORT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3B2883" w:rsidRDefault="002E35BA" w:rsidP="002E35BA">
            <w:pPr>
              <w:pStyle w:val="TAL"/>
            </w:pPr>
            <w:r w:rsidRPr="003B2883">
              <w:t>A NF subscribes to this event to receive the Communication failure report of a UE or group of UEs or any UE.</w:t>
            </w:r>
          </w:p>
        </w:tc>
      </w:tr>
      <w:tr w:rsidR="002E35BA" w:rsidRPr="003B2883" w14:paraId="107D81C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3B2883" w:rsidRDefault="001119A2" w:rsidP="002E35BA">
            <w:pPr>
              <w:pStyle w:val="TAL"/>
            </w:pPr>
            <w:r w:rsidRPr="003B2883">
              <w:t>"</w:t>
            </w:r>
            <w:r w:rsidR="002E35BA" w:rsidRPr="003B2883">
              <w:t>UES_IN_AREA_REPORT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3B2883" w:rsidRDefault="002E35BA" w:rsidP="002E35BA">
            <w:pPr>
              <w:pStyle w:val="TAL"/>
            </w:pPr>
            <w:r w:rsidRPr="003B2883">
              <w:t>A NF subscribes to this event to receive the number of UEs in a specific area.</w:t>
            </w:r>
          </w:p>
        </w:tc>
      </w:tr>
      <w:tr w:rsidR="00F916A4" w:rsidRPr="003B2883" w14:paraId="392BA70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Pr="003B2883" w:rsidRDefault="00036530" w:rsidP="00F916A4">
            <w:pPr>
              <w:pStyle w:val="TAL"/>
            </w:pPr>
            <w:r w:rsidRPr="003B2883">
              <w:rPr>
                <w:lang w:eastAsia="zh-CN"/>
              </w:rPr>
              <w:t>"</w:t>
            </w:r>
            <w:r w:rsidR="00F916A4" w:rsidRPr="003B2883">
              <w:rPr>
                <w:lang w:eastAsia="zh-CN"/>
              </w:rPr>
              <w:t>SUBSCRIPTION_ID_CHANGE</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3B2883" w:rsidRDefault="00F916A4" w:rsidP="00F916A4">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F916A4" w:rsidRPr="003B2883" w14:paraId="6BBDAE94"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Pr="003B2883" w:rsidRDefault="00036530" w:rsidP="00F916A4">
            <w:pPr>
              <w:pStyle w:val="TAL"/>
            </w:pPr>
            <w:r w:rsidRPr="003B2883">
              <w:rPr>
                <w:lang w:eastAsia="zh-CN"/>
              </w:rPr>
              <w:t>"</w:t>
            </w:r>
            <w:r w:rsidR="00F916A4" w:rsidRPr="003B2883">
              <w:rPr>
                <w:lang w:eastAsia="zh-CN"/>
              </w:rPr>
              <w:t>SUBSCRIPTION_ID_ADDITION</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3B2883" w:rsidRDefault="00F916A4" w:rsidP="00F916A4">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8D737C" w:rsidRPr="003B2883" w14:paraId="5C323C11"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Pr="003B2883" w:rsidRDefault="008D737C" w:rsidP="008D737C">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Pr="003B2883" w:rsidRDefault="008D737C" w:rsidP="008D737C">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2B45D7" w:rsidRPr="003B2883" w14:paraId="006777C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284E1" w14:textId="70378FE6" w:rsidR="002B45D7" w:rsidRPr="003B2883" w:rsidRDefault="002B45D7" w:rsidP="002B45D7">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06ECC" w14:textId="1E985C99" w:rsidR="002B45D7" w:rsidRPr="003B2883" w:rsidRDefault="002B45D7" w:rsidP="002B45D7">
            <w:pPr>
              <w:pStyle w:val="TAL"/>
            </w:pPr>
            <w:r w:rsidRPr="003B2883">
              <w:t xml:space="preserve">A NF subscribes to this event to receive the </w:t>
            </w:r>
            <w:r>
              <w:t>5GS user</w:t>
            </w:r>
            <w:r w:rsidRPr="003B2883">
              <w:t xml:space="preserve"> state of a UE.</w:t>
            </w:r>
          </w:p>
        </w:tc>
      </w:tr>
    </w:tbl>
    <w:p w14:paraId="66DF641E" w14:textId="77777777" w:rsidR="00515970" w:rsidRPr="003B2883" w:rsidRDefault="00515970" w:rsidP="00515970">
      <w:pPr>
        <w:rPr>
          <w:lang w:val="en-US"/>
        </w:rPr>
      </w:pPr>
    </w:p>
    <w:p w14:paraId="2310B295" w14:textId="6D563605" w:rsidR="00515970" w:rsidRPr="003B2883" w:rsidRDefault="00170884" w:rsidP="00515970">
      <w:pPr>
        <w:pStyle w:val="Heading5"/>
      </w:pPr>
      <w:bookmarkStart w:id="369" w:name="_Toc20137548"/>
      <w:r w:rsidRPr="003B2883">
        <w:lastRenderedPageBreak/>
        <w:t>6.2</w:t>
      </w:r>
      <w:r w:rsidR="00515970" w:rsidRPr="003B2883">
        <w:t>.6.3.4</w:t>
      </w:r>
      <w:r w:rsidR="00515970" w:rsidRPr="003B2883">
        <w:tab/>
        <w:t xml:space="preserve">Enumeration: </w:t>
      </w:r>
      <w:r w:rsidR="0078046D" w:rsidRPr="003B2883">
        <w:t>AmfEventTrigger</w:t>
      </w:r>
      <w:bookmarkEnd w:id="369"/>
    </w:p>
    <w:p w14:paraId="529FD63E" w14:textId="77777777" w:rsidR="00D96B60" w:rsidRPr="003B2883" w:rsidRDefault="00D96B60" w:rsidP="00D96B6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3B2883" w:rsidRDefault="00D96B60" w:rsidP="0003288C">
            <w:pPr>
              <w:pStyle w:val="TAH"/>
            </w:pPr>
            <w:r w:rsidRPr="003B2883">
              <w:t>Description</w:t>
            </w:r>
          </w:p>
        </w:tc>
      </w:tr>
      <w:tr w:rsidR="00D96B60" w:rsidRPr="003B2883"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3B2883" w:rsidRDefault="001119A2" w:rsidP="0003288C">
            <w:pPr>
              <w:pStyle w:val="TAL"/>
            </w:pPr>
            <w:r w:rsidRPr="003B2883">
              <w:t>"</w:t>
            </w:r>
            <w:r w:rsidR="00D96B60" w:rsidRPr="003B2883">
              <w:t>ONE_TIME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3B2883" w:rsidRDefault="00D96B60" w:rsidP="0003288C">
            <w:pPr>
              <w:pStyle w:val="TAL"/>
            </w:pPr>
            <w:r w:rsidRPr="003B2883">
              <w:t>Defines that AMF should generate report for the event only once. After reporting, the subscription to this event will be terminated.</w:t>
            </w:r>
          </w:p>
        </w:tc>
      </w:tr>
      <w:tr w:rsidR="00D96B60" w:rsidRPr="003B2883"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3B2883" w:rsidRDefault="001119A2" w:rsidP="0003288C">
            <w:pPr>
              <w:pStyle w:val="TAL"/>
            </w:pPr>
            <w:r w:rsidRPr="003B2883">
              <w:t>"</w:t>
            </w:r>
            <w:r w:rsidR="00D96B60" w:rsidRPr="003B2883">
              <w:t>CONTINUOUS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3B2883" w:rsidRDefault="00D96B60" w:rsidP="0003288C">
            <w:pPr>
              <w:pStyle w:val="TAL"/>
            </w:pPr>
            <w:r w:rsidRPr="003B2883">
              <w:t>Defines that AMF should continuously generate reports for the event, until the subscription to this event ends, due to end of report duration or the event being unsubscribed explicitly</w:t>
            </w:r>
          </w:p>
        </w:tc>
      </w:tr>
    </w:tbl>
    <w:p w14:paraId="7E6EE8D1" w14:textId="77777777" w:rsidR="00D96B60" w:rsidRPr="003B2883" w:rsidRDefault="00D96B60" w:rsidP="001353FC"/>
    <w:p w14:paraId="7FE692A2" w14:textId="5117B622" w:rsidR="00D96B60" w:rsidRPr="003B2883" w:rsidRDefault="00D96B60" w:rsidP="00D96B60">
      <w:pPr>
        <w:pStyle w:val="Heading5"/>
      </w:pPr>
      <w:bookmarkStart w:id="370" w:name="_Toc20137549"/>
      <w:r w:rsidRPr="003B2883">
        <w:t>6.2.6.3.5</w:t>
      </w:r>
      <w:r w:rsidRPr="003B2883">
        <w:tab/>
        <w:t>Enumeration: LocationFilter</w:t>
      </w:r>
      <w:bookmarkEnd w:id="370"/>
    </w:p>
    <w:p w14:paraId="4B9442AB" w14:textId="6BC2590C" w:rsidR="00D96B60" w:rsidRPr="003B2883" w:rsidRDefault="00D96B60" w:rsidP="00D96B6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3B2883" w:rsidRDefault="00D96B60" w:rsidP="0003288C">
            <w:pPr>
              <w:pStyle w:val="TAH"/>
            </w:pPr>
            <w:r w:rsidRPr="003B2883">
              <w:t>Description</w:t>
            </w:r>
          </w:p>
        </w:tc>
      </w:tr>
      <w:tr w:rsidR="00D96B60" w:rsidRPr="003B2883"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3B2883" w:rsidRDefault="001119A2" w:rsidP="0003288C">
            <w:pPr>
              <w:pStyle w:val="TAL"/>
            </w:pPr>
            <w:r w:rsidRPr="003B2883">
              <w:t>"</w:t>
            </w:r>
            <w:r w:rsidR="00D96B60" w:rsidRPr="003B2883">
              <w:t>TAI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3B2883" w:rsidRDefault="00D96B60" w:rsidP="0003288C">
            <w:pPr>
              <w:pStyle w:val="TAL"/>
            </w:pPr>
            <w:r w:rsidRPr="003B2883">
              <w:t>Indicates any change of the TA used by the UE should be reported</w:t>
            </w:r>
          </w:p>
        </w:tc>
      </w:tr>
      <w:tr w:rsidR="00D96B60" w:rsidRPr="003B2883"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3B2883" w:rsidRDefault="001119A2" w:rsidP="0003288C">
            <w:pPr>
              <w:pStyle w:val="TAL"/>
            </w:pPr>
            <w:r w:rsidRPr="003B2883">
              <w:t>"</w:t>
            </w:r>
            <w:r w:rsidR="00D96B60" w:rsidRPr="003B2883">
              <w:t>CELL_ID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3B2883" w:rsidRDefault="00D96B60" w:rsidP="0003288C">
            <w:pPr>
              <w:pStyle w:val="TAL"/>
            </w:pPr>
            <w:r w:rsidRPr="003B2883">
              <w:t>Indicates any change of the Cell used by the UE should be reported</w:t>
            </w:r>
          </w:p>
        </w:tc>
      </w:tr>
      <w:tr w:rsidR="00D96B60" w:rsidRPr="003B2883"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3B2883" w:rsidRDefault="001119A2" w:rsidP="0003288C">
            <w:pPr>
              <w:pStyle w:val="TAL"/>
            </w:pPr>
            <w:r w:rsidRPr="003B2883">
              <w:t>"</w:t>
            </w:r>
            <w:r w:rsidR="00D96B60" w:rsidRPr="003B2883">
              <w:t>N3IWF</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3B2883" w:rsidRDefault="00D96B60" w:rsidP="0003288C">
            <w:pPr>
              <w:pStyle w:val="TAL"/>
            </w:pPr>
            <w:r w:rsidRPr="003B2883">
              <w:t>Indicates any change of the N3IWF node used by the UE should be reported</w:t>
            </w:r>
          </w:p>
        </w:tc>
      </w:tr>
      <w:tr w:rsidR="00D96B60" w:rsidRPr="003B2883"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3B2883" w:rsidRDefault="001119A2" w:rsidP="0003288C">
            <w:pPr>
              <w:pStyle w:val="TAL"/>
            </w:pPr>
            <w:r w:rsidRPr="003B2883">
              <w:t>"</w:t>
            </w:r>
            <w:r w:rsidR="00D96B60" w:rsidRPr="003B2883">
              <w:t>UE_IP</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3B2883" w:rsidRDefault="00D96B60" w:rsidP="0003288C">
            <w:pPr>
              <w:pStyle w:val="TAL"/>
            </w:pPr>
            <w:r w:rsidRPr="003B2883">
              <w:t>Indicates any change of the UE local IP address should be reported</w:t>
            </w:r>
          </w:p>
        </w:tc>
      </w:tr>
      <w:tr w:rsidR="00D96B60" w:rsidRPr="003B2883"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3B2883" w:rsidRDefault="001119A2" w:rsidP="0003288C">
            <w:pPr>
              <w:pStyle w:val="TAL"/>
            </w:pPr>
            <w:r w:rsidRPr="003B2883">
              <w:t>"</w:t>
            </w:r>
            <w:r w:rsidR="00D96B60" w:rsidRPr="003B2883">
              <w:t>UDP_PORT</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3B2883" w:rsidRDefault="00D96B60" w:rsidP="0003288C">
            <w:pPr>
              <w:pStyle w:val="TAL"/>
            </w:pPr>
            <w:r w:rsidRPr="003B2883">
              <w:t>Indicates any change of local UDP port used by the UE reported</w:t>
            </w:r>
          </w:p>
        </w:tc>
      </w:tr>
    </w:tbl>
    <w:p w14:paraId="6F95D295" w14:textId="77777777" w:rsidR="00D96B60" w:rsidRPr="003B2883" w:rsidRDefault="00D96B60" w:rsidP="001353FC"/>
    <w:p w14:paraId="61BCA0BA" w14:textId="3FD6858C" w:rsidR="00D96B60" w:rsidRPr="003B2883" w:rsidRDefault="00D96B60" w:rsidP="00D96B60">
      <w:pPr>
        <w:pStyle w:val="Heading5"/>
      </w:pPr>
      <w:bookmarkStart w:id="371" w:name="_Toc20137550"/>
      <w:r w:rsidRPr="003B2883">
        <w:t>6.2.6.3.6</w:t>
      </w:r>
      <w:r w:rsidRPr="003B2883">
        <w:tab/>
      </w:r>
      <w:r w:rsidR="000B5473" w:rsidRPr="003B2883">
        <w:t>Void</w:t>
      </w:r>
      <w:bookmarkEnd w:id="371"/>
    </w:p>
    <w:p w14:paraId="0D9837F3" w14:textId="77777777" w:rsidR="00D96B60" w:rsidRPr="003B2883" w:rsidRDefault="00D96B60" w:rsidP="001353FC"/>
    <w:p w14:paraId="23A70FFD" w14:textId="284C4B16" w:rsidR="00D96B60" w:rsidRPr="003B2883" w:rsidRDefault="00D96B60" w:rsidP="00D96B60">
      <w:pPr>
        <w:pStyle w:val="Heading5"/>
      </w:pPr>
      <w:bookmarkStart w:id="372" w:name="_Toc20137551"/>
      <w:r w:rsidRPr="003B2883">
        <w:t>6.2.6.3.7</w:t>
      </w:r>
      <w:r w:rsidRPr="003B2883">
        <w:tab/>
        <w:t>Enumeration: UeReachability</w:t>
      </w:r>
      <w:bookmarkEnd w:id="372"/>
    </w:p>
    <w:p w14:paraId="5B1D24EA" w14:textId="77777777" w:rsidR="00D96B60" w:rsidRPr="003B2883" w:rsidRDefault="00D96B60" w:rsidP="00D96B6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3B2883" w:rsidRDefault="00D96B60" w:rsidP="0003288C">
            <w:pPr>
              <w:pStyle w:val="TAH"/>
            </w:pPr>
            <w:r w:rsidRPr="003B2883">
              <w:t>Description</w:t>
            </w:r>
          </w:p>
        </w:tc>
      </w:tr>
      <w:tr w:rsidR="00D96B60" w:rsidRPr="003B2883"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3B2883" w:rsidRDefault="001119A2" w:rsidP="0003288C">
            <w:pPr>
              <w:pStyle w:val="TAL"/>
            </w:pPr>
            <w:r w:rsidRPr="003B2883">
              <w:t>"</w:t>
            </w:r>
            <w:r w:rsidR="00D96B60" w:rsidRPr="003B2883">
              <w:t>UNREACHABLE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3B2883" w:rsidRDefault="00D96B60" w:rsidP="0003288C">
            <w:pPr>
              <w:pStyle w:val="TAL"/>
            </w:pPr>
            <w:r w:rsidRPr="003B2883">
              <w:t>Indicates the UE is not reachable</w:t>
            </w:r>
          </w:p>
        </w:tc>
      </w:tr>
      <w:tr w:rsidR="00D96B60" w:rsidRPr="003B2883"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3B2883" w:rsidRDefault="001119A2" w:rsidP="0003288C">
            <w:pPr>
              <w:pStyle w:val="TAL"/>
            </w:pPr>
            <w:r w:rsidRPr="003B2883">
              <w:t>"</w:t>
            </w:r>
            <w:r w:rsidR="00D96B60" w:rsidRPr="003B2883">
              <w:t>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3B2883" w:rsidRDefault="00D96B60" w:rsidP="0003288C">
            <w:pPr>
              <w:pStyle w:val="TAL"/>
            </w:pPr>
            <w:r w:rsidRPr="003B2883">
              <w:t>Indicates the UE is reachable for services</w:t>
            </w:r>
          </w:p>
        </w:tc>
      </w:tr>
      <w:tr w:rsidR="00D96B60" w:rsidRPr="003B2883"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3B2883" w:rsidRDefault="001119A2" w:rsidP="0003288C">
            <w:pPr>
              <w:pStyle w:val="TAL"/>
            </w:pPr>
            <w:r w:rsidRPr="003B2883">
              <w:t>"</w:t>
            </w:r>
            <w:r w:rsidR="00D96B60" w:rsidRPr="003B2883">
              <w:t>REGULATORY_ONLY</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3B2883" w:rsidRDefault="00D96B60" w:rsidP="0003288C">
            <w:pPr>
              <w:pStyle w:val="TAL"/>
            </w:pPr>
            <w:r w:rsidRPr="003B2883">
              <w:t>Indicates the UE is reachable only for Regulatory Prioritized Service</w:t>
            </w:r>
          </w:p>
        </w:tc>
      </w:tr>
    </w:tbl>
    <w:p w14:paraId="5C6120D6" w14:textId="77777777" w:rsidR="00D96B60" w:rsidRPr="003B2883" w:rsidRDefault="00D96B60" w:rsidP="001353FC"/>
    <w:p w14:paraId="1535A655" w14:textId="41B8D615" w:rsidR="00D96B60" w:rsidRPr="003B2883" w:rsidRDefault="00D96B60" w:rsidP="00D96B60">
      <w:pPr>
        <w:pStyle w:val="Heading5"/>
      </w:pPr>
      <w:bookmarkStart w:id="373" w:name="_Toc20137552"/>
      <w:r w:rsidRPr="003B2883">
        <w:t>6.2.6.3.8</w:t>
      </w:r>
      <w:r w:rsidRPr="003B2883">
        <w:tab/>
      </w:r>
      <w:r w:rsidR="00DF60D7" w:rsidRPr="003B2883">
        <w:t>Void</w:t>
      </w:r>
      <w:bookmarkEnd w:id="373"/>
    </w:p>
    <w:p w14:paraId="463AD6A2" w14:textId="77777777" w:rsidR="00D96B60" w:rsidRPr="003B2883" w:rsidRDefault="00D96B60" w:rsidP="001353FC"/>
    <w:p w14:paraId="5A48D0D4" w14:textId="2A0203C6" w:rsidR="00D96B60" w:rsidRPr="003B2883" w:rsidRDefault="00D96B60" w:rsidP="00D96B60">
      <w:pPr>
        <w:pStyle w:val="Heading5"/>
      </w:pPr>
      <w:bookmarkStart w:id="374" w:name="_Toc20137553"/>
      <w:r w:rsidRPr="003B2883">
        <w:t>6.2.6.3.9</w:t>
      </w:r>
      <w:r w:rsidRPr="003B2883">
        <w:tab/>
        <w:t>Enumeration: RmState</w:t>
      </w:r>
      <w:bookmarkEnd w:id="374"/>
    </w:p>
    <w:p w14:paraId="368035E6" w14:textId="77777777" w:rsidR="00D96B60" w:rsidRPr="003B2883" w:rsidRDefault="00D96B60" w:rsidP="00D96B6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3B2883" w:rsidRDefault="00D96B60" w:rsidP="0003288C">
            <w:pPr>
              <w:pStyle w:val="TAH"/>
            </w:pPr>
            <w:r w:rsidRPr="003B2883">
              <w:t>Description</w:t>
            </w:r>
          </w:p>
        </w:tc>
      </w:tr>
      <w:tr w:rsidR="00D96B60" w:rsidRPr="003B2883"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3B2883" w:rsidRDefault="001119A2" w:rsidP="0003288C">
            <w:pPr>
              <w:pStyle w:val="TAL"/>
            </w:pPr>
            <w:r w:rsidRPr="003B2883">
              <w:t>"</w:t>
            </w:r>
            <w:r w:rsidR="00D96B60" w:rsidRPr="003B2883">
              <w:t>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3B2883" w:rsidRDefault="00D96B60" w:rsidP="0003288C">
            <w:pPr>
              <w:pStyle w:val="TAL"/>
            </w:pPr>
            <w:r w:rsidRPr="003B2883">
              <w:t>Indicates the UE in RM-REGISTERED state</w:t>
            </w:r>
          </w:p>
        </w:tc>
      </w:tr>
      <w:tr w:rsidR="00D96B60" w:rsidRPr="003B2883"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3B2883" w:rsidRDefault="001119A2" w:rsidP="0003288C">
            <w:pPr>
              <w:pStyle w:val="TAL"/>
            </w:pPr>
            <w:r w:rsidRPr="003B2883">
              <w:t>"</w:t>
            </w:r>
            <w:r w:rsidR="00D96B60" w:rsidRPr="003B2883">
              <w:t>DEREGISTERED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3B2883" w:rsidRDefault="00D96B60" w:rsidP="0003288C">
            <w:pPr>
              <w:pStyle w:val="TAL"/>
            </w:pPr>
            <w:r w:rsidRPr="003B2883">
              <w:t>Indicates the UE in RM-DEREGISTERED state</w:t>
            </w:r>
          </w:p>
        </w:tc>
      </w:tr>
    </w:tbl>
    <w:p w14:paraId="7E4B3DFF" w14:textId="77777777" w:rsidR="00D96B60" w:rsidRPr="003B2883" w:rsidRDefault="00D96B60" w:rsidP="001353FC"/>
    <w:p w14:paraId="27964983" w14:textId="350F8624" w:rsidR="00D96B60" w:rsidRPr="003B2883" w:rsidRDefault="00D96B60" w:rsidP="00D96B60">
      <w:pPr>
        <w:pStyle w:val="Heading5"/>
      </w:pPr>
      <w:bookmarkStart w:id="375" w:name="_Toc20137554"/>
      <w:r w:rsidRPr="003B2883">
        <w:lastRenderedPageBreak/>
        <w:t>6.2.6.3.10</w:t>
      </w:r>
      <w:r w:rsidRPr="003B2883">
        <w:tab/>
        <w:t>Enumeration: CmState</w:t>
      </w:r>
      <w:bookmarkEnd w:id="375"/>
    </w:p>
    <w:p w14:paraId="4B8EF364" w14:textId="77777777" w:rsidR="00D96B60" w:rsidRPr="003B2883" w:rsidRDefault="00D96B60" w:rsidP="00D96B6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3B2883" w:rsidRDefault="00D96B60" w:rsidP="0003288C">
            <w:pPr>
              <w:pStyle w:val="TAH"/>
            </w:pPr>
            <w:r w:rsidRPr="003B2883">
              <w:t>Description</w:t>
            </w:r>
          </w:p>
        </w:tc>
      </w:tr>
      <w:tr w:rsidR="00D96B60" w:rsidRPr="003B2883"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3B2883" w:rsidRDefault="001119A2" w:rsidP="0003288C">
            <w:pPr>
              <w:pStyle w:val="TAL"/>
            </w:pPr>
            <w:r w:rsidRPr="003B2883">
              <w:t>"</w:t>
            </w:r>
            <w:r w:rsidR="00D96B60" w:rsidRPr="003B2883">
              <w:t>IDLE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3B2883" w:rsidRDefault="00D96B60" w:rsidP="0003288C">
            <w:pPr>
              <w:pStyle w:val="TAL"/>
            </w:pPr>
            <w:r w:rsidRPr="003B2883">
              <w:t>Indicates the UE is in CM-IDLE state</w:t>
            </w:r>
          </w:p>
        </w:tc>
      </w:tr>
      <w:tr w:rsidR="00D96B60" w:rsidRPr="003B2883"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3B2883" w:rsidRDefault="001119A2" w:rsidP="0003288C">
            <w:pPr>
              <w:pStyle w:val="TAL"/>
            </w:pPr>
            <w:r w:rsidRPr="003B2883">
              <w:t>"</w:t>
            </w:r>
            <w:r w:rsidR="00D96B60" w:rsidRPr="003B2883">
              <w:t>CONNECTED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3B2883" w:rsidRDefault="00D96B60" w:rsidP="0003288C">
            <w:pPr>
              <w:pStyle w:val="TAL"/>
            </w:pPr>
            <w:r w:rsidRPr="003B2883">
              <w:t>Indicates the UE is in CM-CONNECTED state</w:t>
            </w:r>
          </w:p>
        </w:tc>
      </w:tr>
    </w:tbl>
    <w:p w14:paraId="32AC168A" w14:textId="478663D6" w:rsidR="0078046D" w:rsidRDefault="0078046D" w:rsidP="00D96B60"/>
    <w:p w14:paraId="62F3F429" w14:textId="6AE821A8" w:rsidR="002B45D7" w:rsidRPr="003B2883" w:rsidRDefault="002B45D7" w:rsidP="002B45D7">
      <w:pPr>
        <w:pStyle w:val="Heading5"/>
      </w:pPr>
      <w:bookmarkStart w:id="376" w:name="_Toc20137555"/>
      <w:r w:rsidRPr="003B2883">
        <w:t>6.2.6.3.</w:t>
      </w:r>
      <w:r w:rsidR="00D45CC0">
        <w:t>11</w:t>
      </w:r>
      <w:r w:rsidRPr="003B2883">
        <w:tab/>
        <w:t xml:space="preserve">Enumeration: </w:t>
      </w:r>
      <w:r>
        <w:t>5GsUserState</w:t>
      </w:r>
      <w:bookmarkEnd w:id="376"/>
    </w:p>
    <w:p w14:paraId="43EAAF06" w14:textId="07376134" w:rsidR="002B45D7" w:rsidRPr="003B2883" w:rsidRDefault="002B45D7" w:rsidP="002B45D7">
      <w:pPr>
        <w:pStyle w:val="TH"/>
      </w:pPr>
      <w:r w:rsidRPr="003B2883">
        <w:t>Table 6.2.6.3.</w:t>
      </w:r>
      <w:r w:rsidR="00D45CC0">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2B45D7" w:rsidRPr="003B2883" w14:paraId="06BCAA88" w14:textId="77777777" w:rsidTr="009C6F17">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4942C3" w14:textId="77777777" w:rsidR="002B45D7" w:rsidRPr="003B2883" w:rsidRDefault="002B45D7" w:rsidP="00843C4E">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92F48E" w14:textId="77777777" w:rsidR="002B45D7" w:rsidRPr="003B2883" w:rsidRDefault="002B45D7" w:rsidP="00843C4E">
            <w:pPr>
              <w:pStyle w:val="TAH"/>
            </w:pPr>
            <w:r w:rsidRPr="003B2883">
              <w:t>Description</w:t>
            </w:r>
          </w:p>
        </w:tc>
      </w:tr>
      <w:tr w:rsidR="002B45D7" w:rsidRPr="003B2883" w14:paraId="26ECC5F0"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6C6B3" w14:textId="77777777" w:rsidR="002B45D7" w:rsidRPr="003B2883" w:rsidRDefault="002B45D7" w:rsidP="00843C4E">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189B5" w14:textId="77777777" w:rsidR="002B45D7" w:rsidRPr="003B2883" w:rsidRDefault="002B45D7" w:rsidP="00843C4E">
            <w:pPr>
              <w:pStyle w:val="TAL"/>
            </w:pPr>
            <w:r w:rsidRPr="003B2883">
              <w:t>Indicates the UE in RM-DEREGISTERED state</w:t>
            </w:r>
          </w:p>
        </w:tc>
      </w:tr>
      <w:tr w:rsidR="002B45D7" w:rsidRPr="003B2883" w14:paraId="08326872"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25237" w14:textId="77777777" w:rsidR="002B45D7" w:rsidRPr="003B2883" w:rsidRDefault="002B45D7" w:rsidP="00843C4E">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C8F381" w14:textId="77777777" w:rsidR="002B45D7" w:rsidRPr="003B2883" w:rsidRDefault="002B45D7" w:rsidP="00843C4E">
            <w:pPr>
              <w:pStyle w:val="TAL"/>
            </w:pPr>
            <w:r w:rsidRPr="003B2883">
              <w:t>Indicates the UE in RM-REGISTERED state</w:t>
            </w:r>
            <w:r>
              <w:t xml:space="preserve">, in </w:t>
            </w:r>
            <w:r w:rsidRPr="003B2883">
              <w:t>CM-IDLE state</w:t>
            </w:r>
            <w:r>
              <w:t xml:space="preserve"> and not reachable for paging</w:t>
            </w:r>
          </w:p>
        </w:tc>
      </w:tr>
      <w:tr w:rsidR="002B45D7" w:rsidRPr="003B2883" w14:paraId="16B6B43B"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DD82F5" w14:textId="77777777" w:rsidR="002B45D7" w:rsidRPr="003B2883" w:rsidRDefault="002B45D7" w:rsidP="00843C4E">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5A48F" w14:textId="77777777" w:rsidR="002B45D7" w:rsidRPr="003B2883" w:rsidRDefault="002B45D7" w:rsidP="00843C4E">
            <w:pPr>
              <w:pStyle w:val="TAL"/>
            </w:pPr>
            <w:r w:rsidRPr="003B2883">
              <w:t>Indicates the UE in RM-REGISTERED state</w:t>
            </w:r>
            <w:r>
              <w:t xml:space="preserve">, in </w:t>
            </w:r>
            <w:r w:rsidRPr="003B2883">
              <w:t>CM-IDLE state</w:t>
            </w:r>
            <w:r>
              <w:t xml:space="preserve"> and reachable for paging</w:t>
            </w:r>
          </w:p>
        </w:tc>
      </w:tr>
      <w:tr w:rsidR="002B45D7" w:rsidRPr="003B2883" w14:paraId="758DEB8F"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CEA56" w14:textId="77777777" w:rsidR="002B45D7" w:rsidRPr="003B2883" w:rsidRDefault="002B45D7" w:rsidP="00843C4E">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6DA35" w14:textId="77777777" w:rsidR="002B45D7" w:rsidRPr="003B2883" w:rsidRDefault="002B45D7" w:rsidP="00843C4E">
            <w:pPr>
              <w:pStyle w:val="TAL"/>
            </w:pPr>
            <w:r w:rsidRPr="003B2883">
              <w:t>Indicates the UE is in RM-REGISTERED state</w:t>
            </w:r>
            <w:r>
              <w:t xml:space="preserve">, in </w:t>
            </w:r>
            <w:r w:rsidRPr="003B2883">
              <w:t>CM-CONNECTED state</w:t>
            </w:r>
            <w:r>
              <w:t xml:space="preserve"> and not reachable for paging</w:t>
            </w:r>
          </w:p>
        </w:tc>
      </w:tr>
      <w:tr w:rsidR="002B45D7" w:rsidRPr="003B2883" w14:paraId="46B49D9F" w14:textId="77777777" w:rsidTr="00843C4E">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2B1A7" w14:textId="77777777" w:rsidR="002B45D7" w:rsidRDefault="002B45D7" w:rsidP="00843C4E">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B6324D" w14:textId="77777777" w:rsidR="002B45D7" w:rsidRPr="003B2883" w:rsidRDefault="002B45D7" w:rsidP="00843C4E">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2B45D7" w:rsidRPr="003B2883" w14:paraId="1DF4E8C7" w14:textId="77777777" w:rsidTr="00843C4E">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FBB19" w14:textId="77777777" w:rsidR="002B45D7" w:rsidRDefault="002B45D7" w:rsidP="00843C4E">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897BDB" w14:textId="19DF1C52" w:rsidR="002B45D7" w:rsidRDefault="002B45D7" w:rsidP="00843C4E">
            <w:pPr>
              <w:pStyle w:val="TAL"/>
            </w:pPr>
            <w:r>
              <w:t>Indicates that the 5GS User State cannot be retrieved from the AMF</w:t>
            </w:r>
          </w:p>
          <w:p w14:paraId="7D616F39" w14:textId="77777777" w:rsidR="002B45D7" w:rsidRPr="003B2883" w:rsidRDefault="002B45D7" w:rsidP="00843C4E">
            <w:pPr>
              <w:pStyle w:val="TAL"/>
            </w:pPr>
            <w:r>
              <w:t>(NOTE)</w:t>
            </w:r>
          </w:p>
        </w:tc>
      </w:tr>
      <w:tr w:rsidR="002B45D7" w:rsidRPr="003B2883" w14:paraId="36A4C7F6" w14:textId="77777777" w:rsidTr="00843C4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2D290" w14:textId="77777777" w:rsidR="002B45D7" w:rsidRDefault="002B45D7" w:rsidP="00843C4E">
            <w:pPr>
              <w:pStyle w:val="TAN"/>
            </w:pPr>
            <w:r w:rsidRPr="003B2883">
              <w:t>NOTE:</w:t>
            </w:r>
            <w:r w:rsidRPr="003B2883">
              <w:tab/>
            </w:r>
            <w:r>
              <w:t xml:space="preserve">This value is not sent by AMF (it may be sent by UDM to HSS).  </w:t>
            </w:r>
          </w:p>
        </w:tc>
      </w:tr>
    </w:tbl>
    <w:p w14:paraId="09B0E954" w14:textId="77777777" w:rsidR="002B45D7" w:rsidRPr="003B2883" w:rsidRDefault="002B45D7" w:rsidP="00D96B60"/>
    <w:p w14:paraId="0EE9727E" w14:textId="78971702" w:rsidR="00515970" w:rsidRPr="003B2883" w:rsidRDefault="00170884" w:rsidP="00515970">
      <w:pPr>
        <w:pStyle w:val="Heading4"/>
      </w:pPr>
      <w:bookmarkStart w:id="377" w:name="_Toc20137556"/>
      <w:r w:rsidRPr="003B2883">
        <w:t>6.2</w:t>
      </w:r>
      <w:r w:rsidR="00515970" w:rsidRPr="003B2883">
        <w:t>.6.4</w:t>
      </w:r>
      <w:r w:rsidR="00515970" w:rsidRPr="003B2883">
        <w:tab/>
        <w:t>Binary data</w:t>
      </w:r>
      <w:bookmarkEnd w:id="377"/>
    </w:p>
    <w:p w14:paraId="2CDA14C1" w14:textId="77777777" w:rsidR="00D747B7" w:rsidRPr="003B2883" w:rsidRDefault="00D747B7" w:rsidP="00B65C92">
      <w:r w:rsidRPr="003B2883">
        <w:t>None.</w:t>
      </w:r>
    </w:p>
    <w:p w14:paraId="455B06CE" w14:textId="27BF0D77" w:rsidR="00515970" w:rsidRPr="003B2883" w:rsidRDefault="00170884" w:rsidP="00515970">
      <w:pPr>
        <w:pStyle w:val="Heading3"/>
      </w:pPr>
      <w:bookmarkStart w:id="378" w:name="_Toc20137557"/>
      <w:r w:rsidRPr="003B2883">
        <w:t>6.2</w:t>
      </w:r>
      <w:r w:rsidR="00515970" w:rsidRPr="003B2883">
        <w:t>.7</w:t>
      </w:r>
      <w:r w:rsidR="00515970" w:rsidRPr="003B2883">
        <w:tab/>
        <w:t>Error Handling</w:t>
      </w:r>
      <w:bookmarkEnd w:id="378"/>
    </w:p>
    <w:p w14:paraId="5020ECBE" w14:textId="711ABD47" w:rsidR="005B0306" w:rsidRPr="003B2883" w:rsidRDefault="005B0306" w:rsidP="005B0306">
      <w:pPr>
        <w:pStyle w:val="Heading4"/>
      </w:pPr>
      <w:bookmarkStart w:id="379" w:name="_Toc20137558"/>
      <w:r w:rsidRPr="003B2883">
        <w:t>6.2.7.1</w:t>
      </w:r>
      <w:r w:rsidRPr="003B2883">
        <w:tab/>
        <w:t>General</w:t>
      </w:r>
      <w:bookmarkEnd w:id="379"/>
    </w:p>
    <w:p w14:paraId="1A27220C" w14:textId="091D62EF" w:rsidR="005B0306" w:rsidRPr="003B2883" w:rsidRDefault="005B0306" w:rsidP="005B0306">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6A51E4D9" w14:textId="663F8ECB" w:rsidR="005B0306" w:rsidRPr="003B2883" w:rsidRDefault="005B0306" w:rsidP="005B0306">
      <w:pPr>
        <w:pStyle w:val="Heading4"/>
      </w:pPr>
      <w:bookmarkStart w:id="380" w:name="_Toc20137559"/>
      <w:r w:rsidRPr="003B2883">
        <w:t>6.2.7.2</w:t>
      </w:r>
      <w:r w:rsidRPr="003B2883">
        <w:tab/>
        <w:t>Protocol Errors</w:t>
      </w:r>
      <w:bookmarkEnd w:id="380"/>
    </w:p>
    <w:p w14:paraId="62C54567" w14:textId="279997B0" w:rsidR="005B0306" w:rsidRPr="003B2883" w:rsidRDefault="0039377F" w:rsidP="003D5C4D">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450461D3" w14:textId="7515C5D3" w:rsidR="005B0306" w:rsidRPr="003B2883" w:rsidRDefault="005B0306" w:rsidP="005B0306">
      <w:pPr>
        <w:pStyle w:val="Heading4"/>
      </w:pPr>
      <w:bookmarkStart w:id="381" w:name="_Toc20137560"/>
      <w:r w:rsidRPr="003B2883">
        <w:t>6.2.7.3</w:t>
      </w:r>
      <w:r w:rsidRPr="003B2883">
        <w:tab/>
        <w:t>Application Errors</w:t>
      </w:r>
      <w:bookmarkEnd w:id="381"/>
    </w:p>
    <w:p w14:paraId="5429BA96" w14:textId="6E521AB7" w:rsidR="005B0306" w:rsidRPr="003B2883" w:rsidRDefault="005B0306" w:rsidP="00287154">
      <w:r w:rsidRPr="003B2883">
        <w:t xml:space="preserve">The </w:t>
      </w:r>
      <w:r w:rsidR="00072A24" w:rsidRPr="003B2883">
        <w:t xml:space="preserve">common </w:t>
      </w:r>
      <w:r w:rsidRPr="003B2883">
        <w:t xml:space="preserve">application errors defined </w:t>
      </w:r>
      <w:r w:rsidR="00072A24" w:rsidRPr="003B2883">
        <w:t>in the Table 5.2.7.2-1 in</w:t>
      </w:r>
      <w:r w:rsidR="0090693A">
        <w:t xml:space="preserve"> 3GPP TS</w:t>
      </w:r>
      <w:r w:rsidR="00514461">
        <w:t> </w:t>
      </w:r>
      <w:r w:rsidR="00514461" w:rsidRPr="003B2883">
        <w:t>29.500</w:t>
      </w:r>
      <w:r w:rsidR="00514461">
        <w:t> </w:t>
      </w:r>
      <w:r w:rsidR="00514461" w:rsidRPr="003B2883">
        <w:t>[</w:t>
      </w:r>
      <w:r w:rsidR="00072A24" w:rsidRPr="003B2883">
        <w:t xml:space="preserve">4] may also be used </w:t>
      </w:r>
      <w:r w:rsidRPr="003B2883">
        <w:t>for the Namf_EventExposure service</w:t>
      </w:r>
      <w:r w:rsidR="00072A24" w:rsidRPr="003B2883">
        <w:t>, and the following application errors</w:t>
      </w:r>
      <w:r w:rsidRPr="003B2883">
        <w:t xml:space="preserve"> listed in Table 6.2.7.3-1</w:t>
      </w:r>
      <w:r w:rsidR="00072A24" w:rsidRPr="003B2883">
        <w:t xml:space="preserve"> are specific for the Namf_EventExposure service</w:t>
      </w:r>
      <w:r w:rsidRPr="003B2883">
        <w:t>.</w:t>
      </w:r>
    </w:p>
    <w:p w14:paraId="5FE7EBA6" w14:textId="77777777" w:rsidR="005B0306" w:rsidRPr="003B2883" w:rsidRDefault="005B0306" w:rsidP="005B0306">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3B2883"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Pr="003B2883" w:rsidRDefault="005B0306" w:rsidP="00115BBB">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Pr="003B2883" w:rsidRDefault="005B0306" w:rsidP="00115BBB">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Pr="003B2883" w:rsidRDefault="005B0306" w:rsidP="00115BBB">
            <w:pPr>
              <w:pStyle w:val="TAH"/>
            </w:pPr>
            <w:r w:rsidRPr="003B2883">
              <w:t>Description</w:t>
            </w:r>
          </w:p>
        </w:tc>
      </w:tr>
      <w:tr w:rsidR="00072A24" w:rsidRPr="003B2883"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Pr="003B2883" w:rsidRDefault="00072A24" w:rsidP="003D5C4D">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Pr="003B2883" w:rsidRDefault="00072A24" w:rsidP="00072A24">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Pr="003B2883" w:rsidRDefault="00072A24" w:rsidP="00072A24">
            <w:pPr>
              <w:pStyle w:val="TAL"/>
            </w:pPr>
            <w:bookmarkStart w:id="382" w:name="OLE_LINK4"/>
            <w:bookmarkStart w:id="383" w:name="OLE_LINK3"/>
            <w:r w:rsidRPr="003B2883">
              <w:t>Indicates the creation or the modification of a subscription has failed due to an application error when the UE is not served by the AMF.</w:t>
            </w:r>
            <w:bookmarkEnd w:id="382"/>
            <w:bookmarkEnd w:id="383"/>
          </w:p>
        </w:tc>
      </w:tr>
      <w:tr w:rsidR="00072A24" w:rsidRPr="003B2883"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Pr="003B2883" w:rsidRDefault="00072A24" w:rsidP="00072A24">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Pr="003B2883" w:rsidRDefault="00072A24" w:rsidP="00072A24">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Pr="003B2883" w:rsidRDefault="00072A24" w:rsidP="00072A24">
            <w:pPr>
              <w:pStyle w:val="TAL"/>
            </w:pPr>
            <w:r w:rsidRPr="003B2883">
              <w:t>Indicates the modification of subscription has failed due to an application error when the subscription is not found in the AMF.</w:t>
            </w:r>
          </w:p>
        </w:tc>
      </w:tr>
    </w:tbl>
    <w:p w14:paraId="59BC4D27" w14:textId="77777777" w:rsidR="00170884" w:rsidRPr="003B2883" w:rsidRDefault="00170884" w:rsidP="00287154"/>
    <w:p w14:paraId="27E8A550" w14:textId="16446227" w:rsidR="003E4248" w:rsidRPr="003B2883" w:rsidRDefault="003E4248" w:rsidP="003E4248">
      <w:pPr>
        <w:pStyle w:val="Heading3"/>
      </w:pPr>
      <w:bookmarkStart w:id="384" w:name="_Toc20137561"/>
      <w:r w:rsidRPr="003B2883">
        <w:lastRenderedPageBreak/>
        <w:t>6.2.</w:t>
      </w:r>
      <w:r w:rsidR="00F65715" w:rsidRPr="003B2883">
        <w:t>8</w:t>
      </w:r>
      <w:r w:rsidRPr="003B2883">
        <w:tab/>
        <w:t>Feature Negotiation</w:t>
      </w:r>
      <w:bookmarkEnd w:id="384"/>
    </w:p>
    <w:p w14:paraId="231AC73B" w14:textId="1805AE17" w:rsidR="003E4248" w:rsidRPr="003B2883" w:rsidRDefault="003E4248" w:rsidP="003E4248">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Namf_EventExposure service, if any.</w:t>
      </w:r>
    </w:p>
    <w:p w14:paraId="5559DBC1" w14:textId="77777777" w:rsidR="003E4248" w:rsidRPr="003B2883" w:rsidRDefault="003E4248" w:rsidP="003E4248">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35206FCD" w:rsidR="003E4248" w:rsidRPr="003B2883" w:rsidRDefault="003E4248" w:rsidP="003E4248">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subscription resource creation.</w:t>
      </w:r>
    </w:p>
    <w:p w14:paraId="6B95C949" w14:textId="6B9B58E1" w:rsidR="003E4248" w:rsidRPr="003B2883" w:rsidRDefault="003E4248" w:rsidP="003E4248">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6C57E10A" w14:textId="77777777" w:rsidR="003E4248" w:rsidRPr="003B2883" w:rsidRDefault="003E4248" w:rsidP="003E4248">
      <w:pPr>
        <w:rPr>
          <w:lang w:val="en-US"/>
        </w:rPr>
      </w:pPr>
      <w:r w:rsidRPr="003B2883">
        <w:rPr>
          <w:lang w:val="en-US"/>
        </w:rPr>
        <w:t>The following features are defined for the Namf_EventExposure service:</w:t>
      </w:r>
    </w:p>
    <w:p w14:paraId="02612FA7" w14:textId="77777777" w:rsidR="003E4248" w:rsidRPr="003B2883" w:rsidRDefault="003E4248" w:rsidP="003E4248">
      <w:pPr>
        <w:pStyle w:val="TH"/>
      </w:pPr>
      <w:r w:rsidRPr="003B2883">
        <w:t>Table 6.</w:t>
      </w:r>
      <w:r w:rsidR="00BD5828" w:rsidRPr="003B2883">
        <w:t>2</w:t>
      </w:r>
      <w:r w:rsidRPr="003B2883">
        <w:t>.8-1: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2883" w14:paraId="28464365" w14:textId="77777777" w:rsidTr="00F95845">
        <w:trPr>
          <w:cantSplit/>
          <w:jc w:val="center"/>
        </w:trPr>
        <w:tc>
          <w:tcPr>
            <w:tcW w:w="993" w:type="dxa"/>
            <w:shd w:val="clear" w:color="auto" w:fill="BFBFBF"/>
          </w:tcPr>
          <w:p w14:paraId="656DC640" w14:textId="77777777" w:rsidR="003E4248" w:rsidRPr="003B2883" w:rsidRDefault="003E4248" w:rsidP="00115BBB">
            <w:pPr>
              <w:pStyle w:val="TAH"/>
            </w:pPr>
            <w:r w:rsidRPr="003B2883">
              <w:t>Feature Number</w:t>
            </w:r>
          </w:p>
        </w:tc>
        <w:tc>
          <w:tcPr>
            <w:tcW w:w="1063" w:type="dxa"/>
            <w:shd w:val="clear" w:color="auto" w:fill="BFBFBF"/>
          </w:tcPr>
          <w:p w14:paraId="3F5B6204" w14:textId="77777777" w:rsidR="003E4248" w:rsidRPr="003B2883" w:rsidRDefault="003E4248" w:rsidP="00115BBB">
            <w:pPr>
              <w:pStyle w:val="TAH"/>
            </w:pPr>
            <w:r w:rsidRPr="003B2883">
              <w:t>Feature</w:t>
            </w:r>
          </w:p>
        </w:tc>
        <w:tc>
          <w:tcPr>
            <w:tcW w:w="639" w:type="dxa"/>
            <w:shd w:val="clear" w:color="auto" w:fill="BFBFBF"/>
          </w:tcPr>
          <w:p w14:paraId="2FCBF8FD" w14:textId="77777777" w:rsidR="003E4248" w:rsidRPr="003B2883" w:rsidRDefault="003E4248" w:rsidP="00115BBB">
            <w:pPr>
              <w:pStyle w:val="TAH"/>
            </w:pPr>
            <w:r w:rsidRPr="003B2883">
              <w:t>M/O</w:t>
            </w:r>
          </w:p>
        </w:tc>
        <w:tc>
          <w:tcPr>
            <w:tcW w:w="6520" w:type="dxa"/>
            <w:shd w:val="clear" w:color="auto" w:fill="BFBFBF"/>
          </w:tcPr>
          <w:p w14:paraId="3F1BCAF7" w14:textId="77777777" w:rsidR="003E4248" w:rsidRPr="003B2883" w:rsidRDefault="003E4248" w:rsidP="00115BBB">
            <w:pPr>
              <w:pStyle w:val="TAH"/>
            </w:pPr>
            <w:r w:rsidRPr="003B2883">
              <w:t>Description</w:t>
            </w:r>
          </w:p>
        </w:tc>
      </w:tr>
      <w:tr w:rsidR="003E4248" w:rsidRPr="003B2883" w14:paraId="12522563" w14:textId="77777777" w:rsidTr="00115BBB">
        <w:trPr>
          <w:cantSplit/>
          <w:jc w:val="center"/>
        </w:trPr>
        <w:tc>
          <w:tcPr>
            <w:tcW w:w="993" w:type="dxa"/>
          </w:tcPr>
          <w:p w14:paraId="2A942F1E" w14:textId="77777777" w:rsidR="003E4248" w:rsidRPr="003B2883" w:rsidRDefault="003E4248" w:rsidP="00115BBB">
            <w:pPr>
              <w:pStyle w:val="TAC"/>
            </w:pPr>
          </w:p>
        </w:tc>
        <w:tc>
          <w:tcPr>
            <w:tcW w:w="1063" w:type="dxa"/>
          </w:tcPr>
          <w:p w14:paraId="11E058EF" w14:textId="77777777" w:rsidR="003E4248" w:rsidRPr="003B2883" w:rsidRDefault="003E4248" w:rsidP="00115BBB">
            <w:pPr>
              <w:pStyle w:val="TAL"/>
              <w:rPr>
                <w:color w:val="FF0000"/>
              </w:rPr>
            </w:pPr>
          </w:p>
        </w:tc>
        <w:tc>
          <w:tcPr>
            <w:tcW w:w="639" w:type="dxa"/>
          </w:tcPr>
          <w:p w14:paraId="66C083CA" w14:textId="77777777" w:rsidR="003E4248" w:rsidRPr="003B2883" w:rsidRDefault="003E4248" w:rsidP="00115BBB">
            <w:pPr>
              <w:pStyle w:val="TAC"/>
              <w:rPr>
                <w:color w:val="FF0000"/>
              </w:rPr>
            </w:pPr>
          </w:p>
        </w:tc>
        <w:tc>
          <w:tcPr>
            <w:tcW w:w="6520" w:type="dxa"/>
          </w:tcPr>
          <w:p w14:paraId="028CDAB7" w14:textId="77777777" w:rsidR="003E4248" w:rsidRPr="003B2883" w:rsidRDefault="003E4248" w:rsidP="00115BBB">
            <w:pPr>
              <w:pStyle w:val="TAL"/>
              <w:jc w:val="center"/>
            </w:pPr>
          </w:p>
          <w:p w14:paraId="70AF5B65" w14:textId="77777777" w:rsidR="003E4248" w:rsidRPr="003B2883" w:rsidRDefault="003E4248" w:rsidP="00115BBB">
            <w:pPr>
              <w:pStyle w:val="TAL"/>
            </w:pPr>
            <w:r w:rsidRPr="003B2883">
              <w:t xml:space="preserve"> </w:t>
            </w:r>
          </w:p>
        </w:tc>
      </w:tr>
      <w:tr w:rsidR="003E4248" w:rsidRPr="003B2883" w14:paraId="5A189E10" w14:textId="77777777" w:rsidTr="00115BBB">
        <w:trPr>
          <w:cantSplit/>
          <w:jc w:val="center"/>
        </w:trPr>
        <w:tc>
          <w:tcPr>
            <w:tcW w:w="9215" w:type="dxa"/>
            <w:gridSpan w:val="4"/>
          </w:tcPr>
          <w:p w14:paraId="7470FC89" w14:textId="77777777" w:rsidR="003E4248" w:rsidRPr="003B2883" w:rsidRDefault="003E4248" w:rsidP="00115BBB">
            <w:pPr>
              <w:pStyle w:val="TAL"/>
              <w:rPr>
                <w:bCs/>
              </w:rPr>
            </w:pPr>
            <w:r w:rsidRPr="003B2883">
              <w:t>Feature number: The order number of the feature within the s</w:t>
            </w:r>
            <w:r w:rsidRPr="003B2883">
              <w:rPr>
                <w:bCs/>
              </w:rPr>
              <w:t>upportedFeatures attribute (starting with 1).</w:t>
            </w:r>
          </w:p>
          <w:p w14:paraId="2D950F1A" w14:textId="77777777" w:rsidR="003E4248" w:rsidRPr="003B2883" w:rsidRDefault="003E4248" w:rsidP="00115BBB">
            <w:pPr>
              <w:pStyle w:val="TAL"/>
              <w:rPr>
                <w:bCs/>
              </w:rPr>
            </w:pPr>
            <w:r w:rsidRPr="003B2883">
              <w:rPr>
                <w:bCs/>
              </w:rPr>
              <w:t>Feature: A short name that can be used to refer to the bit and to the feature.</w:t>
            </w:r>
          </w:p>
          <w:p w14:paraId="4A7131AF" w14:textId="14FF2277" w:rsidR="003E4248" w:rsidRPr="003B2883" w:rsidRDefault="003E4248"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38BED39" w14:textId="77777777" w:rsidR="003E4248" w:rsidRPr="003B2883" w:rsidRDefault="003E4248" w:rsidP="00115BBB">
            <w:pPr>
              <w:pStyle w:val="TAL"/>
            </w:pPr>
            <w:r w:rsidRPr="003B2883">
              <w:t>Description: A clear textual description of the feature.</w:t>
            </w:r>
          </w:p>
        </w:tc>
      </w:tr>
    </w:tbl>
    <w:p w14:paraId="7D74BD7A" w14:textId="77777777" w:rsidR="003E4248" w:rsidRPr="003B2883" w:rsidRDefault="003E4248" w:rsidP="003E4248"/>
    <w:p w14:paraId="0295E038" w14:textId="6C93DBD2" w:rsidR="00AA2561" w:rsidRPr="003B2883" w:rsidRDefault="00AA2561" w:rsidP="00AA2561">
      <w:pPr>
        <w:pStyle w:val="Heading3"/>
        <w:rPr>
          <w:lang w:val="en-US"/>
        </w:rPr>
      </w:pPr>
      <w:bookmarkStart w:id="385" w:name="_Toc20137562"/>
      <w:r w:rsidRPr="003B2883">
        <w:rPr>
          <w:lang w:val="en-US"/>
        </w:rPr>
        <w:t>6.2.9</w:t>
      </w:r>
      <w:r w:rsidRPr="003B2883">
        <w:rPr>
          <w:lang w:val="en-US"/>
        </w:rPr>
        <w:tab/>
        <w:t>Security</w:t>
      </w:r>
      <w:bookmarkEnd w:id="385"/>
    </w:p>
    <w:p w14:paraId="4AC7713A" w14:textId="5598ADE4"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Namf_EventExposure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604F9058" w14:textId="743828A1"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Namf_EventExposure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67615B61"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CFB8928" w14:textId="0509A266" w:rsidR="00AA2561" w:rsidRPr="003B2883" w:rsidRDefault="00AA2561" w:rsidP="00AA2561">
      <w:r w:rsidRPr="003B2883">
        <w:rPr>
          <w:lang w:val="en-US"/>
        </w:rPr>
        <w:t>The Namf_EventExposure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"namf-evts"), and it does not define any additional scopes at resource or operation level</w:t>
      </w:r>
      <w:r w:rsidRPr="003B2883">
        <w:rPr>
          <w:lang w:val="en-US"/>
        </w:rPr>
        <w:t>.</w:t>
      </w:r>
    </w:p>
    <w:p w14:paraId="78C9931A" w14:textId="1AD9DF1D" w:rsidR="00170884" w:rsidRPr="003B2883" w:rsidRDefault="00170884" w:rsidP="00170884">
      <w:pPr>
        <w:pStyle w:val="Heading2"/>
      </w:pPr>
      <w:bookmarkStart w:id="386" w:name="_Toc20137563"/>
      <w:r w:rsidRPr="003B2883">
        <w:t>6.3</w:t>
      </w:r>
      <w:r w:rsidRPr="003B2883">
        <w:tab/>
        <w:t>Namf_MT Service API</w:t>
      </w:r>
      <w:bookmarkEnd w:id="386"/>
    </w:p>
    <w:p w14:paraId="681D48E6" w14:textId="04360DD9" w:rsidR="00170884" w:rsidRPr="003B2883" w:rsidRDefault="00170884" w:rsidP="00170884">
      <w:pPr>
        <w:pStyle w:val="Heading3"/>
      </w:pPr>
      <w:bookmarkStart w:id="387" w:name="_Toc20137564"/>
      <w:r w:rsidRPr="003B2883">
        <w:t>6.3.1</w:t>
      </w:r>
      <w:r w:rsidRPr="003B2883">
        <w:tab/>
      </w:r>
      <w:r w:rsidR="004B641F" w:rsidRPr="003B2883">
        <w:t>API URI</w:t>
      </w:r>
      <w:bookmarkEnd w:id="387"/>
    </w:p>
    <w:p w14:paraId="205A5985" w14:textId="77777777" w:rsidR="003A5D85" w:rsidRPr="003B2883" w:rsidRDefault="003A5D85" w:rsidP="003A5D85">
      <w:pPr>
        <w:rPr>
          <w:noProof/>
          <w:lang w:eastAsia="zh-CN"/>
        </w:rPr>
      </w:pPr>
      <w:r w:rsidRPr="003B2883">
        <w:rPr>
          <w:noProof/>
        </w:rPr>
        <w:t xml:space="preserve">The  Namf_MT shall use the Namf_MT </w:t>
      </w:r>
      <w:r w:rsidRPr="003B2883">
        <w:rPr>
          <w:noProof/>
          <w:lang w:eastAsia="zh-CN"/>
        </w:rPr>
        <w:t>API.</w:t>
      </w:r>
    </w:p>
    <w:p w14:paraId="4528F4EB" w14:textId="09D29D1C"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4F48BEA7" w14:textId="77777777" w:rsidR="003A5D85" w:rsidRPr="003B2883" w:rsidRDefault="003A5D85" w:rsidP="003A5D85">
      <w:pPr>
        <w:pStyle w:val="B1"/>
        <w:rPr>
          <w:b/>
          <w:noProof/>
        </w:rPr>
      </w:pPr>
      <w:r w:rsidRPr="003B2883">
        <w:rPr>
          <w:b/>
          <w:noProof/>
        </w:rPr>
        <w:t>{apiRoot}/&lt;apiName&gt;/&lt;apiVersion&gt;/&lt;apiSpecificResourceUriPart&gt;</w:t>
      </w:r>
    </w:p>
    <w:p w14:paraId="34C6D9FF" w14:textId="77777777" w:rsidR="003A5D85" w:rsidRPr="003B2883" w:rsidRDefault="003A5D85" w:rsidP="003A5D85">
      <w:pPr>
        <w:rPr>
          <w:noProof/>
          <w:lang w:eastAsia="zh-CN"/>
        </w:rPr>
      </w:pPr>
      <w:r w:rsidRPr="003B2883">
        <w:rPr>
          <w:noProof/>
          <w:lang w:eastAsia="zh-CN"/>
        </w:rPr>
        <w:t>with the following components:</w:t>
      </w:r>
    </w:p>
    <w:p w14:paraId="4BA5D07F" w14:textId="496D8966"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333C6F34"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3082FA47" w14:textId="77777777" w:rsidR="003A5D85" w:rsidRPr="003B2883" w:rsidRDefault="003A5D85" w:rsidP="003A5D85">
      <w:pPr>
        <w:pStyle w:val="B1"/>
        <w:rPr>
          <w:noProof/>
        </w:rPr>
      </w:pPr>
      <w:r w:rsidRPr="003B2883">
        <w:rPr>
          <w:noProof/>
        </w:rPr>
        <w:lastRenderedPageBreak/>
        <w:t>-</w:t>
      </w:r>
      <w:r w:rsidRPr="003B2883">
        <w:rPr>
          <w:noProof/>
        </w:rPr>
        <w:tab/>
        <w:t>The &lt;apiVersion&gt; shall be "v1".</w:t>
      </w:r>
    </w:p>
    <w:p w14:paraId="00D22A99" w14:textId="202EA921" w:rsidR="00352DE5" w:rsidRPr="003B2883" w:rsidRDefault="003A5D85" w:rsidP="00352DE5">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6.3</w:t>
      </w:r>
      <w:r w:rsidRPr="003B2883">
        <w:rPr>
          <w:noProof/>
        </w:rPr>
        <w:t>.3.</w:t>
      </w:r>
    </w:p>
    <w:p w14:paraId="19B8EBFA" w14:textId="4D7D7D8D" w:rsidR="00170884" w:rsidRPr="003B2883" w:rsidRDefault="00170884" w:rsidP="00170884">
      <w:pPr>
        <w:pStyle w:val="Heading3"/>
      </w:pPr>
      <w:bookmarkStart w:id="388" w:name="_Toc20137565"/>
      <w:r w:rsidRPr="003B2883">
        <w:t>6.3.2</w:t>
      </w:r>
      <w:r w:rsidRPr="003B2883">
        <w:tab/>
        <w:t>Usage of HTTP</w:t>
      </w:r>
      <w:bookmarkEnd w:id="388"/>
    </w:p>
    <w:p w14:paraId="664198BB" w14:textId="45DA1BBB" w:rsidR="00170884" w:rsidRPr="003B2883" w:rsidRDefault="00170884" w:rsidP="00170884">
      <w:pPr>
        <w:pStyle w:val="Heading4"/>
      </w:pPr>
      <w:bookmarkStart w:id="389" w:name="_Toc20137566"/>
      <w:r w:rsidRPr="003B2883">
        <w:t>6.3.2.1</w:t>
      </w:r>
      <w:r w:rsidRPr="003B2883">
        <w:tab/>
        <w:t>General</w:t>
      </w:r>
      <w:bookmarkEnd w:id="389"/>
    </w:p>
    <w:p w14:paraId="7D8D2B23" w14:textId="5E96027B" w:rsidR="00913944" w:rsidRPr="003B2883" w:rsidRDefault="00913944" w:rsidP="00913944">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2BBCE723" w14:textId="1E833CEB" w:rsidR="00913944" w:rsidRPr="003B2883" w:rsidRDefault="00913944" w:rsidP="00913944">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08FBE24A" w14:textId="77777777" w:rsidR="00913944" w:rsidRPr="003B2883" w:rsidRDefault="00913944" w:rsidP="00913944">
      <w:r w:rsidRPr="003B2883">
        <w:t>HTTP messages and bodies for the Namf_MT service shall comply with the OpenAPI [</w:t>
      </w:r>
      <w:r w:rsidR="00F412EC" w:rsidRPr="003B2883">
        <w:t>23</w:t>
      </w:r>
      <w:r w:rsidRPr="003B2883">
        <w:t>] specification contained in Annex A.</w:t>
      </w:r>
    </w:p>
    <w:p w14:paraId="4224E9AE" w14:textId="78189377" w:rsidR="00170884" w:rsidRPr="003B2883" w:rsidRDefault="00170884" w:rsidP="00170884">
      <w:pPr>
        <w:pStyle w:val="Heading4"/>
      </w:pPr>
      <w:bookmarkStart w:id="390" w:name="_Toc20137567"/>
      <w:r w:rsidRPr="003B2883">
        <w:t>6.3.2.2</w:t>
      </w:r>
      <w:r w:rsidRPr="003B2883">
        <w:tab/>
        <w:t>HTTP standard headers</w:t>
      </w:r>
      <w:bookmarkEnd w:id="390"/>
    </w:p>
    <w:p w14:paraId="1D2585EA" w14:textId="056EC792" w:rsidR="00170884" w:rsidRPr="003B2883" w:rsidRDefault="00170884" w:rsidP="00170884">
      <w:pPr>
        <w:pStyle w:val="Heading5"/>
        <w:rPr>
          <w:lang w:eastAsia="zh-CN"/>
        </w:rPr>
      </w:pPr>
      <w:bookmarkStart w:id="391" w:name="_Toc20137568"/>
      <w:r w:rsidRPr="003B2883">
        <w:t>6.3.2.2.1</w:t>
      </w:r>
      <w:r w:rsidRPr="003B2883">
        <w:rPr>
          <w:lang w:eastAsia="zh-CN"/>
        </w:rPr>
        <w:tab/>
        <w:t>General</w:t>
      </w:r>
      <w:bookmarkEnd w:id="391"/>
    </w:p>
    <w:p w14:paraId="438F2358" w14:textId="37D7CFC7" w:rsidR="00913944" w:rsidRPr="003B2883" w:rsidRDefault="00913944" w:rsidP="00913944">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654BCFCB" w14:textId="335111A2" w:rsidR="00170884" w:rsidRPr="003B2883" w:rsidRDefault="00170884" w:rsidP="00170884">
      <w:pPr>
        <w:pStyle w:val="Heading5"/>
      </w:pPr>
      <w:bookmarkStart w:id="392" w:name="_Toc20137569"/>
      <w:r w:rsidRPr="003B2883">
        <w:t>6.3.2.2.2</w:t>
      </w:r>
      <w:r w:rsidRPr="003B2883">
        <w:tab/>
        <w:t>Content type</w:t>
      </w:r>
      <w:bookmarkEnd w:id="392"/>
    </w:p>
    <w:p w14:paraId="2CE3FEDF" w14:textId="77777777" w:rsidR="005D0B7E" w:rsidRPr="003B2883" w:rsidRDefault="005D0B7E" w:rsidP="005D0B7E">
      <w:r w:rsidRPr="003B2883">
        <w:t>The following content types shall be supported:</w:t>
      </w:r>
    </w:p>
    <w:p w14:paraId="41B58947" w14:textId="69624F6C"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286F7D02" w14:textId="09A926E0" w:rsidR="00913944" w:rsidRPr="003B2883" w:rsidRDefault="005D0B7E" w:rsidP="00FB4944">
      <w:pPr>
        <w:pStyle w:val="B1"/>
        <w:rPr>
          <w:rFonts w:eastAsia="SimSun"/>
        </w:rPr>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581B7C88" w14:textId="13A12AEE" w:rsidR="00170884" w:rsidRPr="003B2883" w:rsidRDefault="00170884" w:rsidP="00170884">
      <w:pPr>
        <w:pStyle w:val="Heading4"/>
      </w:pPr>
      <w:bookmarkStart w:id="393" w:name="_Toc20137570"/>
      <w:r w:rsidRPr="003B2883">
        <w:t>6.3.2.3</w:t>
      </w:r>
      <w:r w:rsidRPr="003B2883">
        <w:tab/>
        <w:t>HTTP custom headers</w:t>
      </w:r>
      <w:bookmarkEnd w:id="393"/>
    </w:p>
    <w:p w14:paraId="31856033" w14:textId="59099192" w:rsidR="00170884" w:rsidRPr="003B2883" w:rsidRDefault="00170884" w:rsidP="00170884">
      <w:pPr>
        <w:pStyle w:val="Heading5"/>
        <w:rPr>
          <w:lang w:eastAsia="zh-CN"/>
        </w:rPr>
      </w:pPr>
      <w:bookmarkStart w:id="394" w:name="_Toc20137571"/>
      <w:r w:rsidRPr="003B2883">
        <w:t>6.3.2.3.1</w:t>
      </w:r>
      <w:r w:rsidRPr="003B2883">
        <w:rPr>
          <w:lang w:eastAsia="zh-CN"/>
        </w:rPr>
        <w:tab/>
        <w:t>General</w:t>
      </w:r>
      <w:bookmarkEnd w:id="394"/>
    </w:p>
    <w:p w14:paraId="64C8427E" w14:textId="0AB0D155" w:rsidR="00913944" w:rsidRPr="003B2883" w:rsidRDefault="00913944" w:rsidP="00913944">
      <w:pPr>
        <w:pStyle w:val="Guidance"/>
        <w:rPr>
          <w:rFonts w:eastAsia="SimSun"/>
          <w:i w:val="0"/>
          <w:color w:val="auto"/>
        </w:rPr>
      </w:pPr>
      <w:r w:rsidRPr="003B2883">
        <w:rPr>
          <w:rFonts w:eastAsia="SimSun"/>
          <w:i w:val="0"/>
          <w:color w:val="auto"/>
        </w:rPr>
        <w:t>In this release of this specification, no custom headers specific to the Namf_MT service are defined. For 3GPP specific HTTP custom headers used across all service based interfaces, see clause 5.2.3 of</w:t>
      </w:r>
      <w:r w:rsidR="0090693A">
        <w:rPr>
          <w:rFonts w:eastAsia="SimSun"/>
          <w:i w:val="0"/>
          <w:color w:val="auto"/>
        </w:rPr>
        <w:t xml:space="preserve"> 3GPP TS</w:t>
      </w:r>
      <w:r w:rsidR="00514461">
        <w:rPr>
          <w:rFonts w:eastAsia="SimSun"/>
          <w:i w:val="0"/>
          <w:color w:val="auto"/>
        </w:rPr>
        <w:t> </w:t>
      </w:r>
      <w:r w:rsidR="00514461" w:rsidRPr="003B2883">
        <w:rPr>
          <w:rFonts w:eastAsia="SimSun"/>
          <w:i w:val="0"/>
          <w:color w:val="auto"/>
        </w:rPr>
        <w:t>29.500</w:t>
      </w:r>
      <w:r w:rsidR="00514461">
        <w:rPr>
          <w:rFonts w:eastAsia="SimSun"/>
          <w:i w:val="0"/>
          <w:color w:val="auto"/>
        </w:rPr>
        <w:t> </w:t>
      </w:r>
      <w:r w:rsidR="00514461" w:rsidRPr="003B2883">
        <w:rPr>
          <w:rFonts w:eastAsia="SimSun"/>
          <w:i w:val="0"/>
          <w:color w:val="auto"/>
        </w:rPr>
        <w:t>[</w:t>
      </w:r>
      <w:r w:rsidRPr="003B2883">
        <w:rPr>
          <w:rFonts w:eastAsia="SimSun"/>
          <w:i w:val="0"/>
          <w:color w:val="auto"/>
        </w:rPr>
        <w:t>4].</w:t>
      </w:r>
    </w:p>
    <w:p w14:paraId="71ABBDED" w14:textId="481E533C" w:rsidR="00170884" w:rsidRPr="003B2883" w:rsidRDefault="00170884" w:rsidP="00170884">
      <w:pPr>
        <w:pStyle w:val="Heading3"/>
      </w:pPr>
      <w:bookmarkStart w:id="395" w:name="_Toc20137572"/>
      <w:r w:rsidRPr="003B2883">
        <w:lastRenderedPageBreak/>
        <w:t>6.3.3</w:t>
      </w:r>
      <w:r w:rsidRPr="003B2883">
        <w:tab/>
        <w:t>Resources</w:t>
      </w:r>
      <w:bookmarkEnd w:id="395"/>
    </w:p>
    <w:p w14:paraId="64A22B5A" w14:textId="225470B0" w:rsidR="00170884" w:rsidRPr="003B2883" w:rsidRDefault="00170884" w:rsidP="00170884">
      <w:pPr>
        <w:pStyle w:val="Heading4"/>
      </w:pPr>
      <w:bookmarkStart w:id="396" w:name="_Toc20137573"/>
      <w:r w:rsidRPr="003B2883">
        <w:t>6.3.3.1</w:t>
      </w:r>
      <w:r w:rsidRPr="003B2883">
        <w:tab/>
        <w:t>Overview</w:t>
      </w:r>
      <w:bookmarkEnd w:id="396"/>
    </w:p>
    <w:p w14:paraId="3C65F815" w14:textId="6F22E824" w:rsidR="00A8669D" w:rsidRPr="003B2883" w:rsidRDefault="003F6578" w:rsidP="003B451E">
      <w:pPr>
        <w:pStyle w:val="TH"/>
      </w:pPr>
      <w:r w:rsidRPr="003B2883">
        <w:rPr>
          <w:lang w:val="en-US"/>
        </w:rPr>
        <w:t> </w:t>
      </w:r>
      <w:r w:rsidR="002966E6" w:rsidRPr="003B2883">
        <w:object w:dxaOrig="7151" w:dyaOrig="3334" w14:anchorId="1FFA6861">
          <v:shape id="_x0000_i1057" type="#_x0000_t75" style="width:418.25pt;height:210.35pt" o:ole="">
            <v:imagedata r:id="rId76" o:title="" cropbottom="12876f" cropright="17390f"/>
          </v:shape>
          <o:OLEObject Type="Embed" ProgID="Visio.Drawing.15" ShapeID="_x0000_i1057" DrawAspect="Content" ObjectID="_1633330916" r:id="rId77"/>
        </w:object>
      </w:r>
    </w:p>
    <w:p w14:paraId="72A7901A" w14:textId="77777777" w:rsidR="00170884" w:rsidRPr="003B2883" w:rsidRDefault="00170884" w:rsidP="00170884">
      <w:pPr>
        <w:pStyle w:val="TF"/>
      </w:pPr>
      <w:r w:rsidRPr="003B2883">
        <w:t>Figure 6.3.3.1-1: Resource URI structure of the Namf_MT Service API</w:t>
      </w:r>
    </w:p>
    <w:p w14:paraId="21502CA9" w14:textId="77777777" w:rsidR="00170884" w:rsidRPr="003B2883" w:rsidRDefault="00170884" w:rsidP="00170884">
      <w:r w:rsidRPr="003B2883">
        <w:t>Table 6.3.3.1-1 provides an overview of the resources and applicable HTTP methods.</w:t>
      </w:r>
    </w:p>
    <w:p w14:paraId="1BCE0293" w14:textId="77777777" w:rsidR="00170884" w:rsidRPr="003B2883" w:rsidRDefault="00170884" w:rsidP="00170884">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3B2883"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3B2883" w:rsidRDefault="00170884" w:rsidP="004B641F">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3B2883" w:rsidRDefault="00170884" w:rsidP="004B641F">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3B2883" w:rsidRDefault="00170884" w:rsidP="004B641F">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3B2883" w:rsidRDefault="00170884" w:rsidP="004B641F">
            <w:pPr>
              <w:pStyle w:val="TAH"/>
            </w:pPr>
            <w:r w:rsidRPr="003B2883">
              <w:t>Description</w:t>
            </w:r>
          </w:p>
        </w:tc>
      </w:tr>
      <w:tr w:rsidR="00A8669D" w:rsidRPr="003B2883"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3B2883" w:rsidRDefault="00A8669D" w:rsidP="00021E54">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293097DA" w:rsidR="00A8669D" w:rsidRPr="003B2883" w:rsidRDefault="00A8669D" w:rsidP="00021E54">
            <w:pPr>
              <w:pStyle w:val="TAL"/>
              <w:rPr>
                <w:iCs/>
              </w:rPr>
            </w:pPr>
            <w:r w:rsidRPr="003B2883">
              <w:t>{apiRoot}/namf</w:t>
            </w:r>
            <w:r w:rsidR="00154A01" w:rsidRPr="003B2883">
              <w:t>-</w:t>
            </w:r>
            <w:r w:rsidRPr="003B2883">
              <w:t>mt</w:t>
            </w:r>
            <w:r w:rsidR="00F834E9" w:rsidRPr="003B2883">
              <w:t>/&lt;apiVersion&gt;</w:t>
            </w:r>
            <w:r w:rsidRPr="003B2883">
              <w:t>/ue</w:t>
            </w:r>
            <w:r w:rsidR="00154A01" w:rsidRPr="003B2883">
              <w:t>-</w:t>
            </w:r>
            <w:r w:rsidRPr="003B2883">
              <w:t>contexts/{ueContextId}/ue</w:t>
            </w:r>
            <w:r w:rsidR="00154A01" w:rsidRPr="003B2883">
              <w:t>-</w:t>
            </w:r>
            <w:r w:rsidRPr="003B2883">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3B2883" w:rsidRDefault="00A8669D" w:rsidP="00021E54">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3B2883" w:rsidRDefault="00A8669D" w:rsidP="00021E54">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11603D" w:rsidRPr="003B2883"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Pr="003B2883" w:rsidRDefault="0011603D" w:rsidP="0011603D">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483E59E4" w:rsidR="0011603D" w:rsidRPr="003B2883" w:rsidRDefault="0011603D" w:rsidP="0011603D">
            <w:pPr>
              <w:pStyle w:val="TAL"/>
            </w:pPr>
            <w:r w:rsidRPr="003B2883">
              <w:t>{apiRoot}/namf-mt</w:t>
            </w:r>
            <w:r w:rsidR="00F834E9" w:rsidRPr="003B2883">
              <w:t>/&lt;apiVersion&gt;</w:t>
            </w:r>
            <w:r w:rsidRPr="003B2883">
              <w:t>/ue-contexts/{ueContextId}</w:t>
            </w:r>
          </w:p>
        </w:tc>
        <w:tc>
          <w:tcPr>
            <w:tcW w:w="497" w:type="pct"/>
            <w:tcBorders>
              <w:top w:val="single" w:sz="4" w:space="0" w:color="auto"/>
              <w:left w:val="single" w:sz="4" w:space="0" w:color="auto"/>
              <w:right w:val="single" w:sz="4" w:space="0" w:color="auto"/>
            </w:tcBorders>
          </w:tcPr>
          <w:p w14:paraId="22BD9BBA" w14:textId="77777777" w:rsidR="0011603D" w:rsidRPr="003B2883" w:rsidRDefault="0011603D" w:rsidP="0011603D">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Pr="003B2883" w:rsidRDefault="0011603D" w:rsidP="0011603D">
            <w:pPr>
              <w:pStyle w:val="TAL"/>
              <w:rPr>
                <w:iCs/>
                <w:lang w:eastAsia="zh-CN"/>
              </w:rPr>
            </w:pPr>
            <w:r w:rsidRPr="003B2883">
              <w:rPr>
                <w:iCs/>
                <w:lang w:eastAsia="zh-CN"/>
              </w:rPr>
              <w:t>Map to following service operation:</w:t>
            </w:r>
          </w:p>
          <w:p w14:paraId="65FFD720" w14:textId="77777777" w:rsidR="0011603D" w:rsidRPr="003B2883" w:rsidRDefault="0011603D" w:rsidP="0011603D">
            <w:pPr>
              <w:pStyle w:val="TAL"/>
              <w:rPr>
                <w:iCs/>
                <w:lang w:eastAsia="zh-CN"/>
              </w:rPr>
            </w:pPr>
            <w:r w:rsidRPr="003B2883">
              <w:rPr>
                <w:iCs/>
                <w:lang w:eastAsia="zh-CN"/>
              </w:rPr>
              <w:t>- ProvideDomainSelectionInfo</w:t>
            </w:r>
          </w:p>
        </w:tc>
      </w:tr>
    </w:tbl>
    <w:p w14:paraId="70FC3740" w14:textId="77777777" w:rsidR="00170884" w:rsidRPr="003B2883" w:rsidRDefault="00170884" w:rsidP="003B451E"/>
    <w:p w14:paraId="16E09215" w14:textId="1327DE68" w:rsidR="00170884" w:rsidRPr="003B2883" w:rsidRDefault="00170884" w:rsidP="003B451E">
      <w:pPr>
        <w:pStyle w:val="Heading4"/>
      </w:pPr>
      <w:bookmarkStart w:id="397" w:name="_Toc20137574"/>
      <w:r w:rsidRPr="003B2883">
        <w:t>6.3.3.2</w:t>
      </w:r>
      <w:r w:rsidRPr="003B2883">
        <w:tab/>
        <w:t xml:space="preserve">Resource: </w:t>
      </w:r>
      <w:r w:rsidR="00A8669D" w:rsidRPr="003B2883">
        <w:rPr>
          <w:lang w:eastAsia="zh-CN"/>
        </w:rPr>
        <w:t>ueReachInd</w:t>
      </w:r>
      <w:bookmarkEnd w:id="397"/>
    </w:p>
    <w:p w14:paraId="4050DE9C" w14:textId="6B408009" w:rsidR="00170884" w:rsidRPr="003B2883" w:rsidRDefault="00170884" w:rsidP="00170884">
      <w:pPr>
        <w:pStyle w:val="Heading5"/>
      </w:pPr>
      <w:bookmarkStart w:id="398" w:name="_Toc20137575"/>
      <w:r w:rsidRPr="003B2883">
        <w:t>6.3.3.2.1</w:t>
      </w:r>
      <w:r w:rsidRPr="003B2883">
        <w:tab/>
        <w:t>Description</w:t>
      </w:r>
      <w:bookmarkEnd w:id="398"/>
    </w:p>
    <w:p w14:paraId="7978DC3D" w14:textId="4E6C0767" w:rsidR="00170884" w:rsidRPr="003B2883" w:rsidRDefault="00A8669D" w:rsidP="003B451E">
      <w:r w:rsidRPr="003B2883">
        <w:t xml:space="preserve">This resource represents the </w:t>
      </w:r>
      <w:r w:rsidRPr="003B2883">
        <w:rPr>
          <w:lang w:eastAsia="zh-CN"/>
        </w:rPr>
        <w:t>ueReachInd</w:t>
      </w:r>
      <w:r w:rsidRPr="003B2883">
        <w:t xml:space="preserve"> for a SUPI.</w:t>
      </w:r>
    </w:p>
    <w:p w14:paraId="2CA5FAA3" w14:textId="1869BA1D" w:rsidR="008F5F3D" w:rsidRPr="003B2883" w:rsidRDefault="008F5F3D" w:rsidP="008F5F3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768CF709" w14:textId="5AA6547C" w:rsidR="00170884" w:rsidRPr="003B2883" w:rsidRDefault="00170884" w:rsidP="003B451E">
      <w:pPr>
        <w:pStyle w:val="Heading5"/>
      </w:pPr>
      <w:bookmarkStart w:id="399" w:name="_Toc20137576"/>
      <w:r w:rsidRPr="003B2883">
        <w:t>6.3.3.2.2</w:t>
      </w:r>
      <w:r w:rsidRPr="003B2883">
        <w:tab/>
        <w:t>Resource Definition</w:t>
      </w:r>
      <w:bookmarkEnd w:id="399"/>
    </w:p>
    <w:p w14:paraId="18EDFA79" w14:textId="1B0B558C" w:rsidR="00170884" w:rsidRPr="003B2883" w:rsidRDefault="00170884" w:rsidP="00170884">
      <w:r w:rsidRPr="003B2883">
        <w:t xml:space="preserve">Resource URI: </w:t>
      </w:r>
      <w:r w:rsidR="00A8669D" w:rsidRPr="003B2883">
        <w:t>{apiRoot}/</w:t>
      </w:r>
      <w:r w:rsidR="00154A01" w:rsidRPr="003B2883">
        <w:t>namf-m</w:t>
      </w:r>
      <w:r w:rsidR="00A8669D" w:rsidRPr="003B2883">
        <w:rPr>
          <w:rFonts w:hint="eastAsia"/>
          <w:lang w:eastAsia="zh-CN"/>
        </w:rPr>
        <w:t>t</w:t>
      </w:r>
      <w:r w:rsidR="00F834E9" w:rsidRPr="003B2883">
        <w:t>/&lt;apiVersion&gt;</w:t>
      </w:r>
      <w:r w:rsidR="00A8669D" w:rsidRPr="003B2883">
        <w:t>/ue</w:t>
      </w:r>
      <w:r w:rsidR="00154A01" w:rsidRPr="003B2883">
        <w:t>-</w:t>
      </w:r>
      <w:r w:rsidR="00A8669D" w:rsidRPr="003B2883">
        <w:t>contexts/{ueContextId}</w:t>
      </w:r>
      <w:r w:rsidR="00975BA2" w:rsidRPr="003B2883">
        <w:t>/</w:t>
      </w:r>
      <w:r w:rsidR="00A8669D" w:rsidRPr="003B2883">
        <w:t>ue</w:t>
      </w:r>
      <w:r w:rsidR="00154A01" w:rsidRPr="003B2883">
        <w:t>-</w:t>
      </w:r>
      <w:r w:rsidR="00A8669D" w:rsidRPr="003B2883">
        <w:t>reachind</w:t>
      </w:r>
    </w:p>
    <w:p w14:paraId="7CAEC480" w14:textId="77777777" w:rsidR="00170884" w:rsidRPr="003B2883" w:rsidRDefault="00170884" w:rsidP="00170884">
      <w:pPr>
        <w:rPr>
          <w:rFonts w:ascii="Arial" w:hAnsi="Arial" w:cs="Arial"/>
        </w:rPr>
      </w:pPr>
      <w:r w:rsidRPr="003B2883">
        <w:t>This resource shall support the resource URI variables defined in table 6.3.3.2.2-1</w:t>
      </w:r>
      <w:r w:rsidRPr="003B2883">
        <w:rPr>
          <w:rFonts w:ascii="Arial" w:hAnsi="Arial" w:cs="Arial"/>
        </w:rPr>
        <w:t>.</w:t>
      </w:r>
    </w:p>
    <w:p w14:paraId="57B56CD1" w14:textId="77777777" w:rsidR="00170884" w:rsidRPr="003B2883" w:rsidRDefault="00170884" w:rsidP="00170884">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rsidRPr="003B2883"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Pr="003B2883" w:rsidRDefault="00170884" w:rsidP="00E62FD7">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Pr="003B2883" w:rsidRDefault="00170884" w:rsidP="00E62FD7">
            <w:pPr>
              <w:pStyle w:val="TAH"/>
            </w:pPr>
            <w:r w:rsidRPr="003B2883">
              <w:t>Definition</w:t>
            </w:r>
          </w:p>
        </w:tc>
      </w:tr>
      <w:tr w:rsidR="00A9267A" w:rsidRPr="003B2883"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4AEEBE33"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5539447C"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3879EB9A" w14:textId="77777777" w:rsidR="00170884" w:rsidRPr="003B2883" w:rsidRDefault="00170884" w:rsidP="003B451E"/>
    <w:p w14:paraId="38503435" w14:textId="74D952DC" w:rsidR="00170884" w:rsidRPr="003B2883" w:rsidRDefault="00170884" w:rsidP="00021E54">
      <w:pPr>
        <w:pStyle w:val="Heading5"/>
      </w:pPr>
      <w:bookmarkStart w:id="400" w:name="_Toc20137577"/>
      <w:r w:rsidRPr="003B2883">
        <w:t>6.3.3.2.3</w:t>
      </w:r>
      <w:r w:rsidRPr="003B2883">
        <w:tab/>
        <w:t>Resource Standard Methods</w:t>
      </w:r>
      <w:bookmarkEnd w:id="400"/>
    </w:p>
    <w:p w14:paraId="77EFB71B" w14:textId="53590B6D" w:rsidR="00170884" w:rsidRPr="003B2883" w:rsidRDefault="00170884" w:rsidP="00170884">
      <w:pPr>
        <w:pStyle w:val="Heading6"/>
      </w:pPr>
      <w:bookmarkStart w:id="401" w:name="_Toc20137578"/>
      <w:r w:rsidRPr="003B2883">
        <w:t>6.3.3.2.3.1</w:t>
      </w:r>
      <w:r w:rsidRPr="003B2883">
        <w:tab/>
      </w:r>
      <w:r w:rsidR="006679B6" w:rsidRPr="003B2883">
        <w:t>PUT</w:t>
      </w:r>
      <w:bookmarkEnd w:id="401"/>
    </w:p>
    <w:p w14:paraId="42508F8E" w14:textId="77777777" w:rsidR="00170884" w:rsidRPr="003B2883" w:rsidRDefault="00170884" w:rsidP="00170884">
      <w:r w:rsidRPr="003B2883">
        <w:t>This method shall support the URI query parameters specified in table 6.3.3.2.3.1-1.</w:t>
      </w:r>
    </w:p>
    <w:p w14:paraId="27A00118" w14:textId="2164D5C2" w:rsidR="00170884" w:rsidRPr="003B2883" w:rsidRDefault="00170884" w:rsidP="00170884">
      <w:pPr>
        <w:pStyle w:val="TH"/>
        <w:rPr>
          <w:rFonts w:cs="Arial"/>
        </w:rPr>
      </w:pPr>
      <w:r w:rsidRPr="003B2883">
        <w:t xml:space="preserve">Table 6.3.3.2.3.1-1: URI query parameters supported by the </w:t>
      </w:r>
      <w:r w:rsidR="00120942" w:rsidRPr="003B2883">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rsidRPr="003B2883"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Pr="003B2883" w:rsidRDefault="00170884" w:rsidP="00E62FD7">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Pr="003B2883" w:rsidRDefault="00170884" w:rsidP="00E62FD7">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Pr="003B2883" w:rsidRDefault="00170884" w:rsidP="00E62FD7">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Pr="003B2883" w:rsidRDefault="00170884" w:rsidP="00E62FD7">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Pr="003B2883" w:rsidRDefault="00170884" w:rsidP="00E62FD7">
            <w:pPr>
              <w:pStyle w:val="TAH"/>
            </w:pPr>
            <w:r w:rsidRPr="003B2883">
              <w:t>Description</w:t>
            </w:r>
          </w:p>
        </w:tc>
      </w:tr>
      <w:tr w:rsidR="00170884" w:rsidRPr="003B2883"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Pr="003B2883" w:rsidRDefault="00170884" w:rsidP="00E62FD7">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Pr="003B2883"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Pr="003B2883"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Pr="003B2883"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Pr="003B2883" w:rsidRDefault="00170884" w:rsidP="00E62FD7">
            <w:pPr>
              <w:pStyle w:val="TAL"/>
            </w:pPr>
          </w:p>
        </w:tc>
      </w:tr>
    </w:tbl>
    <w:p w14:paraId="1F490627" w14:textId="77777777" w:rsidR="00170884" w:rsidRPr="003B2883" w:rsidRDefault="00170884" w:rsidP="003B451E"/>
    <w:p w14:paraId="4F7DC256" w14:textId="77777777" w:rsidR="00170884" w:rsidRPr="003B2883" w:rsidRDefault="00170884" w:rsidP="00170884">
      <w:r w:rsidRPr="003B2883">
        <w:t>This method shall support the request data structures specified in table 6.3.3.2.3.1-2 and the response data structures and response codes specified in table 6.3.3.2.3.1-3.</w:t>
      </w:r>
    </w:p>
    <w:p w14:paraId="2695319D" w14:textId="34693710" w:rsidR="00170884" w:rsidRPr="003B2883" w:rsidRDefault="00170884" w:rsidP="00170884">
      <w:pPr>
        <w:pStyle w:val="TH"/>
      </w:pPr>
      <w:r w:rsidRPr="003B2883">
        <w:t xml:space="preserve">Table 6.3.3.2.3.1-2: Data structures supported by the </w:t>
      </w:r>
      <w:r w:rsidR="005B536C" w:rsidRPr="003B2883">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rsidRPr="003B2883"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Pr="003B2883" w:rsidRDefault="00170884" w:rsidP="00E62FD7">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Pr="003B2883" w:rsidRDefault="00170884" w:rsidP="00E62FD7">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Pr="003B2883" w:rsidRDefault="00170884" w:rsidP="00E62FD7">
            <w:pPr>
              <w:pStyle w:val="TAH"/>
            </w:pPr>
            <w:r w:rsidRPr="003B2883">
              <w:t>Description</w:t>
            </w:r>
          </w:p>
        </w:tc>
      </w:tr>
      <w:tr w:rsidR="00170884" w:rsidRPr="003B2883"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Pr="003B2883" w:rsidRDefault="008E4F8B" w:rsidP="006679B6">
            <w:pPr>
              <w:pStyle w:val="TAL"/>
              <w:rPr>
                <w:lang w:eastAsia="zh-CN"/>
              </w:rPr>
            </w:pPr>
            <w:r w:rsidRPr="003B2883">
              <w:rPr>
                <w:lang w:eastAsia="zh-CN"/>
              </w:rPr>
              <w:t>EnableUeReachabilityReqData</w:t>
            </w:r>
          </w:p>
          <w:p w14:paraId="1034DDBF" w14:textId="77777777" w:rsidR="00170884" w:rsidRPr="003B2883"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Pr="003B2883" w:rsidRDefault="00170884" w:rsidP="00E62FD7">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Pr="003B2883" w:rsidRDefault="006679B6" w:rsidP="00E62FD7">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Pr="003B2883" w:rsidRDefault="005B536C" w:rsidP="00E62FD7">
            <w:pPr>
              <w:pStyle w:val="TAL"/>
            </w:pPr>
            <w:r w:rsidRPr="003B2883">
              <w:rPr>
                <w:lang w:eastAsia="zh-CN"/>
              </w:rPr>
              <w:t>Contain</w:t>
            </w:r>
            <w:r w:rsidR="006679B6" w:rsidRPr="003B2883">
              <w:rPr>
                <w:rFonts w:hint="eastAsia"/>
                <w:lang w:eastAsia="zh-CN"/>
              </w:rPr>
              <w:t xml:space="preserve"> the State of the UE, the value shall be set to UE Reachable.</w:t>
            </w:r>
          </w:p>
        </w:tc>
      </w:tr>
    </w:tbl>
    <w:p w14:paraId="24A98D51" w14:textId="77777777" w:rsidR="00170884" w:rsidRPr="003B2883" w:rsidRDefault="00170884" w:rsidP="00170884"/>
    <w:p w14:paraId="179F2F99" w14:textId="77777777" w:rsidR="00170884" w:rsidRPr="003B2883" w:rsidRDefault="00170884" w:rsidP="00170884">
      <w:pPr>
        <w:pStyle w:val="TH"/>
      </w:pPr>
      <w:r w:rsidRPr="003B2883">
        <w:lastRenderedPageBreak/>
        <w:t xml:space="preserve">Table 6.3.3.2.3.1-3: Data structures supported by the </w:t>
      </w:r>
      <w:r w:rsidR="008E4F8B" w:rsidRPr="003B2883">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005"/>
      </w:tblGrid>
      <w:tr w:rsidR="00170884" w:rsidRPr="003B2883" w14:paraId="35DB327B" w14:textId="77777777" w:rsidTr="0085581E">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Pr="003B2883" w:rsidRDefault="00170884" w:rsidP="00E62FD7">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Pr="003B2883" w:rsidRDefault="00170884" w:rsidP="00E62FD7">
            <w:pPr>
              <w:pStyle w:val="TAH"/>
            </w:pPr>
            <w:r w:rsidRPr="003B2883">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Pr="003B2883" w:rsidRDefault="00170884" w:rsidP="00E62FD7">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Pr="003B2883" w:rsidRDefault="00170884" w:rsidP="00E62FD7">
            <w:pPr>
              <w:pStyle w:val="TAH"/>
            </w:pPr>
            <w:r w:rsidRPr="003B2883">
              <w:t>Response</w:t>
            </w:r>
          </w:p>
          <w:p w14:paraId="2245DF70" w14:textId="77777777" w:rsidR="00170884" w:rsidRPr="003B2883" w:rsidRDefault="00170884" w:rsidP="00E62FD7">
            <w:pPr>
              <w:pStyle w:val="TAH"/>
            </w:pPr>
            <w:r w:rsidRPr="003B2883">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Pr="003B2883" w:rsidRDefault="00170884" w:rsidP="00E62FD7">
            <w:pPr>
              <w:pStyle w:val="TAH"/>
            </w:pPr>
            <w:r w:rsidRPr="003B2883">
              <w:t>Description</w:t>
            </w:r>
          </w:p>
        </w:tc>
      </w:tr>
      <w:tr w:rsidR="006679B6" w:rsidRPr="003B2883" w14:paraId="13F057AB"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Pr="003B2883" w:rsidRDefault="008E4F8B" w:rsidP="006679B6">
            <w:pPr>
              <w:pStyle w:val="TAL"/>
            </w:pPr>
            <w:r w:rsidRPr="003B2883">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Pr="003B2883" w:rsidRDefault="00F408BC" w:rsidP="006679B6">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Pr="003B2883" w:rsidRDefault="008E4F8B" w:rsidP="006679B6">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Pr="003B2883" w:rsidRDefault="008E4F8B" w:rsidP="006679B6">
            <w:pPr>
              <w:pStyle w:val="TAL"/>
            </w:pPr>
            <w:r w:rsidRPr="003B2883">
              <w:rPr>
                <w:lang w:eastAsia="zh-CN"/>
              </w:rPr>
              <w:t xml:space="preserve">200 </w:t>
            </w:r>
            <w:r w:rsidR="00DA7D28" w:rsidRPr="003B2883">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Pr="003B2883" w:rsidRDefault="006679B6" w:rsidP="006679B6">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1F3BFD" w:rsidRPr="003B2883" w14:paraId="1AE46DAE"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Pr="003B2883" w:rsidRDefault="001F3BFD" w:rsidP="001F3BF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Pr="003B2883" w:rsidRDefault="001F3BFD" w:rsidP="001F3BFD">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Pr="003B2883" w:rsidRDefault="001F3BFD" w:rsidP="001F3BF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RPr="003B2883" w:rsidDel="008E4F8B" w:rsidRDefault="001F3BFD" w:rsidP="001F3BFD">
            <w:pPr>
              <w:pStyle w:val="TAL"/>
              <w:rPr>
                <w:lang w:eastAsia="zh-CN"/>
              </w:rPr>
            </w:pPr>
            <w:r w:rsidRPr="003B2883">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Pr="003B2883" w:rsidRDefault="001F3BFD" w:rsidP="001F3BF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D11160" w:rsidRPr="003B2883">
              <w:t>cause</w:t>
            </w:r>
            <w:r w:rsidRPr="003B2883">
              <w:t>" attribute shall be set to the following application error:</w:t>
            </w:r>
          </w:p>
          <w:p w14:paraId="59CAB987" w14:textId="77777777" w:rsidR="001F3BFD" w:rsidRPr="003B2883" w:rsidRDefault="00B1767F" w:rsidP="003518DB">
            <w:pPr>
              <w:pStyle w:val="TAL"/>
              <w:ind w:left="284"/>
            </w:pPr>
            <w:r w:rsidRPr="003B2883">
              <w:t>-</w:t>
            </w:r>
            <w:r w:rsidR="00657048" w:rsidRPr="003B2883">
              <w:tab/>
            </w:r>
            <w:r w:rsidR="001F3BFD" w:rsidRPr="003B2883">
              <w:t>NF_CONSUMER_REDIRECT_ONE_TXN</w:t>
            </w:r>
          </w:p>
          <w:p w14:paraId="513C5BDD" w14:textId="77777777" w:rsidR="00807669" w:rsidRPr="003B2883" w:rsidRDefault="00807669" w:rsidP="003518DB">
            <w:pPr>
              <w:pStyle w:val="TAL"/>
            </w:pPr>
          </w:p>
          <w:p w14:paraId="139D15BD" w14:textId="77777777" w:rsidR="001F3BFD" w:rsidRPr="003B2883" w:rsidRDefault="001F3BFD" w:rsidP="001F3BFD">
            <w:pPr>
              <w:pStyle w:val="B1"/>
              <w:ind w:left="0" w:firstLine="0"/>
              <w:rPr>
                <w:rFonts w:ascii="Arial" w:hAnsi="Arial"/>
                <w:sz w:val="18"/>
              </w:rPr>
            </w:pPr>
            <w:r w:rsidRPr="003B2883">
              <w:rPr>
                <w:rFonts w:ascii="Arial" w:hAnsi="Arial"/>
                <w:sz w:val="18"/>
              </w:rPr>
              <w:t>See table 6.3.7.3-1 for the description of these errors</w:t>
            </w:r>
          </w:p>
          <w:p w14:paraId="0C57AF15" w14:textId="3FA68832" w:rsidR="001F3BFD" w:rsidRPr="003B2883" w:rsidRDefault="001F3BFD" w:rsidP="001F3BFD">
            <w:pPr>
              <w:pStyle w:val="TAL"/>
              <w:rPr>
                <w:lang w:eastAsia="zh-CN"/>
              </w:rPr>
            </w:pPr>
            <w:r w:rsidRPr="003B2883">
              <w:t>The Location header of the response shall be set to</w:t>
            </w:r>
            <w:r w:rsidR="0056670F" w:rsidRPr="003B2883">
              <w:t xml:space="preserve"> </w:t>
            </w:r>
            <w:r w:rsidR="0056670F" w:rsidRPr="003B2883">
              <w:rPr>
                <w:rFonts w:hint="eastAsia"/>
                <w:lang w:eastAsia="zh-CN"/>
              </w:rPr>
              <w:t>the URI of the resource located on</w:t>
            </w:r>
            <w:r w:rsidRPr="003B2883">
              <w:t xml:space="preserve"> the target NF Service Consumer (e.g. AMF) to which the request is redirected.</w:t>
            </w:r>
          </w:p>
        </w:tc>
      </w:tr>
      <w:tr w:rsidR="00154A01" w:rsidRPr="003B2883" w14:paraId="4D28C23F"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306A4E4" w:rsidR="00154A01" w:rsidRPr="003B2883" w:rsidRDefault="0085581E" w:rsidP="00154A01">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Pr="003B2883" w:rsidRDefault="00154A01" w:rsidP="00154A01">
            <w:pPr>
              <w:pStyle w:val="TAL"/>
            </w:pPr>
            <w:r w:rsidRPr="003B2883">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Pr="003B2883" w:rsidRDefault="00154A01" w:rsidP="00154A01">
            <w:pPr>
              <w:pStyle w:val="TAL"/>
            </w:pPr>
            <w:r w:rsidRPr="003B2883">
              <w:t>The "cause" attribute shall be set to one of the following application errors:</w:t>
            </w:r>
          </w:p>
          <w:p w14:paraId="43ED9EDF" w14:textId="77777777" w:rsidR="00154A01" w:rsidRPr="003B2883" w:rsidRDefault="00154A01" w:rsidP="003518DB">
            <w:pPr>
              <w:pStyle w:val="TAL"/>
              <w:ind w:left="284"/>
            </w:pPr>
            <w:r w:rsidRPr="003B2883">
              <w:t>-</w:t>
            </w:r>
            <w:r w:rsidR="00657048" w:rsidRPr="003B2883">
              <w:tab/>
            </w:r>
            <w:r w:rsidRPr="003B2883">
              <w:t>UNABLE_TO_PAGE_UE</w:t>
            </w:r>
          </w:p>
          <w:p w14:paraId="0DF4A516" w14:textId="77777777" w:rsidR="00154A01" w:rsidRPr="003B2883" w:rsidRDefault="00154A01" w:rsidP="00807669">
            <w:pPr>
              <w:pStyle w:val="TAL"/>
              <w:ind w:left="284"/>
            </w:pPr>
            <w:r w:rsidRPr="003B2883">
              <w:t>-</w:t>
            </w:r>
            <w:r w:rsidR="00657048" w:rsidRPr="003B2883">
              <w:tab/>
            </w:r>
            <w:r w:rsidRPr="003B2883">
              <w:t>UNSPECIFIED</w:t>
            </w:r>
          </w:p>
          <w:p w14:paraId="7D6DE8D2" w14:textId="77777777" w:rsidR="00807669" w:rsidRPr="003B2883" w:rsidRDefault="00807669" w:rsidP="003518DB">
            <w:pPr>
              <w:pStyle w:val="TAL"/>
              <w:ind w:left="284"/>
            </w:pPr>
          </w:p>
          <w:p w14:paraId="7C89CA74" w14:textId="77777777" w:rsidR="00154A01" w:rsidRPr="003B2883" w:rsidRDefault="00154A01" w:rsidP="00154A01">
            <w:pPr>
              <w:pStyle w:val="TAL"/>
            </w:pPr>
            <w:r w:rsidRPr="003B2883">
              <w:t>See table 6.3.7.3-1 for the description of this error.</w:t>
            </w:r>
          </w:p>
        </w:tc>
      </w:tr>
      <w:tr w:rsidR="00154A01" w:rsidRPr="003B2883" w14:paraId="05B4FC23"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Pr="003B2883"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RPr="003B2883" w:rsidDel="008E4F8B" w:rsidRDefault="00154A01" w:rsidP="00154A01">
            <w:pPr>
              <w:pStyle w:val="TAL"/>
              <w:rPr>
                <w:lang w:eastAsia="zh-CN"/>
              </w:rPr>
            </w:pPr>
            <w:r w:rsidRPr="003B2883">
              <w:t>404 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Pr="003B2883" w:rsidRDefault="00154A01" w:rsidP="00154A01">
            <w:pPr>
              <w:pStyle w:val="TAL"/>
            </w:pPr>
            <w:r w:rsidRPr="003B2883">
              <w:t>This represents the case when the related UE is not found in the NF Service Consumer (e.g. AMF). The "cause" attribute shall be set to one of the following application error:</w:t>
            </w:r>
          </w:p>
          <w:p w14:paraId="482EF36C" w14:textId="77777777" w:rsidR="00154A01" w:rsidRPr="003B2883" w:rsidRDefault="00154A01" w:rsidP="00807669">
            <w:pPr>
              <w:pStyle w:val="TAL"/>
              <w:ind w:left="284"/>
            </w:pPr>
            <w:r w:rsidRPr="003B2883">
              <w:t>-</w:t>
            </w:r>
            <w:r w:rsidRPr="003B2883">
              <w:tab/>
            </w:r>
            <w:r w:rsidRPr="003B2883">
              <w:rPr>
                <w:rFonts w:hint="eastAsia"/>
              </w:rPr>
              <w:t>CONTEXT_NOT_FOUND</w:t>
            </w:r>
          </w:p>
          <w:p w14:paraId="4C3D46EF" w14:textId="77777777" w:rsidR="00807669" w:rsidRPr="003B2883" w:rsidRDefault="00807669" w:rsidP="003518DB">
            <w:pPr>
              <w:pStyle w:val="TAL"/>
              <w:ind w:left="284"/>
            </w:pPr>
          </w:p>
          <w:p w14:paraId="65D70A5A" w14:textId="77777777" w:rsidR="00154A01" w:rsidRPr="003B2883" w:rsidRDefault="00154A01" w:rsidP="00154A01">
            <w:pPr>
              <w:pStyle w:val="TAL"/>
              <w:rPr>
                <w:lang w:eastAsia="zh-CN"/>
              </w:rPr>
            </w:pPr>
            <w:r w:rsidRPr="003B2883">
              <w:t>See table 6.3.7.3-1 for the description of these errors</w:t>
            </w:r>
          </w:p>
        </w:tc>
      </w:tr>
      <w:tr w:rsidR="00154A01" w:rsidRPr="003B2883" w14:paraId="4DEA0998"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RPr="003B2883" w:rsidDel="00154A01"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RPr="003B2883" w:rsidDel="00154A01" w:rsidRDefault="00154A01" w:rsidP="00154A01">
            <w:pPr>
              <w:pStyle w:val="TAL"/>
            </w:pPr>
            <w:r w:rsidRPr="003B2883">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Pr="003B2883" w:rsidRDefault="00B233FF" w:rsidP="00B233FF">
            <w:pPr>
              <w:pStyle w:val="TAL"/>
            </w:pPr>
            <w:r w:rsidRPr="003B2883">
              <w:t>The "cause" attribute shall be set to one of the errors defined in Table 5.2.7.2-1 of 3GPP TS 29.500 [4].</w:t>
            </w:r>
          </w:p>
          <w:p w14:paraId="539757BA" w14:textId="77777777" w:rsidR="00807669" w:rsidRPr="003B2883" w:rsidRDefault="00807669" w:rsidP="00154A01">
            <w:pPr>
              <w:pStyle w:val="TAL"/>
            </w:pPr>
          </w:p>
          <w:p w14:paraId="700D6BB6" w14:textId="77777777" w:rsidR="00154A01" w:rsidRPr="003B2883" w:rsidDel="00154A01" w:rsidRDefault="00154A01" w:rsidP="003518DB">
            <w:pPr>
              <w:pStyle w:val="TAL"/>
              <w:rPr>
                <w:lang w:eastAsia="zh-CN"/>
              </w:rPr>
            </w:pPr>
            <w:r w:rsidRPr="003B2883">
              <w:t>The HTTP header field "Retry-After" shall not be included in this scenario.</w:t>
            </w:r>
          </w:p>
        </w:tc>
      </w:tr>
      <w:tr w:rsidR="00154A01" w:rsidRPr="003B2883" w14:paraId="26B6DE85"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60F0BE5B" w:rsidR="00154A01" w:rsidRPr="003B2883" w:rsidDel="00154A01" w:rsidRDefault="0085581E" w:rsidP="00154A01">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RPr="003B2883" w:rsidDel="00154A01" w:rsidRDefault="00154A01" w:rsidP="00154A01">
            <w:pPr>
              <w:pStyle w:val="TAL"/>
            </w:pPr>
            <w:r w:rsidRPr="003B2883">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Pr="003B2883" w:rsidRDefault="00154A01" w:rsidP="00154A01">
            <w:pPr>
              <w:pStyle w:val="TAL"/>
            </w:pPr>
            <w:r w:rsidRPr="003B2883">
              <w:t>The "cause" attribute shall be set to the following application error:</w:t>
            </w:r>
          </w:p>
          <w:p w14:paraId="144C40E8" w14:textId="77777777" w:rsidR="00154A01" w:rsidRPr="003B2883" w:rsidRDefault="00154A01" w:rsidP="00807669">
            <w:pPr>
              <w:pStyle w:val="TAL"/>
              <w:ind w:left="284"/>
            </w:pPr>
            <w:r w:rsidRPr="003B2883">
              <w:t>-</w:t>
            </w:r>
            <w:r w:rsidR="00657048" w:rsidRPr="003B2883">
              <w:tab/>
            </w:r>
            <w:r w:rsidRPr="003B2883">
              <w:t>UE_NOT_RESPONDING</w:t>
            </w:r>
          </w:p>
          <w:p w14:paraId="4C62ADF1" w14:textId="77777777" w:rsidR="00807669" w:rsidRPr="003B2883" w:rsidRDefault="00807669" w:rsidP="003518DB">
            <w:pPr>
              <w:pStyle w:val="TAL"/>
              <w:ind w:left="284"/>
            </w:pPr>
          </w:p>
          <w:p w14:paraId="00B7D018" w14:textId="77777777" w:rsidR="00154A01" w:rsidRPr="003B2883" w:rsidDel="00154A01" w:rsidRDefault="00154A01" w:rsidP="003518DB">
            <w:pPr>
              <w:pStyle w:val="TAL"/>
            </w:pPr>
            <w:r w:rsidRPr="003B2883">
              <w:t>See table 6.3.7.3-1 for the description of this error.</w:t>
            </w:r>
          </w:p>
        </w:tc>
      </w:tr>
    </w:tbl>
    <w:p w14:paraId="508357D4" w14:textId="77777777" w:rsidR="00170884" w:rsidRPr="003B2883" w:rsidRDefault="00170884" w:rsidP="00170884"/>
    <w:p w14:paraId="59CD383E" w14:textId="53BB34CD" w:rsidR="00170884" w:rsidRPr="003B2883" w:rsidRDefault="00170884" w:rsidP="00170884">
      <w:pPr>
        <w:pStyle w:val="Heading5"/>
      </w:pPr>
      <w:bookmarkStart w:id="402" w:name="_Toc20137579"/>
      <w:r w:rsidRPr="003B2883">
        <w:t>6.3.3.2.4</w:t>
      </w:r>
      <w:r w:rsidRPr="003B2883">
        <w:tab/>
        <w:t>Resource Custom Operations</w:t>
      </w:r>
      <w:bookmarkEnd w:id="402"/>
    </w:p>
    <w:p w14:paraId="30F38AFA" w14:textId="77777777" w:rsidR="00C35518" w:rsidRPr="003B2883" w:rsidRDefault="00C35518" w:rsidP="00C35518">
      <w:r w:rsidRPr="003B2883">
        <w:t>There is no custom operation supported on this resource.</w:t>
      </w:r>
    </w:p>
    <w:p w14:paraId="0A27543E" w14:textId="138EED36" w:rsidR="0011603D" w:rsidRPr="003B2883" w:rsidRDefault="0011603D" w:rsidP="0011603D">
      <w:pPr>
        <w:pStyle w:val="Heading4"/>
      </w:pPr>
      <w:bookmarkStart w:id="403" w:name="_Toc20137580"/>
      <w:r w:rsidRPr="003B2883">
        <w:t>6.3.3.3</w:t>
      </w:r>
      <w:r w:rsidRPr="003B2883">
        <w:tab/>
        <w:t xml:space="preserve">Resource: </w:t>
      </w:r>
      <w:r w:rsidRPr="003B2883">
        <w:rPr>
          <w:lang w:eastAsia="zh-CN"/>
        </w:rPr>
        <w:t>UeContext</w:t>
      </w:r>
      <w:bookmarkEnd w:id="403"/>
    </w:p>
    <w:p w14:paraId="21D78393" w14:textId="47BB8FFF" w:rsidR="0011603D" w:rsidRPr="003B2883" w:rsidRDefault="0011603D" w:rsidP="0011603D">
      <w:pPr>
        <w:pStyle w:val="Heading5"/>
      </w:pPr>
      <w:bookmarkStart w:id="404" w:name="_Toc20137581"/>
      <w:r w:rsidRPr="003B2883">
        <w:t>6.3.3.3.1</w:t>
      </w:r>
      <w:r w:rsidRPr="003B2883">
        <w:tab/>
        <w:t>Description</w:t>
      </w:r>
      <w:bookmarkEnd w:id="404"/>
    </w:p>
    <w:p w14:paraId="63DF68F4" w14:textId="77777777" w:rsidR="0011603D" w:rsidRPr="003B2883" w:rsidRDefault="0011603D" w:rsidP="0011603D">
      <w:r w:rsidRPr="003B2883">
        <w:t xml:space="preserve">This resource represents the </w:t>
      </w:r>
      <w:r w:rsidRPr="003B2883">
        <w:rPr>
          <w:lang w:eastAsia="zh-CN"/>
        </w:rPr>
        <w:t xml:space="preserve">UeContext </w:t>
      </w:r>
      <w:r w:rsidRPr="003B2883">
        <w:t>for a UE.</w:t>
      </w:r>
    </w:p>
    <w:p w14:paraId="0CCA4E95" w14:textId="773EEC0D" w:rsidR="0011603D" w:rsidRPr="003B2883" w:rsidRDefault="0011603D" w:rsidP="0011603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483559DC" w14:textId="77AE50F6" w:rsidR="0011603D" w:rsidRPr="003B2883" w:rsidRDefault="0011603D" w:rsidP="0011603D">
      <w:pPr>
        <w:pStyle w:val="Heading5"/>
      </w:pPr>
      <w:bookmarkStart w:id="405" w:name="_Toc20137582"/>
      <w:r w:rsidRPr="003B2883">
        <w:lastRenderedPageBreak/>
        <w:t>6.3.3.3.2</w:t>
      </w:r>
      <w:r w:rsidRPr="003B2883">
        <w:tab/>
        <w:t>Resource Definition</w:t>
      </w:r>
      <w:bookmarkEnd w:id="405"/>
    </w:p>
    <w:p w14:paraId="41C51B72" w14:textId="1CDDADE9" w:rsidR="0011603D" w:rsidRPr="003B2883" w:rsidRDefault="0011603D" w:rsidP="0011603D">
      <w:r w:rsidRPr="003B2883">
        <w:t>Resource URI: {apiRoot}/namf-mt</w:t>
      </w:r>
      <w:r w:rsidR="00F834E9" w:rsidRPr="003B2883">
        <w:t>/&lt;apiVersion&gt;</w:t>
      </w:r>
      <w:r w:rsidRPr="003B2883">
        <w:t>/ue-contexts/{ueContextId}</w:t>
      </w:r>
    </w:p>
    <w:p w14:paraId="41BACC0A" w14:textId="77777777" w:rsidR="0011603D" w:rsidRPr="003B2883" w:rsidRDefault="0011603D" w:rsidP="0011603D">
      <w:pPr>
        <w:rPr>
          <w:rFonts w:ascii="Arial" w:hAnsi="Arial" w:cs="Arial"/>
        </w:rPr>
      </w:pPr>
      <w:r w:rsidRPr="003B2883">
        <w:t>This resource shall support the resource URI variables defined in table 6.3.3.3.2-1</w:t>
      </w:r>
      <w:r w:rsidRPr="003B2883">
        <w:rPr>
          <w:rFonts w:ascii="Arial" w:hAnsi="Arial" w:cs="Arial"/>
        </w:rPr>
        <w:t>.</w:t>
      </w:r>
    </w:p>
    <w:p w14:paraId="36327D7D" w14:textId="77777777" w:rsidR="0011603D" w:rsidRPr="003B2883" w:rsidRDefault="0011603D" w:rsidP="0011603D">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rsidRPr="003B2883"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Pr="003B2883" w:rsidRDefault="0011603D" w:rsidP="0011603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Pr="003B2883" w:rsidRDefault="0011603D" w:rsidP="0011603D">
            <w:pPr>
              <w:pStyle w:val="TAH"/>
            </w:pPr>
            <w:r w:rsidRPr="003B2883">
              <w:t>Definition</w:t>
            </w:r>
          </w:p>
        </w:tc>
      </w:tr>
      <w:tr w:rsidR="00A9267A" w:rsidRPr="003B2883"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4CF3054C"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1BF8C945"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1E258820" w14:textId="77777777" w:rsidR="0011603D" w:rsidRPr="003B2883" w:rsidRDefault="0011603D" w:rsidP="0011603D"/>
    <w:p w14:paraId="20E3F5CA" w14:textId="44137006" w:rsidR="0011603D" w:rsidRPr="003B2883" w:rsidRDefault="0011603D" w:rsidP="0011603D">
      <w:pPr>
        <w:pStyle w:val="Heading5"/>
      </w:pPr>
      <w:bookmarkStart w:id="406" w:name="_Toc20137583"/>
      <w:r w:rsidRPr="003B2883">
        <w:t>6.3.3.3.3</w:t>
      </w:r>
      <w:r w:rsidRPr="003B2883">
        <w:tab/>
        <w:t>Resource Standard Methods</w:t>
      </w:r>
      <w:bookmarkEnd w:id="406"/>
    </w:p>
    <w:p w14:paraId="645908C4" w14:textId="507F9FE6" w:rsidR="0011603D" w:rsidRPr="003B2883" w:rsidRDefault="0011603D" w:rsidP="0011603D">
      <w:pPr>
        <w:pStyle w:val="Heading6"/>
      </w:pPr>
      <w:bookmarkStart w:id="407" w:name="_Toc20137584"/>
      <w:r w:rsidRPr="003B2883">
        <w:t>6.3.3.3.3.1</w:t>
      </w:r>
      <w:r w:rsidRPr="003B2883">
        <w:tab/>
        <w:t>GET</w:t>
      </w:r>
      <w:bookmarkEnd w:id="407"/>
    </w:p>
    <w:p w14:paraId="46B244DC" w14:textId="77777777" w:rsidR="0011603D" w:rsidRPr="003B2883" w:rsidRDefault="0011603D" w:rsidP="0011603D">
      <w:r w:rsidRPr="003B2883">
        <w:t>This method shall support the URI query parameters specified in table 6.3.3.3.3.1-1.</w:t>
      </w:r>
    </w:p>
    <w:p w14:paraId="400876DA" w14:textId="43723482" w:rsidR="0011603D" w:rsidRPr="003B2883" w:rsidRDefault="0011603D" w:rsidP="0011603D">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11603D" w:rsidRPr="003B2883" w14:paraId="0E84298E" w14:textId="77777777" w:rsidTr="00377189">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Pr="003B2883" w:rsidRDefault="0011603D" w:rsidP="0011603D">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Pr="003B2883" w:rsidRDefault="0011603D" w:rsidP="0011603D">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Pr="003B2883" w:rsidRDefault="0011603D" w:rsidP="0011603D">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Pr="003B2883" w:rsidRDefault="0011603D" w:rsidP="0011603D">
            <w:pPr>
              <w:pStyle w:val="TAH"/>
            </w:pPr>
            <w:r w:rsidRPr="003B2883">
              <w:t>Description</w:t>
            </w:r>
          </w:p>
        </w:tc>
      </w:tr>
      <w:tr w:rsidR="0011603D" w:rsidRPr="003B2883" w14:paraId="1707CC47" w14:textId="77777777" w:rsidTr="00377189">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Pr="003B2883" w:rsidRDefault="0011603D" w:rsidP="0011603D">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Pr="003B2883" w:rsidRDefault="0011603D" w:rsidP="0011603D">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Pr="003B2883" w:rsidRDefault="0011603D" w:rsidP="0011603D">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Pr="003B2883" w:rsidRDefault="0011603D" w:rsidP="0011603D">
            <w:pPr>
              <w:pStyle w:val="TAL"/>
            </w:pPr>
            <w:r w:rsidRPr="003B2883">
              <w:t>Indicates the class of the UE Context information elements to be fetched.</w:t>
            </w:r>
          </w:p>
        </w:tc>
      </w:tr>
      <w:tr w:rsidR="0011603D" w:rsidRPr="003B2883" w14:paraId="2D4BB5EB" w14:textId="77777777" w:rsidTr="00F2253B">
        <w:trPr>
          <w:jc w:val="center"/>
        </w:trPr>
        <w:tc>
          <w:tcPr>
            <w:tcW w:w="790" w:type="pct"/>
            <w:tcBorders>
              <w:top w:val="single" w:sz="4" w:space="0" w:color="auto"/>
              <w:left w:val="single" w:sz="6" w:space="0" w:color="000000"/>
              <w:bottom w:val="single" w:sz="4" w:space="0" w:color="auto"/>
              <w:right w:val="single" w:sz="6" w:space="0" w:color="000000"/>
            </w:tcBorders>
          </w:tcPr>
          <w:p w14:paraId="21347991" w14:textId="77777777" w:rsidR="0011603D" w:rsidRPr="003B2883" w:rsidRDefault="0011603D" w:rsidP="0011603D">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52864DF" w14:textId="77777777" w:rsidR="0011603D" w:rsidRPr="003B2883" w:rsidRDefault="0011603D" w:rsidP="0011603D">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29B2BDDE" w14:textId="77777777" w:rsidR="0011603D" w:rsidRPr="003B2883" w:rsidRDefault="0011603D" w:rsidP="0011603D">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92AB50E" w14:textId="77777777" w:rsidR="0011603D" w:rsidRPr="003B2883" w:rsidRDefault="0011603D" w:rsidP="0011603D">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0670B7E6" w14:textId="7C7142B8" w:rsidR="0011603D" w:rsidRPr="003B2883" w:rsidRDefault="0011603D" w:rsidP="0011603D">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r w:rsidR="00377189" w:rsidRPr="003B2883" w14:paraId="5F4BF4C2" w14:textId="77777777" w:rsidTr="00377189">
        <w:trPr>
          <w:jc w:val="center"/>
        </w:trPr>
        <w:tc>
          <w:tcPr>
            <w:tcW w:w="790" w:type="pct"/>
            <w:tcBorders>
              <w:top w:val="single" w:sz="4" w:space="0" w:color="auto"/>
              <w:left w:val="single" w:sz="6" w:space="0" w:color="000000"/>
              <w:bottom w:val="single" w:sz="6" w:space="0" w:color="000000"/>
              <w:right w:val="single" w:sz="6" w:space="0" w:color="000000"/>
            </w:tcBorders>
          </w:tcPr>
          <w:p w14:paraId="74A0600F" w14:textId="6413762C" w:rsidR="00377189" w:rsidRPr="003B2883" w:rsidRDefault="00377189" w:rsidP="00377189">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479225A5" w14:textId="59A95465" w:rsidR="00377189" w:rsidRPr="003B2883" w:rsidRDefault="00377189" w:rsidP="00377189">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BB1111" w14:textId="50177B6F" w:rsidR="00377189" w:rsidRPr="003B2883" w:rsidRDefault="00377189" w:rsidP="00377189">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3F8AA91E" w14:textId="2FE73BE0" w:rsidR="00377189" w:rsidRPr="003B2883" w:rsidRDefault="00377189" w:rsidP="00377189">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586CBF9" w14:textId="54F0BF17" w:rsidR="00377189" w:rsidRPr="003B2883" w:rsidRDefault="00377189" w:rsidP="00377189">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C8EB729" w14:textId="77777777" w:rsidR="0011603D" w:rsidRPr="003B2883" w:rsidRDefault="0011603D" w:rsidP="0011603D"/>
    <w:p w14:paraId="1A1581FA" w14:textId="77777777" w:rsidR="0011603D" w:rsidRPr="003B2883" w:rsidRDefault="0011603D" w:rsidP="0011603D">
      <w:r w:rsidRPr="003B2883">
        <w:t>This method shall support the request data structures specified in table 6.3.3.3.3.1-2 and the response data structures and response codes specified in table 6.3.3.3.3.1-3.</w:t>
      </w:r>
    </w:p>
    <w:p w14:paraId="462824BE" w14:textId="0F5534F3" w:rsidR="0011603D" w:rsidRPr="003B2883" w:rsidRDefault="0011603D" w:rsidP="0011603D">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rsidRPr="003B2883"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Pr="003B2883" w:rsidRDefault="0011603D" w:rsidP="0011603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Pr="003B2883" w:rsidRDefault="0011603D" w:rsidP="0011603D">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Pr="003B2883" w:rsidRDefault="0011603D" w:rsidP="0011603D">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Pr="003B2883" w:rsidRDefault="0011603D" w:rsidP="0011603D">
            <w:pPr>
              <w:pStyle w:val="TAH"/>
            </w:pPr>
            <w:r w:rsidRPr="003B2883">
              <w:t>Description</w:t>
            </w:r>
          </w:p>
        </w:tc>
      </w:tr>
      <w:tr w:rsidR="0011603D" w:rsidRPr="003B2883"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Pr="003B2883" w:rsidRDefault="0011603D" w:rsidP="0011603D">
            <w:pPr>
              <w:pStyle w:val="TAL"/>
              <w:rPr>
                <w:lang w:eastAsia="zh-CN"/>
              </w:rPr>
            </w:pPr>
            <w:r w:rsidRPr="003B2883">
              <w:rPr>
                <w:lang w:eastAsia="zh-CN"/>
              </w:rPr>
              <w:t>n/a</w:t>
            </w:r>
          </w:p>
          <w:p w14:paraId="0289B16D" w14:textId="77777777" w:rsidR="0011603D" w:rsidRPr="003B2883"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Pr="003B2883"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Pr="003B2883"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Pr="003B2883" w:rsidRDefault="0011603D" w:rsidP="0011603D">
            <w:pPr>
              <w:pStyle w:val="TAL"/>
            </w:pPr>
          </w:p>
        </w:tc>
      </w:tr>
    </w:tbl>
    <w:p w14:paraId="65341897" w14:textId="77777777" w:rsidR="0011603D" w:rsidRPr="003B2883" w:rsidRDefault="0011603D" w:rsidP="0011603D"/>
    <w:p w14:paraId="1AA03CF6" w14:textId="77777777" w:rsidR="0011603D" w:rsidRPr="003B2883" w:rsidRDefault="0011603D" w:rsidP="0011603D">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rsidRPr="003B2883"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Pr="003B2883" w:rsidRDefault="0011603D" w:rsidP="0011603D">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Pr="003B2883" w:rsidRDefault="0011603D" w:rsidP="0011603D">
            <w:pPr>
              <w:pStyle w:val="TAH"/>
            </w:pPr>
            <w:r w:rsidRPr="003B2883">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Pr="003B2883" w:rsidRDefault="0011603D" w:rsidP="0011603D">
            <w:pPr>
              <w:pStyle w:val="TAH"/>
            </w:pPr>
            <w:r w:rsidRPr="003B2883">
              <w:t>Response</w:t>
            </w:r>
          </w:p>
          <w:p w14:paraId="0E9B69FB" w14:textId="77777777" w:rsidR="0011603D" w:rsidRPr="003B2883" w:rsidRDefault="0011603D" w:rsidP="0011603D">
            <w:pPr>
              <w:pStyle w:val="TAH"/>
            </w:pPr>
            <w:r w:rsidRPr="003B2883">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Pr="003B2883" w:rsidRDefault="0011603D" w:rsidP="0011603D">
            <w:pPr>
              <w:pStyle w:val="TAH"/>
            </w:pPr>
            <w:r w:rsidRPr="003B2883">
              <w:t>Description</w:t>
            </w:r>
          </w:p>
        </w:tc>
      </w:tr>
      <w:tr w:rsidR="0011603D" w:rsidRPr="003B2883"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Pr="003B2883" w:rsidRDefault="0011603D" w:rsidP="0011603D">
            <w:pPr>
              <w:pStyle w:val="TAL"/>
            </w:pPr>
            <w:r w:rsidRPr="003B2883">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Pr="003B2883" w:rsidRDefault="0011603D" w:rsidP="0011603D">
            <w:pPr>
              <w:pStyle w:val="TAL"/>
            </w:pPr>
            <w:r w:rsidRPr="003B2883">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Pr="003B2883" w:rsidRDefault="0011603D" w:rsidP="0011603D">
            <w:pPr>
              <w:pStyle w:val="TAL"/>
            </w:pPr>
            <w:r w:rsidRPr="003B2883">
              <w:t>This represents the operation is successful and request UE Context information is returned.</w:t>
            </w:r>
          </w:p>
        </w:tc>
      </w:tr>
      <w:tr w:rsidR="0011603D" w:rsidRPr="003B2883"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Pr="003B2883" w:rsidRDefault="0011603D" w:rsidP="0011603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RPr="003B2883" w:rsidDel="008E4F8B" w:rsidRDefault="0011603D" w:rsidP="0011603D">
            <w:pPr>
              <w:pStyle w:val="TAL"/>
              <w:rPr>
                <w:lang w:eastAsia="zh-CN"/>
              </w:rPr>
            </w:pPr>
            <w:r w:rsidRPr="003B2883">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Pr="003B2883" w:rsidRDefault="0011603D" w:rsidP="0011603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EC40B2" w:rsidRPr="003B2883">
              <w:t>cause</w:t>
            </w:r>
            <w:r w:rsidRPr="003B2883">
              <w:t>" attribute shall be set to one of the following application error:</w:t>
            </w:r>
          </w:p>
          <w:p w14:paraId="4575C42E" w14:textId="77777777" w:rsidR="0011603D" w:rsidRPr="003B2883" w:rsidRDefault="0011603D" w:rsidP="0011603D">
            <w:pPr>
              <w:pStyle w:val="TAL"/>
              <w:ind w:left="351"/>
            </w:pPr>
            <w:r w:rsidRPr="003B2883">
              <w:t>-</w:t>
            </w:r>
            <w:r w:rsidRPr="003B2883">
              <w:tab/>
              <w:t>NF_CONSUMER_REDIRECT_ONE_TXN</w:t>
            </w:r>
          </w:p>
          <w:p w14:paraId="51F3FD1D" w14:textId="77777777" w:rsidR="0011603D" w:rsidRPr="003B2883" w:rsidRDefault="0011603D" w:rsidP="0011603D">
            <w:pPr>
              <w:pStyle w:val="B1"/>
              <w:ind w:left="0" w:firstLine="0"/>
              <w:rPr>
                <w:rFonts w:ascii="Arial" w:hAnsi="Arial"/>
                <w:sz w:val="18"/>
              </w:rPr>
            </w:pPr>
            <w:r w:rsidRPr="003B2883">
              <w:rPr>
                <w:rFonts w:ascii="Arial" w:hAnsi="Arial"/>
                <w:sz w:val="18"/>
              </w:rPr>
              <w:t>See table 6.3.7.3-1 for the description of these errors</w:t>
            </w:r>
          </w:p>
          <w:p w14:paraId="18422AAA" w14:textId="771D01DA" w:rsidR="0011603D" w:rsidRPr="003B2883" w:rsidRDefault="0011603D" w:rsidP="0011603D">
            <w:pPr>
              <w:pStyle w:val="TAL"/>
              <w:rPr>
                <w:lang w:eastAsia="zh-CN"/>
              </w:rPr>
            </w:pPr>
            <w:r w:rsidRPr="003B2883">
              <w:t xml:space="preserve">The Location header of the response shall be set to </w:t>
            </w:r>
            <w:r w:rsidR="0056670F" w:rsidRPr="003B2883">
              <w:rPr>
                <w:rFonts w:hint="eastAsia"/>
                <w:lang w:eastAsia="zh-CN"/>
              </w:rPr>
              <w:t>the URI of the resource located on</w:t>
            </w:r>
            <w:r w:rsidR="0056670F" w:rsidRPr="003B2883">
              <w:t xml:space="preserve"> </w:t>
            </w:r>
            <w:r w:rsidRPr="003B2883">
              <w:t>the target NF Service Consumer (e.g. AMF) to which the request is redirected.</w:t>
            </w:r>
          </w:p>
        </w:tc>
      </w:tr>
      <w:tr w:rsidR="00EC40B2" w:rsidRPr="003B2883"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Pr="003B2883" w:rsidRDefault="00EC40B2" w:rsidP="00EC40B2">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Pr="003B2883" w:rsidRDefault="00EC40B2" w:rsidP="00EC40B2">
            <w:pPr>
              <w:pStyle w:val="TAC"/>
            </w:pPr>
            <w:r w:rsidRPr="003B2883">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Pr="003B2883" w:rsidRDefault="00EC40B2" w:rsidP="00EC40B2">
            <w:pPr>
              <w:pStyle w:val="TAL"/>
            </w:pPr>
            <w:r w:rsidRPr="003B2883">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Pr="003B2883" w:rsidRDefault="00EC40B2" w:rsidP="00EC40B2">
            <w:pPr>
              <w:pStyle w:val="TAL"/>
            </w:pPr>
            <w:r w:rsidRPr="003B2883">
              <w:t>403</w:t>
            </w:r>
            <w:r w:rsidRPr="003B2883">
              <w:rPr>
                <w:rFonts w:hint="eastAsia"/>
              </w:rPr>
              <w:t xml:space="preserve"> </w:t>
            </w:r>
            <w:r w:rsidRPr="003B2883">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Pr="003B2883" w:rsidRDefault="00EC40B2" w:rsidP="00EC40B2">
            <w:pPr>
              <w:pStyle w:val="TAL"/>
            </w:pPr>
            <w:r w:rsidRPr="003B2883">
              <w:t>Indicates the operation has failed due to application error.</w:t>
            </w:r>
          </w:p>
          <w:p w14:paraId="1E529856" w14:textId="77777777" w:rsidR="00EC40B2" w:rsidRPr="003B2883" w:rsidRDefault="00EC40B2" w:rsidP="00EC40B2">
            <w:pPr>
              <w:pStyle w:val="TAL"/>
              <w:rPr>
                <w:lang w:eastAsia="zh-CN"/>
              </w:rPr>
            </w:pPr>
          </w:p>
          <w:p w14:paraId="61AAEE56" w14:textId="77777777" w:rsidR="00EC40B2" w:rsidRPr="003B2883" w:rsidRDefault="00EC40B2" w:rsidP="00EC40B2">
            <w:pPr>
              <w:pStyle w:val="TAL"/>
            </w:pPr>
            <w:r w:rsidRPr="003B2883">
              <w:t>The "cause" attribute shall be set to the following application error:</w:t>
            </w:r>
          </w:p>
          <w:p w14:paraId="758643F0" w14:textId="77777777" w:rsidR="00EC40B2" w:rsidRPr="003B2883" w:rsidRDefault="00EC40B2" w:rsidP="00EC40B2">
            <w:pPr>
              <w:pStyle w:val="TAL"/>
              <w:ind w:left="351"/>
            </w:pPr>
            <w:r w:rsidRPr="003B2883">
              <w:t>-</w:t>
            </w:r>
            <w:r w:rsidRPr="003B2883">
              <w:tab/>
              <w:t>UNABLE_TO_PAGE_UE</w:t>
            </w:r>
          </w:p>
          <w:p w14:paraId="3AE94134" w14:textId="77777777" w:rsidR="00EC40B2" w:rsidRPr="003B2883" w:rsidRDefault="00EC40B2" w:rsidP="00EC40B2">
            <w:pPr>
              <w:pStyle w:val="TAL"/>
            </w:pPr>
          </w:p>
          <w:p w14:paraId="21773AD7" w14:textId="77777777" w:rsidR="00EC40B2" w:rsidRPr="003B2883" w:rsidRDefault="00EC40B2" w:rsidP="00EC40B2">
            <w:pPr>
              <w:pStyle w:val="TAL"/>
            </w:pPr>
            <w:r w:rsidRPr="003B2883">
              <w:t>See table 6.3.7.3-1 for the description of these errors.</w:t>
            </w:r>
          </w:p>
        </w:tc>
      </w:tr>
      <w:tr w:rsidR="00EC40B2" w:rsidRPr="003B2883"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Pr="003B2883" w:rsidRDefault="00EC40B2" w:rsidP="00EC40B2">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Pr="003B2883" w:rsidRDefault="00EC40B2" w:rsidP="00EC40B2">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Pr="003B2883" w:rsidRDefault="00EC40B2" w:rsidP="00EC40B2">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RPr="003B2883" w:rsidDel="008E4F8B" w:rsidRDefault="00EC40B2" w:rsidP="00EC40B2">
            <w:pPr>
              <w:pStyle w:val="TAL"/>
              <w:rPr>
                <w:lang w:eastAsia="zh-CN"/>
              </w:rPr>
            </w:pPr>
            <w:r w:rsidRPr="003B2883">
              <w:t>404 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Pr="003B2883" w:rsidRDefault="00EC40B2" w:rsidP="00EC40B2">
            <w:pPr>
              <w:pStyle w:val="TAL"/>
            </w:pPr>
            <w:r w:rsidRPr="003B2883">
              <w:t>Indicates the operation has failed due to application error.</w:t>
            </w:r>
          </w:p>
          <w:p w14:paraId="437FF957" w14:textId="51F97F15" w:rsidR="00EC40B2" w:rsidRPr="003B2883" w:rsidRDefault="00EC40B2" w:rsidP="00EC40B2">
            <w:pPr>
              <w:pStyle w:val="TAL"/>
            </w:pPr>
            <w:r w:rsidRPr="003B2883">
              <w:t>The "cause" attribute shall be set to the following application error:</w:t>
            </w:r>
          </w:p>
          <w:p w14:paraId="1F8D5048" w14:textId="77777777" w:rsidR="00EC40B2" w:rsidRPr="003B2883" w:rsidRDefault="00EC40B2" w:rsidP="00EC40B2">
            <w:pPr>
              <w:pStyle w:val="TAL"/>
              <w:ind w:left="351"/>
            </w:pPr>
            <w:r w:rsidRPr="003B2883">
              <w:t>-</w:t>
            </w:r>
            <w:r w:rsidRPr="003B2883">
              <w:tab/>
            </w:r>
            <w:r w:rsidRPr="003B2883">
              <w:rPr>
                <w:rFonts w:hint="eastAsia"/>
              </w:rPr>
              <w:t>CONTEXT_NOT_FOUND</w:t>
            </w:r>
          </w:p>
          <w:p w14:paraId="0B4D8D30" w14:textId="77777777" w:rsidR="00EC40B2" w:rsidRPr="003B2883" w:rsidRDefault="00EC40B2" w:rsidP="00EC40B2">
            <w:pPr>
              <w:pStyle w:val="TAL"/>
              <w:ind w:left="351"/>
            </w:pPr>
          </w:p>
          <w:p w14:paraId="392E124D" w14:textId="77777777" w:rsidR="00EC40B2" w:rsidRPr="003B2883" w:rsidRDefault="00EC40B2" w:rsidP="00EC40B2">
            <w:pPr>
              <w:pStyle w:val="TAL"/>
              <w:rPr>
                <w:lang w:eastAsia="zh-CN"/>
              </w:rPr>
            </w:pPr>
            <w:r w:rsidRPr="003B2883">
              <w:t>See table 6.3.7.3-1 for the description of these errors</w:t>
            </w:r>
          </w:p>
        </w:tc>
      </w:tr>
    </w:tbl>
    <w:p w14:paraId="37AA4BD1" w14:textId="77777777" w:rsidR="0011603D" w:rsidRPr="003B2883" w:rsidRDefault="0011603D" w:rsidP="0011603D"/>
    <w:p w14:paraId="1B2B6273" w14:textId="31E52A0E" w:rsidR="0011603D" w:rsidRPr="003B2883" w:rsidRDefault="0011603D" w:rsidP="0011603D">
      <w:pPr>
        <w:pStyle w:val="Heading5"/>
      </w:pPr>
      <w:bookmarkStart w:id="408" w:name="_Toc20137585"/>
      <w:r w:rsidRPr="003B2883">
        <w:t>6.3.3.3.4</w:t>
      </w:r>
      <w:r w:rsidRPr="003B2883">
        <w:tab/>
        <w:t>Resource Custom Operations</w:t>
      </w:r>
      <w:bookmarkEnd w:id="408"/>
    </w:p>
    <w:p w14:paraId="6A6CA13A" w14:textId="77777777" w:rsidR="0011603D" w:rsidRPr="003B2883" w:rsidRDefault="0011603D" w:rsidP="0011603D">
      <w:r w:rsidRPr="003B2883">
        <w:t>There is no custom operation supported on this resource.</w:t>
      </w:r>
    </w:p>
    <w:p w14:paraId="64722AE6" w14:textId="52DCF9F6" w:rsidR="00170884" w:rsidRPr="003B2883" w:rsidRDefault="00170884" w:rsidP="00170884">
      <w:pPr>
        <w:pStyle w:val="Heading3"/>
      </w:pPr>
      <w:bookmarkStart w:id="409" w:name="_Toc20137586"/>
      <w:bookmarkStart w:id="410" w:name="_Hlk507858647"/>
      <w:r w:rsidRPr="003B2883">
        <w:t>6.3.4</w:t>
      </w:r>
      <w:r w:rsidRPr="003B2883">
        <w:tab/>
        <w:t>Custom Operations without associated resources</w:t>
      </w:r>
      <w:bookmarkEnd w:id="409"/>
    </w:p>
    <w:p w14:paraId="0AE4AAED" w14:textId="77777777" w:rsidR="00C558B8" w:rsidRPr="003B2883" w:rsidRDefault="00C558B8" w:rsidP="00C558B8">
      <w:r w:rsidRPr="003B2883">
        <w:t>There are no custom operations without associated resources supported on Namf_MT service.</w:t>
      </w:r>
    </w:p>
    <w:p w14:paraId="017DF2C2" w14:textId="6153D23C" w:rsidR="00170884" w:rsidRPr="003B2883" w:rsidRDefault="00170884" w:rsidP="00170884">
      <w:pPr>
        <w:pStyle w:val="Heading3"/>
      </w:pPr>
      <w:bookmarkStart w:id="411" w:name="_Toc20137587"/>
      <w:bookmarkEnd w:id="410"/>
      <w:r w:rsidRPr="003B2883">
        <w:t>6.3.5</w:t>
      </w:r>
      <w:r w:rsidRPr="003B2883">
        <w:tab/>
        <w:t>Notifications</w:t>
      </w:r>
      <w:bookmarkEnd w:id="411"/>
    </w:p>
    <w:p w14:paraId="57D6B9D7" w14:textId="77777777" w:rsidR="002C364F" w:rsidRPr="003B2883" w:rsidRDefault="002C364F" w:rsidP="002C364F">
      <w:r w:rsidRPr="003B2883">
        <w:t>There are no notifications supported on Namf_MT service.</w:t>
      </w:r>
    </w:p>
    <w:p w14:paraId="63A4643E" w14:textId="1C46183F" w:rsidR="00170884" w:rsidRPr="003B2883" w:rsidRDefault="00170884" w:rsidP="00170884">
      <w:pPr>
        <w:pStyle w:val="Heading3"/>
      </w:pPr>
      <w:bookmarkStart w:id="412" w:name="_Toc20137588"/>
      <w:r w:rsidRPr="003B2883">
        <w:t>6.3.6</w:t>
      </w:r>
      <w:r w:rsidRPr="003B2883">
        <w:tab/>
        <w:t>Data Model</w:t>
      </w:r>
      <w:bookmarkEnd w:id="412"/>
    </w:p>
    <w:p w14:paraId="34A67C7C" w14:textId="619941B6" w:rsidR="00170884" w:rsidRPr="003B2883" w:rsidRDefault="00170884" w:rsidP="00170884">
      <w:pPr>
        <w:pStyle w:val="Heading4"/>
      </w:pPr>
      <w:bookmarkStart w:id="413" w:name="_Toc20137589"/>
      <w:r w:rsidRPr="003B2883">
        <w:t>6.3.6.</w:t>
      </w:r>
      <w:r w:rsidR="0072606E" w:rsidRPr="003B2883">
        <w:t>1</w:t>
      </w:r>
      <w:r w:rsidRPr="003B2883">
        <w:tab/>
        <w:t>General</w:t>
      </w:r>
      <w:bookmarkEnd w:id="413"/>
    </w:p>
    <w:p w14:paraId="72027257" w14:textId="0DE906D5" w:rsidR="00170884" w:rsidRPr="003B2883" w:rsidRDefault="00170884" w:rsidP="00170884">
      <w:r w:rsidRPr="003B2883">
        <w:t xml:space="preserve">This </w:t>
      </w:r>
      <w:r w:rsidR="003B2883">
        <w:t>clause</w:t>
      </w:r>
      <w:r w:rsidRPr="003B2883">
        <w:t xml:space="preserve"> specifies the application data model supported by the API.</w:t>
      </w:r>
    </w:p>
    <w:p w14:paraId="62E976E1" w14:textId="77777777" w:rsidR="00170884" w:rsidRPr="003B2883" w:rsidRDefault="00170884" w:rsidP="00170884">
      <w:r w:rsidRPr="003B2883">
        <w:t>Table 6.3.6.3-1 specifies the data types defined for the Namf</w:t>
      </w:r>
      <w:r w:rsidR="00053672" w:rsidRPr="003B2883">
        <w:t>_MT</w:t>
      </w:r>
      <w:r w:rsidRPr="003B2883">
        <w:t xml:space="preserve"> service based interface protocol.</w:t>
      </w:r>
    </w:p>
    <w:p w14:paraId="31827892" w14:textId="77777777" w:rsidR="00170884" w:rsidRPr="003B2883" w:rsidRDefault="00170884" w:rsidP="00170884">
      <w:pPr>
        <w:pStyle w:val="TH"/>
      </w:pPr>
      <w:r w:rsidRPr="003B2883">
        <w:lastRenderedPageBreak/>
        <w:t>Table 6.3.6.3-1: Namf</w:t>
      </w:r>
      <w:r w:rsidR="00053672" w:rsidRPr="003B2883">
        <w:t>_MT</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70884" w:rsidRPr="003B2883" w14:paraId="3E9DC6AD"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Pr="003B2883" w:rsidRDefault="00170884" w:rsidP="00E62FD7">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45C67BA7" w:rsidR="00170884" w:rsidRPr="003B2883" w:rsidRDefault="00514461" w:rsidP="00E62FD7">
            <w:pPr>
              <w:pStyle w:val="TAH"/>
            </w:pPr>
            <w:r>
              <w:t>Clause</w:t>
            </w:r>
            <w:r w:rsidR="00170884"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Pr="003B2883" w:rsidRDefault="00170884" w:rsidP="00E62FD7">
            <w:pPr>
              <w:pStyle w:val="TAH"/>
            </w:pPr>
            <w:r w:rsidRPr="003B2883">
              <w:t>Description</w:t>
            </w:r>
          </w:p>
        </w:tc>
      </w:tr>
      <w:tr w:rsidR="005B536C" w:rsidRPr="003B2883" w14:paraId="099DCB27"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45DBB7AF" w14:textId="77777777" w:rsidR="005B536C" w:rsidRPr="003B2883" w:rsidRDefault="0038310F" w:rsidP="005B536C">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19229070" w14:textId="77777777" w:rsidR="005B536C" w:rsidRPr="003B2883" w:rsidRDefault="005B536C" w:rsidP="005B536C">
            <w:pPr>
              <w:pStyle w:val="TAL"/>
            </w:pPr>
            <w:r w:rsidRPr="003B2883">
              <w:rPr>
                <w:rFonts w:hint="eastAsia"/>
                <w:lang w:eastAsia="zh-CN"/>
              </w:rPr>
              <w:t>6.3.6.</w:t>
            </w:r>
            <w:r w:rsidR="0038310F"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5E0BE6B0" w14:textId="77777777" w:rsidR="005B536C" w:rsidRPr="003B2883" w:rsidRDefault="0038310F" w:rsidP="005B536C">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38310F" w:rsidRPr="003B2883" w14:paraId="242B54C5"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05874926" w14:textId="77777777" w:rsidR="0038310F" w:rsidRPr="003B2883" w:rsidRDefault="0038310F" w:rsidP="0038310F">
            <w:pPr>
              <w:pStyle w:val="TAL"/>
              <w:rPr>
                <w:lang w:eastAsia="zh-CN"/>
              </w:rPr>
            </w:pPr>
            <w:r w:rsidRPr="003B2883">
              <w:rPr>
                <w:lang w:eastAsia="zh-CN"/>
              </w:rPr>
              <w:t>EnableUeReachabilityR</w:t>
            </w:r>
            <w:r w:rsidR="00154A01" w:rsidRPr="003B2883">
              <w:rPr>
                <w:lang w:eastAsia="zh-CN"/>
              </w:rPr>
              <w:t>sp</w:t>
            </w:r>
            <w:r w:rsidRPr="003B2883">
              <w:rPr>
                <w:lang w:eastAsia="zh-CN"/>
              </w:rPr>
              <w:t>Data</w:t>
            </w:r>
          </w:p>
        </w:tc>
        <w:tc>
          <w:tcPr>
            <w:tcW w:w="1531" w:type="dxa"/>
            <w:tcBorders>
              <w:top w:val="single" w:sz="4" w:space="0" w:color="auto"/>
              <w:left w:val="single" w:sz="4" w:space="0" w:color="auto"/>
              <w:bottom w:val="single" w:sz="4" w:space="0" w:color="auto"/>
              <w:right w:val="single" w:sz="4" w:space="0" w:color="auto"/>
            </w:tcBorders>
          </w:tcPr>
          <w:p w14:paraId="320DF033" w14:textId="77777777" w:rsidR="0038310F" w:rsidRPr="003B2883" w:rsidRDefault="0038310F" w:rsidP="0038310F">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5BC4B39C" w14:textId="77777777" w:rsidR="0038310F" w:rsidRPr="003B2883" w:rsidRDefault="0038310F" w:rsidP="0038310F">
            <w:pPr>
              <w:pStyle w:val="TAL"/>
              <w:rPr>
                <w:rFonts w:cs="Arial"/>
                <w:szCs w:val="18"/>
                <w:lang w:eastAsia="zh-CN"/>
              </w:rPr>
            </w:pPr>
            <w:r w:rsidRPr="003B2883">
              <w:rPr>
                <w:rFonts w:cs="Arial"/>
                <w:szCs w:val="18"/>
                <w:lang w:eastAsia="zh-CN"/>
              </w:rPr>
              <w:t>Indicates the reachability of UE has been changed as requested.</w:t>
            </w:r>
          </w:p>
        </w:tc>
      </w:tr>
      <w:tr w:rsidR="006D5E99" w:rsidRPr="003B2883" w14:paraId="7058B57A"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2D5FCF07" w14:textId="77777777" w:rsidR="006D5E99" w:rsidRPr="003B2883" w:rsidRDefault="006D5E99" w:rsidP="006D5E99">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4F9601A1" w14:textId="77777777" w:rsidR="006D5E99" w:rsidRPr="003B2883" w:rsidRDefault="006D5E99" w:rsidP="006D5E99">
            <w:pPr>
              <w:pStyle w:val="TAL"/>
              <w:rPr>
                <w:lang w:eastAsia="zh-CN"/>
              </w:rPr>
            </w:pPr>
            <w:r w:rsidRPr="003B2883">
              <w:rPr>
                <w:lang w:eastAsia="zh-CN"/>
              </w:rPr>
              <w:t>6.3.6.2.</w:t>
            </w:r>
            <w:r w:rsidR="00CF256D" w:rsidRPr="003B2883">
              <w:rPr>
                <w:lang w:eastAsia="zh-CN"/>
              </w:rPr>
              <w:t>4</w:t>
            </w:r>
          </w:p>
        </w:tc>
        <w:tc>
          <w:tcPr>
            <w:tcW w:w="4517" w:type="dxa"/>
            <w:tcBorders>
              <w:top w:val="single" w:sz="4" w:space="0" w:color="auto"/>
              <w:left w:val="single" w:sz="4" w:space="0" w:color="auto"/>
              <w:bottom w:val="single" w:sz="4" w:space="0" w:color="auto"/>
              <w:right w:val="single" w:sz="4" w:space="0" w:color="auto"/>
            </w:tcBorders>
          </w:tcPr>
          <w:p w14:paraId="48C95F45" w14:textId="77777777" w:rsidR="006D5E99" w:rsidRPr="003B2883" w:rsidRDefault="006D5E99" w:rsidP="006D5E99">
            <w:pPr>
              <w:pStyle w:val="TAL"/>
              <w:rPr>
                <w:rFonts w:cs="Arial"/>
                <w:szCs w:val="18"/>
                <w:lang w:eastAsia="zh-CN"/>
              </w:rPr>
            </w:pPr>
            <w:r w:rsidRPr="003B2883">
              <w:rPr>
                <w:rFonts w:cs="Arial"/>
                <w:szCs w:val="18"/>
              </w:rPr>
              <w:t>Contains the UE Context Information</w:t>
            </w:r>
          </w:p>
        </w:tc>
      </w:tr>
      <w:tr w:rsidR="0085581E" w:rsidRPr="003B2883" w14:paraId="45CE9164"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6C0FE714" w14:textId="4C7D3DD4" w:rsidR="0085581E" w:rsidRPr="003B2883" w:rsidRDefault="0085581E" w:rsidP="0085581E">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3920D6FD" w14:textId="5C7CB240" w:rsidR="0085581E" w:rsidRPr="003B2883" w:rsidRDefault="0085581E" w:rsidP="0085581E">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3BE470F7" w14:textId="219F4973" w:rsidR="0085581E" w:rsidRPr="003B2883" w:rsidRDefault="0085581E" w:rsidP="0085581E">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85581E" w:rsidRPr="003B2883" w14:paraId="648847DD"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7D9D08D6" w14:textId="503DA777" w:rsidR="0085581E" w:rsidRDefault="0085581E" w:rsidP="0085581E">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C68E292" w14:textId="59AC4602" w:rsidR="0085581E" w:rsidRDefault="0085581E" w:rsidP="0085581E">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EC8B303" w14:textId="20F9352E" w:rsidR="0085581E" w:rsidRPr="002D7AA7" w:rsidRDefault="0085581E" w:rsidP="0085581E">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85581E" w:rsidRPr="003B2883" w14:paraId="33999BBF"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1636FA3D" w14:textId="77777777" w:rsidR="0085581E" w:rsidRPr="003B2883" w:rsidRDefault="0085581E" w:rsidP="0085581E">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562AC5CF" w14:textId="77777777" w:rsidR="0085581E" w:rsidRPr="003B2883" w:rsidRDefault="0085581E" w:rsidP="0085581E">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1F37343" w14:textId="77777777" w:rsidR="0085581E" w:rsidRPr="003B2883" w:rsidRDefault="0085581E" w:rsidP="0085581E">
            <w:pPr>
              <w:pStyle w:val="TAL"/>
              <w:rPr>
                <w:rFonts w:cs="Arial"/>
                <w:szCs w:val="18"/>
              </w:rPr>
            </w:pPr>
            <w:r w:rsidRPr="003B2883">
              <w:rPr>
                <w:rFonts w:cs="Arial"/>
                <w:szCs w:val="18"/>
              </w:rPr>
              <w:t>Indicates the UE Context information class</w:t>
            </w:r>
          </w:p>
        </w:tc>
      </w:tr>
    </w:tbl>
    <w:p w14:paraId="26F8B007" w14:textId="77777777" w:rsidR="00170884" w:rsidRPr="003B2883" w:rsidRDefault="00170884" w:rsidP="00287154"/>
    <w:p w14:paraId="2D85B484" w14:textId="77777777" w:rsidR="00170884" w:rsidRPr="003B2883" w:rsidRDefault="00170884" w:rsidP="00170884">
      <w:r w:rsidRPr="003B2883">
        <w:t>Table 6.3.6.3-2 specifies data types re-used by the Namf</w:t>
      </w:r>
      <w:r w:rsidR="00053672" w:rsidRPr="003B2883">
        <w:t>_MT</w:t>
      </w:r>
      <w:r w:rsidRPr="003B2883">
        <w:t xml:space="preserve"> service based interface protocol from other specifications, including a reference to their respective specifications and when needed, a short description of their use within the Namf</w:t>
      </w:r>
      <w:r w:rsidR="00053672" w:rsidRPr="003B2883">
        <w:t>_MT</w:t>
      </w:r>
      <w:r w:rsidR="00287154" w:rsidRPr="003B2883">
        <w:t xml:space="preserve"> service based interface.</w:t>
      </w:r>
    </w:p>
    <w:p w14:paraId="7D6AF9BA" w14:textId="77777777" w:rsidR="00170884" w:rsidRPr="003B2883" w:rsidRDefault="00170884" w:rsidP="00170884">
      <w:pPr>
        <w:pStyle w:val="TH"/>
      </w:pPr>
      <w:r w:rsidRPr="003B2883">
        <w:t>Table 6.3.6.3-2: Namf</w:t>
      </w:r>
      <w:r w:rsidR="00053672" w:rsidRPr="003B2883">
        <w:t>_MT</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rsidRPr="003B2883" w14:paraId="7E07ADE8"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Pr="003B2883" w:rsidRDefault="00170884" w:rsidP="00E62FD7">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Pr="003B2883" w:rsidRDefault="00170884" w:rsidP="00E62FD7">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Pr="003B2883" w:rsidRDefault="00170884" w:rsidP="00E62FD7">
            <w:pPr>
              <w:pStyle w:val="TAH"/>
            </w:pPr>
            <w:r w:rsidRPr="003B2883">
              <w:t>Comments</w:t>
            </w:r>
          </w:p>
        </w:tc>
      </w:tr>
      <w:tr w:rsidR="0072606E" w:rsidRPr="003B2883" w14:paraId="3904BF94"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Pr="003B2883" w:rsidRDefault="00154A01" w:rsidP="0072606E">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Pr="003B2883" w:rsidRDefault="00154A01" w:rsidP="0072606E">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Pr="003B2883" w:rsidRDefault="0072606E" w:rsidP="0072606E">
            <w:pPr>
              <w:pStyle w:val="TAL"/>
              <w:rPr>
                <w:rFonts w:cs="Arial"/>
                <w:szCs w:val="18"/>
              </w:rPr>
            </w:pPr>
            <w:r w:rsidRPr="003B2883">
              <w:rPr>
                <w:rFonts w:cs="Arial"/>
                <w:szCs w:val="18"/>
              </w:rPr>
              <w:t>Common data type used in response bodies</w:t>
            </w:r>
          </w:p>
        </w:tc>
      </w:tr>
      <w:tr w:rsidR="0038310F" w:rsidRPr="003B2883" w14:paraId="3D4E6B31"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Pr="003B2883" w:rsidRDefault="0038310F" w:rsidP="0038310F">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Pr="003B2883" w:rsidRDefault="0038310F" w:rsidP="0038310F">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Pr="003B2883" w:rsidRDefault="0038310F" w:rsidP="0038310F">
            <w:pPr>
              <w:pStyle w:val="TAL"/>
              <w:rPr>
                <w:rFonts w:cs="Arial"/>
                <w:szCs w:val="18"/>
              </w:rPr>
            </w:pPr>
            <w:r w:rsidRPr="003B2883">
              <w:rPr>
                <w:rFonts w:cs="Arial"/>
                <w:szCs w:val="18"/>
              </w:rPr>
              <w:t>Supported Features</w:t>
            </w:r>
          </w:p>
        </w:tc>
      </w:tr>
      <w:tr w:rsidR="002D6C1D" w:rsidRPr="003B2883" w14:paraId="2FF42E03"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Pr="003B2883" w:rsidRDefault="002D6C1D" w:rsidP="002D6C1D">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Pr="003B2883" w:rsidRDefault="002D6C1D" w:rsidP="002D6C1D">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2D6C1D" w:rsidRPr="003B2883" w14:paraId="4D1AD017"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Pr="003B2883" w:rsidRDefault="002D6C1D" w:rsidP="002D6C1D">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Pr="003B2883" w:rsidRDefault="002D6C1D" w:rsidP="002D6C1D">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C62B70" w:rsidRPr="003B2883" w14:paraId="0BD6DDBC"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5E885BC2" w14:textId="0EDFC062" w:rsidR="00C62B70" w:rsidRPr="003B2883" w:rsidRDefault="00C62B70" w:rsidP="00C62B70">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350C7A" w14:textId="38E41C2F" w:rsidR="00C62B70" w:rsidRPr="003B2883" w:rsidRDefault="00C62B70" w:rsidP="00C62B70">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E2C7D7B" w14:textId="77777777" w:rsidR="00C62B70" w:rsidRPr="003B2883" w:rsidRDefault="00C62B70" w:rsidP="00C62B70">
            <w:pPr>
              <w:pStyle w:val="TAL"/>
              <w:rPr>
                <w:rFonts w:cs="Arial"/>
                <w:szCs w:val="18"/>
                <w:lang w:eastAsia="ja-JP"/>
              </w:rPr>
            </w:pPr>
          </w:p>
        </w:tc>
      </w:tr>
      <w:tr w:rsidR="00C62B70" w:rsidRPr="003B2883" w14:paraId="1F8C0A0E"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C62B70" w:rsidRPr="003B2883" w:rsidRDefault="00C62B70" w:rsidP="00C62B70">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C62B70" w:rsidRPr="003B2883" w:rsidRDefault="00C62B70" w:rsidP="00C62B70">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C62B70" w:rsidRPr="003B2883" w:rsidRDefault="00C62B70" w:rsidP="00C62B70">
            <w:pPr>
              <w:pStyle w:val="TAL"/>
              <w:rPr>
                <w:rFonts w:cs="Arial"/>
                <w:szCs w:val="18"/>
              </w:rPr>
            </w:pPr>
            <w:r w:rsidRPr="003B2883">
              <w:rPr>
                <w:rFonts w:cs="Arial"/>
                <w:szCs w:val="18"/>
              </w:rPr>
              <w:t>Describes the reachability of the UE</w:t>
            </w:r>
          </w:p>
        </w:tc>
      </w:tr>
    </w:tbl>
    <w:p w14:paraId="5A6A778D" w14:textId="77777777" w:rsidR="00170884" w:rsidRPr="003B2883" w:rsidRDefault="00170884" w:rsidP="003B451E"/>
    <w:p w14:paraId="41794C77" w14:textId="5C0E7195" w:rsidR="00170884" w:rsidRPr="003B2883" w:rsidRDefault="00170884" w:rsidP="00170884">
      <w:pPr>
        <w:pStyle w:val="Heading4"/>
        <w:rPr>
          <w:lang w:val="en-US"/>
        </w:rPr>
      </w:pPr>
      <w:bookmarkStart w:id="414" w:name="_Toc20137590"/>
      <w:r w:rsidRPr="003B2883">
        <w:rPr>
          <w:lang w:val="en-US"/>
        </w:rPr>
        <w:t>6.3.6.</w:t>
      </w:r>
      <w:r w:rsidR="0072606E" w:rsidRPr="003B2883">
        <w:rPr>
          <w:lang w:val="en-US"/>
        </w:rPr>
        <w:t>2</w:t>
      </w:r>
      <w:r w:rsidRPr="003B2883">
        <w:rPr>
          <w:lang w:val="en-US"/>
        </w:rPr>
        <w:tab/>
        <w:t>Structured data types</w:t>
      </w:r>
      <w:bookmarkEnd w:id="414"/>
    </w:p>
    <w:p w14:paraId="65774ED0" w14:textId="2FA28D82" w:rsidR="00170884" w:rsidRPr="003B2883" w:rsidRDefault="00170884" w:rsidP="00170884">
      <w:pPr>
        <w:pStyle w:val="Heading5"/>
      </w:pPr>
      <w:bookmarkStart w:id="415" w:name="_Toc20137591"/>
      <w:r w:rsidRPr="003B2883">
        <w:t>6.3.6.</w:t>
      </w:r>
      <w:r w:rsidR="0072606E" w:rsidRPr="003B2883">
        <w:t>2</w:t>
      </w:r>
      <w:r w:rsidRPr="003B2883">
        <w:t>.1</w:t>
      </w:r>
      <w:r w:rsidRPr="003B2883">
        <w:tab/>
        <w:t>Introduction</w:t>
      </w:r>
      <w:bookmarkEnd w:id="415"/>
    </w:p>
    <w:p w14:paraId="2D177CBF" w14:textId="77777777" w:rsidR="00A07897" w:rsidRPr="003B2883" w:rsidRDefault="00A07897" w:rsidP="00A07897">
      <w:r w:rsidRPr="003B2883">
        <w:t>Structured data types used in Namf_MT service are specified in this clause.</w:t>
      </w:r>
    </w:p>
    <w:p w14:paraId="79197689" w14:textId="300B96D1" w:rsidR="00170884" w:rsidRPr="003B2883" w:rsidRDefault="00170884" w:rsidP="00170884">
      <w:pPr>
        <w:pStyle w:val="Heading5"/>
      </w:pPr>
      <w:bookmarkStart w:id="416" w:name="_Toc20137592"/>
      <w:r w:rsidRPr="003B2883">
        <w:t>6.3.6.</w:t>
      </w:r>
      <w:r w:rsidR="0072606E" w:rsidRPr="003B2883">
        <w:t>2</w:t>
      </w:r>
      <w:r w:rsidRPr="003B2883">
        <w:t>.2</w:t>
      </w:r>
      <w:r w:rsidRPr="003B2883">
        <w:tab/>
        <w:t>Type:</w:t>
      </w:r>
      <w:r w:rsidR="0072606E" w:rsidRPr="003B2883">
        <w:t xml:space="preserve"> </w:t>
      </w:r>
      <w:r w:rsidR="007E1C78" w:rsidRPr="003B2883">
        <w:t>EnableUeReachabilityReqData</w:t>
      </w:r>
      <w:bookmarkEnd w:id="416"/>
    </w:p>
    <w:p w14:paraId="60E56D17" w14:textId="77777777" w:rsidR="00170884" w:rsidRPr="003B2883" w:rsidRDefault="00170884" w:rsidP="00170884">
      <w:pPr>
        <w:pStyle w:val="TH"/>
      </w:pPr>
      <w:r w:rsidRPr="003B2883">
        <w:rPr>
          <w:noProof/>
        </w:rPr>
        <w:t>Table </w:t>
      </w:r>
      <w:r w:rsidRPr="003B2883">
        <w:t xml:space="preserve">6.3.6.3.2-1: </w:t>
      </w:r>
      <w:r w:rsidRPr="003B2883">
        <w:rPr>
          <w:noProof/>
        </w:rPr>
        <w:t xml:space="preserve">Definition of type </w:t>
      </w:r>
      <w:r w:rsidR="007E1C78"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170884" w:rsidRPr="003B2883" w14:paraId="28F1220D"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Pr="003B2883" w:rsidRDefault="00170884" w:rsidP="00E62FD7">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Pr="003B2883" w:rsidRDefault="00170884" w:rsidP="00E62F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Pr="003B2883" w:rsidRDefault="00170884" w:rsidP="00E62F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Pr="003B2883" w:rsidRDefault="00170884" w:rsidP="00E62FD7">
            <w:pPr>
              <w:pStyle w:val="TAH"/>
              <w:rPr>
                <w:rFonts w:cs="Arial"/>
                <w:szCs w:val="18"/>
              </w:rPr>
            </w:pPr>
            <w:r w:rsidRPr="003B2883">
              <w:rPr>
                <w:rFonts w:cs="Arial"/>
                <w:szCs w:val="18"/>
              </w:rPr>
              <w:t>Description</w:t>
            </w:r>
          </w:p>
        </w:tc>
      </w:tr>
      <w:tr w:rsidR="0072606E" w:rsidRPr="003B2883" w14:paraId="344FAF01"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Pr="003B2883" w:rsidRDefault="004874F4" w:rsidP="0072606E">
            <w:pPr>
              <w:pStyle w:val="TAL"/>
            </w:pPr>
            <w:r w:rsidRPr="003B2883">
              <w:rPr>
                <w:lang w:eastAsia="zh-CN"/>
              </w:rPr>
              <w:t>r</w:t>
            </w:r>
            <w:r w:rsidR="0072606E"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27895E68" w14:textId="77777777" w:rsidR="0072606E" w:rsidRPr="003B2883" w:rsidRDefault="004874F4" w:rsidP="0072606E">
            <w:pPr>
              <w:pStyle w:val="TAL"/>
            </w:pPr>
            <w:r w:rsidRPr="003B2883">
              <w:rPr>
                <w:lang w:eastAsia="zh-CN"/>
              </w:rPr>
              <w:t>U</w:t>
            </w:r>
            <w:r w:rsidR="0072606E"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Pr="003B2883" w:rsidRDefault="0072606E" w:rsidP="0072606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Pr="003B2883" w:rsidRDefault="0072606E" w:rsidP="0072606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Pr="003B2883" w:rsidRDefault="007E1C78" w:rsidP="0072606E">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7E1C78" w:rsidRPr="003B2883" w14:paraId="6335E619"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Pr="003B2883" w:rsidRDefault="007E1C78" w:rsidP="007E1C7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5883870" w14:textId="77777777" w:rsidR="007E1C78" w:rsidRPr="003B2883" w:rsidRDefault="007E1C78" w:rsidP="007E1C7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Pr="003B2883" w:rsidRDefault="007E1C78" w:rsidP="007E1C7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Pr="003B2883" w:rsidRDefault="007E1C78" w:rsidP="007E1C7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FD7C1E3" w14:textId="0B3D4816" w:rsidR="007E1C78" w:rsidRPr="003B2883" w:rsidRDefault="007E1C78" w:rsidP="007E1C78">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r w:rsidR="00E656FE" w:rsidRPr="003B2883" w14:paraId="5BE48048"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797AF684" w14:textId="074BBC01" w:rsidR="00E656FE" w:rsidRPr="003B2883" w:rsidRDefault="00E656FE" w:rsidP="00E656FE">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7D50251A" w14:textId="7F783652" w:rsidR="00E656FE" w:rsidRPr="003B2883" w:rsidRDefault="00E656FE" w:rsidP="00E656FE">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6AC6018" w14:textId="41C8DE53" w:rsidR="00E656FE" w:rsidRPr="003B2883" w:rsidRDefault="00E656FE" w:rsidP="00E656F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EF1FC2" w14:textId="5205FDC7" w:rsidR="00E656FE" w:rsidRPr="003B2883" w:rsidRDefault="00E656FE" w:rsidP="00E656F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A2214D" w14:textId="4AE59D26" w:rsidR="00E656FE" w:rsidRPr="003B2883" w:rsidRDefault="00E656FE" w:rsidP="00E656FE">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1B6541" w:rsidRPr="003B2883" w14:paraId="357BC2F0"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0915D8EF" w14:textId="1F552716" w:rsidR="001B6541" w:rsidRDefault="001B6541" w:rsidP="001B6541">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6300418" w14:textId="20C948F7" w:rsidR="001B6541" w:rsidRDefault="001B6541" w:rsidP="001B654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19DA32" w14:textId="6500FAA1" w:rsidR="001B6541" w:rsidRDefault="001B6541" w:rsidP="001B654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D482F6" w14:textId="719BD697" w:rsidR="001B6541" w:rsidRDefault="001B6541" w:rsidP="001B6541">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2845279" w14:textId="77777777" w:rsidR="001B6541" w:rsidRDefault="001B6541" w:rsidP="001B6541">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95CA9ED" w14:textId="77777777" w:rsidR="001B6541" w:rsidRDefault="001B6541" w:rsidP="001B6541">
            <w:pPr>
              <w:pStyle w:val="TAL"/>
              <w:rPr>
                <w:lang w:eastAsia="zh-CN"/>
              </w:rPr>
            </w:pPr>
          </w:p>
          <w:p w14:paraId="62EFA4E4" w14:textId="77777777" w:rsidR="001B6541" w:rsidRPr="003B2883" w:rsidRDefault="001B6541" w:rsidP="001B6541">
            <w:pPr>
              <w:pStyle w:val="TAL"/>
            </w:pPr>
            <w:r w:rsidRPr="003B2883">
              <w:t>When present, the IE shall be set as following:</w:t>
            </w:r>
          </w:p>
          <w:p w14:paraId="1E95ADB9" w14:textId="77777777" w:rsidR="001B6541" w:rsidRDefault="001B6541" w:rsidP="001B6541">
            <w:pPr>
              <w:pStyle w:val="TAL"/>
              <w:ind w:left="397" w:hanging="297"/>
            </w:pPr>
            <w:r w:rsidRPr="003B2883">
              <w:rPr>
                <w:rFonts w:cs="Arial"/>
                <w:szCs w:val="18"/>
                <w:lang w:val="en-US" w:eastAsia="zh-CN"/>
              </w:rPr>
              <w:t>-</w:t>
            </w:r>
            <w:r w:rsidRPr="003B2883">
              <w:tab/>
              <w:t>true:</w:t>
            </w:r>
            <w:r>
              <w:t xml:space="preserve"> the extended buffering is supported</w:t>
            </w:r>
          </w:p>
          <w:p w14:paraId="78B0E630" w14:textId="6F366573" w:rsidR="001B6541" w:rsidRDefault="001B6541" w:rsidP="001B6541">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25C9359C" w14:textId="77777777" w:rsidR="00170884" w:rsidRPr="003B2883" w:rsidRDefault="00170884" w:rsidP="003B451E">
      <w:pPr>
        <w:rPr>
          <w:lang w:val="en-US"/>
        </w:rPr>
      </w:pPr>
    </w:p>
    <w:p w14:paraId="331A640F" w14:textId="63457E40" w:rsidR="007E1C78" w:rsidRPr="003B2883" w:rsidRDefault="007E1C78" w:rsidP="007E1C78">
      <w:pPr>
        <w:pStyle w:val="Heading5"/>
      </w:pPr>
      <w:bookmarkStart w:id="417" w:name="_Toc20137593"/>
      <w:r w:rsidRPr="003B2883">
        <w:lastRenderedPageBreak/>
        <w:t>6.3.6.2.</w:t>
      </w:r>
      <w:r w:rsidR="00A8501B" w:rsidRPr="003B2883">
        <w:t>3</w:t>
      </w:r>
      <w:r w:rsidRPr="003B2883">
        <w:tab/>
        <w:t>Type: EnableUeReachabilityRspData</w:t>
      </w:r>
      <w:bookmarkEnd w:id="417"/>
    </w:p>
    <w:p w14:paraId="167D6ABE" w14:textId="77777777" w:rsidR="007E1C78" w:rsidRPr="003B2883" w:rsidRDefault="007E1C78" w:rsidP="007E1C78">
      <w:pPr>
        <w:pStyle w:val="TH"/>
      </w:pPr>
      <w:r w:rsidRPr="003B2883">
        <w:rPr>
          <w:noProof/>
        </w:rPr>
        <w:t>Table </w:t>
      </w:r>
      <w:r w:rsidRPr="003B2883">
        <w:t>6.3.6.2.</w:t>
      </w:r>
      <w:r w:rsidR="00A8501B" w:rsidRPr="003B2883">
        <w:t>3</w:t>
      </w:r>
      <w:r w:rsidRPr="003B2883">
        <w:t xml:space="preserve">-1: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rsidRPr="003B2883"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Pr="003B2883" w:rsidRDefault="007E1C7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Pr="003B2883" w:rsidRDefault="007E1C7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Pr="003B2883" w:rsidRDefault="007E1C7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Pr="003B2883" w:rsidRDefault="007E1C7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Pr="003B2883" w:rsidRDefault="007E1C78" w:rsidP="00115BBB">
            <w:pPr>
              <w:pStyle w:val="TAH"/>
              <w:rPr>
                <w:rFonts w:cs="Arial"/>
                <w:szCs w:val="18"/>
              </w:rPr>
            </w:pPr>
            <w:r w:rsidRPr="003B2883">
              <w:rPr>
                <w:rFonts w:cs="Arial"/>
                <w:szCs w:val="18"/>
              </w:rPr>
              <w:t>Description</w:t>
            </w:r>
          </w:p>
        </w:tc>
      </w:tr>
      <w:tr w:rsidR="007E1C78" w:rsidRPr="003B2883"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Pr="003B2883" w:rsidRDefault="007E1C78" w:rsidP="00115BBB">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Pr="003B2883" w:rsidRDefault="007E1C78" w:rsidP="00115BBB">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Pr="003B2883" w:rsidRDefault="007E1C78" w:rsidP="00115BBB">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Pr="003B2883" w:rsidRDefault="007E1C78" w:rsidP="00115BBB">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Pr="003B2883" w:rsidRDefault="007E1C78" w:rsidP="00115BBB">
            <w:pPr>
              <w:pStyle w:val="TAL"/>
              <w:rPr>
                <w:rFonts w:cs="Arial"/>
                <w:szCs w:val="18"/>
              </w:rPr>
            </w:pPr>
            <w:r w:rsidRPr="003B2883">
              <w:rPr>
                <w:rFonts w:cs="Arial"/>
                <w:szCs w:val="18"/>
              </w:rPr>
              <w:t>Indicates the current reachability of the UE</w:t>
            </w:r>
          </w:p>
        </w:tc>
      </w:tr>
      <w:tr w:rsidR="007E1C78" w:rsidRPr="003B2883"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Pr="003B2883" w:rsidRDefault="007E1C78" w:rsidP="00115BB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Pr="003B2883" w:rsidRDefault="007E1C78" w:rsidP="00115BB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Pr="003B2883" w:rsidRDefault="007E1C78" w:rsidP="00115BB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Pr="003B2883" w:rsidRDefault="007E1C78" w:rsidP="00115BB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E1E8B9" w14:textId="17AC682D" w:rsidR="007E1C78" w:rsidRPr="003B2883" w:rsidRDefault="007E1C78" w:rsidP="00115BBB">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bl>
    <w:p w14:paraId="18DC0264" w14:textId="77777777" w:rsidR="007E1C78" w:rsidRPr="003B2883" w:rsidRDefault="007E1C78" w:rsidP="00572758"/>
    <w:p w14:paraId="4B546575" w14:textId="437A8AAA" w:rsidR="00CF256D" w:rsidRPr="003B2883" w:rsidRDefault="00CF256D" w:rsidP="00CF256D">
      <w:pPr>
        <w:pStyle w:val="Heading5"/>
      </w:pPr>
      <w:bookmarkStart w:id="418" w:name="_Toc20137594"/>
      <w:r w:rsidRPr="003B2883">
        <w:t>6.3.6.2.4</w:t>
      </w:r>
      <w:r w:rsidRPr="003B2883">
        <w:tab/>
        <w:t>Type: UeContextInfo</w:t>
      </w:r>
      <w:bookmarkEnd w:id="418"/>
    </w:p>
    <w:p w14:paraId="7FC51D01" w14:textId="77777777" w:rsidR="00CF256D" w:rsidRPr="003B2883" w:rsidRDefault="00CF256D" w:rsidP="00CF256D">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rsidRPr="003B2883"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Pr="003B2883" w:rsidRDefault="00CF256D" w:rsidP="00381CE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Pr="003B2883" w:rsidRDefault="00CF256D" w:rsidP="00381CE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Pr="003B2883" w:rsidRDefault="00CF256D" w:rsidP="00381CE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Pr="003B2883" w:rsidRDefault="00CF256D" w:rsidP="00381CE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Pr="003B2883" w:rsidRDefault="00CF256D" w:rsidP="00381CE8">
            <w:pPr>
              <w:pStyle w:val="TAH"/>
              <w:rPr>
                <w:rFonts w:cs="Arial"/>
                <w:szCs w:val="18"/>
              </w:rPr>
            </w:pPr>
            <w:r w:rsidRPr="003B2883">
              <w:rPr>
                <w:rFonts w:cs="Arial"/>
                <w:szCs w:val="18"/>
              </w:rPr>
              <w:t>Description</w:t>
            </w:r>
          </w:p>
        </w:tc>
      </w:tr>
      <w:tr w:rsidR="00CF256D" w:rsidRPr="003B2883"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Pr="003B2883" w:rsidRDefault="00CF256D" w:rsidP="00381CE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Pr="003B2883" w:rsidRDefault="00CF256D" w:rsidP="00381CE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Pr="003B2883" w:rsidRDefault="00CF256D" w:rsidP="00381CE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Pr="003B2883" w:rsidRDefault="00CF256D" w:rsidP="00381CE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Pr="003B2883" w:rsidRDefault="00CF256D" w:rsidP="00381CE8">
            <w:pPr>
              <w:pStyle w:val="TAL"/>
              <w:rPr>
                <w:rFonts w:cs="Arial"/>
                <w:szCs w:val="18"/>
              </w:rPr>
            </w:pPr>
            <w:r w:rsidRPr="003B2883">
              <w:rPr>
                <w:rFonts w:cs="Arial"/>
                <w:szCs w:val="18"/>
              </w:rPr>
              <w:t>This IE shall be present when following UE Context Information class are required:</w:t>
            </w:r>
          </w:p>
          <w:p w14:paraId="78678195" w14:textId="77777777" w:rsidR="00CF256D" w:rsidRPr="003B2883" w:rsidRDefault="00CF256D" w:rsidP="00381CE8">
            <w:pPr>
              <w:pStyle w:val="TAL"/>
              <w:ind w:left="284"/>
              <w:rPr>
                <w:rFonts w:cs="Arial"/>
                <w:szCs w:val="18"/>
              </w:rPr>
            </w:pPr>
            <w:r w:rsidRPr="003B2883">
              <w:rPr>
                <w:rFonts w:cs="Arial"/>
                <w:szCs w:val="18"/>
              </w:rPr>
              <w:t>- "TADS"</w:t>
            </w:r>
          </w:p>
          <w:p w14:paraId="35E330F5" w14:textId="77777777" w:rsidR="00CF256D" w:rsidRPr="003B2883" w:rsidRDefault="00CF256D" w:rsidP="00381CE8">
            <w:pPr>
              <w:pStyle w:val="TAL"/>
              <w:rPr>
                <w:rFonts w:cs="Arial"/>
                <w:szCs w:val="18"/>
              </w:rPr>
            </w:pPr>
          </w:p>
          <w:p w14:paraId="67D9FC58" w14:textId="1FDAADFE" w:rsidR="00CF256D" w:rsidRPr="003B2883" w:rsidRDefault="00CF256D" w:rsidP="00381CE8">
            <w:pPr>
              <w:pStyle w:val="TAL"/>
              <w:rPr>
                <w:rFonts w:cs="Arial"/>
                <w:szCs w:val="18"/>
              </w:rPr>
            </w:pPr>
            <w:r w:rsidRPr="003B2883">
              <w:rPr>
                <w:rFonts w:cs="Arial"/>
                <w:szCs w:val="18"/>
              </w:rPr>
              <w:t xml:space="preserve">When present, this IE shall indicate </w:t>
            </w:r>
            <w:r w:rsidR="00D7668B" w:rsidRPr="003B2883">
              <w:t>whether or not IMS voice over PS Session is supported in the registration area (s) where the UE is currently registered</w:t>
            </w:r>
            <w:r w:rsidR="00D7668B" w:rsidRPr="003B2883">
              <w:rPr>
                <w:rFonts w:cs="Arial"/>
                <w:szCs w:val="18"/>
              </w:rPr>
              <w:t xml:space="preserve"> in 3GPP access.</w:t>
            </w:r>
          </w:p>
        </w:tc>
      </w:tr>
      <w:tr w:rsidR="00D7668B" w:rsidRPr="003B2883"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Pr="003B2883" w:rsidRDefault="00D7668B" w:rsidP="00D7668B">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Pr="003B2883" w:rsidRDefault="00D7668B" w:rsidP="00D7668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Pr="003B2883" w:rsidRDefault="00D7668B" w:rsidP="00D7668B">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Pr="003B2883" w:rsidRDefault="00D7668B" w:rsidP="00D7668B">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Pr="003B2883" w:rsidRDefault="00D7668B" w:rsidP="00D7668B">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1685FBE" w14:textId="77777777" w:rsidR="00D7668B" w:rsidRPr="003B2883" w:rsidRDefault="00D7668B" w:rsidP="00D7668B">
            <w:pPr>
              <w:pStyle w:val="TAL"/>
              <w:ind w:left="284"/>
              <w:rPr>
                <w:rFonts w:cs="Arial"/>
                <w:szCs w:val="18"/>
              </w:rPr>
            </w:pPr>
            <w:r w:rsidRPr="003B2883">
              <w:rPr>
                <w:rFonts w:cs="Arial"/>
                <w:szCs w:val="18"/>
              </w:rPr>
              <w:t>- "TADS"</w:t>
            </w:r>
          </w:p>
          <w:p w14:paraId="6C2DB065" w14:textId="77777777" w:rsidR="00D7668B" w:rsidRPr="003B2883" w:rsidRDefault="00D7668B" w:rsidP="00D7668B">
            <w:pPr>
              <w:pStyle w:val="TAL"/>
              <w:rPr>
                <w:rFonts w:cs="Arial"/>
                <w:szCs w:val="18"/>
              </w:rPr>
            </w:pPr>
          </w:p>
          <w:p w14:paraId="2FD5119F" w14:textId="77777777" w:rsidR="00D7668B" w:rsidRPr="003B2883" w:rsidRDefault="00D7668B" w:rsidP="00D7668B">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D7668B" w:rsidRPr="003B2883"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Pr="003B2883" w:rsidRDefault="00D7668B" w:rsidP="00D7668B">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Pr="003B2883" w:rsidRDefault="00D7668B" w:rsidP="00D7668B">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Pr="003B2883" w:rsidRDefault="00D7668B" w:rsidP="00D7668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Pr="003B2883" w:rsidRDefault="00D7668B" w:rsidP="00D7668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Pr="003B2883" w:rsidRDefault="00D7668B" w:rsidP="00D7668B">
            <w:pPr>
              <w:pStyle w:val="TAL"/>
              <w:rPr>
                <w:rFonts w:cs="Arial"/>
                <w:szCs w:val="18"/>
              </w:rPr>
            </w:pPr>
            <w:r w:rsidRPr="003B2883">
              <w:rPr>
                <w:rFonts w:cs="Arial"/>
                <w:szCs w:val="18"/>
              </w:rPr>
              <w:t>This IE shall be present when following UE Context Information class are required:</w:t>
            </w:r>
          </w:p>
          <w:p w14:paraId="242ABA03" w14:textId="77777777" w:rsidR="00D7668B" w:rsidRPr="003B2883" w:rsidRDefault="00D7668B" w:rsidP="00D7668B">
            <w:pPr>
              <w:pStyle w:val="TAL"/>
              <w:ind w:left="284"/>
              <w:rPr>
                <w:rFonts w:cs="Arial"/>
                <w:szCs w:val="18"/>
              </w:rPr>
            </w:pPr>
            <w:r w:rsidRPr="003B2883">
              <w:rPr>
                <w:rFonts w:cs="Arial"/>
                <w:szCs w:val="18"/>
              </w:rPr>
              <w:t>- "TADS"</w:t>
            </w:r>
          </w:p>
          <w:p w14:paraId="162ECD19" w14:textId="77777777" w:rsidR="00D7668B" w:rsidRPr="003B2883" w:rsidRDefault="00D7668B" w:rsidP="00D7668B">
            <w:pPr>
              <w:pStyle w:val="TAL"/>
              <w:rPr>
                <w:rFonts w:cs="Arial"/>
                <w:szCs w:val="18"/>
              </w:rPr>
            </w:pPr>
          </w:p>
          <w:p w14:paraId="1C7F00EA" w14:textId="77777777" w:rsidR="00D7668B" w:rsidRPr="003B2883" w:rsidRDefault="00D7668B" w:rsidP="00D7668B">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2D6C1D" w:rsidRPr="003B2883"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Pr="003B2883" w:rsidRDefault="002D6C1D" w:rsidP="002D6C1D">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3B2883" w:rsidRDefault="002D6C1D" w:rsidP="002D6C1D">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Pr="003B2883" w:rsidRDefault="002D6C1D" w:rsidP="002D6C1D">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Pr="003B2883" w:rsidRDefault="002D6C1D" w:rsidP="002D6C1D">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1A01042B" w14:textId="77777777" w:rsidR="002D6C1D" w:rsidRPr="003B2883" w:rsidRDefault="002D6C1D" w:rsidP="002D6C1D">
            <w:pPr>
              <w:pStyle w:val="TAL"/>
              <w:ind w:left="284"/>
              <w:rPr>
                <w:rFonts w:cs="Arial"/>
                <w:szCs w:val="18"/>
              </w:rPr>
            </w:pPr>
            <w:r w:rsidRPr="003B2883">
              <w:rPr>
                <w:rFonts w:cs="Arial"/>
                <w:szCs w:val="18"/>
              </w:rPr>
              <w:t>- "TADS"</w:t>
            </w:r>
          </w:p>
          <w:p w14:paraId="3409AF94" w14:textId="77777777" w:rsidR="002D6C1D" w:rsidRPr="003B2883" w:rsidRDefault="002D6C1D" w:rsidP="002D6C1D">
            <w:pPr>
              <w:pStyle w:val="TAL"/>
              <w:rPr>
                <w:rFonts w:cs="Arial"/>
                <w:szCs w:val="18"/>
              </w:rPr>
            </w:pPr>
          </w:p>
          <w:p w14:paraId="72A17EF4" w14:textId="77777777" w:rsidR="002D6C1D" w:rsidRPr="003B2883" w:rsidRDefault="002D6C1D" w:rsidP="002D6C1D">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2D6C1D" w:rsidRPr="003B2883"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Pr="003B2883" w:rsidRDefault="002D6C1D" w:rsidP="002D6C1D">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3B2883" w:rsidRDefault="002D6C1D" w:rsidP="002D6C1D">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5735B367" w14:textId="77777777" w:rsidR="002D6C1D" w:rsidRPr="003B2883" w:rsidRDefault="002D6C1D" w:rsidP="002D6C1D">
            <w:pPr>
              <w:pStyle w:val="TAL"/>
              <w:ind w:left="284"/>
              <w:rPr>
                <w:rFonts w:cs="Arial"/>
                <w:szCs w:val="18"/>
              </w:rPr>
            </w:pPr>
            <w:r w:rsidRPr="003B2883">
              <w:rPr>
                <w:rFonts w:cs="Arial"/>
                <w:szCs w:val="18"/>
              </w:rPr>
              <w:t>- "TADS"</w:t>
            </w:r>
          </w:p>
          <w:p w14:paraId="42304CA9" w14:textId="77777777" w:rsidR="002D6C1D" w:rsidRPr="003B2883" w:rsidRDefault="002D6C1D" w:rsidP="002D6C1D">
            <w:pPr>
              <w:pStyle w:val="TAL"/>
              <w:rPr>
                <w:rFonts w:cs="Arial"/>
                <w:szCs w:val="18"/>
              </w:rPr>
            </w:pPr>
          </w:p>
          <w:p w14:paraId="51F9CBDB" w14:textId="77777777" w:rsidR="002D6C1D" w:rsidRPr="003B2883" w:rsidRDefault="002D6C1D" w:rsidP="002D6C1D">
            <w:pPr>
              <w:pStyle w:val="TAL"/>
              <w:rPr>
                <w:rFonts w:cs="Arial"/>
                <w:szCs w:val="18"/>
              </w:rPr>
            </w:pPr>
            <w:r w:rsidRPr="003B2883">
              <w:rPr>
                <w:rFonts w:cs="Arial"/>
                <w:szCs w:val="18"/>
              </w:rPr>
              <w:t>When present, this IE shall indicate the current RAT type of the UE.</w:t>
            </w:r>
          </w:p>
        </w:tc>
      </w:tr>
      <w:tr w:rsidR="002D6C1D" w:rsidRPr="003B2883"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Pr="003B2883" w:rsidRDefault="002D6C1D" w:rsidP="002D6C1D">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Pr="003B2883" w:rsidRDefault="002D6C1D" w:rsidP="002D6C1D">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011E67" w14:textId="4C503801" w:rsidR="002D6C1D" w:rsidRPr="003B2883" w:rsidRDefault="002D6C1D" w:rsidP="002D6C1D">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bl>
    <w:p w14:paraId="531D3573" w14:textId="1769B80F" w:rsidR="00CF256D" w:rsidRDefault="00CF256D" w:rsidP="00572758"/>
    <w:p w14:paraId="604F41A7" w14:textId="47D65DB3" w:rsidR="00A43E2D" w:rsidRPr="003B2883" w:rsidRDefault="00A43E2D" w:rsidP="00A43E2D">
      <w:pPr>
        <w:pStyle w:val="Heading5"/>
        <w:rPr>
          <w:lang w:eastAsia="zh-CN"/>
        </w:rPr>
      </w:pPr>
      <w:bookmarkStart w:id="419" w:name="_Toc20137595"/>
      <w:r w:rsidRPr="003B2883">
        <w:t>6.</w:t>
      </w:r>
      <w:r>
        <w:t>3</w:t>
      </w:r>
      <w:r w:rsidRPr="003B2883">
        <w:t>.6.2</w:t>
      </w:r>
      <w:r>
        <w:t>.</w:t>
      </w:r>
      <w:r>
        <w:rPr>
          <w:lang w:eastAsia="zh-CN"/>
        </w:rPr>
        <w:t>5</w:t>
      </w:r>
      <w:r w:rsidRPr="003B2883">
        <w:tab/>
        <w:t xml:space="preserve">Type: </w:t>
      </w:r>
      <w:r>
        <w:t>ProblemDetails</w:t>
      </w:r>
      <w:r w:rsidRPr="003B2883">
        <w:t>EnableUeReachability</w:t>
      </w:r>
      <w:bookmarkEnd w:id="419"/>
    </w:p>
    <w:p w14:paraId="5B969542" w14:textId="6826222E" w:rsidR="00A43E2D" w:rsidRPr="003B2883" w:rsidRDefault="00A43E2D" w:rsidP="00A43E2D">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A43E2D" w14:paraId="22D677B3"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AE8ECE7" w14:textId="77777777" w:rsidR="00A43E2D" w:rsidRDefault="00A43E2D" w:rsidP="006A664D">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4D5314A" w14:textId="77777777" w:rsidR="00A43E2D" w:rsidRDefault="00A43E2D" w:rsidP="006A664D">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1D08F6A" w14:textId="77777777" w:rsidR="00A43E2D" w:rsidRDefault="00A43E2D" w:rsidP="006A664D">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91AC3CD" w14:textId="77777777" w:rsidR="00A43E2D" w:rsidRDefault="00A43E2D" w:rsidP="006A664D">
            <w:pPr>
              <w:pStyle w:val="TAH"/>
              <w:rPr>
                <w:rFonts w:cs="Arial"/>
                <w:szCs w:val="18"/>
              </w:rPr>
            </w:pPr>
            <w:r>
              <w:rPr>
                <w:rFonts w:cs="Arial"/>
                <w:szCs w:val="18"/>
              </w:rPr>
              <w:t>Applicability</w:t>
            </w:r>
          </w:p>
        </w:tc>
      </w:tr>
      <w:tr w:rsidR="00A43E2D" w:rsidRPr="001769FF" w14:paraId="4444621B"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tcPr>
          <w:p w14:paraId="18BADAE8" w14:textId="77777777" w:rsidR="00A43E2D" w:rsidRDefault="00A43E2D" w:rsidP="006A664D">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536CB7B1" w14:textId="77777777" w:rsidR="00A43E2D" w:rsidRDefault="00A43E2D" w:rsidP="006A664D">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0CCFF119" w14:textId="77777777" w:rsidR="00A43E2D" w:rsidRDefault="00A43E2D" w:rsidP="006A664D">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2060FFDC" w14:textId="77777777" w:rsidR="00A43E2D" w:rsidRPr="001769FF" w:rsidRDefault="00A43E2D" w:rsidP="006A664D">
            <w:pPr>
              <w:pStyle w:val="TAL"/>
            </w:pPr>
          </w:p>
        </w:tc>
      </w:tr>
      <w:tr w:rsidR="00A43E2D" w:rsidRPr="001769FF" w14:paraId="4A8E2DD4"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tcPr>
          <w:p w14:paraId="0E746EB8" w14:textId="77777777" w:rsidR="00A43E2D" w:rsidRDefault="00A43E2D" w:rsidP="006A664D">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23C83235" w14:textId="77777777" w:rsidR="00A43E2D" w:rsidRDefault="00A43E2D" w:rsidP="006A664D">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23AD8EB" w14:textId="77777777" w:rsidR="00A43E2D" w:rsidRDefault="00A43E2D" w:rsidP="006A664D">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6A09C05" w14:textId="77777777" w:rsidR="00A43E2D" w:rsidRPr="001769FF" w:rsidRDefault="00A43E2D" w:rsidP="006A664D">
            <w:pPr>
              <w:pStyle w:val="TAL"/>
            </w:pPr>
          </w:p>
        </w:tc>
      </w:tr>
    </w:tbl>
    <w:p w14:paraId="2DD6BC8D" w14:textId="77777777" w:rsidR="00A43E2D" w:rsidRDefault="00A43E2D" w:rsidP="00A43E2D">
      <w:pPr>
        <w:rPr>
          <w:noProof/>
        </w:rPr>
      </w:pPr>
    </w:p>
    <w:p w14:paraId="220C3767" w14:textId="305DA7E8" w:rsidR="00A43E2D" w:rsidRPr="003B2883" w:rsidRDefault="00A43E2D" w:rsidP="00A43E2D">
      <w:pPr>
        <w:pStyle w:val="Heading5"/>
        <w:rPr>
          <w:lang w:eastAsia="zh-CN"/>
        </w:rPr>
      </w:pPr>
      <w:bookmarkStart w:id="420" w:name="_Toc20137596"/>
      <w:r w:rsidRPr="003B2883">
        <w:lastRenderedPageBreak/>
        <w:t>6.</w:t>
      </w:r>
      <w:r>
        <w:t>3</w:t>
      </w:r>
      <w:r w:rsidRPr="003B2883">
        <w:t>.6.2.</w:t>
      </w:r>
      <w:r>
        <w:t>6</w:t>
      </w:r>
      <w:r w:rsidRPr="003B2883">
        <w:tab/>
        <w:t xml:space="preserve">Type: </w:t>
      </w:r>
      <w:r>
        <w:t>AdditionInfo</w:t>
      </w:r>
      <w:r w:rsidRPr="003B2883">
        <w:t>EnableUeReachability</w:t>
      </w:r>
      <w:bookmarkEnd w:id="420"/>
    </w:p>
    <w:p w14:paraId="49B63D83" w14:textId="3FDF2763" w:rsidR="00A43E2D" w:rsidRPr="003B2883" w:rsidRDefault="00A43E2D" w:rsidP="00A43E2D">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3E2D" w:rsidRPr="003B2883" w14:paraId="426014FE"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62B549" w14:textId="77777777" w:rsidR="00A43E2D" w:rsidRPr="003B2883" w:rsidRDefault="00A43E2D" w:rsidP="006A664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1A489" w14:textId="77777777" w:rsidR="00A43E2D" w:rsidRPr="003B2883" w:rsidRDefault="00A43E2D" w:rsidP="006A664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A1EEB7" w14:textId="77777777" w:rsidR="00A43E2D" w:rsidRPr="003B2883" w:rsidRDefault="00A43E2D" w:rsidP="006A664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4FBF3E" w14:textId="77777777" w:rsidR="00A43E2D" w:rsidRPr="003B2883" w:rsidRDefault="00A43E2D" w:rsidP="006A664D">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68826C" w14:textId="77777777" w:rsidR="00A43E2D" w:rsidRPr="003B2883" w:rsidRDefault="00A43E2D" w:rsidP="006A664D">
            <w:pPr>
              <w:pStyle w:val="TAH"/>
              <w:rPr>
                <w:rFonts w:cs="Arial"/>
                <w:szCs w:val="18"/>
              </w:rPr>
            </w:pPr>
            <w:r w:rsidRPr="003B2883">
              <w:rPr>
                <w:rFonts w:cs="Arial"/>
                <w:szCs w:val="18"/>
              </w:rPr>
              <w:t>Description</w:t>
            </w:r>
          </w:p>
        </w:tc>
      </w:tr>
      <w:tr w:rsidR="00A43E2D" w:rsidRPr="003B2883" w14:paraId="32570684"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7B12311B" w14:textId="77777777" w:rsidR="00A43E2D" w:rsidRPr="003B2883" w:rsidRDefault="00A43E2D" w:rsidP="006A664D">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3F2DB0A" w14:textId="77777777" w:rsidR="00A43E2D" w:rsidRPr="003B2883" w:rsidRDefault="00A43E2D" w:rsidP="006A664D">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6C9B66C" w14:textId="77777777" w:rsidR="00A43E2D" w:rsidRPr="003B2883" w:rsidRDefault="00A43E2D" w:rsidP="006A664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681205" w14:textId="77777777" w:rsidR="00A43E2D" w:rsidRPr="003B2883" w:rsidRDefault="00A43E2D" w:rsidP="006A664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8819EA" w14:textId="10D16468" w:rsidR="00A43E2D" w:rsidRPr="003B2883" w:rsidRDefault="00A43E2D" w:rsidP="006A664D">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sidR="00960117">
              <w:rPr>
                <w:rFonts w:cs="Arial"/>
                <w:szCs w:val="18"/>
                <w:lang w:eastAsia="zh-CN"/>
              </w:rPr>
              <w:t>3GPP 2</w:t>
            </w:r>
            <w:r w:rsidR="00514461" w:rsidRPr="002A5E31">
              <w:rPr>
                <w:rFonts w:cs="Arial"/>
                <w:szCs w:val="18"/>
                <w:lang w:eastAsia="zh-CN"/>
              </w:rPr>
              <w:t>3.502</w:t>
            </w:r>
            <w:r w:rsidR="00514461">
              <w:rPr>
                <w:rFonts w:cs="Arial"/>
                <w:szCs w:val="18"/>
                <w:lang w:eastAsia="zh-CN"/>
              </w:rPr>
              <w:t> </w:t>
            </w:r>
            <w:r w:rsidR="00514461"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4DC6D7BD" w14:textId="77777777" w:rsidR="00A43E2D" w:rsidRPr="003B2883" w:rsidRDefault="00A43E2D" w:rsidP="00572758"/>
    <w:p w14:paraId="22986E85" w14:textId="007AA7DA" w:rsidR="00CF256D" w:rsidRPr="003B2883" w:rsidRDefault="00CF256D" w:rsidP="00CF256D">
      <w:pPr>
        <w:pStyle w:val="Heading5"/>
      </w:pPr>
      <w:bookmarkStart w:id="421" w:name="_Toc20137597"/>
      <w:r w:rsidRPr="003B2883">
        <w:t>6.3.6.3.5</w:t>
      </w:r>
      <w:r w:rsidRPr="003B2883">
        <w:tab/>
        <w:t>Enumeration: UeContextInfoClass</w:t>
      </w:r>
      <w:bookmarkEnd w:id="421"/>
    </w:p>
    <w:p w14:paraId="4CD4B3D1" w14:textId="77777777" w:rsidR="00CF256D" w:rsidRPr="003B2883" w:rsidRDefault="00CF256D" w:rsidP="00CF256D">
      <w:pPr>
        <w:pStyle w:val="TH"/>
      </w:pPr>
      <w:r w:rsidRPr="003B2883">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3B2883"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3B2883" w:rsidRDefault="00CF256D" w:rsidP="00381CE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3B2883" w:rsidRDefault="00CF256D" w:rsidP="00381CE8">
            <w:pPr>
              <w:pStyle w:val="TAH"/>
            </w:pPr>
            <w:r w:rsidRPr="003B2883">
              <w:t>Description</w:t>
            </w:r>
          </w:p>
        </w:tc>
      </w:tr>
      <w:tr w:rsidR="00CF256D" w:rsidRPr="003B2883"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3B2883" w:rsidRDefault="00CF256D" w:rsidP="00381CE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3B2883" w:rsidRDefault="00CF256D" w:rsidP="00381CE8">
            <w:pPr>
              <w:pStyle w:val="TAL"/>
            </w:pPr>
            <w:r w:rsidRPr="003B2883">
              <w:t>Defines the UE Context Information for Terminating Domain Selection for IMS Voice over PS.</w:t>
            </w:r>
          </w:p>
        </w:tc>
      </w:tr>
    </w:tbl>
    <w:p w14:paraId="5A3D4772" w14:textId="77777777" w:rsidR="00CF256D" w:rsidRPr="003B2883" w:rsidRDefault="00CF256D" w:rsidP="00572758"/>
    <w:p w14:paraId="7BEABDFF" w14:textId="0D9C511E" w:rsidR="00170884" w:rsidRPr="003B2883" w:rsidRDefault="00170884" w:rsidP="00170884">
      <w:pPr>
        <w:pStyle w:val="Heading4"/>
        <w:rPr>
          <w:lang w:val="en-US"/>
        </w:rPr>
      </w:pPr>
      <w:bookmarkStart w:id="422" w:name="_Toc20137598"/>
      <w:r w:rsidRPr="003B2883">
        <w:rPr>
          <w:lang w:val="en-US"/>
        </w:rPr>
        <w:t>6.3.6.3</w:t>
      </w:r>
      <w:r w:rsidRPr="003B2883">
        <w:rPr>
          <w:lang w:val="en-US"/>
        </w:rPr>
        <w:tab/>
        <w:t>Simple data types and enumerations</w:t>
      </w:r>
      <w:bookmarkEnd w:id="422"/>
    </w:p>
    <w:p w14:paraId="7787DAD1" w14:textId="18463B48" w:rsidR="00170884" w:rsidRPr="003B2883" w:rsidRDefault="00170884" w:rsidP="00170884">
      <w:pPr>
        <w:pStyle w:val="Heading5"/>
      </w:pPr>
      <w:bookmarkStart w:id="423" w:name="_Toc20137599"/>
      <w:r w:rsidRPr="003B2883">
        <w:t>6.3.6.3.1</w:t>
      </w:r>
      <w:r w:rsidRPr="003B2883">
        <w:tab/>
        <w:t>Introduction</w:t>
      </w:r>
      <w:bookmarkEnd w:id="423"/>
    </w:p>
    <w:p w14:paraId="31E27571" w14:textId="33D85CB5" w:rsidR="008B403E" w:rsidRPr="003B2883" w:rsidRDefault="008B403E" w:rsidP="008B403E">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57C05115" w14:textId="026E283D" w:rsidR="00170884" w:rsidRPr="003B2883" w:rsidRDefault="00170884" w:rsidP="00170884">
      <w:pPr>
        <w:pStyle w:val="Heading5"/>
      </w:pPr>
      <w:bookmarkStart w:id="424" w:name="_Toc20137600"/>
      <w:r w:rsidRPr="003B2883">
        <w:t>6.3.6.3.2</w:t>
      </w:r>
      <w:r w:rsidRPr="003B2883">
        <w:tab/>
        <w:t>Simple data types</w:t>
      </w:r>
      <w:bookmarkEnd w:id="424"/>
    </w:p>
    <w:p w14:paraId="07F37517" w14:textId="77777777" w:rsidR="00170884" w:rsidRPr="003B2883" w:rsidRDefault="00170884" w:rsidP="00170884">
      <w:r w:rsidRPr="003B2883">
        <w:t>The simple data types defined in table 6.3.6.3.2-1 shall be supported.</w:t>
      </w:r>
    </w:p>
    <w:p w14:paraId="21DF9A65" w14:textId="77777777" w:rsidR="00170884" w:rsidRPr="003B2883" w:rsidRDefault="00170884" w:rsidP="00170884">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rsidRPr="003B2883"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Pr="003B2883" w:rsidRDefault="00170884" w:rsidP="00E62FD7">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Pr="003B2883" w:rsidRDefault="00170884" w:rsidP="00E62FD7">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Pr="003B2883" w:rsidRDefault="00170884" w:rsidP="00E62FD7">
            <w:pPr>
              <w:pStyle w:val="TAH"/>
            </w:pPr>
            <w:r w:rsidRPr="003B2883">
              <w:t>Description</w:t>
            </w:r>
          </w:p>
        </w:tc>
      </w:tr>
      <w:tr w:rsidR="00170884" w:rsidRPr="003B2883"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Pr="003B2883"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Pr="003B2883"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Pr="003B2883" w:rsidRDefault="00170884" w:rsidP="00E62FD7">
            <w:pPr>
              <w:pStyle w:val="TAL"/>
            </w:pPr>
          </w:p>
        </w:tc>
      </w:tr>
    </w:tbl>
    <w:p w14:paraId="690815A7" w14:textId="77777777" w:rsidR="00170884" w:rsidRPr="003B2883" w:rsidRDefault="00170884" w:rsidP="00170884"/>
    <w:p w14:paraId="76338BFE" w14:textId="59BA9DEE" w:rsidR="00170884" w:rsidRPr="003B2883" w:rsidRDefault="00170884" w:rsidP="00170884">
      <w:pPr>
        <w:pStyle w:val="Heading4"/>
      </w:pPr>
      <w:bookmarkStart w:id="425" w:name="_Toc20137601"/>
      <w:r w:rsidRPr="003B2883">
        <w:t>6.3.6.4</w:t>
      </w:r>
      <w:r w:rsidRPr="003B2883">
        <w:tab/>
        <w:t>Binary data</w:t>
      </w:r>
      <w:bookmarkEnd w:id="425"/>
    </w:p>
    <w:p w14:paraId="328E97CB" w14:textId="77777777" w:rsidR="008B403E" w:rsidRPr="003B2883" w:rsidRDefault="008B403E" w:rsidP="008B403E">
      <w:r w:rsidRPr="003B2883">
        <w:t>None.</w:t>
      </w:r>
    </w:p>
    <w:p w14:paraId="23621ECA" w14:textId="648D5D41" w:rsidR="00170884" w:rsidRPr="003B2883" w:rsidRDefault="00170884" w:rsidP="00170884">
      <w:pPr>
        <w:pStyle w:val="Heading3"/>
      </w:pPr>
      <w:bookmarkStart w:id="426" w:name="_Toc20137602"/>
      <w:r w:rsidRPr="003B2883">
        <w:t>6.3.7</w:t>
      </w:r>
      <w:r w:rsidRPr="003B2883">
        <w:tab/>
        <w:t>Error Handling</w:t>
      </w:r>
      <w:bookmarkEnd w:id="426"/>
    </w:p>
    <w:p w14:paraId="0643EF46" w14:textId="41BB42CE" w:rsidR="00866583" w:rsidRPr="003B2883" w:rsidRDefault="00866583" w:rsidP="00866583">
      <w:pPr>
        <w:pStyle w:val="Heading4"/>
      </w:pPr>
      <w:bookmarkStart w:id="427" w:name="_Toc20137603"/>
      <w:r w:rsidRPr="003B2883">
        <w:t>6.3.7.1</w:t>
      </w:r>
      <w:r w:rsidRPr="003B2883">
        <w:tab/>
        <w:t>General</w:t>
      </w:r>
      <w:bookmarkEnd w:id="427"/>
    </w:p>
    <w:p w14:paraId="773EF345" w14:textId="508987B5" w:rsidR="00866583" w:rsidRPr="003B2883" w:rsidRDefault="00866583" w:rsidP="00866583">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450789AA" w14:textId="62B88CC6" w:rsidR="00866583" w:rsidRPr="003B2883" w:rsidRDefault="00866583" w:rsidP="00866583">
      <w:pPr>
        <w:pStyle w:val="Heading4"/>
      </w:pPr>
      <w:bookmarkStart w:id="428" w:name="_Toc20137604"/>
      <w:r w:rsidRPr="003B2883">
        <w:t>6.3.7.2</w:t>
      </w:r>
      <w:r w:rsidRPr="003B2883">
        <w:tab/>
        <w:t>Protocol Errors</w:t>
      </w:r>
      <w:bookmarkEnd w:id="428"/>
    </w:p>
    <w:p w14:paraId="4D39124D" w14:textId="63BB3E9B" w:rsidR="00866583" w:rsidRPr="003B2883" w:rsidRDefault="00925996" w:rsidP="003D5C4D">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2180021F" w14:textId="3BB21FFD" w:rsidR="00866583" w:rsidRPr="003B2883" w:rsidRDefault="00866583" w:rsidP="00866583">
      <w:pPr>
        <w:pStyle w:val="Heading4"/>
      </w:pPr>
      <w:bookmarkStart w:id="429" w:name="_Toc20137605"/>
      <w:r w:rsidRPr="003B2883">
        <w:t>6.3.7.3</w:t>
      </w:r>
      <w:r w:rsidRPr="003B2883">
        <w:tab/>
        <w:t>Application Errors</w:t>
      </w:r>
      <w:bookmarkEnd w:id="429"/>
    </w:p>
    <w:p w14:paraId="46DE1330" w14:textId="22FD26CB" w:rsidR="00866583" w:rsidRPr="003B2883" w:rsidRDefault="002C0866" w:rsidP="00866583">
      <w:r w:rsidRPr="003B2883">
        <w:t>The common application errors defined in the Table 5.2.7.2-1 in</w:t>
      </w:r>
      <w:r w:rsidR="0090693A">
        <w:t xml:space="preserve"> 3GPP TS</w:t>
      </w:r>
      <w:r w:rsidR="00514461">
        <w:t> </w:t>
      </w:r>
      <w:r w:rsidR="00514461" w:rsidRPr="003B2883">
        <w:t>29.500</w:t>
      </w:r>
      <w:r w:rsidR="00514461">
        <w:t> </w:t>
      </w:r>
      <w:r w:rsidR="00514461" w:rsidRPr="003B2883">
        <w:t>[</w:t>
      </w:r>
      <w:r w:rsidR="00D27C06" w:rsidRPr="003B2883">
        <w:t>4</w:t>
      </w:r>
      <w:r w:rsidRPr="003B2883">
        <w:t>] may also be used for the Namf_MT service, and the following application errors listed in Table 6.3.7.3-1 are specific for the Namf_MT service.</w:t>
      </w:r>
    </w:p>
    <w:p w14:paraId="5092ED8E" w14:textId="77777777" w:rsidR="00866583" w:rsidRPr="003B2883" w:rsidRDefault="00866583" w:rsidP="00866583">
      <w:pPr>
        <w:pStyle w:val="PL"/>
      </w:pPr>
    </w:p>
    <w:p w14:paraId="2FB0479D" w14:textId="77777777" w:rsidR="00866583" w:rsidRPr="003B2883" w:rsidRDefault="00866583" w:rsidP="00866583">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3B2883"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Pr="003B2883" w:rsidRDefault="00866583" w:rsidP="00115BBB">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Pr="003B2883" w:rsidRDefault="00866583" w:rsidP="00115BBB">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Pr="003B2883" w:rsidRDefault="00866583" w:rsidP="00115BBB">
            <w:pPr>
              <w:pStyle w:val="TAH"/>
            </w:pPr>
            <w:r w:rsidRPr="003B2883">
              <w:t>Description</w:t>
            </w:r>
          </w:p>
        </w:tc>
      </w:tr>
      <w:tr w:rsidR="00810AC5" w:rsidRPr="003B2883"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Pr="003B2883" w:rsidRDefault="00810AC5" w:rsidP="00810AC5">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Pr="003B2883" w:rsidRDefault="00810AC5" w:rsidP="00810AC5">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Pr="003B2883" w:rsidRDefault="00810AC5" w:rsidP="00810AC5">
            <w:pPr>
              <w:pStyle w:val="TAL"/>
            </w:pPr>
            <w:r w:rsidRPr="003B2883">
              <w:t>The request has been asked to be redirected to a specified target.</w:t>
            </w:r>
          </w:p>
        </w:tc>
      </w:tr>
      <w:tr w:rsidR="00810AC5" w:rsidRPr="003B2883"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Pr="003B2883" w:rsidRDefault="00810AC5" w:rsidP="00810AC5">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Pr="003B2883" w:rsidRDefault="00810AC5" w:rsidP="00810AC5">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Pr="003B2883" w:rsidRDefault="002C0866" w:rsidP="00810AC5">
            <w:pPr>
              <w:pStyle w:val="TAL"/>
            </w:pPr>
            <w:r w:rsidRPr="003B2883">
              <w:t>AMF is unable page the UE, temporarily.</w:t>
            </w:r>
          </w:p>
        </w:tc>
      </w:tr>
      <w:tr w:rsidR="003C3591" w:rsidRPr="003B2883"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Pr="003B2883" w:rsidRDefault="003C3591" w:rsidP="003C3591">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Pr="003B2883" w:rsidRDefault="003C3591" w:rsidP="003C3591">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Pr="003B2883" w:rsidRDefault="003C3591" w:rsidP="003C3591">
            <w:pPr>
              <w:pStyle w:val="TAL"/>
            </w:pPr>
            <w:r w:rsidRPr="003B2883">
              <w:t>The related UE is not found in the NF Service Consumer.</w:t>
            </w:r>
          </w:p>
        </w:tc>
      </w:tr>
      <w:tr w:rsidR="003C3591" w:rsidRPr="003B2883"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Pr="003B2883" w:rsidRDefault="003C3591" w:rsidP="003C3591">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Pr="003B2883" w:rsidRDefault="003C3591" w:rsidP="003C3591">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Pr="003B2883" w:rsidRDefault="003C3591" w:rsidP="003C3591">
            <w:pPr>
              <w:pStyle w:val="TAL"/>
            </w:pPr>
            <w:r w:rsidRPr="003B2883">
              <w:t>UE is not responding to the request initiated by the network, e.g. Paging.</w:t>
            </w:r>
          </w:p>
        </w:tc>
      </w:tr>
    </w:tbl>
    <w:p w14:paraId="790346A8" w14:textId="77777777" w:rsidR="00AD1CAA" w:rsidRPr="003B2883" w:rsidRDefault="00AD1CAA" w:rsidP="00AD1CAA"/>
    <w:p w14:paraId="0DBA8715" w14:textId="689F49E2" w:rsidR="000E5C10" w:rsidRPr="003B2883" w:rsidRDefault="000E5C10" w:rsidP="000E5C10">
      <w:pPr>
        <w:pStyle w:val="Heading3"/>
      </w:pPr>
      <w:bookmarkStart w:id="430" w:name="_Toc20137606"/>
      <w:r w:rsidRPr="003B2883">
        <w:t>6.3.8</w:t>
      </w:r>
      <w:r w:rsidRPr="003B2883">
        <w:tab/>
        <w:t>Feature Negotiation</w:t>
      </w:r>
      <w:bookmarkEnd w:id="430"/>
    </w:p>
    <w:p w14:paraId="47DCE168" w14:textId="195E078B" w:rsidR="000E5C10" w:rsidRPr="003B2883" w:rsidRDefault="000E5C10" w:rsidP="000E5C10">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Namf_MT service, if any.</w:t>
      </w:r>
    </w:p>
    <w:p w14:paraId="7FC03622" w14:textId="77777777" w:rsidR="000E5C10" w:rsidRPr="003B2883" w:rsidRDefault="000E5C10" w:rsidP="000E5C1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35DDBA3B" w:rsidR="000E5C10" w:rsidRPr="003B2883" w:rsidRDefault="00B1767F" w:rsidP="00B1767F">
      <w:pPr>
        <w:pStyle w:val="B1"/>
        <w:rPr>
          <w:lang w:val="en-US"/>
        </w:rPr>
      </w:pPr>
      <w:r w:rsidRPr="003B2883">
        <w:t>-</w:t>
      </w:r>
      <w:r w:rsidRPr="003B2883">
        <w:tab/>
      </w:r>
      <w:r w:rsidR="000E5C10" w:rsidRPr="003B2883">
        <w:t>EnableUEReachability</w:t>
      </w:r>
      <w:r w:rsidR="000E5C10" w:rsidRPr="003B2883">
        <w:rPr>
          <w:lang w:val="en-US"/>
        </w:rPr>
        <w:t xml:space="preserve">, as specified in </w:t>
      </w:r>
      <w:r w:rsidR="003B2883">
        <w:rPr>
          <w:lang w:val="en-US"/>
        </w:rPr>
        <w:t>clause</w:t>
      </w:r>
      <w:r w:rsidR="000E5C10" w:rsidRPr="003B2883">
        <w:rPr>
          <w:lang w:val="en-US"/>
        </w:rPr>
        <w:t xml:space="preserve"> 5.4.2.2;</w:t>
      </w:r>
    </w:p>
    <w:p w14:paraId="1F3880E8" w14:textId="023FEB6A" w:rsidR="000E5C10" w:rsidRPr="003B2883" w:rsidRDefault="00752951" w:rsidP="000E5C10">
      <w:pPr>
        <w:rPr>
          <w:lang w:val="en-US"/>
        </w:rPr>
      </w:pPr>
      <w:r w:rsidRPr="003B2883">
        <w:t>-</w:t>
      </w:r>
      <w:r w:rsidRPr="003B2883">
        <w:tab/>
        <w:t>ProvideDomainSelectionInfo</w:t>
      </w:r>
      <w:r w:rsidRPr="003B2883">
        <w:rPr>
          <w:lang w:val="en-US"/>
        </w:rPr>
        <w:t xml:space="preserve">, as specified in </w:t>
      </w:r>
      <w:r w:rsidR="003B2883">
        <w:rPr>
          <w:lang w:val="en-US"/>
        </w:rPr>
        <w:t>clause</w:t>
      </w:r>
      <w:r w:rsidRPr="003B2883">
        <w:rPr>
          <w:lang w:val="en-US"/>
        </w:rPr>
        <w:t xml:space="preserve"> 5.4.2.3;</w:t>
      </w:r>
      <w:r w:rsidR="000E5C10" w:rsidRPr="003B2883">
        <w:rPr>
          <w:lang w:val="en-US"/>
        </w:rPr>
        <w:t xml:space="preserve">The AMF shall determine the supported features for the service operations as specified in </w:t>
      </w:r>
      <w:r w:rsidR="003B2883">
        <w:rPr>
          <w:lang w:val="en-US"/>
        </w:rPr>
        <w:t>clause</w:t>
      </w:r>
      <w:r w:rsidR="000E5C10"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000E5C10" w:rsidRPr="003B2883">
        <w:rPr>
          <w:lang w:val="en-US"/>
        </w:rPr>
        <w:t>4] and shall indicate the supported features by including the supportedFeatures attribute in payload of the HTTP response for the service operation.</w:t>
      </w:r>
    </w:p>
    <w:p w14:paraId="55B5FC54" w14:textId="7B4A65C3" w:rsidR="000E5C10" w:rsidRPr="003B2883" w:rsidRDefault="000E5C10" w:rsidP="000E5C10">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419DF742" w14:textId="31BFFCE5" w:rsidR="000E5C10" w:rsidRPr="003B2883" w:rsidRDefault="000E5C10" w:rsidP="000E5C10">
      <w:pPr>
        <w:rPr>
          <w:lang w:val="en-US"/>
        </w:rPr>
      </w:pPr>
      <w:r w:rsidRPr="003B2883">
        <w:rPr>
          <w:lang w:val="en-US"/>
        </w:rPr>
        <w:t>The following features are defined for the Namf_MT service.</w:t>
      </w:r>
    </w:p>
    <w:p w14:paraId="64238986" w14:textId="77777777" w:rsidR="000E5C10" w:rsidRPr="003B2883" w:rsidRDefault="000E5C10" w:rsidP="000E5C1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2883" w14:paraId="5F117280" w14:textId="77777777" w:rsidTr="00F95845">
        <w:trPr>
          <w:cantSplit/>
          <w:jc w:val="center"/>
        </w:trPr>
        <w:tc>
          <w:tcPr>
            <w:tcW w:w="993" w:type="dxa"/>
            <w:shd w:val="clear" w:color="auto" w:fill="BFBFBF"/>
          </w:tcPr>
          <w:p w14:paraId="425FBEC2" w14:textId="77777777" w:rsidR="000E5C10" w:rsidRPr="003B2883" w:rsidRDefault="000E5C10" w:rsidP="00115BBB">
            <w:pPr>
              <w:pStyle w:val="TAH"/>
            </w:pPr>
            <w:r w:rsidRPr="003B2883">
              <w:t>Feature Number</w:t>
            </w:r>
          </w:p>
        </w:tc>
        <w:tc>
          <w:tcPr>
            <w:tcW w:w="1063" w:type="dxa"/>
            <w:shd w:val="clear" w:color="auto" w:fill="BFBFBF"/>
          </w:tcPr>
          <w:p w14:paraId="6E25F396" w14:textId="77777777" w:rsidR="000E5C10" w:rsidRPr="003B2883" w:rsidRDefault="000E5C10" w:rsidP="00115BBB">
            <w:pPr>
              <w:pStyle w:val="TAH"/>
            </w:pPr>
            <w:r w:rsidRPr="003B2883">
              <w:t>Feature</w:t>
            </w:r>
          </w:p>
        </w:tc>
        <w:tc>
          <w:tcPr>
            <w:tcW w:w="639" w:type="dxa"/>
            <w:shd w:val="clear" w:color="auto" w:fill="BFBFBF"/>
          </w:tcPr>
          <w:p w14:paraId="40FEBCE6" w14:textId="77777777" w:rsidR="000E5C10" w:rsidRPr="003B2883" w:rsidRDefault="000E5C10" w:rsidP="00115BBB">
            <w:pPr>
              <w:pStyle w:val="TAH"/>
            </w:pPr>
            <w:r w:rsidRPr="003B2883">
              <w:t>M/O</w:t>
            </w:r>
          </w:p>
        </w:tc>
        <w:tc>
          <w:tcPr>
            <w:tcW w:w="6520" w:type="dxa"/>
            <w:shd w:val="clear" w:color="auto" w:fill="BFBFBF"/>
          </w:tcPr>
          <w:p w14:paraId="07A1A3B1" w14:textId="77777777" w:rsidR="000E5C10" w:rsidRPr="003B2883" w:rsidRDefault="000E5C10" w:rsidP="00115BBB">
            <w:pPr>
              <w:pStyle w:val="TAH"/>
            </w:pPr>
            <w:r w:rsidRPr="003B2883">
              <w:t>Description</w:t>
            </w:r>
          </w:p>
        </w:tc>
      </w:tr>
      <w:tr w:rsidR="000E5C10" w:rsidRPr="003B2883" w14:paraId="5A68FF4E" w14:textId="77777777" w:rsidTr="00115BBB">
        <w:trPr>
          <w:cantSplit/>
          <w:jc w:val="center"/>
        </w:trPr>
        <w:tc>
          <w:tcPr>
            <w:tcW w:w="993" w:type="dxa"/>
          </w:tcPr>
          <w:p w14:paraId="3B6270FE" w14:textId="77777777" w:rsidR="000E5C10" w:rsidRPr="003B2883" w:rsidRDefault="000E5C10" w:rsidP="00115BBB">
            <w:pPr>
              <w:pStyle w:val="TAC"/>
            </w:pPr>
          </w:p>
        </w:tc>
        <w:tc>
          <w:tcPr>
            <w:tcW w:w="1063" w:type="dxa"/>
          </w:tcPr>
          <w:p w14:paraId="4A95879B" w14:textId="77777777" w:rsidR="000E5C10" w:rsidRPr="003B2883" w:rsidRDefault="000E5C10" w:rsidP="00115BBB">
            <w:pPr>
              <w:pStyle w:val="TAL"/>
              <w:rPr>
                <w:color w:val="FF0000"/>
              </w:rPr>
            </w:pPr>
          </w:p>
        </w:tc>
        <w:tc>
          <w:tcPr>
            <w:tcW w:w="639" w:type="dxa"/>
          </w:tcPr>
          <w:p w14:paraId="65801C26" w14:textId="77777777" w:rsidR="000E5C10" w:rsidRPr="003B2883" w:rsidRDefault="000E5C10" w:rsidP="00115BBB">
            <w:pPr>
              <w:pStyle w:val="TAC"/>
              <w:rPr>
                <w:color w:val="FF0000"/>
              </w:rPr>
            </w:pPr>
          </w:p>
        </w:tc>
        <w:tc>
          <w:tcPr>
            <w:tcW w:w="6520" w:type="dxa"/>
          </w:tcPr>
          <w:p w14:paraId="7EC4CBA5" w14:textId="77777777" w:rsidR="000E5C10" w:rsidRPr="003B2883" w:rsidRDefault="000E5C10" w:rsidP="00115BBB">
            <w:pPr>
              <w:pStyle w:val="TAL"/>
              <w:jc w:val="center"/>
            </w:pPr>
          </w:p>
          <w:p w14:paraId="5EC58415" w14:textId="77777777" w:rsidR="000E5C10" w:rsidRPr="003B2883" w:rsidRDefault="000E5C10" w:rsidP="00115BBB">
            <w:pPr>
              <w:pStyle w:val="TAL"/>
            </w:pPr>
            <w:r w:rsidRPr="003B2883">
              <w:t xml:space="preserve"> </w:t>
            </w:r>
          </w:p>
        </w:tc>
      </w:tr>
      <w:tr w:rsidR="000E5C10" w:rsidRPr="003B2883" w14:paraId="45FEC664" w14:textId="77777777" w:rsidTr="00115BBB">
        <w:trPr>
          <w:cantSplit/>
          <w:jc w:val="center"/>
        </w:trPr>
        <w:tc>
          <w:tcPr>
            <w:tcW w:w="9215" w:type="dxa"/>
            <w:gridSpan w:val="4"/>
          </w:tcPr>
          <w:p w14:paraId="09173FD6" w14:textId="77777777" w:rsidR="000E5C10" w:rsidRPr="003B2883" w:rsidRDefault="000E5C10" w:rsidP="00115BBB">
            <w:pPr>
              <w:pStyle w:val="TAL"/>
              <w:rPr>
                <w:bCs/>
              </w:rPr>
            </w:pPr>
            <w:r w:rsidRPr="003B2883">
              <w:t>Feature number: The order number of the feature within the s</w:t>
            </w:r>
            <w:r w:rsidRPr="003B2883">
              <w:rPr>
                <w:bCs/>
              </w:rPr>
              <w:t>upportedFeatures attribute (starting with 1).</w:t>
            </w:r>
          </w:p>
          <w:p w14:paraId="5BF8A8D1" w14:textId="77777777" w:rsidR="000E5C10" w:rsidRPr="003B2883" w:rsidRDefault="000E5C10" w:rsidP="00115BBB">
            <w:pPr>
              <w:pStyle w:val="TAL"/>
              <w:rPr>
                <w:bCs/>
              </w:rPr>
            </w:pPr>
            <w:r w:rsidRPr="003B2883">
              <w:rPr>
                <w:bCs/>
              </w:rPr>
              <w:t>Feature: A short name that can be used to refer to the bit and to the feature.</w:t>
            </w:r>
          </w:p>
          <w:p w14:paraId="6D713CFB" w14:textId="2D559AB6" w:rsidR="000E5C10" w:rsidRPr="003B2883" w:rsidRDefault="000E5C10"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2C3D47F8" w14:textId="77777777" w:rsidR="000E5C10" w:rsidRPr="003B2883" w:rsidRDefault="000E5C10" w:rsidP="00115BBB">
            <w:pPr>
              <w:pStyle w:val="TAL"/>
            </w:pPr>
            <w:r w:rsidRPr="003B2883">
              <w:t>Description: A clear textual description of the feature.</w:t>
            </w:r>
          </w:p>
        </w:tc>
      </w:tr>
    </w:tbl>
    <w:p w14:paraId="5A0DC73D" w14:textId="77777777" w:rsidR="000E5C10" w:rsidRPr="003B2883" w:rsidRDefault="000E5C10" w:rsidP="000E5C10"/>
    <w:p w14:paraId="5DA151FD" w14:textId="55CF2289" w:rsidR="00AA2561" w:rsidRPr="003B2883" w:rsidRDefault="00AA2561" w:rsidP="00AA2561">
      <w:pPr>
        <w:pStyle w:val="Heading3"/>
        <w:rPr>
          <w:lang w:val="en-US"/>
        </w:rPr>
      </w:pPr>
      <w:bookmarkStart w:id="431" w:name="_Toc20137607"/>
      <w:r w:rsidRPr="003B2883">
        <w:rPr>
          <w:lang w:val="en-US"/>
        </w:rPr>
        <w:t>6.3.9</w:t>
      </w:r>
      <w:r w:rsidRPr="003B2883">
        <w:rPr>
          <w:lang w:val="en-US"/>
        </w:rPr>
        <w:tab/>
        <w:t>Security</w:t>
      </w:r>
      <w:bookmarkEnd w:id="431"/>
    </w:p>
    <w:p w14:paraId="10D34728" w14:textId="147BF064"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Namf_MT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145D80C2" w14:textId="36AAE863"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Namf_MT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622140EE"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0C4DBFB" w14:textId="403C7C10" w:rsidR="000E5C10" w:rsidRPr="003B2883" w:rsidRDefault="00AA2561" w:rsidP="000E5C10">
      <w:r w:rsidRPr="003B2883">
        <w:rPr>
          <w:lang w:val="en-US"/>
        </w:rPr>
        <w:t>The Namf_MT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"namf-mt"), and it does not define any additional scopes at resource or operation level</w:t>
      </w:r>
      <w:r w:rsidRPr="003B2883">
        <w:rPr>
          <w:lang w:val="en-US"/>
        </w:rPr>
        <w:t>.</w:t>
      </w:r>
    </w:p>
    <w:p w14:paraId="0B37E6C8" w14:textId="481CF077" w:rsidR="00080039" w:rsidRPr="003B2883" w:rsidRDefault="009438D8" w:rsidP="00080039">
      <w:pPr>
        <w:pStyle w:val="Heading2"/>
      </w:pPr>
      <w:bookmarkStart w:id="432" w:name="_Toc20137608"/>
      <w:r w:rsidRPr="003B2883">
        <w:lastRenderedPageBreak/>
        <w:t>6.4</w:t>
      </w:r>
      <w:r w:rsidR="00080039" w:rsidRPr="003B2883">
        <w:tab/>
        <w:t>Namf_Location Service API</w:t>
      </w:r>
      <w:bookmarkEnd w:id="432"/>
    </w:p>
    <w:p w14:paraId="7A9D3BC7" w14:textId="35124B69" w:rsidR="00080039" w:rsidRPr="003B2883" w:rsidRDefault="009438D8" w:rsidP="00080039">
      <w:pPr>
        <w:pStyle w:val="Heading3"/>
      </w:pPr>
      <w:bookmarkStart w:id="433" w:name="_Toc20137609"/>
      <w:r w:rsidRPr="003B2883">
        <w:t>6.4</w:t>
      </w:r>
      <w:r w:rsidR="00080039" w:rsidRPr="003B2883">
        <w:t>.1</w:t>
      </w:r>
      <w:r w:rsidR="00080039" w:rsidRPr="003B2883">
        <w:tab/>
        <w:t>API URI</w:t>
      </w:r>
      <w:bookmarkEnd w:id="433"/>
    </w:p>
    <w:p w14:paraId="5CECE545" w14:textId="77777777" w:rsidR="003A5D85" w:rsidRPr="003B2883" w:rsidRDefault="003A5D85" w:rsidP="003A5D85">
      <w:pPr>
        <w:rPr>
          <w:noProof/>
          <w:lang w:eastAsia="zh-CN"/>
        </w:rPr>
      </w:pPr>
      <w:r w:rsidRPr="003B2883">
        <w:rPr>
          <w:noProof/>
        </w:rPr>
        <w:t xml:space="preserve">The  Namf_Location shall use the Namf_ Location </w:t>
      </w:r>
      <w:r w:rsidRPr="003B2883">
        <w:rPr>
          <w:noProof/>
          <w:lang w:eastAsia="zh-CN"/>
        </w:rPr>
        <w:t>API.</w:t>
      </w:r>
    </w:p>
    <w:p w14:paraId="0724813B" w14:textId="4C91E8AB"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1E7E5CE6" w14:textId="77777777" w:rsidR="003A5D85" w:rsidRPr="003B2883" w:rsidRDefault="003A5D85" w:rsidP="003A5D85">
      <w:pPr>
        <w:pStyle w:val="B1"/>
        <w:rPr>
          <w:b/>
          <w:noProof/>
        </w:rPr>
      </w:pPr>
      <w:r w:rsidRPr="003B2883">
        <w:rPr>
          <w:b/>
          <w:noProof/>
        </w:rPr>
        <w:t>{apiRoot}/&lt;apiName&gt;/&lt;apiVersion&gt;/&lt;apiSpecificResourceUriPart&gt;</w:t>
      </w:r>
    </w:p>
    <w:p w14:paraId="70BE9A53" w14:textId="77777777" w:rsidR="003A5D85" w:rsidRPr="003B2883" w:rsidRDefault="003A5D85" w:rsidP="003A5D85">
      <w:pPr>
        <w:rPr>
          <w:noProof/>
          <w:lang w:eastAsia="zh-CN"/>
        </w:rPr>
      </w:pPr>
      <w:r w:rsidRPr="003B2883">
        <w:rPr>
          <w:noProof/>
          <w:lang w:eastAsia="zh-CN"/>
        </w:rPr>
        <w:t>with the following components:</w:t>
      </w:r>
    </w:p>
    <w:p w14:paraId="5B3359E3" w14:textId="1F2C32B2"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5C0C3D7E"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5C9FF76B" w14:textId="77777777" w:rsidR="003A5D85" w:rsidRPr="003B2883" w:rsidRDefault="003A5D85" w:rsidP="003A5D85">
      <w:pPr>
        <w:pStyle w:val="B1"/>
        <w:rPr>
          <w:noProof/>
        </w:rPr>
      </w:pPr>
      <w:r w:rsidRPr="003B2883">
        <w:rPr>
          <w:noProof/>
        </w:rPr>
        <w:t>-</w:t>
      </w:r>
      <w:r w:rsidRPr="003B2883">
        <w:rPr>
          <w:noProof/>
        </w:rPr>
        <w:tab/>
        <w:t>The &lt;apiVersion&gt; shall be "v1".</w:t>
      </w:r>
    </w:p>
    <w:p w14:paraId="5B3ED2CC" w14:textId="289E0C62" w:rsidR="00080039" w:rsidRPr="003B2883" w:rsidRDefault="003A5D85" w:rsidP="00080039">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1429D472" w14:textId="1EF6DBB4" w:rsidR="00080039" w:rsidRPr="003B2883" w:rsidRDefault="009438D8" w:rsidP="00080039">
      <w:pPr>
        <w:pStyle w:val="Heading3"/>
      </w:pPr>
      <w:bookmarkStart w:id="434" w:name="_Toc20137610"/>
      <w:r w:rsidRPr="003B2883">
        <w:t>6.4</w:t>
      </w:r>
      <w:r w:rsidR="00080039" w:rsidRPr="003B2883">
        <w:t>.2</w:t>
      </w:r>
      <w:r w:rsidR="00080039" w:rsidRPr="003B2883">
        <w:tab/>
        <w:t>Usage of HTTP</w:t>
      </w:r>
      <w:bookmarkEnd w:id="434"/>
    </w:p>
    <w:p w14:paraId="23C7E851" w14:textId="46816629" w:rsidR="00080039" w:rsidRPr="003B2883" w:rsidRDefault="009438D8" w:rsidP="00080039">
      <w:pPr>
        <w:pStyle w:val="Heading4"/>
      </w:pPr>
      <w:bookmarkStart w:id="435" w:name="_Toc20137611"/>
      <w:r w:rsidRPr="003B2883">
        <w:t>6.4</w:t>
      </w:r>
      <w:r w:rsidR="00080039" w:rsidRPr="003B2883">
        <w:t>.2.1</w:t>
      </w:r>
      <w:r w:rsidR="00080039" w:rsidRPr="003B2883">
        <w:tab/>
        <w:t>General</w:t>
      </w:r>
      <w:bookmarkEnd w:id="435"/>
    </w:p>
    <w:p w14:paraId="4728292B" w14:textId="38DB9D26" w:rsidR="00270842" w:rsidRPr="003B2883" w:rsidRDefault="00270842" w:rsidP="00270842">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6AC023DF" w14:textId="19CA6769" w:rsidR="00270842" w:rsidRPr="003B2883" w:rsidRDefault="00270842" w:rsidP="00270842">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682D0643" w14:textId="77777777" w:rsidR="00270842" w:rsidRPr="003B2883" w:rsidRDefault="00270842" w:rsidP="00270842">
      <w:pPr>
        <w:pStyle w:val="Guidance"/>
        <w:rPr>
          <w:rFonts w:eastAsia="SimSun"/>
          <w:i w:val="0"/>
          <w:color w:val="auto"/>
        </w:rPr>
      </w:pPr>
      <w:r w:rsidRPr="003B2883">
        <w:rPr>
          <w:rFonts w:eastAsia="SimSun"/>
          <w:i w:val="0"/>
          <w:color w:val="auto"/>
        </w:rPr>
        <w:t>HTTP messages and bodies for the Namf_Location service shall comply with the OpenAPI [</w:t>
      </w:r>
      <w:r w:rsidR="00F412EC" w:rsidRPr="003B2883">
        <w:rPr>
          <w:rFonts w:eastAsia="SimSun"/>
          <w:i w:val="0"/>
          <w:color w:val="auto"/>
        </w:rPr>
        <w:t>23</w:t>
      </w:r>
      <w:r w:rsidRPr="003B2883">
        <w:rPr>
          <w:rFonts w:eastAsia="SimSun"/>
          <w:i w:val="0"/>
          <w:color w:val="auto"/>
        </w:rPr>
        <w:t>] specification contained in Annex A.</w:t>
      </w:r>
    </w:p>
    <w:p w14:paraId="225639E5" w14:textId="355EE84A" w:rsidR="00080039" w:rsidRPr="003B2883" w:rsidRDefault="009438D8" w:rsidP="00080039">
      <w:pPr>
        <w:pStyle w:val="Heading4"/>
      </w:pPr>
      <w:bookmarkStart w:id="436" w:name="_Toc20137612"/>
      <w:r w:rsidRPr="003B2883">
        <w:t>6.4</w:t>
      </w:r>
      <w:r w:rsidR="00080039" w:rsidRPr="003B2883">
        <w:t>.2.2</w:t>
      </w:r>
      <w:r w:rsidR="00080039" w:rsidRPr="003B2883">
        <w:tab/>
        <w:t>HTTP standard headers</w:t>
      </w:r>
      <w:bookmarkEnd w:id="436"/>
    </w:p>
    <w:p w14:paraId="60F7BBD7" w14:textId="7C2431C1" w:rsidR="00080039" w:rsidRPr="003B2883" w:rsidRDefault="009438D8" w:rsidP="00080039">
      <w:pPr>
        <w:pStyle w:val="Heading5"/>
        <w:rPr>
          <w:lang w:eastAsia="zh-CN"/>
        </w:rPr>
      </w:pPr>
      <w:bookmarkStart w:id="437" w:name="_Toc20137613"/>
      <w:r w:rsidRPr="003B2883">
        <w:t>6.4</w:t>
      </w:r>
      <w:r w:rsidR="00080039" w:rsidRPr="003B2883">
        <w:t>.2.2.1</w:t>
      </w:r>
      <w:r w:rsidR="00080039" w:rsidRPr="003B2883">
        <w:rPr>
          <w:lang w:eastAsia="zh-CN"/>
        </w:rPr>
        <w:tab/>
        <w:t>General</w:t>
      </w:r>
      <w:bookmarkEnd w:id="437"/>
    </w:p>
    <w:p w14:paraId="1AEE030C" w14:textId="383E6584" w:rsidR="007E46FA" w:rsidRPr="003B2883" w:rsidRDefault="007E46FA" w:rsidP="007E46FA">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37F791F7" w14:textId="1941CF7D" w:rsidR="00080039" w:rsidRPr="003B2883" w:rsidRDefault="009438D8" w:rsidP="00080039">
      <w:pPr>
        <w:pStyle w:val="Heading5"/>
      </w:pPr>
      <w:bookmarkStart w:id="438" w:name="_Toc20137614"/>
      <w:r w:rsidRPr="003B2883">
        <w:t>6.4</w:t>
      </w:r>
      <w:r w:rsidR="00080039" w:rsidRPr="003B2883">
        <w:t>.2.2.2</w:t>
      </w:r>
      <w:r w:rsidR="00080039" w:rsidRPr="003B2883">
        <w:tab/>
        <w:t>Content type</w:t>
      </w:r>
      <w:bookmarkEnd w:id="438"/>
    </w:p>
    <w:p w14:paraId="301810CE" w14:textId="77777777" w:rsidR="00854EE3" w:rsidRPr="003B2883" w:rsidRDefault="00854EE3" w:rsidP="00854EE3">
      <w:r w:rsidRPr="003B2883">
        <w:t>The following content types shall be supported:</w:t>
      </w:r>
    </w:p>
    <w:p w14:paraId="2649866E" w14:textId="5FBCA6F9" w:rsidR="00854EE3" w:rsidRPr="003B2883" w:rsidRDefault="00854EE3" w:rsidP="00854EE3">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2FA789D2" w14:textId="6BE07E23" w:rsidR="007E46FA" w:rsidRPr="003B2883" w:rsidRDefault="00854EE3" w:rsidP="00854EE3">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425B97A5" w14:textId="77777777" w:rsidR="00854EE3" w:rsidRPr="003B2883" w:rsidRDefault="00854EE3" w:rsidP="00FB4944">
      <w:pPr>
        <w:rPr>
          <w:rFonts w:eastAsia="SimSun"/>
        </w:rPr>
      </w:pPr>
    </w:p>
    <w:p w14:paraId="495F1601" w14:textId="1E8F1A0D" w:rsidR="00080039" w:rsidRPr="003B2883" w:rsidRDefault="009438D8" w:rsidP="00080039">
      <w:pPr>
        <w:pStyle w:val="Heading4"/>
      </w:pPr>
      <w:bookmarkStart w:id="439" w:name="_Toc20137615"/>
      <w:r w:rsidRPr="003B2883">
        <w:t>6.4</w:t>
      </w:r>
      <w:r w:rsidR="00080039" w:rsidRPr="003B2883">
        <w:t>.2.3</w:t>
      </w:r>
      <w:r w:rsidR="00080039" w:rsidRPr="003B2883">
        <w:tab/>
        <w:t>HTTP custom headers</w:t>
      </w:r>
      <w:bookmarkEnd w:id="439"/>
    </w:p>
    <w:p w14:paraId="5FDC0099" w14:textId="7F895D12" w:rsidR="00080039" w:rsidRPr="003B2883" w:rsidRDefault="009438D8" w:rsidP="00080039">
      <w:pPr>
        <w:pStyle w:val="Heading5"/>
        <w:rPr>
          <w:lang w:eastAsia="zh-CN"/>
        </w:rPr>
      </w:pPr>
      <w:bookmarkStart w:id="440" w:name="_Toc20137616"/>
      <w:r w:rsidRPr="003B2883">
        <w:t>6.4</w:t>
      </w:r>
      <w:r w:rsidR="00080039" w:rsidRPr="003B2883">
        <w:t>.2.3.1</w:t>
      </w:r>
      <w:r w:rsidR="00080039" w:rsidRPr="003B2883">
        <w:rPr>
          <w:lang w:eastAsia="zh-CN"/>
        </w:rPr>
        <w:tab/>
        <w:t>General</w:t>
      </w:r>
      <w:bookmarkEnd w:id="440"/>
    </w:p>
    <w:p w14:paraId="160FDE6D" w14:textId="3B5F0017" w:rsidR="007E46FA" w:rsidRPr="003B2883" w:rsidRDefault="007E46FA" w:rsidP="007E46FA">
      <w:pPr>
        <w:pStyle w:val="Guidance"/>
        <w:rPr>
          <w:rFonts w:eastAsia="SimSun"/>
          <w:i w:val="0"/>
          <w:color w:val="auto"/>
        </w:rPr>
      </w:pPr>
      <w:r w:rsidRPr="003B2883">
        <w:rPr>
          <w:rFonts w:eastAsia="SimSun"/>
          <w:i w:val="0"/>
          <w:color w:val="auto"/>
        </w:rPr>
        <w:t>In this release of this specification, no custom headers specific to the Namf_Location service are defined. For 3GPP specific HTTP custom headers used across all service based interfaces, see clause 5.2.3 of</w:t>
      </w:r>
      <w:r w:rsidR="0090693A">
        <w:rPr>
          <w:rFonts w:eastAsia="SimSun"/>
          <w:i w:val="0"/>
          <w:color w:val="auto"/>
        </w:rPr>
        <w:t xml:space="preserve"> 3GPP TS</w:t>
      </w:r>
      <w:r w:rsidR="00514461">
        <w:rPr>
          <w:rFonts w:eastAsia="SimSun"/>
          <w:i w:val="0"/>
          <w:color w:val="auto"/>
        </w:rPr>
        <w:t> </w:t>
      </w:r>
      <w:r w:rsidR="00514461" w:rsidRPr="003B2883">
        <w:rPr>
          <w:rFonts w:eastAsia="SimSun"/>
          <w:i w:val="0"/>
          <w:color w:val="auto"/>
        </w:rPr>
        <w:t>29.500</w:t>
      </w:r>
      <w:r w:rsidR="00514461">
        <w:rPr>
          <w:rFonts w:eastAsia="SimSun"/>
          <w:i w:val="0"/>
          <w:color w:val="auto"/>
        </w:rPr>
        <w:t> </w:t>
      </w:r>
      <w:r w:rsidR="00514461" w:rsidRPr="003B2883">
        <w:rPr>
          <w:rFonts w:eastAsia="SimSun"/>
          <w:i w:val="0"/>
          <w:color w:val="auto"/>
        </w:rPr>
        <w:t>[</w:t>
      </w:r>
      <w:r w:rsidRPr="003B2883">
        <w:rPr>
          <w:rFonts w:eastAsia="SimSun"/>
          <w:i w:val="0"/>
          <w:color w:val="auto"/>
        </w:rPr>
        <w:t>4].</w:t>
      </w:r>
    </w:p>
    <w:p w14:paraId="79D4C433" w14:textId="0CC1A21D" w:rsidR="00080039" w:rsidRPr="003B2883" w:rsidRDefault="009438D8" w:rsidP="00080039">
      <w:pPr>
        <w:pStyle w:val="Heading3"/>
      </w:pPr>
      <w:bookmarkStart w:id="441" w:name="_Toc20137617"/>
      <w:r w:rsidRPr="003B2883">
        <w:lastRenderedPageBreak/>
        <w:t>6.4</w:t>
      </w:r>
      <w:r w:rsidR="00080039" w:rsidRPr="003B2883">
        <w:t>.3</w:t>
      </w:r>
      <w:r w:rsidR="00080039" w:rsidRPr="003B2883">
        <w:tab/>
        <w:t>Resources</w:t>
      </w:r>
      <w:bookmarkEnd w:id="441"/>
    </w:p>
    <w:p w14:paraId="7277D91A" w14:textId="49F9BB70" w:rsidR="00080039" w:rsidRPr="003B2883" w:rsidRDefault="009438D8" w:rsidP="00080039">
      <w:pPr>
        <w:pStyle w:val="Heading4"/>
      </w:pPr>
      <w:bookmarkStart w:id="442" w:name="_Toc20137618"/>
      <w:r w:rsidRPr="003B2883">
        <w:t>6.4</w:t>
      </w:r>
      <w:r w:rsidR="00080039" w:rsidRPr="003B2883">
        <w:t>.3.1</w:t>
      </w:r>
      <w:r w:rsidR="00080039" w:rsidRPr="003B2883">
        <w:tab/>
        <w:t>Overview</w:t>
      </w:r>
      <w:bookmarkEnd w:id="442"/>
    </w:p>
    <w:p w14:paraId="7AD0AEF5" w14:textId="79E9F75B" w:rsidR="00080039" w:rsidRPr="003B2883" w:rsidRDefault="00080039" w:rsidP="00080039">
      <w:pPr>
        <w:pStyle w:val="TH"/>
      </w:pPr>
      <w:r w:rsidRPr="003B2883">
        <w:rPr>
          <w:lang w:val="en-US"/>
        </w:rPr>
        <w:t> </w:t>
      </w:r>
      <w:r w:rsidR="002966E6" w:rsidRPr="003B2883">
        <w:object w:dxaOrig="5668" w:dyaOrig="2523" w14:anchorId="1124E326">
          <v:shape id="_x0000_i1058" type="#_x0000_t75" style="width:343.7pt;height:174.7pt" o:ole="">
            <v:imagedata r:id="rId78" o:title="" cropbottom="12802f" cropright="19399f"/>
          </v:shape>
          <o:OLEObject Type="Embed" ProgID="Visio.Drawing.15" ShapeID="_x0000_i1058" DrawAspect="Content" ObjectID="_1633330917" r:id="rId79"/>
        </w:object>
      </w:r>
    </w:p>
    <w:p w14:paraId="57B58A9B" w14:textId="77777777" w:rsidR="00080039" w:rsidRPr="003B2883" w:rsidRDefault="00080039" w:rsidP="00080039">
      <w:pPr>
        <w:pStyle w:val="TF"/>
      </w:pPr>
      <w:r w:rsidRPr="003B2883">
        <w:t xml:space="preserve">Figure </w:t>
      </w:r>
      <w:r w:rsidR="009438D8" w:rsidRPr="003B2883">
        <w:t>6.4</w:t>
      </w:r>
      <w:r w:rsidRPr="003B2883">
        <w:t>.3.1-1: Resource URI structure of the Namf_Location Service API</w:t>
      </w:r>
    </w:p>
    <w:p w14:paraId="6A932F8D" w14:textId="77777777" w:rsidR="00080039" w:rsidRPr="003B2883" w:rsidRDefault="00080039" w:rsidP="00080039">
      <w:r w:rsidRPr="003B2883">
        <w:t xml:space="preserve">Table </w:t>
      </w:r>
      <w:r w:rsidR="009438D8" w:rsidRPr="003B2883">
        <w:t>6.4</w:t>
      </w:r>
      <w:r w:rsidRPr="003B2883">
        <w:t>.3.1-1 provides an overview of the resources and applicable HTTP methods.</w:t>
      </w:r>
    </w:p>
    <w:p w14:paraId="2B942CDC" w14:textId="77777777" w:rsidR="00080039" w:rsidRPr="003B2883" w:rsidRDefault="00080039" w:rsidP="00080039">
      <w:pPr>
        <w:pStyle w:val="TH"/>
      </w:pPr>
      <w:r w:rsidRPr="003B2883">
        <w:t xml:space="preserve">Table </w:t>
      </w:r>
      <w:r w:rsidR="009438D8" w:rsidRPr="003B2883">
        <w:t>6.4</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3B2883"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3B2883" w:rsidRDefault="00080039" w:rsidP="00833341">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3B2883" w:rsidRDefault="00080039" w:rsidP="00833341">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3B2883" w:rsidRDefault="00080039" w:rsidP="00833341">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3B2883" w:rsidRDefault="00080039" w:rsidP="00833341">
            <w:pPr>
              <w:pStyle w:val="TAH"/>
            </w:pPr>
            <w:r w:rsidRPr="003B2883">
              <w:t>Description</w:t>
            </w:r>
          </w:p>
        </w:tc>
      </w:tr>
      <w:tr w:rsidR="000B71E4" w:rsidRPr="003B2883"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3B2883" w:rsidRDefault="000B71E4" w:rsidP="000B71E4">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1FC362D5" w:rsidR="000B71E4" w:rsidRPr="003B2883" w:rsidRDefault="003547FC" w:rsidP="000B71E4">
            <w:pPr>
              <w:pStyle w:val="TF"/>
              <w:jc w:val="left"/>
              <w:rPr>
                <w:iCs/>
              </w:rPr>
            </w:pPr>
            <w:r w:rsidRPr="003B2883">
              <w:rPr>
                <w:b w:val="0"/>
                <w:sz w:val="18"/>
              </w:rPr>
              <w:t>{</w:t>
            </w:r>
            <w:r w:rsidRPr="003B2883">
              <w:rPr>
                <w:b w:val="0"/>
                <w:iCs/>
                <w:sz w:val="18"/>
                <w:lang w:eastAsia="zh-CN"/>
              </w:rPr>
              <w:t>apiRoot}/namf-loc</w:t>
            </w:r>
            <w:r w:rsidR="00F834E9" w:rsidRPr="003B2883">
              <w:rPr>
                <w:b w:val="0"/>
                <w:iCs/>
                <w:sz w:val="18"/>
                <w:lang w:eastAsia="zh-CN"/>
              </w:rPr>
              <w:t>/&lt;apiVersion&gt;</w:t>
            </w:r>
            <w:r w:rsidR="000B71E4" w:rsidRPr="003B2883">
              <w:rPr>
                <w:b w:val="0"/>
                <w:iCs/>
                <w:sz w:val="18"/>
                <w:lang w:eastAsia="zh-CN"/>
              </w:rPr>
              <w:t>/{ueContextId}/</w:t>
            </w:r>
            <w:r w:rsidR="00164214"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Pr="003B2883" w:rsidRDefault="000B71E4" w:rsidP="000B71E4">
            <w:pPr>
              <w:pStyle w:val="TAL"/>
              <w:rPr>
                <w:iCs/>
                <w:lang w:eastAsia="zh-CN"/>
              </w:rPr>
            </w:pPr>
            <w:r w:rsidRPr="003B2883">
              <w:rPr>
                <w:rFonts w:hint="eastAsia"/>
                <w:iCs/>
                <w:lang w:eastAsia="zh-CN"/>
              </w:rPr>
              <w:t>(</w:t>
            </w:r>
            <w:r w:rsidRPr="003B2883">
              <w:rPr>
                <w:iCs/>
                <w:lang w:eastAsia="zh-CN"/>
              </w:rPr>
              <w:t>POST</w:t>
            </w:r>
            <w:r w:rsidRPr="003B2883">
              <w:rPr>
                <w:rFonts w:hint="eastAsia"/>
                <w:iCs/>
                <w:lang w:eastAsia="zh-CN"/>
              </w:rPr>
              <w:t>)</w:t>
            </w:r>
          </w:p>
          <w:p w14:paraId="3395A89F" w14:textId="594D5571" w:rsidR="000B71E4" w:rsidRPr="003B2883" w:rsidRDefault="00164214" w:rsidP="000B71E4">
            <w:pPr>
              <w:pStyle w:val="TAL"/>
              <w:rPr>
                <w:iCs/>
              </w:rPr>
            </w:pPr>
            <w:r w:rsidRPr="003B2883">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3B2883" w:rsidRDefault="000B71E4" w:rsidP="000B71E4">
            <w:pPr>
              <w:pStyle w:val="TAL"/>
              <w:rPr>
                <w:iCs/>
              </w:rPr>
            </w:pPr>
            <w:r w:rsidRPr="003B2883">
              <w:rPr>
                <w:iCs/>
                <w:lang w:eastAsia="zh-CN"/>
              </w:rPr>
              <w:t>ProvidePositioningInfo</w:t>
            </w:r>
          </w:p>
        </w:tc>
      </w:tr>
      <w:tr w:rsidR="000B71E4" w:rsidRPr="003B2883"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Pr="003B2883"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5B35A20" w:rsidR="000B71E4" w:rsidRPr="003B2883" w:rsidRDefault="00A70FAE" w:rsidP="000B71E4">
            <w:pPr>
              <w:pStyle w:val="TF"/>
              <w:jc w:val="left"/>
              <w:rPr>
                <w:b w:val="0"/>
                <w:iCs/>
                <w:sz w:val="18"/>
                <w:lang w:eastAsia="zh-CN"/>
              </w:rPr>
            </w:pPr>
            <w:r w:rsidRPr="003B2883">
              <w:rPr>
                <w:b w:val="0"/>
                <w:sz w:val="18"/>
              </w:rPr>
              <w:t>{</w:t>
            </w:r>
            <w:r w:rsidRPr="003B2883">
              <w:rPr>
                <w:b w:val="0"/>
                <w:iCs/>
                <w:sz w:val="18"/>
                <w:lang w:eastAsia="zh-CN"/>
              </w:rPr>
              <w:t>apiRoot}/namf-loc</w:t>
            </w:r>
            <w:r w:rsidR="00F834E9" w:rsidRPr="003B2883">
              <w:rPr>
                <w:b w:val="0"/>
                <w:iCs/>
                <w:sz w:val="18"/>
                <w:lang w:eastAsia="zh-CN"/>
              </w:rPr>
              <w:t>/&lt;apiVersion&gt;</w:t>
            </w:r>
            <w:r w:rsidR="000B71E4" w:rsidRPr="003B2883">
              <w:rPr>
                <w:b w:val="0"/>
                <w:iCs/>
                <w:sz w:val="18"/>
                <w:lang w:eastAsia="zh-CN"/>
              </w:rPr>
              <w:t>/{ueContextId}/</w:t>
            </w:r>
            <w:r w:rsidR="00164214" w:rsidRPr="003B2883">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Pr="003B2883" w:rsidRDefault="000B71E4" w:rsidP="000B71E4">
            <w:pPr>
              <w:pStyle w:val="TAL"/>
              <w:rPr>
                <w:iCs/>
                <w:lang w:eastAsia="zh-CN"/>
              </w:rPr>
            </w:pPr>
            <w:r w:rsidRPr="003B2883">
              <w:rPr>
                <w:iCs/>
                <w:lang w:eastAsia="zh-CN"/>
              </w:rPr>
              <w:t>(POST)</w:t>
            </w:r>
          </w:p>
          <w:p w14:paraId="6EAB4723" w14:textId="44A5310A" w:rsidR="000B71E4" w:rsidRPr="003B2883" w:rsidRDefault="00164214" w:rsidP="000B71E4">
            <w:pPr>
              <w:pStyle w:val="TAL"/>
              <w:rPr>
                <w:iCs/>
                <w:lang w:eastAsia="zh-CN"/>
              </w:rPr>
            </w:pPr>
            <w:r w:rsidRPr="003B2883">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Pr="003B2883" w:rsidRDefault="000B71E4" w:rsidP="000B71E4">
            <w:pPr>
              <w:pStyle w:val="TAL"/>
              <w:rPr>
                <w:iCs/>
                <w:lang w:eastAsia="zh-CN"/>
              </w:rPr>
            </w:pPr>
            <w:r w:rsidRPr="003B2883">
              <w:rPr>
                <w:iCs/>
                <w:lang w:eastAsia="zh-CN"/>
              </w:rPr>
              <w:t>ProvideLocationInfo</w:t>
            </w:r>
          </w:p>
        </w:tc>
      </w:tr>
    </w:tbl>
    <w:p w14:paraId="6A54C197" w14:textId="77777777" w:rsidR="00080039" w:rsidRPr="003B2883" w:rsidRDefault="00080039" w:rsidP="00080039"/>
    <w:p w14:paraId="5093A016" w14:textId="60329836" w:rsidR="00080039" w:rsidRPr="003B2883" w:rsidRDefault="009438D8" w:rsidP="00080039">
      <w:pPr>
        <w:pStyle w:val="Heading4"/>
        <w:rPr>
          <w:lang w:eastAsia="zh-CN"/>
        </w:rPr>
      </w:pPr>
      <w:bookmarkStart w:id="443" w:name="_Toc20137619"/>
      <w:r w:rsidRPr="003B2883">
        <w:t>6.4</w:t>
      </w:r>
      <w:r w:rsidR="00080039" w:rsidRPr="003B2883">
        <w:t>.3.2</w:t>
      </w:r>
      <w:r w:rsidR="00080039" w:rsidRPr="003B2883">
        <w:tab/>
        <w:t xml:space="preserve">Resource: </w:t>
      </w:r>
      <w:r w:rsidR="00080039" w:rsidRPr="003B2883">
        <w:rPr>
          <w:lang w:eastAsia="zh-CN"/>
        </w:rPr>
        <w:t>Individual UE Context</w:t>
      </w:r>
      <w:bookmarkEnd w:id="443"/>
    </w:p>
    <w:p w14:paraId="4A714ADA" w14:textId="1DC80190" w:rsidR="00080039" w:rsidRPr="003B2883" w:rsidRDefault="009438D8" w:rsidP="00080039">
      <w:pPr>
        <w:pStyle w:val="Heading5"/>
      </w:pPr>
      <w:bookmarkStart w:id="444" w:name="_Toc20137620"/>
      <w:r w:rsidRPr="003B2883">
        <w:t>6.4</w:t>
      </w:r>
      <w:r w:rsidR="00080039" w:rsidRPr="003B2883">
        <w:t>.3.2.1</w:t>
      </w:r>
      <w:r w:rsidR="00080039" w:rsidRPr="003B2883">
        <w:tab/>
        <w:t>Description</w:t>
      </w:r>
      <w:bookmarkEnd w:id="444"/>
    </w:p>
    <w:p w14:paraId="77516562" w14:textId="77777777" w:rsidR="00080039" w:rsidRPr="003B2883" w:rsidRDefault="00080039" w:rsidP="00080039">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8AB58CA" w14:textId="1C0CE9C5" w:rsidR="00080039" w:rsidRPr="003B2883" w:rsidRDefault="00080039" w:rsidP="00080039">
      <w:r w:rsidRPr="003B2883">
        <w:t xml:space="preserve">This resource is modelled with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3079FE59" w14:textId="4C7EC52B" w:rsidR="00080039" w:rsidRPr="003B2883" w:rsidRDefault="009438D8" w:rsidP="00080039">
      <w:pPr>
        <w:pStyle w:val="Heading5"/>
      </w:pPr>
      <w:bookmarkStart w:id="445" w:name="_Toc20137621"/>
      <w:r w:rsidRPr="003B2883">
        <w:t>6.4</w:t>
      </w:r>
      <w:r w:rsidR="00080039" w:rsidRPr="003B2883">
        <w:t>.3.2.2</w:t>
      </w:r>
      <w:r w:rsidR="00080039" w:rsidRPr="003B2883">
        <w:tab/>
        <w:t>Resource Definition</w:t>
      </w:r>
      <w:bookmarkEnd w:id="445"/>
    </w:p>
    <w:p w14:paraId="531F6250" w14:textId="50917CC7" w:rsidR="00080039" w:rsidRPr="003B2883" w:rsidRDefault="00080039" w:rsidP="00080039">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00F834E9" w:rsidRPr="003B2883">
        <w:t>/&lt;apiVersion&gt;</w:t>
      </w:r>
      <w:r w:rsidRPr="003B2883">
        <w:t>/{ueContextId}</w:t>
      </w:r>
    </w:p>
    <w:p w14:paraId="760B89ED" w14:textId="77777777" w:rsidR="00080039" w:rsidRPr="003B2883" w:rsidRDefault="00080039" w:rsidP="00080039">
      <w:pPr>
        <w:rPr>
          <w:rFonts w:ascii="Arial" w:hAnsi="Arial" w:cs="Arial"/>
        </w:rPr>
      </w:pPr>
      <w:r w:rsidRPr="003B2883">
        <w:t>This resource shall support the resource URI variables defined in table </w:t>
      </w:r>
      <w:r w:rsidR="009438D8" w:rsidRPr="003B2883">
        <w:t>6.4</w:t>
      </w:r>
      <w:r w:rsidRPr="003B2883">
        <w:t>.3.2.2-1</w:t>
      </w:r>
      <w:r w:rsidRPr="003B2883">
        <w:rPr>
          <w:rFonts w:ascii="Arial" w:hAnsi="Arial" w:cs="Arial"/>
        </w:rPr>
        <w:t>.</w:t>
      </w:r>
    </w:p>
    <w:p w14:paraId="33B73465" w14:textId="77777777" w:rsidR="00080039" w:rsidRPr="003B2883" w:rsidRDefault="00080039" w:rsidP="00080039">
      <w:pPr>
        <w:pStyle w:val="TH"/>
        <w:rPr>
          <w:rFonts w:cs="Arial"/>
        </w:rPr>
      </w:pPr>
      <w:r w:rsidRPr="003B2883">
        <w:lastRenderedPageBreak/>
        <w:t>Table </w:t>
      </w:r>
      <w:r w:rsidR="009438D8" w:rsidRPr="003B2883">
        <w:t>6.4</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3B2883"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3B2883" w:rsidRDefault="00080039" w:rsidP="00833341">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3B2883" w:rsidRDefault="00080039" w:rsidP="00833341">
            <w:pPr>
              <w:pStyle w:val="TAH"/>
            </w:pPr>
            <w:r w:rsidRPr="003B2883">
              <w:t>Definition</w:t>
            </w:r>
          </w:p>
        </w:tc>
      </w:tr>
      <w:tr w:rsidR="00A9267A" w:rsidRPr="003B2883"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01C9691A" w:rsidR="00A9267A" w:rsidRPr="003B2883" w:rsidRDefault="00A9267A" w:rsidP="00A9267A">
            <w:pPr>
              <w:pStyle w:val="TAL"/>
            </w:pPr>
            <w:r w:rsidRPr="003B2883">
              <w:t xml:space="preserve">See </w:t>
            </w:r>
            <w:r w:rsidR="003B2883">
              <w:t>clause</w:t>
            </w:r>
            <w:r w:rsidRPr="003B2883">
              <w:t xml:space="preserve"> 6.4.1</w:t>
            </w:r>
          </w:p>
        </w:tc>
      </w:tr>
      <w:tr w:rsidR="00B85932" w:rsidRPr="003B2883"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56C6400A" w:rsidR="00B85932" w:rsidRPr="003B2883" w:rsidRDefault="00B85932" w:rsidP="00B85932">
            <w:pPr>
              <w:pStyle w:val="TAL"/>
            </w:pPr>
            <w:r w:rsidRPr="003B2883">
              <w:t xml:space="preserve">See </w:t>
            </w:r>
            <w:r w:rsidR="003B2883">
              <w:t>clause</w:t>
            </w:r>
            <w:r w:rsidRPr="003B2883">
              <w:t xml:space="preserve"> 6.4.1.</w:t>
            </w:r>
          </w:p>
        </w:tc>
      </w:tr>
      <w:tr w:rsidR="00B85932" w:rsidRPr="003B2883"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72A8DE80" w14:textId="77777777" w:rsidR="00B85932" w:rsidRPr="003B2883" w:rsidRDefault="00B85932" w:rsidP="00B85932">
            <w:pPr>
              <w:pStyle w:val="TAL"/>
            </w:pPr>
            <w:r w:rsidRPr="003B2883">
              <w:t>Or represents the Permanent Equipment Identifier (see 3GPP TS 23.501 [2] clause 5.9.3)</w:t>
            </w:r>
          </w:p>
          <w:p w14:paraId="536CDB98" w14:textId="77777777" w:rsidR="00B85932" w:rsidRPr="003B2883" w:rsidRDefault="00B85932" w:rsidP="00B85932">
            <w:pPr>
              <w:pStyle w:val="TAL"/>
            </w:pPr>
            <w:r w:rsidRPr="003B2883">
              <w:tab/>
              <w:t>pattern: "(</w:t>
            </w:r>
            <w:r w:rsidRPr="003B2883">
              <w:rPr>
                <w:lang w:val="fi-FI"/>
              </w:rPr>
              <w:t>imei-[0-9]{15}|imeisv-[0-9]{16}|.+</w:t>
            </w:r>
            <w:r w:rsidRPr="003B2883">
              <w:t>)"</w:t>
            </w:r>
          </w:p>
        </w:tc>
      </w:tr>
    </w:tbl>
    <w:p w14:paraId="06ED6004" w14:textId="77777777" w:rsidR="00080039" w:rsidRPr="003B2883" w:rsidRDefault="00080039" w:rsidP="00080039"/>
    <w:p w14:paraId="5B893FA9" w14:textId="14056F70" w:rsidR="00080039" w:rsidRPr="003B2883" w:rsidRDefault="009438D8" w:rsidP="00080039">
      <w:pPr>
        <w:pStyle w:val="Heading5"/>
      </w:pPr>
      <w:bookmarkStart w:id="446" w:name="_Toc20137622"/>
      <w:r w:rsidRPr="003B2883">
        <w:t>6.4</w:t>
      </w:r>
      <w:r w:rsidR="00080039" w:rsidRPr="003B2883">
        <w:t>.3.2.3</w:t>
      </w:r>
      <w:r w:rsidR="00080039" w:rsidRPr="003B2883">
        <w:tab/>
        <w:t>Resource Standard Methods</w:t>
      </w:r>
      <w:bookmarkEnd w:id="446"/>
    </w:p>
    <w:p w14:paraId="3B5C17CD" w14:textId="77777777" w:rsidR="00B17593" w:rsidRPr="003B2883" w:rsidRDefault="00B17593" w:rsidP="00B17593">
      <w:r w:rsidRPr="003B2883">
        <w:t>There are no standard methods supported on this resource.</w:t>
      </w:r>
    </w:p>
    <w:p w14:paraId="5709F268" w14:textId="017EB4A9" w:rsidR="00080039" w:rsidRPr="003B2883" w:rsidRDefault="009438D8" w:rsidP="00080039">
      <w:pPr>
        <w:pStyle w:val="Heading5"/>
      </w:pPr>
      <w:bookmarkStart w:id="447" w:name="_Toc20137623"/>
      <w:r w:rsidRPr="003B2883">
        <w:t>6.4</w:t>
      </w:r>
      <w:r w:rsidR="00080039" w:rsidRPr="003B2883">
        <w:t>.3.2.4</w:t>
      </w:r>
      <w:r w:rsidR="00080039" w:rsidRPr="003B2883">
        <w:tab/>
        <w:t>Resource Custom Operations</w:t>
      </w:r>
      <w:bookmarkEnd w:id="447"/>
    </w:p>
    <w:p w14:paraId="33A55EF1" w14:textId="4DF7CCB6" w:rsidR="00080039" w:rsidRPr="003B2883" w:rsidRDefault="009438D8" w:rsidP="00080039">
      <w:pPr>
        <w:pStyle w:val="Heading6"/>
        <w:ind w:left="0" w:firstLine="0"/>
      </w:pPr>
      <w:bookmarkStart w:id="448" w:name="_Toc20137624"/>
      <w:r w:rsidRPr="003B2883">
        <w:t>6.4</w:t>
      </w:r>
      <w:r w:rsidR="00080039" w:rsidRPr="003B2883">
        <w:t>.3.2.4.1</w:t>
      </w:r>
      <w:r w:rsidR="00080039" w:rsidRPr="003B2883">
        <w:tab/>
        <w:t>Overview</w:t>
      </w:r>
      <w:bookmarkEnd w:id="448"/>
    </w:p>
    <w:p w14:paraId="6A381140" w14:textId="77777777" w:rsidR="00080039" w:rsidRPr="003B2883" w:rsidRDefault="00080039" w:rsidP="00080039">
      <w:pPr>
        <w:pStyle w:val="TH"/>
      </w:pPr>
      <w:r w:rsidRPr="003B2883">
        <w:t xml:space="preserve">Table </w:t>
      </w:r>
      <w:r w:rsidR="009438D8" w:rsidRPr="003B2883">
        <w:t>6.4</w:t>
      </w:r>
      <w:r w:rsidRPr="003B2883">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3B2883"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3B2883" w:rsidRDefault="00080039" w:rsidP="00833341">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3B2883" w:rsidRDefault="00080039" w:rsidP="00833341">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3B2883" w:rsidRDefault="00080039" w:rsidP="00833341">
            <w:pPr>
              <w:pStyle w:val="TAH"/>
            </w:pPr>
            <w:r w:rsidRPr="003B2883">
              <w:t>Description</w:t>
            </w:r>
          </w:p>
        </w:tc>
      </w:tr>
      <w:tr w:rsidR="00080039" w:rsidRPr="003B2883"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350A8747" w:rsidR="00080039" w:rsidRPr="003B2883" w:rsidRDefault="00080039" w:rsidP="00833341">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3B2883" w:rsidRDefault="00080039" w:rsidP="00833341">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3B2883" w:rsidRDefault="00080039" w:rsidP="00833341">
            <w:pPr>
              <w:pStyle w:val="TAL"/>
              <w:rPr>
                <w:lang w:val="en-US"/>
              </w:rPr>
            </w:pPr>
            <w:r w:rsidRPr="003B2883">
              <w:rPr>
                <w:lang w:val="en-US"/>
              </w:rPr>
              <w:t xml:space="preserve">Request the </w:t>
            </w:r>
            <w:r w:rsidR="002C01B7" w:rsidRPr="003B2883">
              <w:rPr>
                <w:lang w:val="en-US"/>
              </w:rPr>
              <w:t xml:space="preserve">positioning information </w:t>
            </w:r>
            <w:r w:rsidRPr="003B2883">
              <w:rPr>
                <w:lang w:val="en-US"/>
              </w:rPr>
              <w:t>of the UE.</w:t>
            </w:r>
          </w:p>
          <w:p w14:paraId="7D1F14EF" w14:textId="77777777" w:rsidR="00080039" w:rsidRPr="003B2883" w:rsidRDefault="00080039" w:rsidP="00833341">
            <w:pPr>
              <w:pStyle w:val="TAL"/>
            </w:pPr>
            <w:r w:rsidRPr="003B2883">
              <w:t xml:space="preserve">It is used for the </w:t>
            </w:r>
            <w:r w:rsidR="002C01B7" w:rsidRPr="003B2883">
              <w:t xml:space="preserve">ProvidePositioningInfo </w:t>
            </w:r>
            <w:r w:rsidRPr="003B2883">
              <w:t>service operation.</w:t>
            </w:r>
          </w:p>
        </w:tc>
      </w:tr>
      <w:tr w:rsidR="002540DB" w:rsidRPr="003B2883"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FF489FA" w:rsidR="002540DB" w:rsidRPr="003B2883" w:rsidRDefault="002540DB" w:rsidP="002540DB">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3B2883" w:rsidRDefault="002540DB" w:rsidP="002540DB">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3B2883" w:rsidRDefault="002540DB" w:rsidP="002540DB">
            <w:pPr>
              <w:pStyle w:val="TAL"/>
              <w:rPr>
                <w:lang w:val="en-US"/>
              </w:rPr>
            </w:pPr>
            <w:r w:rsidRPr="003B2883">
              <w:rPr>
                <w:lang w:val="en-US"/>
              </w:rPr>
              <w:t>Request the Network Provided Location Information of the UE.</w:t>
            </w:r>
          </w:p>
        </w:tc>
      </w:tr>
    </w:tbl>
    <w:p w14:paraId="66F0A80F" w14:textId="77777777" w:rsidR="00080039" w:rsidRPr="003B2883" w:rsidRDefault="00080039" w:rsidP="00080039"/>
    <w:p w14:paraId="396C4541" w14:textId="73EFEFD3" w:rsidR="00080039" w:rsidRPr="003B2883" w:rsidRDefault="009438D8" w:rsidP="00080039">
      <w:pPr>
        <w:pStyle w:val="Heading6"/>
        <w:ind w:left="0" w:firstLine="0"/>
        <w:rPr>
          <w:lang w:eastAsia="zh-CN"/>
        </w:rPr>
      </w:pPr>
      <w:bookmarkStart w:id="449" w:name="_Toc20137625"/>
      <w:r w:rsidRPr="003B2883">
        <w:t>6.4</w:t>
      </w:r>
      <w:r w:rsidR="00080039" w:rsidRPr="003B2883">
        <w:t>.3.2.4.2</w:t>
      </w:r>
      <w:r w:rsidR="00080039" w:rsidRPr="003B2883">
        <w:tab/>
        <w:t xml:space="preserve">Operation: </w:t>
      </w:r>
      <w:r w:rsidR="00080039" w:rsidRPr="003B2883">
        <w:rPr>
          <w:rFonts w:hint="eastAsia"/>
          <w:lang w:eastAsia="zh-CN"/>
        </w:rPr>
        <w:t xml:space="preserve">(POST) </w:t>
      </w:r>
      <w:r w:rsidR="00164214" w:rsidRPr="003B2883">
        <w:rPr>
          <w:lang w:eastAsia="zh-CN"/>
        </w:rPr>
        <w:t>provide-pos-info</w:t>
      </w:r>
      <w:bookmarkEnd w:id="449"/>
    </w:p>
    <w:p w14:paraId="09A9A77B" w14:textId="0EA13118" w:rsidR="00080039" w:rsidRPr="003B2883" w:rsidRDefault="009438D8" w:rsidP="00080039">
      <w:pPr>
        <w:pStyle w:val="Heading7"/>
      </w:pPr>
      <w:bookmarkStart w:id="450" w:name="_Toc20137626"/>
      <w:r w:rsidRPr="003B2883">
        <w:t>6.4</w:t>
      </w:r>
      <w:r w:rsidR="00080039" w:rsidRPr="003B2883">
        <w:t>.3.2.4.2.1</w:t>
      </w:r>
      <w:r w:rsidR="00080039" w:rsidRPr="003B2883">
        <w:tab/>
        <w:t>Description</w:t>
      </w:r>
      <w:bookmarkEnd w:id="450"/>
    </w:p>
    <w:p w14:paraId="4C8ADD7E" w14:textId="77777777" w:rsidR="00080039" w:rsidRPr="003B2883" w:rsidRDefault="00080039" w:rsidP="00080039">
      <w:r w:rsidRPr="003B2883">
        <w:t xml:space="preserve">This </w:t>
      </w:r>
      <w:r w:rsidRPr="003B2883">
        <w:rPr>
          <w:rFonts w:hint="eastAsia"/>
          <w:lang w:eastAsia="zh-CN"/>
        </w:rPr>
        <w:t xml:space="preserve">ueContextId identifies the individual ueContext </w:t>
      </w:r>
      <w:r w:rsidR="002C01B7" w:rsidRPr="003B2883">
        <w:rPr>
          <w:lang w:eastAsia="zh-CN"/>
        </w:rPr>
        <w:t xml:space="preserve">resource </w:t>
      </w:r>
      <w:r w:rsidRPr="003B2883">
        <w:t>is composed by</w:t>
      </w:r>
      <w:r w:rsidR="002C01B7" w:rsidRPr="003B2883">
        <w:t xml:space="preserve"> UE</w:t>
      </w:r>
      <w:r w:rsidR="003F6B0D" w:rsidRPr="003B2883">
        <w:t>'</w:t>
      </w:r>
      <w:r w:rsidR="002C01B7" w:rsidRPr="003B2883">
        <w:t>s SUPI or PEI</w:t>
      </w:r>
      <w:r w:rsidRPr="003B2883">
        <w:t>.</w:t>
      </w:r>
    </w:p>
    <w:p w14:paraId="06601361" w14:textId="1209EFAE" w:rsidR="00080039" w:rsidRPr="003B2883" w:rsidRDefault="009438D8" w:rsidP="00080039">
      <w:pPr>
        <w:pStyle w:val="Heading7"/>
      </w:pPr>
      <w:bookmarkStart w:id="451" w:name="_Toc20137627"/>
      <w:r w:rsidRPr="003B2883">
        <w:t>6.4</w:t>
      </w:r>
      <w:r w:rsidR="00080039" w:rsidRPr="003B2883">
        <w:t>.3.2.4.2.2</w:t>
      </w:r>
      <w:r w:rsidR="00080039" w:rsidRPr="003B2883">
        <w:tab/>
        <w:t>Operation Definition</w:t>
      </w:r>
      <w:bookmarkEnd w:id="451"/>
    </w:p>
    <w:p w14:paraId="2ED4133B" w14:textId="77777777" w:rsidR="00080039" w:rsidRPr="003B2883" w:rsidRDefault="00080039" w:rsidP="00080039">
      <w:r w:rsidRPr="003B2883">
        <w:t xml:space="preserve">This operation shall support the request data structures specified in table </w:t>
      </w:r>
      <w:r w:rsidR="009438D8" w:rsidRPr="003B2883">
        <w:t>6.4</w:t>
      </w:r>
      <w:r w:rsidRPr="003B2883">
        <w:t xml:space="preserve">.3.2.4.2.2-1 and the response data structure and response codes specified in table </w:t>
      </w:r>
      <w:r w:rsidR="009438D8" w:rsidRPr="003B2883">
        <w:t>6.4</w:t>
      </w:r>
      <w:r w:rsidRPr="003B2883">
        <w:t>.3.2.4.2.2-2.</w:t>
      </w:r>
    </w:p>
    <w:p w14:paraId="18F2919B" w14:textId="404647E6" w:rsidR="00080039" w:rsidRPr="003B2883" w:rsidRDefault="00080039" w:rsidP="00080039">
      <w:pPr>
        <w:pStyle w:val="TH"/>
      </w:pPr>
      <w:r w:rsidRPr="003B2883">
        <w:t xml:space="preserve">Table </w:t>
      </w:r>
      <w:r w:rsidR="009438D8" w:rsidRPr="003B2883">
        <w:t>6.4</w:t>
      </w:r>
      <w:r w:rsidRPr="003B2883">
        <w:t xml:space="preserve">.3.2.4.2.2-1: Data structures supported by the </w:t>
      </w:r>
      <w:r w:rsidR="00164214" w:rsidRPr="003B2883">
        <w:t>provide-pos-info</w:t>
      </w:r>
      <w:r w:rsidR="002C01B7" w:rsidRPr="003B2883">
        <w:t xml:space="preserve"> operation </w:t>
      </w:r>
      <w:r w:rsidRPr="003B2883">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3B2883"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3B2883" w:rsidRDefault="00080039" w:rsidP="0083334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3B2883" w:rsidRDefault="00080039" w:rsidP="0083334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3B2883" w:rsidRDefault="00080039" w:rsidP="00833341">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3B2883" w:rsidRDefault="00080039" w:rsidP="00833341">
            <w:pPr>
              <w:pStyle w:val="TAH"/>
            </w:pPr>
            <w:r w:rsidRPr="003B2883">
              <w:t>Description</w:t>
            </w:r>
          </w:p>
        </w:tc>
      </w:tr>
      <w:tr w:rsidR="00080039" w:rsidRPr="003B2883"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3B2883" w:rsidRDefault="002C01B7" w:rsidP="00833341">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3B2883" w:rsidRDefault="00080039" w:rsidP="0083334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3B2883" w:rsidRDefault="00080039" w:rsidP="00833341">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3B2883" w:rsidRDefault="00080039" w:rsidP="00833341">
            <w:pPr>
              <w:pStyle w:val="TAL"/>
              <w:rPr>
                <w:lang w:eastAsia="zh-CN"/>
              </w:rPr>
            </w:pPr>
            <w:r w:rsidRPr="003B2883">
              <w:rPr>
                <w:lang w:eastAsia="zh-CN"/>
              </w:rPr>
              <w:t xml:space="preserve">The information to request the </w:t>
            </w:r>
            <w:r w:rsidR="002C01B7" w:rsidRPr="003B2883">
              <w:rPr>
                <w:lang w:eastAsia="zh-CN"/>
              </w:rPr>
              <w:t xml:space="preserve">positioning information </w:t>
            </w:r>
            <w:r w:rsidRPr="003B2883">
              <w:rPr>
                <w:lang w:eastAsia="zh-CN"/>
              </w:rPr>
              <w:t>of the UE.</w:t>
            </w:r>
          </w:p>
        </w:tc>
      </w:tr>
    </w:tbl>
    <w:p w14:paraId="6421A28A" w14:textId="77777777" w:rsidR="00080039" w:rsidRPr="003B2883" w:rsidRDefault="00080039" w:rsidP="00080039"/>
    <w:p w14:paraId="79656A23" w14:textId="63412635" w:rsidR="00080039" w:rsidRPr="003B2883" w:rsidRDefault="00080039" w:rsidP="00080039">
      <w:pPr>
        <w:pStyle w:val="TH"/>
      </w:pPr>
      <w:r w:rsidRPr="003B2883">
        <w:lastRenderedPageBreak/>
        <w:t xml:space="preserve">Table </w:t>
      </w:r>
      <w:r w:rsidR="009438D8" w:rsidRPr="003B2883">
        <w:t>6.4</w:t>
      </w:r>
      <w:r w:rsidRPr="003B2883">
        <w:t xml:space="preserve">.3.2.4.2.2-2: Data structures supported by the </w:t>
      </w:r>
      <w:r w:rsidR="00164214" w:rsidRPr="003B2883">
        <w:t>provide-pos-info</w:t>
      </w:r>
      <w:r w:rsidR="002C01B7" w:rsidRPr="003B2883">
        <w:t xml:space="preserve"> operation </w:t>
      </w:r>
      <w:r w:rsidRPr="003B2883">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3B2883"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3B2883" w:rsidRDefault="00080039" w:rsidP="00833341">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3B2883" w:rsidRDefault="00080039" w:rsidP="00833341">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3B2883" w:rsidRDefault="00080039" w:rsidP="00833341">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3B2883" w:rsidRDefault="00080039" w:rsidP="00833341">
            <w:pPr>
              <w:pStyle w:val="TAH"/>
            </w:pPr>
            <w:r w:rsidRPr="003B2883">
              <w:t>Response</w:t>
            </w:r>
          </w:p>
          <w:p w14:paraId="5B3F5187" w14:textId="77777777" w:rsidR="00080039" w:rsidRPr="003B2883" w:rsidRDefault="00080039" w:rsidP="00833341">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3B2883" w:rsidRDefault="00080039" w:rsidP="00833341">
            <w:pPr>
              <w:pStyle w:val="TAH"/>
            </w:pPr>
            <w:r w:rsidRPr="003B2883">
              <w:t>Description</w:t>
            </w:r>
          </w:p>
        </w:tc>
      </w:tr>
      <w:tr w:rsidR="00080039" w:rsidRPr="003B2883"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3B2883" w:rsidRDefault="002C01B7" w:rsidP="00833341">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3B2883" w:rsidRDefault="00080039"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3B2883" w:rsidRDefault="00080039" w:rsidP="00833341">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3B2883" w:rsidRDefault="00080039" w:rsidP="00833341">
            <w:pPr>
              <w:pStyle w:val="TAL"/>
            </w:pPr>
            <w:r w:rsidRPr="003B2883">
              <w:t xml:space="preserve">This case represents a successful query of the UE </w:t>
            </w:r>
            <w:r w:rsidR="002C01B7" w:rsidRPr="003B2883">
              <w:t xml:space="preserve">positioning information, </w:t>
            </w:r>
            <w:r w:rsidRPr="003B2883">
              <w:t>the AMF returns the related information in the response.</w:t>
            </w:r>
          </w:p>
        </w:tc>
      </w:tr>
      <w:tr w:rsidR="00080039" w:rsidRPr="003B2883"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3B2883" w:rsidRDefault="00080039" w:rsidP="0083334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3B2883" w:rsidRDefault="00610E35"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3B2883" w:rsidRDefault="00080039" w:rsidP="0083334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Pr="003B2883" w:rsidRDefault="00610E35" w:rsidP="00610E35">
            <w:pPr>
              <w:pStyle w:val="TAL"/>
            </w:pPr>
            <w:r w:rsidRPr="003B2883">
              <w:t>The "cause" attribute shall be set to one of the following application errors:</w:t>
            </w:r>
          </w:p>
          <w:p w14:paraId="3071647E" w14:textId="77777777" w:rsidR="00610E35" w:rsidRPr="003B2883" w:rsidRDefault="00610E35" w:rsidP="003518DB">
            <w:pPr>
              <w:pStyle w:val="TAL"/>
              <w:ind w:left="284"/>
            </w:pPr>
            <w:r w:rsidRPr="003B2883">
              <w:t>-</w:t>
            </w:r>
            <w:r w:rsidR="00657048" w:rsidRPr="003B2883">
              <w:tab/>
            </w:r>
            <w:r w:rsidRPr="003B2883">
              <w:t>UNAUTHORIZED_REQUESTING_NETWORK</w:t>
            </w:r>
          </w:p>
          <w:p w14:paraId="09291190" w14:textId="77777777" w:rsidR="00610E35" w:rsidRPr="003B2883" w:rsidRDefault="00610E35" w:rsidP="003518DB">
            <w:pPr>
              <w:pStyle w:val="TAL"/>
              <w:ind w:left="284"/>
            </w:pPr>
            <w:r w:rsidRPr="003B2883">
              <w:t>-</w:t>
            </w:r>
            <w:r w:rsidR="00657048" w:rsidRPr="003B2883">
              <w:tab/>
            </w:r>
            <w:r w:rsidRPr="003B2883">
              <w:t>USER_UNKNOWN</w:t>
            </w:r>
          </w:p>
          <w:p w14:paraId="07938859" w14:textId="77777777" w:rsidR="00610E35" w:rsidRPr="003B2883" w:rsidRDefault="00610E35" w:rsidP="003518DB">
            <w:pPr>
              <w:pStyle w:val="TAL"/>
              <w:ind w:left="284"/>
            </w:pPr>
            <w:r w:rsidRPr="003B2883">
              <w:t>-</w:t>
            </w:r>
            <w:r w:rsidR="00657048" w:rsidRPr="003B2883">
              <w:tab/>
            </w:r>
            <w:r w:rsidRPr="003B2883">
              <w:t>DETACHED_USER</w:t>
            </w:r>
          </w:p>
          <w:p w14:paraId="41E2794D" w14:textId="77777777" w:rsidR="00610E35" w:rsidRPr="003B2883" w:rsidRDefault="00610E35" w:rsidP="003518DB">
            <w:pPr>
              <w:pStyle w:val="TAL"/>
              <w:ind w:left="284"/>
            </w:pPr>
            <w:r w:rsidRPr="003B2883">
              <w:t>-</w:t>
            </w:r>
            <w:r w:rsidR="00657048" w:rsidRPr="003B2883">
              <w:tab/>
            </w:r>
            <w:r w:rsidRPr="003B2883">
              <w:t>POSITIONING_DENIED</w:t>
            </w:r>
          </w:p>
          <w:p w14:paraId="46981878" w14:textId="77777777" w:rsidR="00610E35" w:rsidRPr="003B2883" w:rsidRDefault="00610E35" w:rsidP="003518DB">
            <w:pPr>
              <w:pStyle w:val="TAL"/>
              <w:ind w:left="284"/>
            </w:pPr>
            <w:r w:rsidRPr="003B2883">
              <w:t>-</w:t>
            </w:r>
            <w:r w:rsidR="00657048" w:rsidRPr="003B2883">
              <w:tab/>
            </w:r>
            <w:r w:rsidRPr="003B2883">
              <w:t>UNSPECIFIED</w:t>
            </w:r>
          </w:p>
          <w:p w14:paraId="53EF80EB" w14:textId="77777777" w:rsidR="00F42FA9" w:rsidRPr="003B2883" w:rsidRDefault="00F42FA9" w:rsidP="001B698C">
            <w:pPr>
              <w:pStyle w:val="TAL"/>
            </w:pPr>
          </w:p>
          <w:p w14:paraId="2631A298" w14:textId="77777777" w:rsidR="00080039" w:rsidRPr="003B2883" w:rsidRDefault="00610E35" w:rsidP="00610E35">
            <w:pPr>
              <w:pStyle w:val="TAL"/>
            </w:pPr>
            <w:r w:rsidRPr="003B2883">
              <w:t>See table 6.4.7.3-1 for the description of these errors.</w:t>
            </w:r>
          </w:p>
        </w:tc>
      </w:tr>
      <w:tr w:rsidR="006F1998" w:rsidRPr="003B2883"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Pr="003B2883" w:rsidRDefault="006F1998" w:rsidP="006F1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3B2883" w:rsidRDefault="006F1998" w:rsidP="006F1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Pr="003B2883" w:rsidRDefault="006F1998" w:rsidP="006F1998">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Pr="003B2883" w:rsidRDefault="006F1998" w:rsidP="006F1998">
            <w:pPr>
              <w:pStyle w:val="TAL"/>
            </w:pPr>
            <w:r w:rsidRPr="003B2883">
              <w:t>The "cause" attribute shall be set to the following application error:</w:t>
            </w:r>
          </w:p>
          <w:p w14:paraId="75E9740E" w14:textId="77777777" w:rsidR="006F1998" w:rsidRPr="003B2883" w:rsidRDefault="006F1998" w:rsidP="006F1998">
            <w:pPr>
              <w:pStyle w:val="TAL"/>
              <w:ind w:left="284"/>
            </w:pPr>
            <w:r w:rsidRPr="003B2883">
              <w:t>-</w:t>
            </w:r>
            <w:r w:rsidRPr="003B2883">
              <w:tab/>
              <w:t>POSITIONING_FAILED</w:t>
            </w:r>
          </w:p>
          <w:p w14:paraId="1816308E" w14:textId="77777777" w:rsidR="006F1998" w:rsidRPr="003B2883" w:rsidRDefault="006F1998" w:rsidP="006F1998">
            <w:pPr>
              <w:pStyle w:val="TAL"/>
            </w:pPr>
          </w:p>
          <w:p w14:paraId="3AABCCBF" w14:textId="2651679E" w:rsidR="006F1998" w:rsidRPr="003B2883" w:rsidRDefault="006F1998" w:rsidP="006F1998">
            <w:pPr>
              <w:pStyle w:val="TAL"/>
            </w:pPr>
            <w:r w:rsidRPr="003B2883">
              <w:t>See table 6.1.7.3-1 for the description of these errors.</w:t>
            </w:r>
          </w:p>
        </w:tc>
      </w:tr>
      <w:tr w:rsidR="006F1998" w:rsidRPr="003B2883"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3B2883" w:rsidRDefault="006F1998" w:rsidP="006F1998">
            <w:pPr>
              <w:pStyle w:val="TAC"/>
            </w:pPr>
            <w:r w:rsidRPr="003B2883">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3B2883" w:rsidRDefault="006F1998" w:rsidP="006F1998">
            <w:pPr>
              <w:pStyle w:val="TAL"/>
            </w:pP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Pr="003B2883" w:rsidRDefault="006F1998" w:rsidP="006F1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Pr="003B2883" w:rsidRDefault="006F1998" w:rsidP="006F1998">
            <w:pPr>
              <w:pStyle w:val="TAL"/>
            </w:pPr>
            <w:r w:rsidRPr="003B2883">
              <w:t>The "cause" attribute shall be set to one of the following application errors:</w:t>
            </w:r>
          </w:p>
          <w:p w14:paraId="1277EF4C" w14:textId="77777777" w:rsidR="006F1998" w:rsidRPr="003B2883" w:rsidRDefault="006F1998" w:rsidP="006F1998">
            <w:pPr>
              <w:pStyle w:val="TAL"/>
              <w:ind w:left="284"/>
            </w:pPr>
            <w:r w:rsidRPr="003B2883">
              <w:t>-</w:t>
            </w:r>
            <w:r w:rsidRPr="003B2883">
              <w:tab/>
              <w:t>UNREACHABLE_USER</w:t>
            </w:r>
          </w:p>
          <w:p w14:paraId="1E23E4EB" w14:textId="77777777" w:rsidR="006F1998" w:rsidRPr="003B2883" w:rsidRDefault="006F1998" w:rsidP="006F1998">
            <w:pPr>
              <w:pStyle w:val="TAL"/>
              <w:ind w:left="284"/>
            </w:pPr>
            <w:r w:rsidRPr="003B2883">
              <w:t>-</w:t>
            </w:r>
            <w:r w:rsidRPr="003B2883">
              <w:tab/>
              <w:t>PEER_NOT_RESPONDING</w:t>
            </w:r>
          </w:p>
          <w:p w14:paraId="6211C896" w14:textId="77777777" w:rsidR="006F1998" w:rsidRPr="003B2883" w:rsidRDefault="006F1998" w:rsidP="006F1998">
            <w:pPr>
              <w:pStyle w:val="TAL"/>
            </w:pPr>
          </w:p>
          <w:p w14:paraId="5F490BB1" w14:textId="77777777" w:rsidR="006F1998" w:rsidRPr="003B2883" w:rsidRDefault="006F1998" w:rsidP="006F1998">
            <w:pPr>
              <w:pStyle w:val="TAL"/>
            </w:pPr>
            <w:r w:rsidRPr="003B2883">
              <w:t>See table 6.4.7.3-1 for the description of this error.</w:t>
            </w:r>
          </w:p>
        </w:tc>
      </w:tr>
    </w:tbl>
    <w:p w14:paraId="433B3833" w14:textId="77777777" w:rsidR="00080039" w:rsidRPr="003B2883" w:rsidRDefault="00080039" w:rsidP="00080039"/>
    <w:p w14:paraId="51E7CAD4" w14:textId="6B7A9D53" w:rsidR="002540DB" w:rsidRPr="003B2883" w:rsidRDefault="009F2BD9" w:rsidP="002540DB">
      <w:pPr>
        <w:pStyle w:val="Heading6"/>
        <w:ind w:left="0" w:firstLine="0"/>
        <w:rPr>
          <w:lang w:eastAsia="zh-CN"/>
        </w:rPr>
      </w:pPr>
      <w:bookmarkStart w:id="452" w:name="_Toc20137628"/>
      <w:r w:rsidRPr="003B2883">
        <w:t>6.4.3.2.4.3</w:t>
      </w:r>
      <w:r w:rsidR="002540DB" w:rsidRPr="003B2883">
        <w:tab/>
        <w:t xml:space="preserve">Operation: </w:t>
      </w:r>
      <w:r w:rsidR="002540DB" w:rsidRPr="003B2883">
        <w:rPr>
          <w:rFonts w:hint="eastAsia"/>
          <w:lang w:eastAsia="zh-CN"/>
        </w:rPr>
        <w:t xml:space="preserve">(POST) </w:t>
      </w:r>
      <w:r w:rsidR="00164214" w:rsidRPr="003B2883">
        <w:rPr>
          <w:lang w:eastAsia="zh-CN"/>
        </w:rPr>
        <w:t>provide-loc-info</w:t>
      </w:r>
      <w:bookmarkEnd w:id="452"/>
    </w:p>
    <w:p w14:paraId="445CF9BD" w14:textId="3C5403F9" w:rsidR="002540DB" w:rsidRPr="003B2883" w:rsidRDefault="009F2BD9" w:rsidP="002540DB">
      <w:pPr>
        <w:pStyle w:val="Heading7"/>
      </w:pPr>
      <w:bookmarkStart w:id="453" w:name="_Toc20137629"/>
      <w:r w:rsidRPr="003B2883">
        <w:t>6.4.3.2.4.3</w:t>
      </w:r>
      <w:r w:rsidR="002540DB" w:rsidRPr="003B2883">
        <w:t>.1</w:t>
      </w:r>
      <w:r w:rsidR="002540DB" w:rsidRPr="003B2883">
        <w:tab/>
        <w:t>Description</w:t>
      </w:r>
      <w:bookmarkEnd w:id="453"/>
    </w:p>
    <w:p w14:paraId="3DE58F84" w14:textId="77777777" w:rsidR="002540DB" w:rsidRPr="003B2883" w:rsidRDefault="002540DB" w:rsidP="002540DB">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2ABF9C36" w14:textId="6E3281F9" w:rsidR="002540DB" w:rsidRPr="003B2883" w:rsidRDefault="009F2BD9" w:rsidP="002540DB">
      <w:pPr>
        <w:pStyle w:val="Heading7"/>
      </w:pPr>
      <w:bookmarkStart w:id="454" w:name="_Toc20137630"/>
      <w:r w:rsidRPr="003B2883">
        <w:t>6.4.3.2.4.3</w:t>
      </w:r>
      <w:r w:rsidR="002540DB" w:rsidRPr="003B2883">
        <w:t>.2</w:t>
      </w:r>
      <w:r w:rsidR="002540DB" w:rsidRPr="003B2883">
        <w:tab/>
        <w:t>Operation Definition</w:t>
      </w:r>
      <w:bookmarkEnd w:id="454"/>
    </w:p>
    <w:p w14:paraId="13D8949E" w14:textId="77777777" w:rsidR="002540DB" w:rsidRPr="003B2883" w:rsidRDefault="002540DB" w:rsidP="002540DB">
      <w:r w:rsidRPr="003B2883">
        <w:t>This operation shall support the request data structures specified in table </w:t>
      </w:r>
      <w:r w:rsidR="009F2BD9" w:rsidRPr="003B2883">
        <w:t>6.4.3.2.4.3</w:t>
      </w:r>
      <w:r w:rsidRPr="003B2883">
        <w:t>.2-1 and the response data structure and response codes specified in table </w:t>
      </w:r>
      <w:r w:rsidR="009F2BD9" w:rsidRPr="003B2883">
        <w:t>6.4.3.2.4.3</w:t>
      </w:r>
      <w:r w:rsidRPr="003B2883">
        <w:t>.2-2.</w:t>
      </w:r>
    </w:p>
    <w:p w14:paraId="76CA326F" w14:textId="77777777" w:rsidR="002540DB" w:rsidRPr="003B2883" w:rsidRDefault="002540DB" w:rsidP="002540DB">
      <w:pPr>
        <w:pStyle w:val="TH"/>
      </w:pPr>
      <w:r w:rsidRPr="003B2883">
        <w:t xml:space="preserve">Table </w:t>
      </w:r>
      <w:r w:rsidR="009F2BD9" w:rsidRPr="003B2883">
        <w:t>6.4.3.2.4.3</w:t>
      </w:r>
      <w:r w:rsidRPr="003B2883">
        <w:t xml:space="preserve">.2-1: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3B2883"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3B2883" w:rsidRDefault="002540DB" w:rsidP="003643A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3B2883" w:rsidRDefault="002540DB" w:rsidP="003643A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3B2883" w:rsidRDefault="002540DB" w:rsidP="003643A9">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3B2883" w:rsidRDefault="002540DB" w:rsidP="003643A9">
            <w:pPr>
              <w:pStyle w:val="TAH"/>
            </w:pPr>
            <w:r w:rsidRPr="003B2883">
              <w:t>Description</w:t>
            </w:r>
          </w:p>
        </w:tc>
      </w:tr>
      <w:tr w:rsidR="002540DB" w:rsidRPr="003B2883"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3B2883" w:rsidRDefault="002540DB" w:rsidP="003643A9">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3B2883" w:rsidRDefault="002540DB" w:rsidP="003643A9">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3B2883" w:rsidRDefault="002540DB" w:rsidP="003643A9">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3B2883" w:rsidRDefault="002540DB" w:rsidP="003643A9">
            <w:pPr>
              <w:pStyle w:val="TAL"/>
              <w:rPr>
                <w:lang w:eastAsia="zh-CN"/>
              </w:rPr>
            </w:pPr>
            <w:r w:rsidRPr="003B2883">
              <w:rPr>
                <w:lang w:eastAsia="zh-CN"/>
              </w:rPr>
              <w:t>The information to request the NPLI of the UE.</w:t>
            </w:r>
          </w:p>
        </w:tc>
      </w:tr>
    </w:tbl>
    <w:p w14:paraId="400529FF" w14:textId="77777777" w:rsidR="002540DB" w:rsidRPr="003B2883" w:rsidRDefault="002540DB" w:rsidP="002540DB"/>
    <w:p w14:paraId="2128F135" w14:textId="5025C395" w:rsidR="002540DB" w:rsidRPr="003B2883" w:rsidRDefault="002540DB" w:rsidP="002540DB">
      <w:pPr>
        <w:pStyle w:val="TH"/>
      </w:pPr>
      <w:r w:rsidRPr="003B2883">
        <w:t>Table 6.4.3.2.4.</w:t>
      </w:r>
      <w:r w:rsidR="00E21354" w:rsidRPr="003B2883">
        <w:t>3.</w:t>
      </w:r>
      <w:r w:rsidRPr="003B2883">
        <w:t xml:space="preserve">2-2: Data structures supported by the </w:t>
      </w:r>
      <w:r w:rsidR="00164214" w:rsidRPr="003B2883">
        <w:t>provide-loc-info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3B2883"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3B2883" w:rsidRDefault="002540DB" w:rsidP="003643A9">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3B2883" w:rsidRDefault="002540DB" w:rsidP="003643A9">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3B2883" w:rsidRDefault="002540DB" w:rsidP="003643A9">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3B2883" w:rsidRDefault="002540DB" w:rsidP="003643A9">
            <w:pPr>
              <w:pStyle w:val="TAH"/>
            </w:pPr>
            <w:r w:rsidRPr="003B2883">
              <w:t>Response</w:t>
            </w:r>
          </w:p>
          <w:p w14:paraId="58B3E948" w14:textId="77777777" w:rsidR="002540DB" w:rsidRPr="003B2883" w:rsidRDefault="002540DB" w:rsidP="003643A9">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3B2883" w:rsidRDefault="002540DB" w:rsidP="003643A9">
            <w:pPr>
              <w:pStyle w:val="TAH"/>
            </w:pPr>
            <w:r w:rsidRPr="003B2883">
              <w:t>Description</w:t>
            </w:r>
          </w:p>
        </w:tc>
      </w:tr>
      <w:tr w:rsidR="002540DB" w:rsidRPr="003B2883"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3B2883" w:rsidRDefault="002540DB" w:rsidP="003643A9">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3B2883" w:rsidRDefault="002540DB" w:rsidP="003643A9">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3B2883" w:rsidRDefault="002540DB" w:rsidP="003643A9">
            <w:pPr>
              <w:pStyle w:val="TAL"/>
            </w:pPr>
            <w:r w:rsidRPr="003B2883">
              <w:t>This case represents a successful query of the NPLI of the target UE, the AMF returns the related information in the response.</w:t>
            </w:r>
          </w:p>
        </w:tc>
      </w:tr>
      <w:tr w:rsidR="002540DB" w:rsidRPr="003B2883"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3B2883" w:rsidRDefault="002540DB" w:rsidP="003643A9">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Pr="003B2883" w:rsidRDefault="002540DB" w:rsidP="003643A9">
            <w:pPr>
              <w:pStyle w:val="TAL"/>
            </w:pPr>
            <w:r w:rsidRPr="003B2883">
              <w:t>The "cause" attribute shall be set to one of the following application errors:</w:t>
            </w:r>
          </w:p>
          <w:p w14:paraId="792E18DB" w14:textId="77777777" w:rsidR="002540DB" w:rsidRPr="003B2883" w:rsidRDefault="002540DB" w:rsidP="003643A9">
            <w:pPr>
              <w:pStyle w:val="B1"/>
              <w:rPr>
                <w:rFonts w:ascii="Arial" w:hAnsi="Arial"/>
                <w:sz w:val="18"/>
              </w:rPr>
            </w:pPr>
            <w:r w:rsidRPr="003B2883">
              <w:rPr>
                <w:rFonts w:ascii="Arial" w:hAnsi="Arial"/>
                <w:sz w:val="18"/>
              </w:rPr>
              <w:t>-</w:t>
            </w:r>
            <w:r w:rsidRPr="003B2883">
              <w:rPr>
                <w:rFonts w:ascii="Arial" w:hAnsi="Arial"/>
                <w:sz w:val="18"/>
              </w:rPr>
              <w:tab/>
              <w:t>UNSPECIFIED</w:t>
            </w:r>
          </w:p>
          <w:p w14:paraId="787C8B55" w14:textId="77777777" w:rsidR="002540DB" w:rsidRPr="003B2883" w:rsidRDefault="002540DB" w:rsidP="003643A9">
            <w:pPr>
              <w:pStyle w:val="TAL"/>
            </w:pPr>
            <w:r w:rsidRPr="003B2883">
              <w:t>See table 6.4.7.3-1 for the description of these errors.</w:t>
            </w:r>
          </w:p>
        </w:tc>
      </w:tr>
      <w:tr w:rsidR="002540DB" w:rsidRPr="003B2883"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Pr="003B2883" w:rsidRDefault="002540DB" w:rsidP="003643A9">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Pr="003B2883" w:rsidRDefault="002540DB" w:rsidP="003643A9">
            <w:pPr>
              <w:pStyle w:val="TAL"/>
            </w:pPr>
            <w:r w:rsidRPr="003B2883">
              <w:t>The "cause" attribute shall be set to one of the following application errors:</w:t>
            </w:r>
          </w:p>
          <w:p w14:paraId="26236388" w14:textId="77777777" w:rsidR="002540DB" w:rsidRPr="003B2883" w:rsidRDefault="002540DB" w:rsidP="003643A9">
            <w:pPr>
              <w:pStyle w:val="TAL"/>
            </w:pPr>
            <w:r w:rsidRPr="003B2883">
              <w:tab/>
              <w:t>-</w:t>
            </w:r>
            <w:r w:rsidRPr="003B2883">
              <w:tab/>
              <w:t>CONTEXT NOT_FOUND</w:t>
            </w:r>
          </w:p>
          <w:p w14:paraId="36AE23EF" w14:textId="77777777" w:rsidR="002540DB" w:rsidRPr="003B2883" w:rsidRDefault="002540DB" w:rsidP="003643A9">
            <w:pPr>
              <w:pStyle w:val="TAL"/>
            </w:pPr>
          </w:p>
          <w:p w14:paraId="51A56542" w14:textId="77777777" w:rsidR="002540DB" w:rsidRPr="003B2883" w:rsidRDefault="002540DB" w:rsidP="003643A9">
            <w:pPr>
              <w:pStyle w:val="TAL"/>
            </w:pPr>
            <w:r w:rsidRPr="003B2883">
              <w:t>See table 6.4.7.3-1 for the description of these errors.</w:t>
            </w:r>
          </w:p>
        </w:tc>
      </w:tr>
    </w:tbl>
    <w:p w14:paraId="66D2981A" w14:textId="77777777" w:rsidR="002540DB" w:rsidRPr="003B2883" w:rsidRDefault="002540DB" w:rsidP="002540DB"/>
    <w:p w14:paraId="3821FDA7" w14:textId="786CADA4" w:rsidR="00B22A2E" w:rsidRPr="003B2883" w:rsidRDefault="009438D8" w:rsidP="00B22A2E">
      <w:pPr>
        <w:pStyle w:val="Heading3"/>
      </w:pPr>
      <w:bookmarkStart w:id="455" w:name="_Toc20137631"/>
      <w:r w:rsidRPr="003B2883">
        <w:lastRenderedPageBreak/>
        <w:t>6.4</w:t>
      </w:r>
      <w:r w:rsidR="00B22A2E" w:rsidRPr="003B2883">
        <w:t>.4</w:t>
      </w:r>
      <w:r w:rsidR="00B22A2E" w:rsidRPr="003B2883">
        <w:tab/>
        <w:t>Custom Operations without associated resources</w:t>
      </w:r>
      <w:bookmarkEnd w:id="455"/>
    </w:p>
    <w:p w14:paraId="0B0CD234" w14:textId="7C4E5420" w:rsidR="00B17593" w:rsidRPr="003B2883" w:rsidRDefault="00B17593" w:rsidP="00B17593">
      <w:r w:rsidRPr="003B2883">
        <w:t>There are no custom operations without associated resources supported on Namf_Location service.</w:t>
      </w:r>
    </w:p>
    <w:p w14:paraId="05E8C2E7" w14:textId="59DC08CA" w:rsidR="007712AF" w:rsidRPr="003B2883" w:rsidRDefault="00D958FA" w:rsidP="007712AF">
      <w:pPr>
        <w:pStyle w:val="Heading3"/>
      </w:pPr>
      <w:bookmarkStart w:id="456" w:name="_Toc20137632"/>
      <w:r w:rsidRPr="003B2883">
        <w:t>6.4</w:t>
      </w:r>
      <w:r w:rsidR="007712AF" w:rsidRPr="003B2883">
        <w:t>.5</w:t>
      </w:r>
      <w:r w:rsidR="007712AF" w:rsidRPr="003B2883">
        <w:tab/>
        <w:t>Notifications</w:t>
      </w:r>
      <w:bookmarkEnd w:id="456"/>
    </w:p>
    <w:p w14:paraId="4D89B943" w14:textId="4BA1FE6C" w:rsidR="007712AF" w:rsidRPr="003B2883" w:rsidRDefault="00D958FA" w:rsidP="007712AF">
      <w:pPr>
        <w:pStyle w:val="Heading4"/>
      </w:pPr>
      <w:bookmarkStart w:id="457" w:name="_Toc20137633"/>
      <w:r w:rsidRPr="003B2883">
        <w:t>6.4</w:t>
      </w:r>
      <w:r w:rsidR="007712AF" w:rsidRPr="003B2883">
        <w:t>.5.1</w:t>
      </w:r>
      <w:r w:rsidR="007712AF" w:rsidRPr="003B2883">
        <w:tab/>
        <w:t>General</w:t>
      </w:r>
      <w:bookmarkEnd w:id="457"/>
    </w:p>
    <w:p w14:paraId="379512A9" w14:textId="63FE5106" w:rsidR="007712AF" w:rsidRPr="003B2883" w:rsidRDefault="007712AF" w:rsidP="007712AF">
      <w:r w:rsidRPr="003B2883">
        <w:t>This clause provides the definition of the EventNotify notification of the Namf_Location service.</w:t>
      </w:r>
    </w:p>
    <w:p w14:paraId="6CF9B6A2" w14:textId="69990378" w:rsidR="007712AF" w:rsidRPr="003B2883" w:rsidRDefault="00D958FA" w:rsidP="007712AF">
      <w:pPr>
        <w:pStyle w:val="Heading4"/>
      </w:pPr>
      <w:bookmarkStart w:id="458" w:name="_Toc20137634"/>
      <w:r w:rsidRPr="003B2883">
        <w:t>6.4</w:t>
      </w:r>
      <w:r w:rsidR="007712AF" w:rsidRPr="003B2883">
        <w:t>.5.2</w:t>
      </w:r>
      <w:r w:rsidR="007712AF" w:rsidRPr="003B2883">
        <w:tab/>
        <w:t>Event Notify</w:t>
      </w:r>
      <w:bookmarkEnd w:id="458"/>
    </w:p>
    <w:p w14:paraId="42E04B81" w14:textId="71D51D1F" w:rsidR="007712AF" w:rsidRPr="003B2883" w:rsidRDefault="00D958FA" w:rsidP="007712AF">
      <w:pPr>
        <w:pStyle w:val="Heading5"/>
      </w:pPr>
      <w:bookmarkStart w:id="459" w:name="_Toc20137635"/>
      <w:r w:rsidRPr="003B2883">
        <w:t>6.4</w:t>
      </w:r>
      <w:r w:rsidR="007712AF" w:rsidRPr="003B2883">
        <w:t>.5.</w:t>
      </w:r>
      <w:r w:rsidR="007712AF" w:rsidRPr="003B2883">
        <w:rPr>
          <w:lang w:eastAsia="zh-CN"/>
        </w:rPr>
        <w:t>2</w:t>
      </w:r>
      <w:r w:rsidR="007712AF" w:rsidRPr="003B2883">
        <w:t>.1</w:t>
      </w:r>
      <w:r w:rsidR="007712AF" w:rsidRPr="003B2883">
        <w:tab/>
        <w:t>Description</w:t>
      </w:r>
      <w:bookmarkEnd w:id="459"/>
    </w:p>
    <w:p w14:paraId="31BD6802" w14:textId="6D37C74B" w:rsidR="007712AF" w:rsidRPr="003B2883" w:rsidRDefault="007712AF" w:rsidP="007712AF">
      <w:r w:rsidRPr="003B2883">
        <w:t xml:space="preserve">This resource represents the callback reference </w:t>
      </w:r>
      <w:r w:rsidR="00A541B0" w:rsidRPr="003B2883">
        <w:t>of</w:t>
      </w:r>
      <w:r w:rsidRPr="003B2883">
        <w:t xml:space="preserve"> the NF Service Consumer (e.g. </w:t>
      </w:r>
      <w:r w:rsidRPr="003B2883">
        <w:rPr>
          <w:lang w:eastAsia="zh-CN"/>
        </w:rPr>
        <w:t>GMLC</w:t>
      </w:r>
      <w:r w:rsidRPr="003B2883">
        <w:t xml:space="preserve">) to receive </w:t>
      </w:r>
      <w:r w:rsidRPr="003B2883">
        <w:rPr>
          <w:lang w:eastAsia="zh-CN"/>
        </w:rPr>
        <w:t>LCS event notify</w:t>
      </w:r>
      <w:r w:rsidRPr="003B2883">
        <w:t>.</w:t>
      </w:r>
    </w:p>
    <w:p w14:paraId="4A4BEDE4" w14:textId="331B7C1B" w:rsidR="007712AF" w:rsidRPr="003B2883" w:rsidRDefault="00D958FA" w:rsidP="007712AF">
      <w:pPr>
        <w:pStyle w:val="Heading5"/>
      </w:pPr>
      <w:bookmarkStart w:id="460" w:name="_Toc20137636"/>
      <w:r w:rsidRPr="003B2883">
        <w:t>6.4</w:t>
      </w:r>
      <w:r w:rsidR="007712AF" w:rsidRPr="003B2883">
        <w:t>.5.</w:t>
      </w:r>
      <w:r w:rsidR="007712AF" w:rsidRPr="003B2883">
        <w:rPr>
          <w:lang w:eastAsia="zh-CN"/>
        </w:rPr>
        <w:t>2</w:t>
      </w:r>
      <w:r w:rsidR="007712AF" w:rsidRPr="003B2883">
        <w:t>.2</w:t>
      </w:r>
      <w:r w:rsidR="007712AF" w:rsidRPr="003B2883">
        <w:tab/>
        <w:t>Notification Definition</w:t>
      </w:r>
      <w:bookmarkEnd w:id="460"/>
    </w:p>
    <w:p w14:paraId="5DF22383" w14:textId="77777777" w:rsidR="007712AF" w:rsidRPr="003B2883" w:rsidRDefault="007712AF" w:rsidP="007712AF">
      <w:r w:rsidRPr="003B2883">
        <w:t>Callback URI: {</w:t>
      </w:r>
      <w:r w:rsidRPr="003B2883">
        <w:rPr>
          <w:lang w:eastAsia="zh-CN"/>
        </w:rPr>
        <w:t>locationNotification</w:t>
      </w:r>
      <w:r w:rsidRPr="003B2883">
        <w:t>U</w:t>
      </w:r>
      <w:r w:rsidRPr="003B2883">
        <w:rPr>
          <w:rFonts w:hint="eastAsia"/>
          <w:lang w:eastAsia="zh-CN"/>
        </w:rPr>
        <w:t>ri</w:t>
      </w:r>
      <w:r w:rsidRPr="003B2883">
        <w:t>}</w:t>
      </w:r>
    </w:p>
    <w:p w14:paraId="2D4930B5" w14:textId="4F064D8B" w:rsidR="00641F94" w:rsidRPr="003B2883" w:rsidRDefault="00A541B0" w:rsidP="007712AF">
      <w:pPr>
        <w:rPr>
          <w:lang w:eastAsia="zh-CN"/>
        </w:rPr>
      </w:pPr>
      <w:r w:rsidRPr="003B2883">
        <w:t xml:space="preserve">See </w:t>
      </w:r>
      <w:r w:rsidR="003B2883">
        <w:t>clause</w:t>
      </w:r>
      <w:r w:rsidRPr="003B2883">
        <w:t xml:space="preserve"> 5.5.2.3.1 for the description of how the AMF obtains the </w:t>
      </w:r>
      <w:r w:rsidR="00641F94" w:rsidRPr="003B2883">
        <w:t xml:space="preserve">Callback URI </w:t>
      </w:r>
      <w:r w:rsidRPr="003B2883">
        <w:t>of</w:t>
      </w:r>
      <w:r w:rsidR="00641F94" w:rsidRPr="003B2883">
        <w:t xml:space="preserve"> the NF Service Consumer (e.g. GMLC).</w:t>
      </w:r>
    </w:p>
    <w:p w14:paraId="6BDE5A9B" w14:textId="5A2AF3F8" w:rsidR="007712AF" w:rsidRPr="003B2883" w:rsidRDefault="00D958FA" w:rsidP="007712AF">
      <w:pPr>
        <w:pStyle w:val="Heading5"/>
      </w:pPr>
      <w:bookmarkStart w:id="461" w:name="_Toc20137637"/>
      <w:r w:rsidRPr="003B2883">
        <w:t>6.4</w:t>
      </w:r>
      <w:r w:rsidR="007712AF" w:rsidRPr="003B2883">
        <w:t>.5.</w:t>
      </w:r>
      <w:r w:rsidR="007712AF" w:rsidRPr="003B2883">
        <w:rPr>
          <w:lang w:eastAsia="zh-CN"/>
        </w:rPr>
        <w:t>2</w:t>
      </w:r>
      <w:r w:rsidR="007712AF" w:rsidRPr="003B2883">
        <w:t>.3</w:t>
      </w:r>
      <w:r w:rsidR="007712AF" w:rsidRPr="003B2883">
        <w:tab/>
        <w:t>Notification Standard Methods</w:t>
      </w:r>
      <w:bookmarkEnd w:id="461"/>
    </w:p>
    <w:p w14:paraId="4C46D7C1" w14:textId="46D0733F" w:rsidR="007712AF" w:rsidRPr="003B2883" w:rsidRDefault="00D958FA" w:rsidP="007712AF">
      <w:pPr>
        <w:pStyle w:val="Heading6"/>
        <w:rPr>
          <w:lang w:eastAsia="zh-CN"/>
        </w:rPr>
      </w:pPr>
      <w:bookmarkStart w:id="462" w:name="_Toc20137638"/>
      <w:r w:rsidRPr="003B2883">
        <w:t>6.4</w:t>
      </w:r>
      <w:r w:rsidR="007712AF" w:rsidRPr="003B2883">
        <w:t>.5.</w:t>
      </w:r>
      <w:r w:rsidR="007712AF" w:rsidRPr="003B2883">
        <w:rPr>
          <w:lang w:eastAsia="zh-CN"/>
        </w:rPr>
        <w:t>2</w:t>
      </w:r>
      <w:r w:rsidR="007712AF" w:rsidRPr="003B2883">
        <w:t>.3.1</w:t>
      </w:r>
      <w:r w:rsidR="007712AF" w:rsidRPr="003B2883">
        <w:tab/>
      </w:r>
      <w:r w:rsidR="007712AF" w:rsidRPr="003B2883">
        <w:rPr>
          <w:rFonts w:hint="eastAsia"/>
          <w:lang w:eastAsia="zh-CN"/>
        </w:rPr>
        <w:t>POST</w:t>
      </w:r>
      <w:bookmarkEnd w:id="462"/>
    </w:p>
    <w:p w14:paraId="54CFF33C" w14:textId="2E7747B2" w:rsidR="007712AF" w:rsidRPr="003B2883" w:rsidRDefault="007712AF" w:rsidP="00834E83">
      <w:r w:rsidRPr="003B2883">
        <w:t xml:space="preserve">This method sends an </w:t>
      </w:r>
      <w:r w:rsidRPr="003B2883">
        <w:rPr>
          <w:lang w:eastAsia="zh-CN"/>
        </w:rPr>
        <w:t>LCS event notify</w:t>
      </w:r>
      <w:r w:rsidRPr="003B2883">
        <w:t xml:space="preserve"> to the NF Service Consumer.</w:t>
      </w:r>
    </w:p>
    <w:p w14:paraId="48B322C2" w14:textId="77777777" w:rsidR="007712AF" w:rsidRPr="003B2883" w:rsidRDefault="007712AF" w:rsidP="007712AF">
      <w:r w:rsidRPr="003B2883">
        <w:t xml:space="preserve">This method shall support the request data structures specified in table </w:t>
      </w:r>
      <w:r w:rsidR="00D958FA" w:rsidRPr="003B2883">
        <w:t>6.4</w:t>
      </w:r>
      <w:r w:rsidRPr="003B2883">
        <w:t>.5.</w:t>
      </w:r>
      <w:r w:rsidRPr="003B2883">
        <w:rPr>
          <w:lang w:eastAsia="zh-CN"/>
        </w:rPr>
        <w:t>2</w:t>
      </w:r>
      <w:r w:rsidRPr="003B2883">
        <w:t>.3.1-</w:t>
      </w:r>
      <w:r w:rsidR="00834E83" w:rsidRPr="003B2883">
        <w:t>1</w:t>
      </w:r>
      <w:r w:rsidRPr="003B2883">
        <w:t xml:space="preserve"> and the response data structures and response codes specified in table </w:t>
      </w:r>
      <w:r w:rsidR="00D958FA" w:rsidRPr="003B2883">
        <w:t>6.4</w:t>
      </w:r>
      <w:r w:rsidRPr="003B2883">
        <w:t>.5.</w:t>
      </w:r>
      <w:r w:rsidRPr="003B2883">
        <w:rPr>
          <w:lang w:eastAsia="zh-CN"/>
        </w:rPr>
        <w:t>2</w:t>
      </w:r>
      <w:r w:rsidRPr="003B2883">
        <w:t>.3.1-</w:t>
      </w:r>
      <w:r w:rsidR="00834E83" w:rsidRPr="003B2883">
        <w:t>2</w:t>
      </w:r>
      <w:r w:rsidRPr="003B2883">
        <w:t>.</w:t>
      </w:r>
    </w:p>
    <w:p w14:paraId="1B493DC7" w14:textId="77777777" w:rsidR="007712AF" w:rsidRPr="003B2883" w:rsidRDefault="007712AF" w:rsidP="00F95CC5">
      <w:pPr>
        <w:pStyle w:val="TH"/>
      </w:pPr>
      <w:r w:rsidRPr="003B2883">
        <w:t xml:space="preserve">Table </w:t>
      </w:r>
      <w:r w:rsidR="00D958FA" w:rsidRPr="003B2883">
        <w:t>6.4</w:t>
      </w:r>
      <w:r w:rsidRPr="003B2883">
        <w:t>.5.</w:t>
      </w:r>
      <w:r w:rsidRPr="003B2883">
        <w:rPr>
          <w:lang w:eastAsia="zh-CN"/>
        </w:rPr>
        <w:t>2</w:t>
      </w:r>
      <w:r w:rsidRPr="003B2883">
        <w:t>.3.1-</w:t>
      </w:r>
      <w:r w:rsidR="00834E83" w:rsidRPr="003B2883">
        <w:t>1</w:t>
      </w:r>
      <w:r w:rsidRPr="003B2883">
        <w:t xml:space="preserve">: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rsidRPr="003B2883"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Pr="003B2883" w:rsidRDefault="007712AF"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Pr="003B2883" w:rsidRDefault="007712AF" w:rsidP="00833341">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Pr="003B2883" w:rsidRDefault="007712AF" w:rsidP="00833341">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Pr="003B2883" w:rsidRDefault="007712AF" w:rsidP="00833341">
            <w:pPr>
              <w:pStyle w:val="TAH"/>
            </w:pPr>
            <w:r w:rsidRPr="003B2883">
              <w:t>Description</w:t>
            </w:r>
          </w:p>
        </w:tc>
      </w:tr>
      <w:tr w:rsidR="007712AF" w:rsidRPr="003B2883"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Pr="003B2883" w:rsidRDefault="00F42FA9" w:rsidP="00833341">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Pr="003B2883" w:rsidRDefault="007712AF" w:rsidP="00833341">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Pr="003B2883" w:rsidRDefault="007712AF" w:rsidP="00833341">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Pr="003B2883" w:rsidRDefault="007712AF" w:rsidP="00833341">
            <w:pPr>
              <w:pStyle w:val="TAL"/>
              <w:rPr>
                <w:lang w:eastAsia="zh-CN"/>
              </w:rPr>
            </w:pPr>
            <w:r w:rsidRPr="003B2883">
              <w:t xml:space="preserve">Representation of the </w:t>
            </w:r>
            <w:r w:rsidRPr="003B2883">
              <w:rPr>
                <w:lang w:eastAsia="zh-CN"/>
              </w:rPr>
              <w:t>LCS event notify</w:t>
            </w:r>
            <w:r w:rsidRPr="003B2883">
              <w:t>.</w:t>
            </w:r>
          </w:p>
        </w:tc>
      </w:tr>
    </w:tbl>
    <w:p w14:paraId="1C8C39E4" w14:textId="77777777" w:rsidR="007712AF" w:rsidRPr="003B2883" w:rsidRDefault="007712AF" w:rsidP="007712AF"/>
    <w:p w14:paraId="4A95AAD5" w14:textId="77777777" w:rsidR="007712AF" w:rsidRPr="003B2883" w:rsidRDefault="007712AF" w:rsidP="00F95CC5">
      <w:pPr>
        <w:pStyle w:val="TH"/>
      </w:pPr>
      <w:r w:rsidRPr="003B2883">
        <w:t xml:space="preserve">Table </w:t>
      </w:r>
      <w:r w:rsidR="00D958FA" w:rsidRPr="003B2883">
        <w:t>6.4</w:t>
      </w:r>
      <w:r w:rsidRPr="003B2883">
        <w:t>.5.</w:t>
      </w:r>
      <w:r w:rsidRPr="003B2883">
        <w:rPr>
          <w:lang w:eastAsia="zh-CN"/>
        </w:rPr>
        <w:t>2</w:t>
      </w:r>
      <w:r w:rsidRPr="003B2883">
        <w:t>.3.1-</w:t>
      </w:r>
      <w:r w:rsidR="00834E83"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rsidRPr="003B2883"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Pr="003B2883" w:rsidRDefault="007712AF" w:rsidP="0083334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Pr="003B2883" w:rsidRDefault="007712AF" w:rsidP="0083334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Pr="003B2883" w:rsidRDefault="007712AF" w:rsidP="0083334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Pr="003B2883" w:rsidRDefault="007712AF" w:rsidP="00833341">
            <w:pPr>
              <w:pStyle w:val="TAH"/>
            </w:pPr>
            <w:r w:rsidRPr="003B2883">
              <w:t>Response</w:t>
            </w:r>
          </w:p>
          <w:p w14:paraId="6ABB2DBB" w14:textId="77777777" w:rsidR="007712AF" w:rsidRPr="003B2883" w:rsidRDefault="007712AF" w:rsidP="00833341">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Pr="003B2883" w:rsidRDefault="007712AF" w:rsidP="00833341">
            <w:pPr>
              <w:pStyle w:val="TAH"/>
            </w:pPr>
            <w:r w:rsidRPr="003B2883">
              <w:t>Description</w:t>
            </w:r>
          </w:p>
        </w:tc>
      </w:tr>
      <w:tr w:rsidR="007712AF" w:rsidRPr="003B2883"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Pr="003B2883" w:rsidRDefault="007712AF" w:rsidP="0083334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Pr="003B2883"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Pr="003B2883"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Pr="003B2883" w:rsidRDefault="007712AF" w:rsidP="00833341">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Pr="003B2883" w:rsidRDefault="007712AF" w:rsidP="00833341">
            <w:pPr>
              <w:pStyle w:val="TAL"/>
            </w:pPr>
            <w:r w:rsidRPr="003B2883">
              <w:t xml:space="preserve">This case represents a successful notification of the </w:t>
            </w:r>
            <w:r w:rsidRPr="003B2883">
              <w:rPr>
                <w:lang w:eastAsia="zh-CN"/>
              </w:rPr>
              <w:t>LCS event</w:t>
            </w:r>
            <w:r w:rsidRPr="003B2883">
              <w:t>.</w:t>
            </w:r>
          </w:p>
        </w:tc>
      </w:tr>
    </w:tbl>
    <w:p w14:paraId="4D82B33B" w14:textId="77777777" w:rsidR="007712AF" w:rsidRPr="003B2883" w:rsidRDefault="007712AF" w:rsidP="007712AF"/>
    <w:p w14:paraId="2A22AB16" w14:textId="1400E368" w:rsidR="009D615D" w:rsidRPr="003B2883" w:rsidRDefault="009438D8" w:rsidP="009D615D">
      <w:pPr>
        <w:pStyle w:val="Heading3"/>
      </w:pPr>
      <w:bookmarkStart w:id="463" w:name="_Toc20137639"/>
      <w:r w:rsidRPr="003B2883">
        <w:t>6.4</w:t>
      </w:r>
      <w:r w:rsidR="009D615D" w:rsidRPr="003B2883">
        <w:t>.6</w:t>
      </w:r>
      <w:r w:rsidR="009D615D" w:rsidRPr="003B2883">
        <w:tab/>
        <w:t>Data Model</w:t>
      </w:r>
      <w:bookmarkEnd w:id="463"/>
    </w:p>
    <w:p w14:paraId="0F0A3DDE" w14:textId="29DF0283" w:rsidR="009D615D" w:rsidRPr="003B2883" w:rsidRDefault="009438D8" w:rsidP="009D615D">
      <w:pPr>
        <w:pStyle w:val="Heading4"/>
      </w:pPr>
      <w:bookmarkStart w:id="464" w:name="_Toc20137640"/>
      <w:r w:rsidRPr="003B2883">
        <w:t>6.4</w:t>
      </w:r>
      <w:r w:rsidR="009D615D" w:rsidRPr="003B2883">
        <w:t>.6.1</w:t>
      </w:r>
      <w:r w:rsidR="009D615D" w:rsidRPr="003B2883">
        <w:tab/>
        <w:t>General</w:t>
      </w:r>
      <w:bookmarkEnd w:id="464"/>
    </w:p>
    <w:p w14:paraId="16F41D15" w14:textId="1C5CDB43" w:rsidR="009D615D" w:rsidRPr="003B2883" w:rsidRDefault="009D615D" w:rsidP="009D615D">
      <w:r w:rsidRPr="003B2883">
        <w:t xml:space="preserve">This </w:t>
      </w:r>
      <w:r w:rsidR="003B2883">
        <w:t>clause</w:t>
      </w:r>
      <w:r w:rsidRPr="003B2883">
        <w:t xml:space="preserve"> specifies the application data model supported by the API.</w:t>
      </w:r>
    </w:p>
    <w:p w14:paraId="2E0C6148" w14:textId="77777777" w:rsidR="009D615D" w:rsidRPr="003B2883" w:rsidRDefault="009D615D" w:rsidP="009D615D">
      <w:r w:rsidRPr="003B2883">
        <w:t xml:space="preserve">Table </w:t>
      </w:r>
      <w:r w:rsidR="009438D8" w:rsidRPr="003B2883">
        <w:t>6.4</w:t>
      </w:r>
      <w:r w:rsidRPr="003B2883">
        <w:t>.6.1-1 specifies the data types defined for the Namf</w:t>
      </w:r>
      <w:r w:rsidR="003A239E" w:rsidRPr="003B2883">
        <w:rPr>
          <w:lang w:val="en-US"/>
        </w:rPr>
        <w:t>_Location</w:t>
      </w:r>
      <w:r w:rsidRPr="003B2883">
        <w:t xml:space="preserve"> service based interface protocol.</w:t>
      </w:r>
    </w:p>
    <w:p w14:paraId="2BFCD8E8" w14:textId="77777777" w:rsidR="009D615D" w:rsidRPr="003B2883" w:rsidRDefault="009D615D" w:rsidP="009D615D">
      <w:pPr>
        <w:pStyle w:val="TH"/>
      </w:pPr>
      <w:r w:rsidRPr="003B2883">
        <w:lastRenderedPageBreak/>
        <w:t xml:space="preserve">Table </w:t>
      </w:r>
      <w:r w:rsidR="009438D8" w:rsidRPr="003B2883">
        <w:t>6.4</w:t>
      </w:r>
      <w:r w:rsidRPr="003B2883">
        <w:t>.6.1-1: Namf</w:t>
      </w:r>
      <w:r w:rsidR="003A239E"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3B2883"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3B2883" w:rsidRDefault="009D615D" w:rsidP="00833341">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2E46BA36" w:rsidR="009D615D" w:rsidRPr="003B2883" w:rsidRDefault="00514461" w:rsidP="00833341">
            <w:pPr>
              <w:pStyle w:val="TAH"/>
            </w:pPr>
            <w:r>
              <w:t>Clause</w:t>
            </w:r>
            <w:r w:rsidR="009D615D"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3B2883" w:rsidRDefault="009D615D" w:rsidP="00833341">
            <w:pPr>
              <w:pStyle w:val="TAH"/>
            </w:pPr>
            <w:r w:rsidRPr="003B2883">
              <w:t>Description</w:t>
            </w:r>
          </w:p>
        </w:tc>
      </w:tr>
      <w:tr w:rsidR="009D615D" w:rsidRPr="003B2883"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3B2883" w:rsidRDefault="00F42FA9" w:rsidP="00833341">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3B2883" w:rsidRDefault="009438D8" w:rsidP="00833341">
            <w:pPr>
              <w:pStyle w:val="TAL"/>
            </w:pPr>
            <w:r w:rsidRPr="003B2883">
              <w:t>6.4</w:t>
            </w:r>
            <w:r w:rsidR="009D615D" w:rsidRPr="003B2883">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Request</w:t>
            </w:r>
          </w:p>
        </w:tc>
      </w:tr>
      <w:tr w:rsidR="009D615D" w:rsidRPr="003B2883"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3B2883" w:rsidRDefault="00F42FA9" w:rsidP="00833341">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3B2883" w:rsidRDefault="009438D8" w:rsidP="00833341">
            <w:pPr>
              <w:pStyle w:val="TAL"/>
            </w:pPr>
            <w:r w:rsidRPr="003B2883">
              <w:t>6.4</w:t>
            </w:r>
            <w:r w:rsidR="009D615D" w:rsidRPr="003B2883">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Response</w:t>
            </w:r>
          </w:p>
        </w:tc>
      </w:tr>
      <w:tr w:rsidR="00292DFE" w:rsidRPr="003B2883"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3B2883" w:rsidRDefault="00F42FA9" w:rsidP="00292DFE">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Pr="003B2883" w:rsidRDefault="00292DFE" w:rsidP="00292DFE">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3B2883" w:rsidRDefault="00292DFE" w:rsidP="00292DFE">
            <w:pPr>
              <w:pStyle w:val="TAL"/>
              <w:rPr>
                <w:rFonts w:cs="Arial"/>
                <w:szCs w:val="18"/>
              </w:rPr>
            </w:pPr>
            <w:r w:rsidRPr="003B2883">
              <w:rPr>
                <w:rFonts w:cs="Arial"/>
                <w:szCs w:val="18"/>
              </w:rPr>
              <w:t xml:space="preserve">Information within </w:t>
            </w:r>
            <w:r w:rsidRPr="003B2883">
              <w:t>EventNotify notification</w:t>
            </w:r>
          </w:p>
        </w:tc>
      </w:tr>
      <w:tr w:rsidR="0085477C" w:rsidRPr="003B2883"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Pr="003B2883" w:rsidRDefault="0085477C" w:rsidP="0085477C">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Pr="003B2883" w:rsidRDefault="00556EB6" w:rsidP="0085477C">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Pr="003B2883" w:rsidRDefault="0085477C" w:rsidP="0085477C">
            <w:pPr>
              <w:pStyle w:val="TAL"/>
              <w:rPr>
                <w:rFonts w:cs="Arial"/>
                <w:szCs w:val="18"/>
              </w:rPr>
            </w:pPr>
            <w:r w:rsidRPr="003B2883">
              <w:rPr>
                <w:rFonts w:cs="Arial"/>
                <w:szCs w:val="18"/>
              </w:rPr>
              <w:t>Information within Provide Location Information Request</w:t>
            </w:r>
          </w:p>
        </w:tc>
      </w:tr>
      <w:tr w:rsidR="0085477C" w:rsidRPr="003B2883"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Pr="003B2883" w:rsidRDefault="0085477C" w:rsidP="0085477C">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Pr="003B2883" w:rsidRDefault="00556EB6" w:rsidP="0085477C">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Pr="003B2883" w:rsidRDefault="0085477C" w:rsidP="0085477C">
            <w:pPr>
              <w:pStyle w:val="TAL"/>
              <w:rPr>
                <w:rFonts w:cs="Arial"/>
                <w:szCs w:val="18"/>
              </w:rPr>
            </w:pPr>
            <w:r w:rsidRPr="003B2883">
              <w:rPr>
                <w:rFonts w:cs="Arial"/>
                <w:szCs w:val="18"/>
              </w:rPr>
              <w:t>Information within Provide Location Information Response</w:t>
            </w:r>
          </w:p>
        </w:tc>
      </w:tr>
      <w:tr w:rsidR="0085477C" w:rsidRPr="003B2883"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Pr="003B2883" w:rsidRDefault="0085477C" w:rsidP="0085477C">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Pr="003B2883" w:rsidRDefault="0085477C" w:rsidP="0085477C">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Pr="003B2883" w:rsidRDefault="0085477C" w:rsidP="0085477C">
            <w:pPr>
              <w:pStyle w:val="TAL"/>
              <w:rPr>
                <w:color w:val="000000"/>
              </w:rPr>
            </w:pPr>
            <w:r w:rsidRPr="003B2883">
              <w:rPr>
                <w:color w:val="000000"/>
              </w:rPr>
              <w:t xml:space="preserve">Information within </w:t>
            </w:r>
            <w:r w:rsidRPr="003B2883">
              <w:rPr>
                <w:rFonts w:cs="Arial"/>
                <w:szCs w:val="18"/>
              </w:rPr>
              <w:t xml:space="preserve">Provide Location Response and </w:t>
            </w:r>
            <w:r w:rsidRPr="003B2883">
              <w:t>EventNotify notification</w:t>
            </w:r>
          </w:p>
        </w:tc>
      </w:tr>
      <w:tr w:rsidR="0085477C" w:rsidRPr="003B2883"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3B2883" w:rsidRDefault="0085477C" w:rsidP="0085477C">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Pr="003B2883" w:rsidRDefault="0085477C" w:rsidP="0085477C">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Pr="003B2883" w:rsidRDefault="0085477C" w:rsidP="0085477C">
            <w:pPr>
              <w:pStyle w:val="TAL"/>
              <w:rPr>
                <w:color w:val="000000"/>
              </w:rPr>
            </w:pPr>
            <w:r w:rsidRPr="003B2883">
              <w:rPr>
                <w:rFonts w:cs="Arial"/>
                <w:szCs w:val="18"/>
              </w:rPr>
              <w:t xml:space="preserve">Information within </w:t>
            </w:r>
            <w:r w:rsidRPr="003B2883">
              <w:t>EventNotify notification</w:t>
            </w:r>
          </w:p>
        </w:tc>
      </w:tr>
    </w:tbl>
    <w:p w14:paraId="405FC494" w14:textId="77777777" w:rsidR="009D615D" w:rsidRPr="003B2883" w:rsidRDefault="009D615D" w:rsidP="00287154"/>
    <w:p w14:paraId="35053B75" w14:textId="31063C73" w:rsidR="009D615D" w:rsidRPr="003B2883" w:rsidRDefault="009D615D" w:rsidP="009D615D">
      <w:r w:rsidRPr="003B2883">
        <w:t xml:space="preserve">Table </w:t>
      </w:r>
      <w:r w:rsidR="009438D8" w:rsidRPr="003B2883">
        <w:t>6.4</w:t>
      </w:r>
      <w:r w:rsidRPr="003B2883">
        <w:t>.6.1-2 specifies data types re-used by the Namf</w:t>
      </w:r>
      <w:r w:rsidR="003A239E"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003A239E" w:rsidRPr="003B2883">
        <w:rPr>
          <w:lang w:val="en-US"/>
        </w:rPr>
        <w:t>_Location</w:t>
      </w:r>
      <w:r w:rsidRPr="003B2883">
        <w:t xml:space="preserve"> service based interface.</w:t>
      </w:r>
    </w:p>
    <w:p w14:paraId="24C6BB3E" w14:textId="77777777" w:rsidR="009D615D" w:rsidRPr="003B2883" w:rsidRDefault="009D615D" w:rsidP="009D615D">
      <w:pPr>
        <w:pStyle w:val="TH"/>
      </w:pPr>
      <w:r w:rsidRPr="003B2883">
        <w:t xml:space="preserve">Table </w:t>
      </w:r>
      <w:r w:rsidR="009438D8" w:rsidRPr="003B2883">
        <w:t>6.4</w:t>
      </w:r>
      <w:r w:rsidRPr="003B2883">
        <w:t>.6.1-2: Namf</w:t>
      </w:r>
      <w:r w:rsidR="002A1C4B"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3B2883"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3B2883" w:rsidRDefault="009D615D" w:rsidP="00833341">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3B2883" w:rsidRDefault="009D615D" w:rsidP="00833341">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3B2883" w:rsidRDefault="009D615D" w:rsidP="00833341">
            <w:pPr>
              <w:pStyle w:val="TAH"/>
            </w:pPr>
            <w:r w:rsidRPr="003B2883">
              <w:t>Comments</w:t>
            </w:r>
          </w:p>
        </w:tc>
      </w:tr>
      <w:tr w:rsidR="009D615D" w:rsidRPr="003B2883"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3B2883" w:rsidRDefault="009D615D" w:rsidP="00C66E87">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3B2883" w:rsidRDefault="009D615D" w:rsidP="00C66E87">
            <w:pPr>
              <w:pStyle w:val="TAL"/>
            </w:pPr>
            <w:r w:rsidRPr="003B2883">
              <w:t>Subscription Permanent Identifier</w:t>
            </w:r>
          </w:p>
        </w:tc>
      </w:tr>
      <w:tr w:rsidR="009D615D" w:rsidRPr="003B2883"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3B2883" w:rsidRDefault="009D615D" w:rsidP="00C66E87">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3B2883" w:rsidRDefault="009D615D" w:rsidP="00C66E87">
            <w:pPr>
              <w:pStyle w:val="TAL"/>
            </w:pPr>
            <w:r w:rsidRPr="003B2883">
              <w:t>General Public Subscription Identifier</w:t>
            </w:r>
          </w:p>
        </w:tc>
      </w:tr>
      <w:tr w:rsidR="00964F22" w:rsidRPr="003B2883"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3B2883" w:rsidRDefault="00964F22" w:rsidP="00964F22">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3B2883" w:rsidRDefault="00964F22" w:rsidP="00964F22">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3B2883" w:rsidRDefault="00964F22" w:rsidP="00964F22">
            <w:pPr>
              <w:pStyle w:val="TAL"/>
            </w:pPr>
            <w:r w:rsidRPr="003B2883">
              <w:rPr>
                <w:lang w:eastAsia="zh-CN"/>
              </w:rPr>
              <w:t>Permanent Equipment Identifier</w:t>
            </w:r>
          </w:p>
        </w:tc>
      </w:tr>
      <w:tr w:rsidR="00964F22" w:rsidRPr="003B2883"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3B2883" w:rsidRDefault="0087438D" w:rsidP="00964F22">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3B2883" w:rsidRDefault="00964F22" w:rsidP="00964F22">
            <w:pPr>
              <w:pStyle w:val="TAL"/>
            </w:pPr>
            <w:r w:rsidRPr="003B2883">
              <w:t>LCS Client Type (Emergency, Lawful Interception …)</w:t>
            </w:r>
          </w:p>
        </w:tc>
      </w:tr>
      <w:tr w:rsidR="00964F22" w:rsidRPr="003B2883"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3B2883" w:rsidRDefault="0087438D" w:rsidP="00964F22">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3B2883" w:rsidRDefault="00964F22" w:rsidP="00964F22">
            <w:pPr>
              <w:pStyle w:val="TAL"/>
            </w:pPr>
            <w:r w:rsidRPr="003B2883">
              <w:t>LCS QoS (accuracy, response time)</w:t>
            </w:r>
          </w:p>
        </w:tc>
      </w:tr>
      <w:tr w:rsidR="00964F22" w:rsidRPr="003B2883"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3B2883" w:rsidRDefault="00964F22" w:rsidP="00964F22">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3B2883" w:rsidRDefault="00964F22" w:rsidP="00964F22">
            <w:pPr>
              <w:pStyle w:val="TAL"/>
            </w:pPr>
            <w:r w:rsidRPr="003B2883">
              <w:t>LCS supported GAD shapes</w:t>
            </w:r>
          </w:p>
        </w:tc>
      </w:tr>
      <w:tr w:rsidR="00964F22" w:rsidRPr="003B2883"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3B2883" w:rsidRDefault="0087438D" w:rsidP="00964F22">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3B2883" w:rsidRDefault="00964F22" w:rsidP="00964F22">
            <w:pPr>
              <w:pStyle w:val="TAL"/>
            </w:pPr>
            <w:r w:rsidRPr="003B2883">
              <w:t>Estimate of the location of the UE</w:t>
            </w:r>
          </w:p>
        </w:tc>
      </w:tr>
      <w:tr w:rsidR="00964F22" w:rsidRPr="003B2883"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3B2883" w:rsidRDefault="00964F22" w:rsidP="00964F22">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3B2883" w:rsidRDefault="00964F22" w:rsidP="00964F22">
            <w:pPr>
              <w:pStyle w:val="TAL"/>
            </w:pPr>
            <w:r w:rsidRPr="003B2883">
              <w:t>Requested accuracy was fulfilled or not</w:t>
            </w:r>
          </w:p>
        </w:tc>
      </w:tr>
      <w:tr w:rsidR="00964F22" w:rsidRPr="003B2883"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3B2883" w:rsidRDefault="00964F22" w:rsidP="00964F22">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3B2883" w:rsidRDefault="00964F22" w:rsidP="00964F22">
            <w:pPr>
              <w:pStyle w:val="TAL"/>
            </w:pPr>
            <w:r w:rsidRPr="003B2883">
              <w:t>Age Of Location Estimate</w:t>
            </w:r>
          </w:p>
        </w:tc>
      </w:tr>
      <w:tr w:rsidR="00964F22" w:rsidRPr="003B2883"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3B2883" w:rsidRDefault="0087438D" w:rsidP="00964F22">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3B2883" w:rsidRDefault="00964F22" w:rsidP="00964F22">
            <w:pPr>
              <w:pStyle w:val="TAL"/>
            </w:pPr>
            <w:r w:rsidRPr="003B2883">
              <w:t xml:space="preserve">Usage of each </w:t>
            </w:r>
            <w:r w:rsidR="0087438D" w:rsidRPr="003B2883">
              <w:rPr>
                <w:noProof/>
                <w:color w:val="000000"/>
              </w:rPr>
              <w:t>non-GANSS</w:t>
            </w:r>
            <w:r w:rsidR="0087438D" w:rsidRPr="003B2883">
              <w:rPr>
                <w:color w:val="000000"/>
              </w:rPr>
              <w:t xml:space="preserve"> </w:t>
            </w:r>
            <w:r w:rsidRPr="003B2883">
              <w:t>positioning method</w:t>
            </w:r>
          </w:p>
        </w:tc>
      </w:tr>
      <w:tr w:rsidR="00633C2F" w:rsidRPr="003B2883"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3B2883" w:rsidRDefault="00633C2F" w:rsidP="00633C2F">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3B2883" w:rsidRDefault="00633C2F" w:rsidP="00633C2F">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3B2883" w:rsidRDefault="00633C2F" w:rsidP="00633C2F">
            <w:pPr>
              <w:pStyle w:val="TAL"/>
            </w:pPr>
            <w:r w:rsidRPr="003B2883">
              <w:rPr>
                <w:color w:val="000000"/>
              </w:rPr>
              <w:t>Estimate of the velocity of the target UE</w:t>
            </w:r>
          </w:p>
        </w:tc>
      </w:tr>
      <w:tr w:rsidR="00596F76" w:rsidRPr="003B2883"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3B2883" w:rsidRDefault="00596F76" w:rsidP="00596F76">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3B2883" w:rsidRDefault="00596F76" w:rsidP="00596F76">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596F76" w:rsidRPr="003B2883"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3B2883" w:rsidRDefault="00596F76" w:rsidP="00596F76">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3B2883" w:rsidRDefault="00596F76" w:rsidP="00596F76">
            <w:pPr>
              <w:pStyle w:val="TAL"/>
            </w:pPr>
            <w:r w:rsidRPr="003B2883">
              <w:rPr>
                <w:color w:val="000000"/>
              </w:rPr>
              <w:t>Priority of the LCS client</w:t>
            </w:r>
          </w:p>
        </w:tc>
      </w:tr>
      <w:tr w:rsidR="00596F76" w:rsidRPr="003B2883"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3B2883" w:rsidRDefault="00596F76" w:rsidP="00596F76">
            <w:pPr>
              <w:pStyle w:val="TAL"/>
            </w:pPr>
            <w:r w:rsidRPr="003B2883">
              <w:rPr>
                <w:color w:val="000000"/>
              </w:rPr>
              <w:t>G</w:t>
            </w:r>
            <w:r w:rsidR="00420DF8" w:rsidRPr="003B2883">
              <w:rPr>
                <w:color w:val="000000"/>
              </w:rPr>
              <w:t>nss</w:t>
            </w: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3B2883" w:rsidRDefault="00596F76" w:rsidP="00596F76">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596F76" w:rsidRPr="003B2883"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3B2883" w:rsidRDefault="00596F76" w:rsidP="00596F76">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3B2883" w:rsidRDefault="00596F76" w:rsidP="00596F76">
            <w:pPr>
              <w:pStyle w:val="TAL"/>
            </w:pPr>
            <w:r w:rsidRPr="003B2883">
              <w:rPr>
                <w:color w:val="000000"/>
              </w:rPr>
              <w:t>Civic address</w:t>
            </w:r>
          </w:p>
        </w:tc>
      </w:tr>
      <w:tr w:rsidR="0016627E" w:rsidRPr="003B2883"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3B2883" w:rsidRDefault="0016627E" w:rsidP="0016627E">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3B2883" w:rsidRDefault="0016627E" w:rsidP="0016627E">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3B2883" w:rsidRDefault="0016627E" w:rsidP="0016627E">
            <w:pPr>
              <w:pStyle w:val="TAL"/>
              <w:rPr>
                <w:color w:val="000000"/>
              </w:rPr>
            </w:pPr>
            <w:r w:rsidRPr="003B2883">
              <w:rPr>
                <w:color w:val="000000"/>
              </w:rPr>
              <w:t>Barometric Pressure</w:t>
            </w:r>
          </w:p>
        </w:tc>
      </w:tr>
      <w:tr w:rsidR="001E7976" w:rsidRPr="003B2883"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Pr="003B2883" w:rsidRDefault="001E7976" w:rsidP="001E7976">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3B2883" w:rsidRDefault="001E7976" w:rsidP="001E7976">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Pr="003B2883" w:rsidRDefault="001E7976" w:rsidP="001E7976">
            <w:pPr>
              <w:pStyle w:val="TAL"/>
              <w:rPr>
                <w:color w:val="000000"/>
              </w:rPr>
            </w:pPr>
            <w:r w:rsidRPr="003B2883">
              <w:rPr>
                <w:color w:val="000000"/>
              </w:rPr>
              <w:t>Altitude estimate of the UE</w:t>
            </w:r>
          </w:p>
        </w:tc>
      </w:tr>
      <w:tr w:rsidR="001E7976" w:rsidRPr="003B2883"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3B2883" w:rsidRDefault="001E7976" w:rsidP="001E7976">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B2883" w:rsidRDefault="001E7976" w:rsidP="001E7976">
            <w:pPr>
              <w:pStyle w:val="TAL"/>
            </w:pPr>
            <w:r w:rsidRPr="003B2883">
              <w:t>UE EUTRAN cell information</w:t>
            </w:r>
          </w:p>
        </w:tc>
      </w:tr>
      <w:tr w:rsidR="001E7976" w:rsidRPr="003B2883"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3B2883" w:rsidRDefault="001E7976" w:rsidP="001E7976">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3B2883" w:rsidRDefault="001E7976" w:rsidP="001E7976">
            <w:pPr>
              <w:pStyle w:val="TAL"/>
            </w:pPr>
            <w:r w:rsidRPr="003B2883">
              <w:t>UE NR cell information</w:t>
            </w:r>
          </w:p>
        </w:tc>
      </w:tr>
      <w:tr w:rsidR="001E7976" w:rsidRPr="003B2883"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3B2883" w:rsidRDefault="001E7976" w:rsidP="001E7976">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3B2883" w:rsidRDefault="001E7976" w:rsidP="001E7976">
            <w:pPr>
              <w:pStyle w:val="TAL"/>
            </w:pPr>
            <w:r w:rsidRPr="003B2883">
              <w:t>Supported Features</w:t>
            </w:r>
          </w:p>
        </w:tc>
      </w:tr>
      <w:tr w:rsidR="001E7976" w:rsidRPr="003B2883"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Pr="003B2883" w:rsidRDefault="001E7976" w:rsidP="001E7976">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Pr="003B2883" w:rsidRDefault="001E7976" w:rsidP="001E7976">
            <w:pPr>
              <w:pStyle w:val="TAL"/>
            </w:pPr>
            <w:r w:rsidRPr="003B2883">
              <w:t>RAT type</w:t>
            </w:r>
          </w:p>
        </w:tc>
      </w:tr>
      <w:tr w:rsidR="001E7976" w:rsidRPr="003B2883"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Pr="003B2883" w:rsidRDefault="001E7976" w:rsidP="001E7976">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Pr="003B2883" w:rsidRDefault="001E7976" w:rsidP="001E7976">
            <w:pPr>
              <w:pStyle w:val="TAL"/>
            </w:pPr>
            <w:r w:rsidRPr="003B2883">
              <w:t>Time Zone</w:t>
            </w:r>
          </w:p>
        </w:tc>
      </w:tr>
      <w:tr w:rsidR="001E7976" w:rsidRPr="003B2883"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Pr="003B2883" w:rsidRDefault="001E7976" w:rsidP="001E7976">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Pr="003B2883" w:rsidRDefault="001E7976" w:rsidP="001E7976">
            <w:pPr>
              <w:pStyle w:val="TAL"/>
            </w:pPr>
            <w:r w:rsidRPr="003B2883">
              <w:t>Date and Time</w:t>
            </w:r>
          </w:p>
        </w:tc>
      </w:tr>
      <w:tr w:rsidR="001E7976" w:rsidRPr="003B2883"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Pr="003B2883" w:rsidRDefault="001E7976" w:rsidP="001E7976">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Pr="003B2883" w:rsidRDefault="001E7976" w:rsidP="001E7976">
            <w:pPr>
              <w:pStyle w:val="TAL"/>
            </w:pPr>
            <w:r w:rsidRPr="003B2883">
              <w:t>User Location</w:t>
            </w:r>
          </w:p>
        </w:tc>
      </w:tr>
    </w:tbl>
    <w:p w14:paraId="6A53B8D3" w14:textId="77777777" w:rsidR="009D615D" w:rsidRPr="003B2883" w:rsidRDefault="009D615D" w:rsidP="009D615D"/>
    <w:p w14:paraId="28E654FD" w14:textId="08FB2B5C" w:rsidR="009D615D" w:rsidRPr="003B2883" w:rsidRDefault="009438D8" w:rsidP="009D615D">
      <w:pPr>
        <w:pStyle w:val="Heading4"/>
        <w:rPr>
          <w:lang w:val="en-US"/>
        </w:rPr>
      </w:pPr>
      <w:bookmarkStart w:id="465" w:name="_Toc20137641"/>
      <w:r w:rsidRPr="003B2883">
        <w:rPr>
          <w:lang w:val="en-US"/>
        </w:rPr>
        <w:t>6.4</w:t>
      </w:r>
      <w:r w:rsidR="009D615D" w:rsidRPr="003B2883">
        <w:rPr>
          <w:lang w:val="en-US"/>
        </w:rPr>
        <w:t>.6.2</w:t>
      </w:r>
      <w:r w:rsidR="009D615D" w:rsidRPr="003B2883">
        <w:rPr>
          <w:lang w:val="en-US"/>
        </w:rPr>
        <w:tab/>
        <w:t>Structured data types</w:t>
      </w:r>
      <w:bookmarkEnd w:id="465"/>
    </w:p>
    <w:p w14:paraId="27573BB0" w14:textId="6086F3F5" w:rsidR="009D615D" w:rsidRPr="003B2883" w:rsidRDefault="009438D8" w:rsidP="009D615D">
      <w:pPr>
        <w:pStyle w:val="Heading5"/>
      </w:pPr>
      <w:bookmarkStart w:id="466" w:name="_Toc20137642"/>
      <w:r w:rsidRPr="003B2883">
        <w:t>6.4</w:t>
      </w:r>
      <w:r w:rsidR="009D615D" w:rsidRPr="003B2883">
        <w:t>.6.2.1</w:t>
      </w:r>
      <w:r w:rsidR="009D615D" w:rsidRPr="003B2883">
        <w:tab/>
        <w:t>Introduction</w:t>
      </w:r>
      <w:bookmarkEnd w:id="466"/>
    </w:p>
    <w:p w14:paraId="5899973E" w14:textId="77777777" w:rsidR="002D32CF" w:rsidRPr="003B2883" w:rsidRDefault="002D32CF" w:rsidP="002D32CF">
      <w:r w:rsidRPr="003B2883">
        <w:t>Structured data types used in Namf_Location service are specified in this clause.</w:t>
      </w:r>
    </w:p>
    <w:p w14:paraId="174C0A3B" w14:textId="373833B9" w:rsidR="009D615D" w:rsidRPr="003B2883" w:rsidRDefault="009438D8" w:rsidP="009D615D">
      <w:pPr>
        <w:pStyle w:val="Heading5"/>
      </w:pPr>
      <w:bookmarkStart w:id="467" w:name="_Toc20137643"/>
      <w:r w:rsidRPr="003B2883">
        <w:lastRenderedPageBreak/>
        <w:t>6.4</w:t>
      </w:r>
      <w:r w:rsidR="009D615D" w:rsidRPr="003B2883">
        <w:t>.6.2.2</w:t>
      </w:r>
      <w:r w:rsidR="009D615D" w:rsidRPr="003B2883">
        <w:tab/>
        <w:t xml:space="preserve">Type: </w:t>
      </w:r>
      <w:r w:rsidR="00F42FA9" w:rsidRPr="003B2883">
        <w:rPr>
          <w:lang w:eastAsia="zh-CN"/>
        </w:rPr>
        <w:t>RequestPosInfo</w:t>
      </w:r>
      <w:bookmarkEnd w:id="467"/>
    </w:p>
    <w:p w14:paraId="5B3131B4" w14:textId="77777777" w:rsidR="009D615D" w:rsidRPr="003B2883" w:rsidRDefault="009D615D" w:rsidP="009D615D">
      <w:pPr>
        <w:pStyle w:val="TH"/>
      </w:pPr>
      <w:r w:rsidRPr="003B2883">
        <w:rPr>
          <w:noProof/>
        </w:rPr>
        <w:t>Table </w:t>
      </w:r>
      <w:r w:rsidR="009438D8" w:rsidRPr="003B2883">
        <w:t>6.4</w:t>
      </w:r>
      <w:r w:rsidRPr="003B2883">
        <w:t xml:space="preserve">.6.2.2-1: </w:t>
      </w:r>
      <w:r w:rsidRPr="003B2883">
        <w:rPr>
          <w:noProof/>
        </w:rPr>
        <w:t xml:space="preserve">Definition of type </w:t>
      </w:r>
      <w:r w:rsidR="00F42FA9" w:rsidRPr="003B2883">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9D615D" w:rsidRPr="003B2883" w14:paraId="4E5AC509"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3B2883" w:rsidRDefault="009D615D" w:rsidP="00833341">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3B2883" w:rsidRDefault="009D615D"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3B2883" w:rsidRDefault="009D615D"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3B2883" w:rsidRDefault="009D615D"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293CF322"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B45BE58" w14:textId="77777777" w:rsidR="009D615D" w:rsidRPr="003B2883" w:rsidRDefault="009D615D" w:rsidP="00833341">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DA3E1CE" w14:textId="77777777" w:rsidR="009D615D" w:rsidRPr="003B2883" w:rsidRDefault="00E47D5B" w:rsidP="00833341">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3B2883" w:rsidRDefault="009D615D" w:rsidP="00833341">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3B2883" w:rsidRDefault="009D615D" w:rsidP="008333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3B2883" w:rsidRDefault="009D615D" w:rsidP="00C66E87">
            <w:pPr>
              <w:pStyle w:val="TAL"/>
            </w:pPr>
            <w:r w:rsidRPr="003B2883">
              <w:t>This IE shall contain the type of LCS client (Emergency, Lawful Interception etc.,.) issuing the location request</w:t>
            </w:r>
          </w:p>
        </w:tc>
      </w:tr>
      <w:tr w:rsidR="0095653F" w:rsidRPr="003B2883" w14:paraId="06AFC9F9"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22482317" w14:textId="77777777" w:rsidR="0095653F" w:rsidRPr="003B2883" w:rsidRDefault="0095653F" w:rsidP="0095653F">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4476E4A0" w14:textId="77777777" w:rsidR="0095653F" w:rsidRPr="003B2883" w:rsidRDefault="0095653F" w:rsidP="0095653F">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3B2883" w:rsidRDefault="0095653F" w:rsidP="0095653F">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3B2883" w:rsidRDefault="0095653F" w:rsidP="0095653F">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3B2883" w:rsidRDefault="0095653F" w:rsidP="0095653F">
            <w:pPr>
              <w:pStyle w:val="TAL"/>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 initial location, last known location, etc.</w:t>
            </w:r>
          </w:p>
        </w:tc>
      </w:tr>
      <w:tr w:rsidR="0095653F" w:rsidRPr="003B2883" w14:paraId="135635D7"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20E40078" w14:textId="77777777" w:rsidR="0095653F" w:rsidRPr="003B2883" w:rsidRDefault="0095653F" w:rsidP="0095653F">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65F2B91C" w14:textId="77777777" w:rsidR="0095653F" w:rsidRPr="003B2883" w:rsidRDefault="0095653F" w:rsidP="0095653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3B2883" w:rsidRDefault="0095653F" w:rsidP="0095653F">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3B2883" w:rsidRDefault="0095653F" w:rsidP="0095653F">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3B2883" w:rsidRDefault="0095653F" w:rsidP="0095653F">
            <w:pPr>
              <w:pStyle w:val="TAL"/>
            </w:pPr>
            <w:r w:rsidRPr="003B2883">
              <w:t>If the SUPI is available, t</w:t>
            </w:r>
            <w:r w:rsidRPr="003B2883">
              <w:rPr>
                <w:rFonts w:hint="eastAsia"/>
              </w:rPr>
              <w:t xml:space="preserve">his IE shall </w:t>
            </w:r>
            <w:r w:rsidRPr="003B2883">
              <w:t>be present.</w:t>
            </w:r>
          </w:p>
        </w:tc>
      </w:tr>
      <w:tr w:rsidR="0095653F" w:rsidRPr="003B2883" w14:paraId="6238163E"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6D5C4621" w14:textId="77777777" w:rsidR="0095653F" w:rsidRPr="003B2883" w:rsidRDefault="0095653F" w:rsidP="0095653F">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07FB55B4" w14:textId="77777777" w:rsidR="0095653F" w:rsidRPr="003B2883" w:rsidRDefault="0095653F" w:rsidP="0095653F">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3B2883" w:rsidRDefault="0095653F" w:rsidP="0095653F">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3B2883" w:rsidRDefault="0095653F" w:rsidP="0095653F">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3B2883" w:rsidRDefault="0095653F" w:rsidP="0095653F">
            <w:pPr>
              <w:pStyle w:val="TAL"/>
            </w:pPr>
            <w:r w:rsidRPr="003B2883">
              <w:t>If the GPSI is available, this IE shall be present.</w:t>
            </w:r>
          </w:p>
        </w:tc>
      </w:tr>
      <w:tr w:rsidR="0095653F" w:rsidRPr="003B2883" w14:paraId="16EB618D"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1CBA3ED6" w14:textId="77777777" w:rsidR="0095653F" w:rsidRPr="003B2883" w:rsidRDefault="0095653F" w:rsidP="0095653F">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30096A51" w14:textId="77777777" w:rsidR="0095653F" w:rsidRPr="003B2883" w:rsidRDefault="0095653F" w:rsidP="0095653F">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3B2883" w:rsidRDefault="0095653F" w:rsidP="0095653F">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3B2883" w:rsidRDefault="0095653F" w:rsidP="0095653F">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3B2883" w:rsidRDefault="0095653F" w:rsidP="0095653F">
            <w:pPr>
              <w:pStyle w:val="TAL"/>
            </w:pPr>
            <w:r w:rsidRPr="003B2883">
              <w:rPr>
                <w:color w:val="000000"/>
              </w:rPr>
              <w:t>If present, this IE shall contain the priority of the LCS client issuing the positioning request.</w:t>
            </w:r>
          </w:p>
        </w:tc>
      </w:tr>
      <w:tr w:rsidR="0095653F" w:rsidRPr="003B2883" w14:paraId="58247143"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5F0A2E05" w14:textId="77777777" w:rsidR="0095653F" w:rsidRPr="003B2883" w:rsidRDefault="0095653F" w:rsidP="0095653F">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24946C51" w14:textId="77777777" w:rsidR="0095653F" w:rsidRPr="003B2883" w:rsidRDefault="0095653F" w:rsidP="0095653F">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3B2883" w:rsidRDefault="0095653F" w:rsidP="0095653F">
            <w:pPr>
              <w:pStyle w:val="TAL"/>
            </w:pPr>
            <w:r w:rsidRPr="003B2883">
              <w:t>If present, this IE shall contain the quality of service requested, such as the accuracy of the positioning measurement and the response time of the positioning operation</w:t>
            </w:r>
          </w:p>
        </w:tc>
      </w:tr>
      <w:tr w:rsidR="0095653F" w:rsidRPr="003B2883" w14:paraId="142EB248"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91A0976" w14:textId="77777777" w:rsidR="0095653F" w:rsidRPr="003B2883" w:rsidRDefault="0095653F" w:rsidP="0095653F">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46E9997B" w14:textId="77777777" w:rsidR="0095653F" w:rsidRPr="003B2883" w:rsidRDefault="0095653F" w:rsidP="0095653F">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3B2883" w:rsidRDefault="0095653F" w:rsidP="0095653F">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3B2883" w:rsidRDefault="0095653F" w:rsidP="0095653F">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3B2883" w:rsidRDefault="0095653F" w:rsidP="0095653F">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95653F" w:rsidRPr="003B2883" w14:paraId="3D42A9AF"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5E7A27EE" w14:textId="77777777" w:rsidR="0095653F" w:rsidRPr="003B2883" w:rsidRDefault="0095653F" w:rsidP="0095653F">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0F5AC302" w14:textId="77777777" w:rsidR="0095653F" w:rsidRPr="003B2883" w:rsidRDefault="0095653F" w:rsidP="0095653F">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7C4356E" w14:textId="5ECF4625" w:rsidR="0095653F" w:rsidRPr="003B2883" w:rsidRDefault="0095653F" w:rsidP="0095653F">
            <w:pPr>
              <w:pStyle w:val="TAL"/>
            </w:pPr>
            <w:r w:rsidRPr="003B2883">
              <w:t xml:space="preserve">If present, this IE shall contain </w:t>
            </w:r>
            <w:r w:rsidR="00BC3F8F">
              <w:t>one</w:t>
            </w:r>
            <w:r w:rsidRPr="003B2883">
              <w:t xml:space="preserve"> GAD shape </w:t>
            </w:r>
            <w:r w:rsidR="00BC3F8F">
              <w:t xml:space="preserve">supported </w:t>
            </w:r>
            <w:r w:rsidRPr="003B2883">
              <w:t>by the LCS client.</w:t>
            </w:r>
          </w:p>
        </w:tc>
      </w:tr>
      <w:tr w:rsidR="00BC3F8F" w:rsidRPr="003B2883" w14:paraId="5331A8A7"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5B021AD8" w14:textId="2DAB00A9" w:rsidR="00BC3F8F" w:rsidRPr="003B2883" w:rsidRDefault="00BC3F8F" w:rsidP="00BC3F8F">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CCA9C8" w14:textId="14451975" w:rsidR="00BC3F8F" w:rsidRPr="003B2883" w:rsidRDefault="00BC3F8F" w:rsidP="00BC3F8F">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189A4B47" w14:textId="39EE4A9D" w:rsidR="00BC3F8F" w:rsidRPr="003B2883" w:rsidRDefault="00BC3F8F" w:rsidP="00BC3F8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46B2BD" w14:textId="05B129DA" w:rsidR="00BC3F8F" w:rsidRPr="003B2883" w:rsidRDefault="00BC3F8F" w:rsidP="00BC3F8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D43F599" w14:textId="789F483D" w:rsidR="00BC3F8F" w:rsidRPr="003B2883" w:rsidRDefault="00BC3F8F" w:rsidP="00BC3F8F">
            <w:pPr>
              <w:pStyle w:val="TAL"/>
            </w:pPr>
            <w:r>
              <w:t xml:space="preserve">Shall be absent if lcsSupportedGADShapes is absent. </w:t>
            </w:r>
            <w:r>
              <w:br/>
              <w:t>Shall be present if the LCS client supports more than one GAD shape.</w:t>
            </w:r>
          </w:p>
        </w:tc>
      </w:tr>
      <w:tr w:rsidR="00BC3F8F" w:rsidRPr="003B2883" w14:paraId="672EBC2B"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417467A1" w14:textId="77777777" w:rsidR="00BC3F8F" w:rsidRPr="003B2883" w:rsidRDefault="00BC3F8F" w:rsidP="00BC3F8F">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29B86926" w14:textId="77777777" w:rsidR="00BC3F8F" w:rsidRPr="003B2883" w:rsidRDefault="00BC3F8F" w:rsidP="00BC3F8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BC3F8F" w:rsidRPr="003B2883" w:rsidRDefault="00BC3F8F" w:rsidP="00BC3F8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BC3F8F" w:rsidRPr="003B2883" w:rsidRDefault="00BC3F8F" w:rsidP="00BC3F8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BC3F8F" w:rsidRPr="003B2883" w:rsidRDefault="00BC3F8F" w:rsidP="00BC3F8F">
            <w:pPr>
              <w:pStyle w:val="TAL"/>
            </w:pPr>
            <w:r w:rsidRPr="003B2883">
              <w:t>The callback URI on which location change event notification is reported.</w:t>
            </w:r>
          </w:p>
        </w:tc>
      </w:tr>
      <w:tr w:rsidR="00BC3F8F" w:rsidRPr="003B2883" w14:paraId="01A311C3"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6F5A7E0" w14:textId="77777777" w:rsidR="00BC3F8F" w:rsidRPr="003B2883" w:rsidRDefault="00BC3F8F" w:rsidP="00BC3F8F">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1935DF38" w14:textId="77777777" w:rsidR="00BC3F8F" w:rsidRPr="003B2883" w:rsidRDefault="00BC3F8F" w:rsidP="00BC3F8F">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BC3F8F" w:rsidRPr="003B2883" w:rsidRDefault="00BC3F8F" w:rsidP="00BC3F8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BC3F8F" w:rsidRPr="003B2883" w:rsidRDefault="00BC3F8F" w:rsidP="00BC3F8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1DADD9" w14:textId="0AC5F795" w:rsidR="00BC3F8F" w:rsidRPr="003B2883" w:rsidRDefault="00BC3F8F" w:rsidP="00BC3F8F">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BC3F8F" w:rsidRPr="003B2883" w14:paraId="11A88437"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9C08919" w14:textId="03AD20A7" w:rsidR="00BC3F8F" w:rsidRPr="003B2883" w:rsidRDefault="00BC3F8F" w:rsidP="00BC3F8F">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3A582DF8" w14:textId="23CA67B4" w:rsidR="00BC3F8F" w:rsidRPr="003B2883" w:rsidRDefault="00BC3F8F" w:rsidP="00BC3F8F">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3E84B2C" w14:textId="26F929B7" w:rsidR="00BC3F8F" w:rsidRPr="003B2883" w:rsidRDefault="00BC3F8F" w:rsidP="00BC3F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98CD25" w14:textId="3FC21C86" w:rsidR="00BC3F8F" w:rsidRPr="003B2883" w:rsidRDefault="00BC3F8F" w:rsidP="00BC3F8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E02EF70" w14:textId="14CD0401" w:rsidR="00BC3F8F" w:rsidRPr="003B2883" w:rsidRDefault="00BC3F8F" w:rsidP="00BC3F8F">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67ED1498" w14:textId="77777777" w:rsidR="009D615D" w:rsidRPr="003B2883" w:rsidRDefault="009D615D" w:rsidP="009D615D">
      <w:pPr>
        <w:rPr>
          <w:lang w:val="en-US"/>
        </w:rPr>
      </w:pPr>
    </w:p>
    <w:p w14:paraId="0D3BF240" w14:textId="6F092571" w:rsidR="009D615D" w:rsidRPr="003B2883" w:rsidRDefault="009438D8" w:rsidP="009D615D">
      <w:pPr>
        <w:pStyle w:val="Heading5"/>
      </w:pPr>
      <w:bookmarkStart w:id="468" w:name="_Toc20137644"/>
      <w:r w:rsidRPr="003B2883">
        <w:lastRenderedPageBreak/>
        <w:t>6.4</w:t>
      </w:r>
      <w:r w:rsidR="009D615D" w:rsidRPr="003B2883">
        <w:t>.6.2.3</w:t>
      </w:r>
      <w:r w:rsidR="009D615D" w:rsidRPr="003B2883">
        <w:tab/>
        <w:t xml:space="preserve">Type: </w:t>
      </w:r>
      <w:r w:rsidR="00F42FA9" w:rsidRPr="003B2883">
        <w:rPr>
          <w:lang w:eastAsia="zh-CN"/>
        </w:rPr>
        <w:t>ProvidePosInfo</w:t>
      </w:r>
      <w:bookmarkEnd w:id="468"/>
    </w:p>
    <w:p w14:paraId="4FC936D3" w14:textId="77777777" w:rsidR="009D615D" w:rsidRPr="003B2883" w:rsidRDefault="009D615D" w:rsidP="009D615D">
      <w:pPr>
        <w:pStyle w:val="TH"/>
      </w:pPr>
      <w:r w:rsidRPr="003B2883">
        <w:rPr>
          <w:noProof/>
        </w:rPr>
        <w:t>Table </w:t>
      </w:r>
      <w:r w:rsidR="009438D8" w:rsidRPr="003B2883">
        <w:t>6.4</w:t>
      </w:r>
      <w:r w:rsidRPr="003B2883">
        <w:t xml:space="preserve">.6.2.3-1: </w:t>
      </w:r>
      <w:r w:rsidRPr="003B2883">
        <w:rPr>
          <w:noProof/>
        </w:rPr>
        <w:t xml:space="preserve">Definition of type </w:t>
      </w:r>
      <w:r w:rsidR="00F42FA9" w:rsidRPr="003B2883">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3B2883"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3B2883" w:rsidRDefault="009D615D" w:rsidP="00833341">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3B2883" w:rsidRDefault="009D615D" w:rsidP="00833341">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3B2883" w:rsidRDefault="009D615D" w:rsidP="00833341">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3B2883" w:rsidRDefault="009D615D" w:rsidP="00833341">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3B2883" w:rsidRDefault="009D615D" w:rsidP="00C66E87">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3B2883" w:rsidRDefault="00D36685" w:rsidP="00365075">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3B2883" w:rsidRDefault="009D615D" w:rsidP="00833341">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3B2883" w:rsidRDefault="009D615D" w:rsidP="00833341">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B2883" w:rsidRDefault="009D615D" w:rsidP="00C66E87">
            <w:pPr>
              <w:pStyle w:val="TAL"/>
            </w:pPr>
            <w:r w:rsidRPr="003B2883">
              <w:t>If present, this IE shall contain an estimate of the location of the UE in universal coordinates and the accuracy of the estimate.</w:t>
            </w:r>
          </w:p>
        </w:tc>
      </w:tr>
      <w:tr w:rsidR="009D615D" w:rsidRPr="003B2883"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3B2883" w:rsidRDefault="009D615D" w:rsidP="00C66E87">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3B2883" w:rsidRDefault="009D615D" w:rsidP="00365075">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3B2883" w:rsidRDefault="009D615D" w:rsidP="00833341">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3B2883" w:rsidRDefault="009D615D" w:rsidP="00833341">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B2883" w:rsidRDefault="009D615D" w:rsidP="00C66E87">
            <w:pPr>
              <w:pStyle w:val="TAL"/>
            </w:pPr>
            <w:r w:rsidRPr="003B2883">
              <w:t>If present, this IE shall contain an indication of whether the requested accuracy (as indicated in the LcsQoS in the request message) was fulfilled or not.</w:t>
            </w:r>
          </w:p>
        </w:tc>
      </w:tr>
      <w:tr w:rsidR="009D615D" w:rsidRPr="003B2883"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3B2883" w:rsidRDefault="009D615D" w:rsidP="00C66E87">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3B2883" w:rsidRDefault="009D615D" w:rsidP="00365075">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3B2883" w:rsidRDefault="009D615D" w:rsidP="00833341">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3B2883" w:rsidRDefault="009D615D" w:rsidP="00833341">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B2883" w:rsidRDefault="009D615D" w:rsidP="00C66E87">
            <w:pPr>
              <w:pStyle w:val="TAL"/>
            </w:pPr>
            <w:r w:rsidRPr="003B2883">
              <w:t>If present, this IE shall contain an indication of how long ago the location estimate was obtained.</w:t>
            </w:r>
          </w:p>
        </w:tc>
      </w:tr>
      <w:tr w:rsidR="00D36685" w:rsidRPr="003B2883"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3B2883" w:rsidRDefault="00D36685" w:rsidP="00D36685">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3B2883" w:rsidRDefault="00D36685" w:rsidP="00D36685">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3B2883" w:rsidRDefault="00D36685" w:rsidP="00D36685">
            <w:pPr>
              <w:pStyle w:val="TAL"/>
            </w:pPr>
            <w:r w:rsidRPr="003B2883">
              <w:rPr>
                <w:color w:val="000000"/>
              </w:rPr>
              <w:t>If present, this IE shall contain an estimate of the velocity of the target UE, composed by horizontal speed, vertical speed, and their respective uncertainty.</w:t>
            </w:r>
          </w:p>
        </w:tc>
      </w:tr>
      <w:tr w:rsidR="00D36685" w:rsidRPr="003B2883"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3B2883" w:rsidRDefault="00D36685" w:rsidP="00D36685">
            <w:pPr>
              <w:pStyle w:val="TAL"/>
            </w:pPr>
            <w:r w:rsidRPr="003B2883">
              <w:t>positioningData</w:t>
            </w:r>
            <w:r w:rsidR="00CA46F5" w:rsidRPr="003B2883">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3B2883" w:rsidRDefault="00D36685" w:rsidP="00D36685">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3B2883" w:rsidRDefault="00D36685" w:rsidP="00D36685">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B2883" w:rsidRDefault="00D36685" w:rsidP="00D36685">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D36685" w:rsidRPr="003B2883"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3B2883" w:rsidRDefault="00D36685" w:rsidP="00D36685">
            <w:pPr>
              <w:pStyle w:val="TAL"/>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Pr="003B2883" w:rsidRDefault="00CA46F5" w:rsidP="00D36685">
            <w:pPr>
              <w:pStyle w:val="TAL"/>
              <w:rPr>
                <w:color w:val="000000"/>
              </w:rPr>
            </w:pPr>
            <w:r w:rsidRPr="003B2883">
              <w:rPr>
                <w:color w:val="000000"/>
              </w:rPr>
              <w:t>array(</w:t>
            </w:r>
            <w:r w:rsidR="00D36685" w:rsidRPr="003B2883">
              <w:rPr>
                <w:color w:val="000000"/>
              </w:rPr>
              <w:t>G</w:t>
            </w:r>
            <w:r w:rsidR="00420DF8" w:rsidRPr="003B2883">
              <w:rPr>
                <w:color w:val="000000"/>
              </w:rPr>
              <w:t>nss</w:t>
            </w:r>
            <w:r w:rsidR="00D36685" w:rsidRPr="003B2883">
              <w:rPr>
                <w:color w:val="000000"/>
              </w:rPr>
              <w:t>PositioningMethodAndUsage</w:t>
            </w:r>
            <w:r w:rsidRPr="003B2883">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3B2883" w:rsidRDefault="00D36685" w:rsidP="00D36685">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3B2883" w:rsidRDefault="00D36685" w:rsidP="00D36685">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D36685" w:rsidRPr="003B2883"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3B2883" w:rsidRDefault="00D36685" w:rsidP="00D36685">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3B2883" w:rsidRDefault="00D36685" w:rsidP="00D36685">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B2883" w:rsidRDefault="00D36685" w:rsidP="00D36685">
            <w:pPr>
              <w:pStyle w:val="TAL"/>
            </w:pPr>
            <w:r w:rsidRPr="003B2883">
              <w:t>If present, this IE shall contain the current EUTRAN cell location of the target UE as delivered by the 5G-AN.</w:t>
            </w:r>
          </w:p>
        </w:tc>
      </w:tr>
      <w:tr w:rsidR="00D36685" w:rsidRPr="003B2883"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3B2883" w:rsidRDefault="00D36685" w:rsidP="00D36685">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3B2883" w:rsidRDefault="00D36685" w:rsidP="00D36685">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3B2883" w:rsidRDefault="00D36685" w:rsidP="00D36685">
            <w:pPr>
              <w:pStyle w:val="TAL"/>
            </w:pPr>
            <w:r w:rsidRPr="003B2883">
              <w:t>If present, this IE shall contain the current NR cell location of the target UE as delivered by the 5G-AN.</w:t>
            </w:r>
          </w:p>
        </w:tc>
      </w:tr>
      <w:tr w:rsidR="00D36685" w:rsidRPr="003B2883"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3B2883" w:rsidRDefault="00D36685" w:rsidP="00D36685">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3B2883" w:rsidRDefault="00D36685" w:rsidP="00D36685">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B2883" w:rsidRDefault="00D36685" w:rsidP="00D36685">
            <w:pPr>
              <w:pStyle w:val="TAL"/>
            </w:pPr>
            <w:r w:rsidRPr="003B2883">
              <w:t>If present, this IE shall contain the address of the target side serving node for handover of an IMS Emergency Call.</w:t>
            </w:r>
          </w:p>
        </w:tc>
      </w:tr>
      <w:tr w:rsidR="00D36685" w:rsidRPr="003B2883"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3B2883" w:rsidRDefault="00D36685" w:rsidP="00D36685">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3B2883" w:rsidRDefault="00D36685" w:rsidP="00D36685">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3B2883" w:rsidRDefault="00D36685" w:rsidP="00D36685">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D36685" w:rsidRPr="003B2883"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3B2883" w:rsidRDefault="00D36685" w:rsidP="00D36685">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3B2883" w:rsidRDefault="00D36685" w:rsidP="00D36685">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3B2883" w:rsidRDefault="00D36685" w:rsidP="00D36685">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Pr="003B2883" w:rsidRDefault="001E7976" w:rsidP="001E7976">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3B2883" w:rsidRDefault="001E7976" w:rsidP="001E7976">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3B2883" w:rsidRDefault="001E7976" w:rsidP="001E7976">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3B2883" w:rsidRDefault="001E7976" w:rsidP="001E7976">
            <w:pPr>
              <w:pStyle w:val="TAL"/>
            </w:pPr>
            <w:r w:rsidRPr="003B2883">
              <w:rPr>
                <w:rFonts w:cs="Arial"/>
                <w:szCs w:val="18"/>
              </w:rPr>
              <w:t>If present, this IE indicates the altitude of the positioning estimate.</w:t>
            </w:r>
          </w:p>
        </w:tc>
      </w:tr>
      <w:tr w:rsidR="001E7976" w:rsidRPr="003B2883"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3B2883" w:rsidRDefault="001E7976" w:rsidP="001E7976">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3B2883" w:rsidRDefault="001E7976" w:rsidP="001E7976">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3B2883" w:rsidRDefault="001E7976" w:rsidP="001E7976">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3B2883" w:rsidRDefault="001E7976" w:rsidP="001E7976">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A401088" w14:textId="11947042" w:rsidR="001E7976" w:rsidRPr="003B2883" w:rsidRDefault="001E7976" w:rsidP="001E7976">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6ED8EC9B" w14:textId="77777777" w:rsidR="009D615D" w:rsidRPr="003B2883" w:rsidRDefault="009D615D" w:rsidP="009D615D"/>
    <w:p w14:paraId="12F9E6A1" w14:textId="2E5CBB55" w:rsidR="00AF6B26" w:rsidRPr="003B2883" w:rsidRDefault="00AF6B26" w:rsidP="00AF6B26">
      <w:pPr>
        <w:pStyle w:val="Heading5"/>
      </w:pPr>
      <w:bookmarkStart w:id="469" w:name="_Toc20137645"/>
      <w:r w:rsidRPr="003B2883">
        <w:lastRenderedPageBreak/>
        <w:t>6.4.6.2.4</w:t>
      </w:r>
      <w:r w:rsidRPr="003B2883">
        <w:tab/>
        <w:t xml:space="preserve">Type: </w:t>
      </w:r>
      <w:r w:rsidR="00F42FA9" w:rsidRPr="003B2883">
        <w:t>Notified</w:t>
      </w:r>
      <w:r w:rsidR="00F42FA9" w:rsidRPr="003B2883">
        <w:rPr>
          <w:lang w:eastAsia="zh-CN"/>
        </w:rPr>
        <w:t>PosInfo</w:t>
      </w:r>
      <w:bookmarkEnd w:id="469"/>
    </w:p>
    <w:p w14:paraId="18116CC2" w14:textId="77777777" w:rsidR="00AF6B26" w:rsidRPr="003B2883" w:rsidRDefault="00AF6B26" w:rsidP="00AF6B26">
      <w:pPr>
        <w:pStyle w:val="TH"/>
      </w:pPr>
      <w:r w:rsidRPr="003B2883">
        <w:rPr>
          <w:noProof/>
        </w:rPr>
        <w:t>Table </w:t>
      </w:r>
      <w:r w:rsidRPr="003B2883">
        <w:t xml:space="preserve">6.4.6.2.4-1: </w:t>
      </w:r>
      <w:r w:rsidRPr="003B2883">
        <w:rPr>
          <w:noProof/>
        </w:rPr>
        <w:t xml:space="preserve">Definition of type </w:t>
      </w:r>
      <w:r w:rsidR="00F42FA9" w:rsidRPr="003B2883">
        <w:t>Notified</w:t>
      </w:r>
      <w:r w:rsidR="00F42FA9" w:rsidRPr="003B2883">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rsidRPr="003B2883"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Pr="003B2883" w:rsidRDefault="00AF6B26" w:rsidP="002C784C">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Pr="003B2883" w:rsidRDefault="00AF6B26" w:rsidP="002C784C">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Pr="003B2883" w:rsidRDefault="00AF6B26" w:rsidP="002C784C">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Pr="003B2883" w:rsidRDefault="00AF6B26" w:rsidP="002C784C">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Pr="003B2883" w:rsidRDefault="00AF6B26" w:rsidP="002C784C">
            <w:pPr>
              <w:pStyle w:val="TAH"/>
              <w:rPr>
                <w:rFonts w:cs="Arial"/>
                <w:szCs w:val="18"/>
              </w:rPr>
            </w:pPr>
            <w:r w:rsidRPr="003B2883">
              <w:rPr>
                <w:rFonts w:cs="Arial"/>
                <w:szCs w:val="18"/>
              </w:rPr>
              <w:t>Description</w:t>
            </w:r>
          </w:p>
        </w:tc>
      </w:tr>
      <w:tr w:rsidR="00AF6B26" w:rsidRPr="003B2883"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3B2883" w:rsidRDefault="00AF6B26" w:rsidP="002C784C">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3B2883" w:rsidRDefault="00AF6B26" w:rsidP="002C784C">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3B2883" w:rsidRDefault="00AF6B26" w:rsidP="002C784C">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3B2883" w:rsidRDefault="00AF6B26" w:rsidP="002C784C">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3B2883" w:rsidRDefault="00AF6B26" w:rsidP="002C784C">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AF6B26" w:rsidRPr="003B2883"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3B2883" w:rsidRDefault="00AF6B26" w:rsidP="002C784C">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3B2883" w:rsidRDefault="00AF6B26" w:rsidP="002C784C">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3B2883" w:rsidRDefault="00AF6B26" w:rsidP="002C784C">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AF6B26" w:rsidRPr="003B2883"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3B2883" w:rsidRDefault="00AF6B26" w:rsidP="002C784C">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3B2883" w:rsidRDefault="00AF6B26" w:rsidP="002C784C">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3B2883" w:rsidRDefault="00AF6B26" w:rsidP="002C784C">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3B2883" w:rsidRDefault="00AF6B26" w:rsidP="002C784C">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3B2883" w:rsidRDefault="00AF6B26" w:rsidP="002C784C">
            <w:pPr>
              <w:pStyle w:val="TAL"/>
              <w:rPr>
                <w:rFonts w:cs="Arial"/>
                <w:color w:val="000000"/>
                <w:szCs w:val="18"/>
              </w:rPr>
            </w:pPr>
            <w:r w:rsidRPr="003B2883">
              <w:rPr>
                <w:rFonts w:cs="Arial"/>
                <w:color w:val="000000"/>
                <w:szCs w:val="18"/>
              </w:rPr>
              <w:t>This IE shall contain the GPSI if available (see NOTE 1).</w:t>
            </w:r>
          </w:p>
        </w:tc>
      </w:tr>
      <w:tr w:rsidR="00AF6B26" w:rsidRPr="003B2883"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3B2883" w:rsidRDefault="00AF6B26" w:rsidP="002C784C">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3B2883" w:rsidRDefault="00AF6B26" w:rsidP="002C784C">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3B2883" w:rsidRDefault="00AF6B26" w:rsidP="002C784C">
            <w:pPr>
              <w:pStyle w:val="TAL"/>
              <w:rPr>
                <w:rFonts w:cs="Arial"/>
                <w:color w:val="000000"/>
                <w:szCs w:val="18"/>
              </w:rPr>
            </w:pPr>
            <w:r w:rsidRPr="003B2883">
              <w:rPr>
                <w:rFonts w:cs="Arial"/>
                <w:color w:val="000000"/>
                <w:szCs w:val="18"/>
              </w:rPr>
              <w:t>This IE shall contain the PEI if available (see NOTE 1).</w:t>
            </w:r>
          </w:p>
        </w:tc>
      </w:tr>
      <w:tr w:rsidR="00AF6B26" w:rsidRPr="003B2883"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3B2883" w:rsidRDefault="00AF6B26" w:rsidP="002C784C">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3B2883" w:rsidRDefault="00AF6B26" w:rsidP="002C784C">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3B2883" w:rsidRDefault="00AF6B26" w:rsidP="002C784C">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3B2883" w:rsidRDefault="00AF6B26" w:rsidP="002C784C">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AF6B26" w:rsidRPr="003B2883"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3B2883" w:rsidRDefault="00AF6B26" w:rsidP="002C784C">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3B2883" w:rsidRDefault="00AF6B26" w:rsidP="002C784C">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3B2883" w:rsidRDefault="00AF6B26" w:rsidP="002C784C">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3B2883" w:rsidRDefault="00AF6B26" w:rsidP="002C784C">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3B2883" w:rsidRDefault="00AF6B26" w:rsidP="002C784C">
            <w:pPr>
              <w:pStyle w:val="TAL"/>
              <w:rPr>
                <w:color w:val="000000"/>
              </w:rPr>
            </w:pPr>
            <w:r w:rsidRPr="003B2883">
              <w:rPr>
                <w:color w:val="000000"/>
              </w:rPr>
              <w:t>If present, this IE shall contain an indication of how long ago the location estimate was obtained.</w:t>
            </w:r>
          </w:p>
        </w:tc>
      </w:tr>
      <w:tr w:rsidR="00AF6B26" w:rsidRPr="003B2883"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3B2883" w:rsidRDefault="00AF6B26" w:rsidP="002C784C">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3B2883" w:rsidRDefault="00AF6B26" w:rsidP="002C784C">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3B2883" w:rsidRDefault="00AF6B26" w:rsidP="002C784C">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AF6B26" w:rsidRPr="003B2883"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3B2883" w:rsidRDefault="00AF6B26" w:rsidP="002C784C">
            <w:pPr>
              <w:pStyle w:val="TAL"/>
              <w:rPr>
                <w:color w:val="000000"/>
                <w:lang w:val="en-US"/>
              </w:rPr>
            </w:pPr>
            <w:r w:rsidRPr="003B2883">
              <w:rPr>
                <w:color w:val="000000"/>
                <w:lang w:val="en-US"/>
              </w:rPr>
              <w:t>positioningData</w:t>
            </w:r>
            <w:r w:rsidR="00CA46F5" w:rsidRPr="003B2883">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3B2883" w:rsidRDefault="00CA46F5" w:rsidP="002C784C">
            <w:pPr>
              <w:pStyle w:val="TAL"/>
              <w:rPr>
                <w:color w:val="000000"/>
                <w:lang w:val="en-US"/>
              </w:rPr>
            </w:pPr>
            <w:r w:rsidRPr="003B2883">
              <w:rPr>
                <w:color w:val="000000"/>
              </w:rPr>
              <w:t>array(</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3B2883" w:rsidRDefault="00AF6B26" w:rsidP="002C784C">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3B2883" w:rsidRDefault="00AF6B26" w:rsidP="002C784C">
            <w:pPr>
              <w:pStyle w:val="TAL"/>
              <w:rPr>
                <w:color w:val="000000"/>
                <w:lang w:val="en-US"/>
              </w:rPr>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3B2883" w:rsidRDefault="00CA46F5" w:rsidP="002C784C">
            <w:pPr>
              <w:pStyle w:val="TAL"/>
              <w:rPr>
                <w:color w:val="000000"/>
              </w:rPr>
            </w:pPr>
            <w:r w:rsidRPr="003B2883">
              <w:rPr>
                <w:color w:val="000000"/>
              </w:rPr>
              <w:t>array(</w:t>
            </w:r>
            <w:r w:rsidR="00AF6B26" w:rsidRPr="003B2883">
              <w:rPr>
                <w:color w:val="000000"/>
              </w:rPr>
              <w:t>G</w:t>
            </w:r>
            <w:r w:rsidR="00420DF8" w:rsidRPr="003B2883">
              <w:rPr>
                <w:color w:val="000000"/>
              </w:rPr>
              <w:t>nss</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3B2883" w:rsidRDefault="00AF6B26" w:rsidP="002C784C">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3B2883" w:rsidRDefault="00AF6B26" w:rsidP="002C784C">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3B2883" w:rsidRDefault="00AF6B26" w:rsidP="002C784C">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3B2883" w:rsidRDefault="00AF6B26" w:rsidP="002C784C">
            <w:pPr>
              <w:pStyle w:val="TAL"/>
              <w:rPr>
                <w:color w:val="000000"/>
              </w:rPr>
            </w:pPr>
            <w:r w:rsidRPr="003B2883">
              <w:rPr>
                <w:color w:val="000000"/>
              </w:rPr>
              <w:t>If present, this IE shall contain the current EUTRAN cell location of the target UE as delivered by the 5G-AN.</w:t>
            </w:r>
          </w:p>
        </w:tc>
      </w:tr>
      <w:tr w:rsidR="00AF6B26" w:rsidRPr="003B2883"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3B2883" w:rsidRDefault="00AF6B26" w:rsidP="002C784C">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3B2883" w:rsidRDefault="00AF6B26" w:rsidP="002C784C">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3B2883" w:rsidRDefault="00AF6B26" w:rsidP="002C784C">
            <w:pPr>
              <w:pStyle w:val="TAL"/>
              <w:rPr>
                <w:color w:val="000000"/>
              </w:rPr>
            </w:pPr>
            <w:r w:rsidRPr="003B2883">
              <w:rPr>
                <w:color w:val="000000"/>
              </w:rPr>
              <w:t>If present, this IE shall contain the current NR cell location of the target UE as delivered by the 5G-AN.</w:t>
            </w:r>
          </w:p>
        </w:tc>
      </w:tr>
      <w:tr w:rsidR="00AF6B26" w:rsidRPr="003B2883"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3B2883" w:rsidRDefault="00AF6B26" w:rsidP="002C784C">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3B2883" w:rsidRDefault="00AF6B26" w:rsidP="002C784C">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3B2883" w:rsidRDefault="00AF6B26" w:rsidP="002C784C">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p>
        </w:tc>
      </w:tr>
      <w:tr w:rsidR="00AF6B26" w:rsidRPr="003B2883"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3B2883" w:rsidRDefault="00AF6B26" w:rsidP="002C784C">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3B2883" w:rsidRDefault="00AF6B26" w:rsidP="002C784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3B2883" w:rsidRDefault="00AF6B26" w:rsidP="002C784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AF6B26" w:rsidRPr="003B2883"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3B2883" w:rsidRDefault="00AF6B26" w:rsidP="002C784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3B2883" w:rsidRDefault="00AF6B26" w:rsidP="002C784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3B2883" w:rsidRDefault="00AF6B26" w:rsidP="002C784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Pr="003B2883" w:rsidRDefault="001E7976" w:rsidP="001E7976">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3B2883" w:rsidRDefault="001E7976" w:rsidP="001E7976">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3B2883" w:rsidRDefault="001E7976" w:rsidP="001E7976">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3B2883" w:rsidRDefault="001E7976" w:rsidP="001E7976">
            <w:pPr>
              <w:pStyle w:val="TAL"/>
            </w:pPr>
            <w:r w:rsidRPr="003B2883">
              <w:rPr>
                <w:rFonts w:cs="Arial"/>
                <w:szCs w:val="18"/>
              </w:rPr>
              <w:t>If present, this IE indicates the altitude of the positioning estimate.</w:t>
            </w:r>
          </w:p>
        </w:tc>
      </w:tr>
      <w:tr w:rsidR="001E7976" w:rsidRPr="003B2883"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B2883" w:rsidRDefault="001E7976" w:rsidP="001E7976">
            <w:pPr>
              <w:pStyle w:val="TAN"/>
            </w:pPr>
            <w:r w:rsidRPr="003B2883">
              <w:t>NOTE 1:</w:t>
            </w:r>
            <w:r w:rsidRPr="003B2883">
              <w:tab/>
              <w:t>At least one of these IEs shall be present in the message.</w:t>
            </w:r>
          </w:p>
        </w:tc>
      </w:tr>
    </w:tbl>
    <w:p w14:paraId="044517B5" w14:textId="77777777" w:rsidR="00AF6B26" w:rsidRPr="003B2883" w:rsidRDefault="00AF6B26" w:rsidP="009D615D"/>
    <w:p w14:paraId="69AB3A84" w14:textId="6B92C31F" w:rsidR="0085477C" w:rsidRPr="003B2883" w:rsidRDefault="00556EB6" w:rsidP="0085477C">
      <w:pPr>
        <w:pStyle w:val="Heading5"/>
      </w:pPr>
      <w:bookmarkStart w:id="470" w:name="_Toc20137646"/>
      <w:r w:rsidRPr="003B2883">
        <w:lastRenderedPageBreak/>
        <w:t>6.4.6.2.5</w:t>
      </w:r>
      <w:r w:rsidR="0085477C" w:rsidRPr="003B2883">
        <w:tab/>
        <w:t xml:space="preserve">Type: </w:t>
      </w:r>
      <w:r w:rsidR="0085477C" w:rsidRPr="003B2883">
        <w:rPr>
          <w:lang w:eastAsia="zh-CN"/>
        </w:rPr>
        <w:t>RequestLocInfo</w:t>
      </w:r>
      <w:bookmarkEnd w:id="470"/>
    </w:p>
    <w:p w14:paraId="68F0C9E5" w14:textId="77777777" w:rsidR="0085477C" w:rsidRPr="003B2883" w:rsidRDefault="0085477C" w:rsidP="0085477C">
      <w:pPr>
        <w:pStyle w:val="TH"/>
      </w:pPr>
      <w:r w:rsidRPr="003B2883">
        <w:rPr>
          <w:noProof/>
        </w:rPr>
        <w:t>Table </w:t>
      </w:r>
      <w:r w:rsidR="00556EB6" w:rsidRPr="003B2883">
        <w:t>6.4.6.2.5</w:t>
      </w:r>
      <w:r w:rsidRPr="003B2883">
        <w:t xml:space="preserve">-1: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85477C" w:rsidRPr="003B2883" w14:paraId="7ECFB45F"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3B2883" w:rsidRDefault="0085477C" w:rsidP="003643A9">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00554220"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3B2883" w:rsidRDefault="0085477C" w:rsidP="003643A9">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355D4DAD"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Pr="003B2883" w:rsidRDefault="0085477C" w:rsidP="003643A9">
            <w:pPr>
              <w:pStyle w:val="TAL"/>
            </w:pPr>
            <w:r w:rsidRPr="003B2883">
              <w:t>This IE shall be present and set to "true", if 5GS location information is requested in NPLI.</w:t>
            </w:r>
          </w:p>
          <w:p w14:paraId="33105BF8" w14:textId="77777777" w:rsidR="0085477C" w:rsidRPr="003B2883" w:rsidRDefault="0085477C" w:rsidP="003643A9">
            <w:pPr>
              <w:pStyle w:val="TAL"/>
            </w:pPr>
          </w:p>
          <w:p w14:paraId="15A50CF1" w14:textId="77777777" w:rsidR="0085477C" w:rsidRPr="003B2883" w:rsidRDefault="0085477C" w:rsidP="003643A9">
            <w:pPr>
              <w:pStyle w:val="TAL"/>
            </w:pPr>
            <w:r w:rsidRPr="003B2883">
              <w:t>When present, the IE shall be set as following:</w:t>
            </w:r>
          </w:p>
          <w:p w14:paraId="77EE36D7"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location of the UE is requested</w:t>
            </w:r>
          </w:p>
          <w:p w14:paraId="08BAC647" w14:textId="77777777" w:rsidR="0085477C" w:rsidRPr="003B2883" w:rsidRDefault="00EE4A93" w:rsidP="00EE4A93">
            <w:pPr>
              <w:pStyle w:val="TAL"/>
              <w:ind w:left="397" w:hanging="283"/>
            </w:pPr>
            <w:r w:rsidRPr="003B2883">
              <w:rPr>
                <w:rFonts w:cs="Arial"/>
                <w:szCs w:val="18"/>
                <w:lang w:val="en-US" w:eastAsia="zh-CN"/>
              </w:rPr>
              <w:t>-</w:t>
            </w:r>
            <w:r w:rsidRPr="003B2883">
              <w:tab/>
            </w:r>
            <w:r w:rsidR="0085477C" w:rsidRPr="003B2883">
              <w:t>false (default): the location of the UE is not requested</w:t>
            </w:r>
          </w:p>
        </w:tc>
      </w:tr>
      <w:tr w:rsidR="0085477C" w:rsidRPr="003B2883" w14:paraId="37D3CA6D"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Pr="003B2883" w:rsidRDefault="0085477C" w:rsidP="003643A9">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7CD981A4"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Pr="003B2883" w:rsidRDefault="0085477C" w:rsidP="003643A9">
            <w:pPr>
              <w:pStyle w:val="TAL"/>
            </w:pPr>
            <w:r w:rsidRPr="003B2883">
              <w:t>This IE may be present if 5GS location information is requested in NPLI.</w:t>
            </w:r>
          </w:p>
          <w:p w14:paraId="19A95036" w14:textId="77777777" w:rsidR="0085477C" w:rsidRPr="003B2883" w:rsidRDefault="0085477C" w:rsidP="003643A9">
            <w:pPr>
              <w:pStyle w:val="TAL"/>
            </w:pPr>
          </w:p>
          <w:p w14:paraId="0F76EF8D" w14:textId="77777777" w:rsidR="0085477C" w:rsidRPr="003B2883" w:rsidRDefault="0085477C" w:rsidP="003643A9">
            <w:pPr>
              <w:pStyle w:val="TAL"/>
            </w:pPr>
            <w:r w:rsidRPr="003B2883">
              <w:t>When present, the IE shall be set as following:</w:t>
            </w:r>
          </w:p>
          <w:p w14:paraId="60D0B61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requested</w:t>
            </w:r>
          </w:p>
          <w:p w14:paraId="41E636DE"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current location of the UE is not requested</w:t>
            </w:r>
          </w:p>
        </w:tc>
      </w:tr>
      <w:tr w:rsidR="0085477C" w:rsidRPr="003B2883" w14:paraId="47533AA8"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Pr="003B2883" w:rsidRDefault="0085477C" w:rsidP="003643A9">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2EA7C3AF"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Pr="003B2883" w:rsidRDefault="0085477C" w:rsidP="003643A9">
            <w:pPr>
              <w:pStyle w:val="TAL"/>
            </w:pPr>
            <w:r w:rsidRPr="003B2883">
              <w:t>This IE shall be present and set to "true", if the RAT Type of the UE is requested in NPLI.</w:t>
            </w:r>
          </w:p>
          <w:p w14:paraId="1EAD7D0E" w14:textId="77777777" w:rsidR="0085477C" w:rsidRPr="003B2883" w:rsidRDefault="0085477C" w:rsidP="003643A9">
            <w:pPr>
              <w:pStyle w:val="TAL"/>
            </w:pPr>
          </w:p>
          <w:p w14:paraId="00A34440" w14:textId="77777777" w:rsidR="0085477C" w:rsidRPr="003B2883" w:rsidRDefault="0085477C" w:rsidP="003643A9">
            <w:pPr>
              <w:pStyle w:val="TAL"/>
            </w:pPr>
            <w:r w:rsidRPr="003B2883">
              <w:t>When present, the IE shall be set as following:</w:t>
            </w:r>
          </w:p>
          <w:p w14:paraId="127E0DA4"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RAT type of the UE is requested</w:t>
            </w:r>
          </w:p>
          <w:p w14:paraId="08DDFD8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RAT type of the UE is not requested</w:t>
            </w:r>
          </w:p>
        </w:tc>
      </w:tr>
      <w:tr w:rsidR="0085477C" w:rsidRPr="003B2883" w14:paraId="375803EE"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Pr="003B2883" w:rsidRDefault="0085477C" w:rsidP="003643A9">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552E033C"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Pr="003B2883" w:rsidRDefault="0085477C" w:rsidP="003643A9">
            <w:pPr>
              <w:pStyle w:val="TAL"/>
            </w:pPr>
            <w:r w:rsidRPr="003B2883">
              <w:t>This IE shall be present and set to "true, if the local timezone of the UE is requested in NPLI.</w:t>
            </w:r>
          </w:p>
          <w:p w14:paraId="33572C90" w14:textId="77777777" w:rsidR="0085477C" w:rsidRPr="003B2883" w:rsidRDefault="0085477C" w:rsidP="003643A9">
            <w:pPr>
              <w:pStyle w:val="TAL"/>
            </w:pPr>
          </w:p>
          <w:p w14:paraId="32556941" w14:textId="77777777" w:rsidR="0085477C" w:rsidRPr="003B2883" w:rsidRDefault="0085477C" w:rsidP="003643A9">
            <w:pPr>
              <w:pStyle w:val="TAL"/>
            </w:pPr>
            <w:r w:rsidRPr="003B2883">
              <w:t>When present, the IE shall be set as following:</w:t>
            </w:r>
          </w:p>
          <w:p w14:paraId="11B3AD6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local timezone of the UE is requested</w:t>
            </w:r>
          </w:p>
          <w:p w14:paraId="350FB9CF"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local timezone of the UE is not requested.</w:t>
            </w:r>
          </w:p>
        </w:tc>
      </w:tr>
      <w:tr w:rsidR="0085477C" w:rsidRPr="003B2883" w14:paraId="2679BC04"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3B2883" w:rsidRDefault="0085477C" w:rsidP="003643A9">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1ABC3B"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87A961" w14:textId="40A2C2B1"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r w:rsidR="00E656FE" w:rsidRPr="003B2883" w14:paraId="286DD050"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46D74246" w14:textId="1919C429" w:rsidR="00E656FE" w:rsidRPr="003B2883" w:rsidRDefault="00E656FE" w:rsidP="00E656FE">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B164A00" w14:textId="0C8725B3" w:rsidR="00E656FE" w:rsidRPr="003B2883" w:rsidRDefault="00E656FE" w:rsidP="00E656FE">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1C249" w14:textId="37BDFE79" w:rsidR="00E656FE" w:rsidRPr="003B2883" w:rsidRDefault="00E656FE" w:rsidP="00E656F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272DA7" w14:textId="0ED83583" w:rsidR="00E656FE" w:rsidRPr="003B2883" w:rsidRDefault="00E656FE" w:rsidP="00E656F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50F5648" w14:textId="178995FE" w:rsidR="00E656FE" w:rsidRPr="003B2883" w:rsidRDefault="00E656FE" w:rsidP="00E656FE">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2EADC3" w14:textId="77777777" w:rsidR="0085477C" w:rsidRPr="003B2883" w:rsidRDefault="0085477C" w:rsidP="009D615D"/>
    <w:p w14:paraId="44CCD02E" w14:textId="3DADBE13" w:rsidR="0085477C" w:rsidRPr="003B2883" w:rsidRDefault="00556EB6" w:rsidP="0085477C">
      <w:pPr>
        <w:pStyle w:val="Heading5"/>
      </w:pPr>
      <w:bookmarkStart w:id="471" w:name="_Toc20137647"/>
      <w:r w:rsidRPr="003B2883">
        <w:lastRenderedPageBreak/>
        <w:t>6.4.6.2.6</w:t>
      </w:r>
      <w:r w:rsidR="0085477C" w:rsidRPr="003B2883">
        <w:tab/>
        <w:t xml:space="preserve">Type: </w:t>
      </w:r>
      <w:r w:rsidR="0085477C" w:rsidRPr="003B2883">
        <w:rPr>
          <w:lang w:eastAsia="zh-CN"/>
        </w:rPr>
        <w:t>ProvideLocInfo</w:t>
      </w:r>
      <w:bookmarkEnd w:id="471"/>
    </w:p>
    <w:p w14:paraId="005B5359" w14:textId="77777777" w:rsidR="0085477C" w:rsidRPr="003B2883" w:rsidRDefault="0085477C" w:rsidP="0085477C">
      <w:pPr>
        <w:pStyle w:val="TH"/>
      </w:pPr>
      <w:r w:rsidRPr="003B2883">
        <w:rPr>
          <w:noProof/>
        </w:rPr>
        <w:t>Table </w:t>
      </w:r>
      <w:r w:rsidR="00556EB6" w:rsidRPr="003B2883">
        <w:t>6.4.6.2.6</w:t>
      </w:r>
      <w:r w:rsidRPr="003B2883">
        <w:t xml:space="preserve">-1: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3B2883"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3B2883" w:rsidRDefault="0085477C"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3B2883" w:rsidRDefault="0085477C" w:rsidP="003643A9">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Pr="003B2883" w:rsidRDefault="0085477C" w:rsidP="003643A9">
            <w:pPr>
              <w:pStyle w:val="TAL"/>
            </w:pPr>
            <w:r w:rsidRPr="003B2883">
              <w:t>This IE shall be present, if the 5GS location information is requested by the NF Service consumer.</w:t>
            </w:r>
          </w:p>
          <w:p w14:paraId="49244346" w14:textId="77777777" w:rsidR="0085477C" w:rsidRPr="003B2883" w:rsidRDefault="0085477C" w:rsidP="003643A9">
            <w:pPr>
              <w:pStyle w:val="TAL"/>
            </w:pPr>
          </w:p>
          <w:p w14:paraId="0F35A428" w14:textId="77777777" w:rsidR="0085477C" w:rsidRPr="003B2883" w:rsidRDefault="0085477C" w:rsidP="003643A9">
            <w:pPr>
              <w:pStyle w:val="TAL"/>
            </w:pPr>
            <w:r w:rsidRPr="003B2883">
              <w:t>When present, this IE shall be set as following:</w:t>
            </w:r>
          </w:p>
          <w:p w14:paraId="17E7503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returned</w:t>
            </w:r>
          </w:p>
          <w:p w14:paraId="1FFC7AD0"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the last known location of the UE is returned.</w:t>
            </w:r>
          </w:p>
        </w:tc>
      </w:tr>
      <w:tr w:rsidR="0085477C" w:rsidRPr="003B2883"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Pr="003B2883" w:rsidRDefault="0085477C" w:rsidP="003643A9">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Pr="003B2883" w:rsidRDefault="0085477C" w:rsidP="003643A9">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Pr="003B2883" w:rsidRDefault="0085477C" w:rsidP="003643A9">
            <w:pPr>
              <w:pStyle w:val="TAL"/>
            </w:pPr>
            <w:r w:rsidRPr="003B2883">
              <w:t>If present, this IE contains the location information of the UE.</w:t>
            </w:r>
          </w:p>
        </w:tc>
      </w:tr>
      <w:tr w:rsidR="0085477C" w:rsidRPr="003B2883"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Pr="003B2883" w:rsidRDefault="0085477C" w:rsidP="003643A9">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Pr="003B2883" w:rsidRDefault="0085477C" w:rsidP="003643A9">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Pr="003B2883" w:rsidRDefault="0085477C" w:rsidP="003643A9">
            <w:pPr>
              <w:pStyle w:val="TAL"/>
            </w:pPr>
            <w:r w:rsidRPr="003B2883">
              <w:t>If present, this IE shall contain the geographical information of the UE.</w:t>
            </w:r>
          </w:p>
        </w:tc>
      </w:tr>
      <w:tr w:rsidR="0085477C" w:rsidRPr="003B2883"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Pr="003B2883" w:rsidRDefault="0085477C" w:rsidP="003643A9">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Pr="003B2883" w:rsidRDefault="0085477C" w:rsidP="003643A9">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Pr="003B2883" w:rsidRDefault="0085477C" w:rsidP="003643A9">
            <w:pPr>
              <w:pStyle w:val="TAL"/>
            </w:pPr>
            <w:r w:rsidRPr="003B2883">
              <w:t>If present, this IE shall contain the age of the location information.</w:t>
            </w:r>
          </w:p>
        </w:tc>
      </w:tr>
      <w:tr w:rsidR="0085477C" w:rsidRPr="003B2883"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Pr="003B2883" w:rsidRDefault="0085477C" w:rsidP="003643A9">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Pr="003B2883" w:rsidRDefault="0085477C" w:rsidP="003643A9">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Pr="003B2883" w:rsidRDefault="0085477C" w:rsidP="003643A9">
            <w:pPr>
              <w:pStyle w:val="TAL"/>
            </w:pPr>
            <w:r w:rsidRPr="003B2883">
              <w:t>If present, this IE shall contain the current RAT type of the UE.</w:t>
            </w:r>
          </w:p>
        </w:tc>
      </w:tr>
      <w:tr w:rsidR="0085477C" w:rsidRPr="003B2883"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Pr="003B2883" w:rsidRDefault="0085477C" w:rsidP="003643A9">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Pr="003B2883" w:rsidRDefault="0085477C" w:rsidP="003643A9">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Pr="003B2883" w:rsidRDefault="0085477C" w:rsidP="003643A9">
            <w:pPr>
              <w:pStyle w:val="TAL"/>
            </w:pPr>
            <w:r w:rsidRPr="003B2883">
              <w:t>If present, this IE shall contain the local time zone of the UE.</w:t>
            </w:r>
          </w:p>
        </w:tc>
      </w:tr>
      <w:tr w:rsidR="0085477C" w:rsidRPr="003B2883"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3B2883" w:rsidRDefault="0085477C" w:rsidP="003643A9">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43C785" w14:textId="78DADAC8"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261EE1A0" w14:textId="77777777" w:rsidR="0085477C" w:rsidRPr="003B2883" w:rsidRDefault="0085477C" w:rsidP="0085477C">
      <w:pPr>
        <w:rPr>
          <w:noProof/>
        </w:rPr>
      </w:pPr>
    </w:p>
    <w:p w14:paraId="09C2734C" w14:textId="77777777" w:rsidR="0085477C" w:rsidRPr="003B2883" w:rsidRDefault="0085477C" w:rsidP="009D615D"/>
    <w:p w14:paraId="03CDD89F" w14:textId="01AB81A3" w:rsidR="00AF6B26" w:rsidRPr="003B2883" w:rsidRDefault="00AF6B26" w:rsidP="00AF6B26">
      <w:pPr>
        <w:pStyle w:val="Heading4"/>
        <w:rPr>
          <w:lang w:val="en-US"/>
        </w:rPr>
      </w:pPr>
      <w:bookmarkStart w:id="472" w:name="_Toc20137648"/>
      <w:r w:rsidRPr="003B2883">
        <w:rPr>
          <w:lang w:val="en-US"/>
        </w:rPr>
        <w:t>6.4.6.3</w:t>
      </w:r>
      <w:r w:rsidRPr="003B2883">
        <w:rPr>
          <w:lang w:val="en-US"/>
        </w:rPr>
        <w:tab/>
        <w:t>Simple data types and enumerations</w:t>
      </w:r>
      <w:bookmarkEnd w:id="472"/>
    </w:p>
    <w:p w14:paraId="0AFBED1C" w14:textId="75B28570" w:rsidR="00AF6B26" w:rsidRPr="003B2883" w:rsidRDefault="00AF6B26" w:rsidP="00AF6B26">
      <w:pPr>
        <w:pStyle w:val="Heading5"/>
      </w:pPr>
      <w:bookmarkStart w:id="473" w:name="_Toc20137649"/>
      <w:r w:rsidRPr="003B2883">
        <w:t>6.4.6.3.1</w:t>
      </w:r>
      <w:r w:rsidRPr="003B2883">
        <w:tab/>
        <w:t>Introduction</w:t>
      </w:r>
      <w:bookmarkEnd w:id="473"/>
    </w:p>
    <w:p w14:paraId="7DC3F820" w14:textId="38D4DC11" w:rsidR="00AF6B26" w:rsidRPr="003B2883" w:rsidRDefault="00AF6B26" w:rsidP="00AF6B26">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6212E33A" w14:textId="5749D7E0" w:rsidR="00AF6B26" w:rsidRPr="003B2883" w:rsidRDefault="00AF6B26" w:rsidP="00AF6B26">
      <w:pPr>
        <w:pStyle w:val="Heading5"/>
      </w:pPr>
      <w:bookmarkStart w:id="474" w:name="_Toc20137650"/>
      <w:r w:rsidRPr="003B2883">
        <w:t>6.4.6.3.2</w:t>
      </w:r>
      <w:r w:rsidRPr="003B2883">
        <w:tab/>
        <w:t>Simple data types</w:t>
      </w:r>
      <w:bookmarkEnd w:id="474"/>
    </w:p>
    <w:p w14:paraId="09A40ECD" w14:textId="77777777" w:rsidR="00AF6B26" w:rsidRPr="003B2883" w:rsidRDefault="00AF6B26" w:rsidP="00AF6B26">
      <w:r w:rsidRPr="003B2883">
        <w:t>The simple data types defined in table 6.4.6.3.2-1 shall be supported.</w:t>
      </w:r>
    </w:p>
    <w:p w14:paraId="75D88312" w14:textId="77777777" w:rsidR="00AF6B26" w:rsidRPr="003B2883" w:rsidRDefault="00AF6B26" w:rsidP="00AF6B26">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rsidRPr="003B2883"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Pr="003B2883" w:rsidRDefault="00AF6B26" w:rsidP="002C784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Pr="003B2883" w:rsidRDefault="00AF6B26" w:rsidP="002C784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Pr="003B2883" w:rsidRDefault="00AF6B26" w:rsidP="002C784C">
            <w:pPr>
              <w:pStyle w:val="TAH"/>
            </w:pPr>
            <w:r w:rsidRPr="003B2883">
              <w:t>Description</w:t>
            </w:r>
          </w:p>
        </w:tc>
      </w:tr>
      <w:tr w:rsidR="00AF6B26" w:rsidRPr="003B2883"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Pr="003B2883"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Pr="003B2883"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Pr="003B2883" w:rsidRDefault="00AF6B26" w:rsidP="002C784C">
            <w:pPr>
              <w:pStyle w:val="TAL"/>
            </w:pPr>
          </w:p>
        </w:tc>
      </w:tr>
    </w:tbl>
    <w:p w14:paraId="2E1E0A31" w14:textId="77777777" w:rsidR="00AF6B26" w:rsidRPr="003B2883" w:rsidRDefault="00AF6B26" w:rsidP="00AF6B26"/>
    <w:p w14:paraId="5179D510" w14:textId="36D7C87D" w:rsidR="00AF6B26" w:rsidRPr="003B2883" w:rsidRDefault="00AF6B26" w:rsidP="00AF6B26">
      <w:pPr>
        <w:pStyle w:val="Heading5"/>
      </w:pPr>
      <w:bookmarkStart w:id="475" w:name="_Toc20137651"/>
      <w:r w:rsidRPr="003B2883">
        <w:t>6.4.6.3.3</w:t>
      </w:r>
      <w:r w:rsidRPr="003B2883">
        <w:tab/>
        <w:t>Enumeration: LocationType</w:t>
      </w:r>
      <w:bookmarkEnd w:id="475"/>
    </w:p>
    <w:p w14:paraId="49EFA9CB" w14:textId="77777777" w:rsidR="00AF6B26" w:rsidRPr="003B2883" w:rsidRDefault="00AF6B26" w:rsidP="00AF6B26">
      <w:pPr>
        <w:rPr>
          <w:color w:val="000000"/>
        </w:rPr>
      </w:pPr>
      <w:r w:rsidRPr="003B2883">
        <w:t xml:space="preserve">The enumeration LocationType represents the </w:t>
      </w:r>
      <w:r w:rsidRPr="003B2883">
        <w:rPr>
          <w:color w:val="000000"/>
        </w:rPr>
        <w:t>type of location measurement requested.</w:t>
      </w:r>
    </w:p>
    <w:p w14:paraId="0A51A891" w14:textId="77777777" w:rsidR="00AF6B26" w:rsidRPr="003B2883" w:rsidRDefault="00AF6B26" w:rsidP="00AF6B26">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B2883"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Pr="003B2883" w:rsidRDefault="00AF6B26" w:rsidP="002C784C">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Pr="003B2883" w:rsidRDefault="00AF6B26" w:rsidP="002C784C">
            <w:pPr>
              <w:pStyle w:val="TAH"/>
            </w:pPr>
            <w:r w:rsidRPr="003B2883">
              <w:t>Description</w:t>
            </w:r>
          </w:p>
        </w:tc>
      </w:tr>
      <w:tr w:rsidR="00AF6B26" w:rsidRPr="003B2883"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Pr="003B2883" w:rsidRDefault="00AF6B26" w:rsidP="002C784C">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Pr="003B2883" w:rsidRDefault="00AF6B26" w:rsidP="002C784C">
            <w:pPr>
              <w:pStyle w:val="TAL"/>
            </w:pPr>
          </w:p>
        </w:tc>
      </w:tr>
      <w:tr w:rsidR="00AF6B26" w:rsidRPr="003B2883"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Pr="003B2883" w:rsidRDefault="00AF6B26" w:rsidP="002C784C">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Pr="003B2883" w:rsidRDefault="00AF6B26" w:rsidP="002C784C">
            <w:pPr>
              <w:pStyle w:val="TAL"/>
            </w:pPr>
          </w:p>
        </w:tc>
      </w:tr>
      <w:tr w:rsidR="00AF6B26" w:rsidRPr="003B2883"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Pr="003B2883" w:rsidRDefault="00AF6B26" w:rsidP="002C784C">
            <w:pPr>
              <w:pStyle w:val="TAL"/>
            </w:pPr>
            <w:r w:rsidRPr="003B2883">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Pr="003B2883" w:rsidRDefault="00AF6B26" w:rsidP="002C784C">
            <w:pPr>
              <w:pStyle w:val="TAL"/>
            </w:pPr>
          </w:p>
        </w:tc>
      </w:tr>
    </w:tbl>
    <w:p w14:paraId="1DDDA683" w14:textId="77777777" w:rsidR="00AF6B26" w:rsidRPr="003B2883" w:rsidRDefault="00AF6B26" w:rsidP="009D615D"/>
    <w:p w14:paraId="5B49B007" w14:textId="7545640A" w:rsidR="00732F89" w:rsidRPr="003B2883" w:rsidRDefault="00732F89" w:rsidP="00732F89">
      <w:pPr>
        <w:pStyle w:val="Heading5"/>
      </w:pPr>
      <w:bookmarkStart w:id="476" w:name="_Toc20137652"/>
      <w:r w:rsidRPr="003B2883">
        <w:t>6.4.6.3.4</w:t>
      </w:r>
      <w:r w:rsidRPr="003B2883">
        <w:tab/>
        <w:t>Enumeration: LocationEvent</w:t>
      </w:r>
      <w:bookmarkEnd w:id="476"/>
    </w:p>
    <w:p w14:paraId="34F2F57A" w14:textId="77777777" w:rsidR="00732F89" w:rsidRPr="003B2883" w:rsidRDefault="00732F89" w:rsidP="00732F89">
      <w:pPr>
        <w:rPr>
          <w:color w:val="000000"/>
        </w:rPr>
      </w:pPr>
      <w:r w:rsidRPr="003B2883">
        <w:t xml:space="preserve">The enumeration LocationEvent represents the </w:t>
      </w:r>
      <w:r w:rsidRPr="003B2883">
        <w:rPr>
          <w:color w:val="000000"/>
        </w:rPr>
        <w:t>type of location measurement requested.</w:t>
      </w:r>
    </w:p>
    <w:p w14:paraId="67C0299A" w14:textId="77777777" w:rsidR="00732F89" w:rsidRPr="003B2883" w:rsidRDefault="00732F89" w:rsidP="00732F89">
      <w:pPr>
        <w:pStyle w:val="TH"/>
      </w:pPr>
      <w:r w:rsidRPr="003B2883">
        <w:lastRenderedPageBreak/>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B2883"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Pr="003B2883" w:rsidRDefault="00732F89" w:rsidP="00C55DD7">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Pr="003B2883" w:rsidRDefault="00732F89" w:rsidP="00C55DD7">
            <w:pPr>
              <w:pStyle w:val="TAH"/>
            </w:pPr>
            <w:r w:rsidRPr="003B2883">
              <w:t>Description</w:t>
            </w:r>
          </w:p>
        </w:tc>
      </w:tr>
      <w:tr w:rsidR="00732F89" w:rsidRPr="003B2883"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3B2883" w:rsidRDefault="00732F89" w:rsidP="00C55DD7">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Pr="003B2883" w:rsidRDefault="00732F89" w:rsidP="00C55DD7">
            <w:pPr>
              <w:pStyle w:val="TAL"/>
            </w:pPr>
            <w:r w:rsidRPr="003B2883">
              <w:t>Emergency session initiation</w:t>
            </w:r>
          </w:p>
        </w:tc>
      </w:tr>
      <w:tr w:rsidR="00732F89" w:rsidRPr="003B2883"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3B2883" w:rsidRDefault="00732F89" w:rsidP="00C55DD7">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Pr="003B2883" w:rsidRDefault="00732F89" w:rsidP="00C55DD7">
            <w:pPr>
              <w:pStyle w:val="TAL"/>
            </w:pPr>
            <w:r w:rsidRPr="003B2883">
              <w:t>Emergency session termination</w:t>
            </w:r>
          </w:p>
        </w:tc>
      </w:tr>
      <w:tr w:rsidR="00732F89" w:rsidRPr="003B2883"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3B2883" w:rsidRDefault="00732F89" w:rsidP="00C55DD7">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Pr="003B2883" w:rsidRDefault="00732F89" w:rsidP="00C55DD7">
            <w:pPr>
              <w:pStyle w:val="TAL"/>
            </w:pPr>
            <w:r w:rsidRPr="003B2883">
              <w:t>Handover of an Emergency session</w:t>
            </w:r>
          </w:p>
        </w:tc>
      </w:tr>
    </w:tbl>
    <w:p w14:paraId="175164A1" w14:textId="77777777" w:rsidR="00732F89" w:rsidRPr="003B2883" w:rsidRDefault="00732F89" w:rsidP="009D615D">
      <w:pPr>
        <w:rPr>
          <w:lang w:val="en-US"/>
        </w:rPr>
      </w:pPr>
    </w:p>
    <w:p w14:paraId="288E299D" w14:textId="7D079488" w:rsidR="00FE333D" w:rsidRPr="003B2883" w:rsidRDefault="00FE333D" w:rsidP="00FE333D">
      <w:pPr>
        <w:pStyle w:val="Heading3"/>
      </w:pPr>
      <w:bookmarkStart w:id="477" w:name="_Toc20137653"/>
      <w:r w:rsidRPr="003B2883">
        <w:t>6.4.7</w:t>
      </w:r>
      <w:r w:rsidRPr="003B2883">
        <w:tab/>
        <w:t>Error Handling</w:t>
      </w:r>
      <w:bookmarkEnd w:id="477"/>
    </w:p>
    <w:p w14:paraId="70DF3D8E" w14:textId="4C677957" w:rsidR="00FE333D" w:rsidRPr="003B2883" w:rsidRDefault="00FE333D" w:rsidP="00FE333D">
      <w:pPr>
        <w:pStyle w:val="Heading4"/>
      </w:pPr>
      <w:bookmarkStart w:id="478" w:name="_Toc20137654"/>
      <w:r w:rsidRPr="003B2883">
        <w:t>6.4.7.1</w:t>
      </w:r>
      <w:r w:rsidRPr="003B2883">
        <w:tab/>
        <w:t>General</w:t>
      </w:r>
      <w:bookmarkEnd w:id="478"/>
    </w:p>
    <w:p w14:paraId="3F496267" w14:textId="248FCBD3" w:rsidR="00FE333D" w:rsidRPr="003B2883" w:rsidRDefault="00FE333D" w:rsidP="00FE333D">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7D50DFF5" w14:textId="06476CC8" w:rsidR="00FE333D" w:rsidRPr="003B2883" w:rsidRDefault="00FE333D" w:rsidP="00FE333D">
      <w:pPr>
        <w:pStyle w:val="Heading4"/>
      </w:pPr>
      <w:bookmarkStart w:id="479" w:name="_Toc20137655"/>
      <w:r w:rsidRPr="003B2883">
        <w:t>6.4.7.2</w:t>
      </w:r>
      <w:r w:rsidRPr="003B2883">
        <w:tab/>
        <w:t>Protocol Errors</w:t>
      </w:r>
      <w:bookmarkEnd w:id="479"/>
    </w:p>
    <w:p w14:paraId="22ACB257" w14:textId="620E65CC" w:rsidR="00925996" w:rsidRPr="003B2883" w:rsidRDefault="00925996" w:rsidP="00925996">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564282A7" w14:textId="70553ADC" w:rsidR="00FE333D" w:rsidRPr="003B2883" w:rsidRDefault="00FE333D" w:rsidP="00FE333D">
      <w:pPr>
        <w:pStyle w:val="Heading4"/>
      </w:pPr>
      <w:bookmarkStart w:id="480" w:name="_Toc20137656"/>
      <w:r w:rsidRPr="003B2883">
        <w:t>6.4.7.3</w:t>
      </w:r>
      <w:r w:rsidRPr="003B2883">
        <w:tab/>
        <w:t>Application Errors</w:t>
      </w:r>
      <w:bookmarkEnd w:id="480"/>
    </w:p>
    <w:p w14:paraId="509B32B5" w14:textId="6483AA46" w:rsidR="00FE333D" w:rsidRPr="003B2883" w:rsidRDefault="00D86710" w:rsidP="00FE333D">
      <w:r w:rsidRPr="003B2883">
        <w:t>The common application errors defined in the Table 5.2.7.2-1 in</w:t>
      </w:r>
      <w:r w:rsidR="0090693A">
        <w:t xml:space="preserve"> 3GPP TS</w:t>
      </w:r>
      <w:r w:rsidR="00514461">
        <w:t> </w:t>
      </w:r>
      <w:r w:rsidR="00514461" w:rsidRPr="003B2883">
        <w:t>29.501</w:t>
      </w:r>
      <w:r w:rsidR="00514461">
        <w:t> </w:t>
      </w:r>
      <w:r w:rsidR="00514461" w:rsidRPr="003B2883">
        <w:t>[</w:t>
      </w:r>
      <w:r w:rsidRPr="003B2883">
        <w:t>5] may also be used for the Namf_Location service, and the following application errors listed in Table 6.4.7.3-1 are specific for the Namf_Location service.</w:t>
      </w:r>
    </w:p>
    <w:p w14:paraId="6CF53520" w14:textId="77777777" w:rsidR="00FE333D" w:rsidRPr="003B2883" w:rsidRDefault="00FE333D" w:rsidP="00FE333D">
      <w:pPr>
        <w:pStyle w:val="PL"/>
      </w:pPr>
    </w:p>
    <w:p w14:paraId="1603F1A2" w14:textId="77777777" w:rsidR="00FE333D" w:rsidRPr="003B2883" w:rsidRDefault="00FE333D" w:rsidP="00FE333D">
      <w:pPr>
        <w:pStyle w:val="TH"/>
      </w:pPr>
      <w:r w:rsidRPr="003B2883">
        <w:t>Table 6.4.</w:t>
      </w:r>
      <w:r w:rsidR="00D86710" w:rsidRPr="003B2883">
        <w:t>7</w:t>
      </w:r>
      <w:r w:rsidRPr="003B2883">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3B2883"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Pr="003B2883" w:rsidRDefault="00FE333D" w:rsidP="00115BBB">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Pr="003B2883" w:rsidRDefault="00FE333D" w:rsidP="00115BBB">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Pr="003B2883" w:rsidRDefault="00FE333D" w:rsidP="00115BBB">
            <w:pPr>
              <w:pStyle w:val="TAH"/>
            </w:pPr>
            <w:r w:rsidRPr="003B2883">
              <w:t>Description</w:t>
            </w:r>
          </w:p>
        </w:tc>
      </w:tr>
      <w:tr w:rsidR="00D86710" w:rsidRPr="003B2883"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Pr="003B2883" w:rsidRDefault="00D86710" w:rsidP="003D5C4D">
            <w:pPr>
              <w:pStyle w:val="TAC"/>
              <w:jc w:val="left"/>
            </w:pPr>
            <w:r w:rsidRPr="003B2883">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Pr="003B2883" w:rsidRDefault="00D86710" w:rsidP="00D86710">
            <w:pPr>
              <w:pStyle w:val="TAL"/>
            </w:pPr>
            <w:r w:rsidRPr="003B2883">
              <w:t>The requesting GMLC's network is not authorized to request UE location information.</w:t>
            </w:r>
          </w:p>
        </w:tc>
      </w:tr>
      <w:tr w:rsidR="00D86710" w:rsidRPr="003B2883"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Pr="003B2883" w:rsidRDefault="00D86710" w:rsidP="003D5C4D">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Pr="003B2883" w:rsidRDefault="00D86710" w:rsidP="00D86710">
            <w:pPr>
              <w:pStyle w:val="TAL"/>
            </w:pPr>
            <w:r w:rsidRPr="003B2883">
              <w:t>The user is unknown.</w:t>
            </w:r>
          </w:p>
        </w:tc>
      </w:tr>
      <w:tr w:rsidR="00D86710" w:rsidRPr="003B2883"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Pr="003B2883" w:rsidRDefault="00D86710" w:rsidP="003D5C4D">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Pr="003B2883" w:rsidRDefault="00D86710" w:rsidP="00D86710">
            <w:pPr>
              <w:pStyle w:val="TAL"/>
            </w:pPr>
            <w:r w:rsidRPr="003B2883">
              <w:t>The user is detached in the AMF.</w:t>
            </w:r>
          </w:p>
        </w:tc>
      </w:tr>
      <w:tr w:rsidR="00D86710" w:rsidRPr="003B2883"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Pr="003B2883" w:rsidRDefault="00D86710" w:rsidP="003D5C4D">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Pr="003B2883" w:rsidRDefault="00D86710" w:rsidP="00D86710">
            <w:pPr>
              <w:pStyle w:val="TAL"/>
            </w:pPr>
            <w:r w:rsidRPr="003B2883">
              <w:t>The positioning procedure was denied.</w:t>
            </w:r>
          </w:p>
        </w:tc>
      </w:tr>
      <w:tr w:rsidR="0085477C" w:rsidRPr="003B2883"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B2883" w:rsidRDefault="0085477C" w:rsidP="0085477C">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Pr="003B2883" w:rsidRDefault="0085477C" w:rsidP="0085477C">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Pr="003B2883" w:rsidRDefault="0085477C" w:rsidP="0085477C">
            <w:pPr>
              <w:pStyle w:val="TAL"/>
            </w:pPr>
            <w:r w:rsidRPr="003B2883">
              <w:t>The request is rejected due to unspecified reasons.</w:t>
            </w:r>
          </w:p>
        </w:tc>
      </w:tr>
      <w:tr w:rsidR="0085477C" w:rsidRPr="003B2883"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B2883" w:rsidRDefault="0085477C" w:rsidP="0085477C">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Pr="003B2883" w:rsidRDefault="0085477C" w:rsidP="0085477C">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Pr="003B2883" w:rsidRDefault="0085477C" w:rsidP="0085477C">
            <w:pPr>
              <w:pStyle w:val="TAL"/>
            </w:pPr>
            <w:r w:rsidRPr="003B2883">
              <w:t>The requested UE Context does not exist in the AMF.</w:t>
            </w:r>
          </w:p>
        </w:tc>
      </w:tr>
      <w:tr w:rsidR="009B6FBC" w:rsidRPr="003B2883"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Pr="003B2883" w:rsidRDefault="009B6FBC" w:rsidP="009B6FBC">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Pr="003B2883" w:rsidRDefault="009B6FBC" w:rsidP="009B6FBC">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Pr="003B2883" w:rsidRDefault="009B6FBC" w:rsidP="009B6FBC">
            <w:pPr>
              <w:pStyle w:val="TAL"/>
            </w:pPr>
            <w:r w:rsidRPr="003B2883">
              <w:t>The positioning procedure failed.</w:t>
            </w:r>
          </w:p>
        </w:tc>
      </w:tr>
      <w:tr w:rsidR="009B6FBC" w:rsidRPr="003B2883"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Pr="003B2883" w:rsidRDefault="009B6FBC" w:rsidP="009B6FBC">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Pr="003B2883" w:rsidRDefault="009B6FBC" w:rsidP="009B6FBC">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Pr="003B2883" w:rsidRDefault="009B6FBC" w:rsidP="009B6FBC">
            <w:pPr>
              <w:pStyle w:val="TAL"/>
            </w:pPr>
            <w:r w:rsidRPr="003B2883">
              <w:t>The user could not be reached in order to perform positioning procedure.</w:t>
            </w:r>
          </w:p>
        </w:tc>
      </w:tr>
      <w:tr w:rsidR="009B6FBC" w:rsidRPr="003B2883"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Pr="003B2883" w:rsidRDefault="009B6FBC" w:rsidP="009B6FBC">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Pr="003B2883" w:rsidRDefault="009B6FBC" w:rsidP="009B6FBC">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Pr="003B2883" w:rsidRDefault="009B6FBC" w:rsidP="009B6FBC">
            <w:pPr>
              <w:pStyle w:val="TAL"/>
            </w:pPr>
            <w:r w:rsidRPr="003B2883">
              <w:rPr>
                <w:lang w:val="en-US"/>
              </w:rPr>
              <w:t>No response is received from a remote peer, e.g. from the LMF.</w:t>
            </w:r>
          </w:p>
        </w:tc>
      </w:tr>
    </w:tbl>
    <w:p w14:paraId="033D6376" w14:textId="77777777" w:rsidR="00FE333D" w:rsidRPr="003B2883" w:rsidRDefault="00FE333D" w:rsidP="00FE333D"/>
    <w:p w14:paraId="651D4A95" w14:textId="2814E36F" w:rsidR="000E5A95" w:rsidRPr="003B2883" w:rsidRDefault="000E5A95" w:rsidP="000E5A95">
      <w:pPr>
        <w:pStyle w:val="Heading3"/>
      </w:pPr>
      <w:bookmarkStart w:id="481" w:name="_Toc20137657"/>
      <w:r w:rsidRPr="003B2883">
        <w:t>6.4.</w:t>
      </w:r>
      <w:r w:rsidR="00FE333D" w:rsidRPr="003B2883">
        <w:t>8</w:t>
      </w:r>
      <w:r w:rsidRPr="003B2883">
        <w:tab/>
        <w:t>Feature Negotiation</w:t>
      </w:r>
      <w:bookmarkEnd w:id="481"/>
    </w:p>
    <w:p w14:paraId="2FC3101F" w14:textId="64AB00B2" w:rsidR="000E5A95" w:rsidRPr="003B2883" w:rsidRDefault="000E5A95" w:rsidP="000E5A95">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Namf_Location service, if any.</w:t>
      </w:r>
    </w:p>
    <w:p w14:paraId="694E4582" w14:textId="77777777" w:rsidR="000E5A95" w:rsidRPr="003B2883" w:rsidRDefault="000E5A95" w:rsidP="000E5A95">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64CC46AC" w:rsidR="000E5A95" w:rsidRPr="003B2883" w:rsidRDefault="00B1767F" w:rsidP="00B1767F">
      <w:pPr>
        <w:pStyle w:val="B1"/>
        <w:rPr>
          <w:lang w:val="en-US"/>
        </w:rPr>
      </w:pPr>
      <w:r w:rsidRPr="003B2883">
        <w:rPr>
          <w:lang w:val="en-US"/>
        </w:rPr>
        <w:t>-</w:t>
      </w:r>
      <w:r w:rsidRPr="003B2883">
        <w:rPr>
          <w:lang w:val="en-US"/>
        </w:rPr>
        <w:tab/>
      </w:r>
      <w:r w:rsidR="00F42FA9" w:rsidRPr="003B2883">
        <w:rPr>
          <w:lang w:val="en-US"/>
        </w:rPr>
        <w:t>ProvidePositioningInfo</w:t>
      </w:r>
      <w:r w:rsidR="000E5A95" w:rsidRPr="003B2883">
        <w:rPr>
          <w:lang w:val="en-US"/>
        </w:rPr>
        <w:t xml:space="preserve">, as specified in </w:t>
      </w:r>
      <w:r w:rsidR="003B2883">
        <w:rPr>
          <w:lang w:val="en-US"/>
        </w:rPr>
        <w:t>clause</w:t>
      </w:r>
      <w:r w:rsidR="000E5A95" w:rsidRPr="003B2883">
        <w:rPr>
          <w:lang w:val="en-US"/>
        </w:rPr>
        <w:t xml:space="preserve"> 5.5.2.2;</w:t>
      </w:r>
    </w:p>
    <w:p w14:paraId="37E7E849" w14:textId="670B5D1C" w:rsidR="0085477C" w:rsidRPr="003B2883" w:rsidRDefault="0085477C" w:rsidP="0085477C">
      <w:pPr>
        <w:pStyle w:val="B1"/>
        <w:rPr>
          <w:lang w:val="en-US"/>
        </w:rPr>
      </w:pPr>
      <w:r w:rsidRPr="003B2883">
        <w:rPr>
          <w:lang w:val="en-US"/>
        </w:rPr>
        <w:t>-</w:t>
      </w:r>
      <w:r w:rsidRPr="003B2883">
        <w:rPr>
          <w:lang w:val="en-US"/>
        </w:rPr>
        <w:tab/>
        <w:t xml:space="preserve">ProvideLocationInfo, as specified in </w:t>
      </w:r>
      <w:r w:rsidR="003B2883">
        <w:rPr>
          <w:lang w:val="en-US"/>
        </w:rPr>
        <w:t>clause</w:t>
      </w:r>
      <w:r w:rsidRPr="003B2883">
        <w:rPr>
          <w:lang w:val="en-US"/>
        </w:rPr>
        <w:t xml:space="preserve"> 5.5.2.x;</w:t>
      </w:r>
    </w:p>
    <w:p w14:paraId="56C6FD3A" w14:textId="214681A8" w:rsidR="000E5A95" w:rsidRPr="003B2883" w:rsidRDefault="000E5A95" w:rsidP="000E5A95">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the service operation.</w:t>
      </w:r>
    </w:p>
    <w:p w14:paraId="2AED8991" w14:textId="057B61BA" w:rsidR="000E5A95" w:rsidRPr="003B2883" w:rsidRDefault="000E5A95" w:rsidP="000E5A95">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75C33DF0" w14:textId="735B5953" w:rsidR="000E5A95" w:rsidRPr="003B2883" w:rsidRDefault="000E5A95" w:rsidP="000E5A95">
      <w:pPr>
        <w:rPr>
          <w:lang w:val="en-US"/>
        </w:rPr>
      </w:pPr>
      <w:r w:rsidRPr="003B2883">
        <w:rPr>
          <w:lang w:val="en-US"/>
        </w:rPr>
        <w:lastRenderedPageBreak/>
        <w:t>The following features are defined for the Namf_Location service.</w:t>
      </w:r>
    </w:p>
    <w:p w14:paraId="5E2C1E37" w14:textId="77777777" w:rsidR="000E5A95" w:rsidRPr="003B2883" w:rsidRDefault="000E5A95" w:rsidP="000E5A95">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2883" w14:paraId="35A65BE8" w14:textId="77777777" w:rsidTr="00F95845">
        <w:trPr>
          <w:cantSplit/>
          <w:jc w:val="center"/>
        </w:trPr>
        <w:tc>
          <w:tcPr>
            <w:tcW w:w="993" w:type="dxa"/>
            <w:shd w:val="clear" w:color="auto" w:fill="BFBFBF"/>
          </w:tcPr>
          <w:p w14:paraId="5D9011E6" w14:textId="77777777" w:rsidR="000E5A95" w:rsidRPr="003B2883" w:rsidRDefault="000E5A95" w:rsidP="00C63368">
            <w:pPr>
              <w:pStyle w:val="TAH"/>
            </w:pPr>
            <w:r w:rsidRPr="003B2883">
              <w:t>Feature Number</w:t>
            </w:r>
          </w:p>
        </w:tc>
        <w:tc>
          <w:tcPr>
            <w:tcW w:w="1063" w:type="dxa"/>
            <w:shd w:val="clear" w:color="auto" w:fill="BFBFBF"/>
          </w:tcPr>
          <w:p w14:paraId="7B0B904C" w14:textId="77777777" w:rsidR="000E5A95" w:rsidRPr="003B2883" w:rsidRDefault="000E5A95" w:rsidP="00C63368">
            <w:pPr>
              <w:pStyle w:val="TAH"/>
            </w:pPr>
            <w:r w:rsidRPr="003B2883">
              <w:t>Feature</w:t>
            </w:r>
          </w:p>
        </w:tc>
        <w:tc>
          <w:tcPr>
            <w:tcW w:w="639" w:type="dxa"/>
            <w:shd w:val="clear" w:color="auto" w:fill="BFBFBF"/>
          </w:tcPr>
          <w:p w14:paraId="05ABBB75" w14:textId="77777777" w:rsidR="000E5A95" w:rsidRPr="003B2883" w:rsidRDefault="000E5A95" w:rsidP="00C63368">
            <w:pPr>
              <w:pStyle w:val="TAH"/>
            </w:pPr>
            <w:r w:rsidRPr="003B2883">
              <w:t>M/O</w:t>
            </w:r>
          </w:p>
        </w:tc>
        <w:tc>
          <w:tcPr>
            <w:tcW w:w="6520" w:type="dxa"/>
            <w:shd w:val="clear" w:color="auto" w:fill="BFBFBF"/>
          </w:tcPr>
          <w:p w14:paraId="2843371F" w14:textId="77777777" w:rsidR="000E5A95" w:rsidRPr="003B2883" w:rsidRDefault="000E5A95" w:rsidP="00C63368">
            <w:pPr>
              <w:pStyle w:val="TAH"/>
            </w:pPr>
            <w:r w:rsidRPr="003B2883">
              <w:t>Description</w:t>
            </w:r>
          </w:p>
        </w:tc>
      </w:tr>
      <w:tr w:rsidR="000E5A95" w:rsidRPr="003B2883" w14:paraId="1221968B" w14:textId="77777777" w:rsidTr="00C63368">
        <w:trPr>
          <w:cantSplit/>
          <w:jc w:val="center"/>
        </w:trPr>
        <w:tc>
          <w:tcPr>
            <w:tcW w:w="993" w:type="dxa"/>
          </w:tcPr>
          <w:p w14:paraId="4A209D3C" w14:textId="77777777" w:rsidR="000E5A95" w:rsidRPr="003B2883" w:rsidRDefault="000E5A95" w:rsidP="00C63368">
            <w:pPr>
              <w:pStyle w:val="TAC"/>
            </w:pPr>
          </w:p>
        </w:tc>
        <w:tc>
          <w:tcPr>
            <w:tcW w:w="1063" w:type="dxa"/>
          </w:tcPr>
          <w:p w14:paraId="603CEB59" w14:textId="77777777" w:rsidR="000E5A95" w:rsidRPr="003B2883" w:rsidRDefault="000E5A95" w:rsidP="00C63368">
            <w:pPr>
              <w:pStyle w:val="TAL"/>
              <w:rPr>
                <w:color w:val="FF0000"/>
              </w:rPr>
            </w:pPr>
          </w:p>
        </w:tc>
        <w:tc>
          <w:tcPr>
            <w:tcW w:w="639" w:type="dxa"/>
          </w:tcPr>
          <w:p w14:paraId="1C1DAC65" w14:textId="77777777" w:rsidR="000E5A95" w:rsidRPr="003B2883" w:rsidRDefault="000E5A95" w:rsidP="00C63368">
            <w:pPr>
              <w:pStyle w:val="TAC"/>
              <w:rPr>
                <w:color w:val="FF0000"/>
              </w:rPr>
            </w:pPr>
          </w:p>
        </w:tc>
        <w:tc>
          <w:tcPr>
            <w:tcW w:w="6520" w:type="dxa"/>
          </w:tcPr>
          <w:p w14:paraId="396B6A38" w14:textId="77777777" w:rsidR="000E5A95" w:rsidRPr="003B2883" w:rsidRDefault="000E5A95" w:rsidP="00C63368">
            <w:pPr>
              <w:pStyle w:val="TAL"/>
              <w:jc w:val="center"/>
            </w:pPr>
          </w:p>
          <w:p w14:paraId="68D6C3C7" w14:textId="77777777" w:rsidR="000E5A95" w:rsidRPr="003B2883" w:rsidRDefault="000E5A95" w:rsidP="00C63368">
            <w:pPr>
              <w:pStyle w:val="TAL"/>
            </w:pPr>
            <w:r w:rsidRPr="003B2883">
              <w:t xml:space="preserve"> </w:t>
            </w:r>
          </w:p>
        </w:tc>
      </w:tr>
      <w:tr w:rsidR="000E5A95" w:rsidRPr="003B2883" w14:paraId="45410440" w14:textId="77777777" w:rsidTr="00C63368">
        <w:trPr>
          <w:cantSplit/>
          <w:jc w:val="center"/>
        </w:trPr>
        <w:tc>
          <w:tcPr>
            <w:tcW w:w="9215" w:type="dxa"/>
            <w:gridSpan w:val="4"/>
          </w:tcPr>
          <w:p w14:paraId="2D98FF88" w14:textId="77777777" w:rsidR="000E5A95" w:rsidRPr="003B2883" w:rsidRDefault="000E5A95" w:rsidP="00C63368">
            <w:pPr>
              <w:pStyle w:val="TAL"/>
              <w:rPr>
                <w:bCs/>
              </w:rPr>
            </w:pPr>
            <w:r w:rsidRPr="003B2883">
              <w:t>Feature number: The order number of the feature within the s</w:t>
            </w:r>
            <w:r w:rsidRPr="003B2883">
              <w:rPr>
                <w:bCs/>
              </w:rPr>
              <w:t>upportedFeatures attribute (starting with 1).</w:t>
            </w:r>
          </w:p>
          <w:p w14:paraId="618FBE40" w14:textId="77777777" w:rsidR="000E5A95" w:rsidRPr="003B2883" w:rsidRDefault="000E5A95" w:rsidP="00C63368">
            <w:pPr>
              <w:pStyle w:val="TAL"/>
              <w:rPr>
                <w:bCs/>
              </w:rPr>
            </w:pPr>
            <w:r w:rsidRPr="003B2883">
              <w:rPr>
                <w:bCs/>
              </w:rPr>
              <w:t>Feature: A short name that can be used to refer to the bit and to the feature.</w:t>
            </w:r>
          </w:p>
          <w:p w14:paraId="62827FC7" w14:textId="127EB4B9" w:rsidR="000E5A95" w:rsidRPr="003B2883" w:rsidRDefault="000E5A95" w:rsidP="00C6336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36CF007" w14:textId="77777777" w:rsidR="000E5A95" w:rsidRPr="003B2883" w:rsidRDefault="000E5A95" w:rsidP="00C63368">
            <w:pPr>
              <w:pStyle w:val="TAL"/>
            </w:pPr>
            <w:r w:rsidRPr="003B2883">
              <w:t>Description: A clear textual description of the feature.</w:t>
            </w:r>
          </w:p>
        </w:tc>
      </w:tr>
    </w:tbl>
    <w:p w14:paraId="6A4CDE91" w14:textId="77777777" w:rsidR="000E5A95" w:rsidRPr="003B2883" w:rsidRDefault="000E5A95" w:rsidP="009D615D"/>
    <w:p w14:paraId="22036048" w14:textId="7E17B875" w:rsidR="007D0ECF" w:rsidRPr="003B2883" w:rsidRDefault="007D0ECF" w:rsidP="007D0ECF">
      <w:pPr>
        <w:pStyle w:val="Heading3"/>
        <w:rPr>
          <w:lang w:val="en-US"/>
        </w:rPr>
      </w:pPr>
      <w:bookmarkStart w:id="482" w:name="_Toc20137658"/>
      <w:r w:rsidRPr="003B2883">
        <w:rPr>
          <w:lang w:val="en-US"/>
        </w:rPr>
        <w:t>6.4.9</w:t>
      </w:r>
      <w:r w:rsidRPr="003B2883">
        <w:rPr>
          <w:lang w:val="en-US"/>
        </w:rPr>
        <w:tab/>
        <w:t>Security</w:t>
      </w:r>
      <w:bookmarkEnd w:id="482"/>
    </w:p>
    <w:p w14:paraId="76916A71" w14:textId="16ABA3C4" w:rsidR="007D0ECF" w:rsidRPr="003B2883" w:rsidRDefault="007D0ECF" w:rsidP="007D0ECF">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Namf_Location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43AD6B69" w14:textId="58103713" w:rsidR="007D0ECF" w:rsidRPr="003B2883" w:rsidRDefault="0022306F" w:rsidP="007D0ECF">
      <w:pPr>
        <w:rPr>
          <w:lang w:val="en-US"/>
        </w:rPr>
      </w:pPr>
      <w:r w:rsidRPr="003B2883">
        <w:rPr>
          <w:lang w:val="en-US"/>
        </w:rPr>
        <w:t>If Oauth2 authorization is used, a</w:t>
      </w:r>
      <w:r w:rsidR="007D0ECF" w:rsidRPr="003B2883">
        <w:rPr>
          <w:lang w:val="en-US"/>
        </w:rPr>
        <w:t>n NF Service Consumer, prior to consuming services offered by the Namf_Location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7D0ECF" w:rsidRPr="003B2883">
        <w:rPr>
          <w:lang w:val="en-US"/>
        </w:rPr>
        <w:t xml:space="preserve">29], </w:t>
      </w:r>
      <w:r w:rsidR="003B2883">
        <w:rPr>
          <w:lang w:val="en-US"/>
        </w:rPr>
        <w:t>clause</w:t>
      </w:r>
      <w:r w:rsidR="007D0ECF" w:rsidRPr="003B2883">
        <w:rPr>
          <w:lang w:val="en-US"/>
        </w:rPr>
        <w:t xml:space="preserve"> 5.4.2.2.</w:t>
      </w:r>
    </w:p>
    <w:p w14:paraId="6EFE6672" w14:textId="77777777" w:rsidR="007D0ECF" w:rsidRPr="003B2883" w:rsidRDefault="007D0ECF" w:rsidP="007D0ECF">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30AD124F" w14:textId="6A4EA750" w:rsidR="00483FEE" w:rsidRPr="003B2883" w:rsidRDefault="007D0ECF" w:rsidP="00080039">
      <w:pPr>
        <w:rPr>
          <w:lang w:val="en-US"/>
        </w:rPr>
      </w:pPr>
      <w:r w:rsidRPr="003B2883">
        <w:rPr>
          <w:lang w:val="en-US"/>
        </w:rPr>
        <w:t>The Namf_Location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"namf-loc"), and it does not define any additional scopes at resource or operation level</w:t>
      </w:r>
      <w:r w:rsidRPr="003B2883">
        <w:rPr>
          <w:lang w:val="en-US"/>
        </w:rPr>
        <w:t>.</w:t>
      </w:r>
    </w:p>
    <w:p w14:paraId="7AA433F1" w14:textId="24B1D5CD" w:rsidR="00483FEE" w:rsidRPr="003B2883" w:rsidRDefault="003B451E" w:rsidP="00EE4A93">
      <w:pPr>
        <w:pStyle w:val="Heading8"/>
      </w:pPr>
      <w:bookmarkStart w:id="483" w:name="_Toc20137659"/>
      <w:r w:rsidRPr="003B2883">
        <w:t>Annex A (normative):</w:t>
      </w:r>
      <w:r w:rsidRPr="003B2883">
        <w:tab/>
      </w:r>
      <w:r w:rsidR="00483FEE" w:rsidRPr="003B2883">
        <w:t>OpenAPI specification</w:t>
      </w:r>
      <w:bookmarkEnd w:id="483"/>
    </w:p>
    <w:p w14:paraId="08699D30" w14:textId="21E7E285" w:rsidR="00515970" w:rsidRPr="003B2883" w:rsidRDefault="00515970" w:rsidP="00515970">
      <w:pPr>
        <w:pStyle w:val="Heading2"/>
      </w:pPr>
      <w:bookmarkStart w:id="484" w:name="_Toc20137660"/>
      <w:r w:rsidRPr="003B2883">
        <w:t>A.1</w:t>
      </w:r>
      <w:r w:rsidRPr="003B2883">
        <w:tab/>
        <w:t>General</w:t>
      </w:r>
      <w:bookmarkEnd w:id="484"/>
    </w:p>
    <w:p w14:paraId="56BFFEFF" w14:textId="4AF8AF6F" w:rsidR="00C91BFE" w:rsidRPr="003B2883" w:rsidRDefault="00C91BFE" w:rsidP="00C91BFE">
      <w:pPr>
        <w:rPr>
          <w:lang w:val="en-US"/>
        </w:rPr>
      </w:pPr>
      <w:r w:rsidRPr="003B2883">
        <w:rPr>
          <w:lang w:val="en-US"/>
        </w:rPr>
        <w:t>This Annex specifies the API definition of the service provided by AMF in this document. The APIs are defined by OpenAPI 3.0.0 specifications in YAML format, following guidelines in</w:t>
      </w:r>
      <w:r w:rsidR="0090693A">
        <w:rPr>
          <w:lang w:val="en-US"/>
        </w:rPr>
        <w:t xml:space="preserve"> 3GPP TS</w:t>
      </w:r>
      <w:r w:rsidR="00514461">
        <w:rPr>
          <w:lang w:val="en-US"/>
        </w:rPr>
        <w:t> </w:t>
      </w:r>
      <w:r w:rsidR="00514461" w:rsidRPr="003B2883">
        <w:rPr>
          <w:lang w:val="en-US"/>
        </w:rPr>
        <w:t>29.501</w:t>
      </w:r>
      <w:r w:rsidR="00514461">
        <w:rPr>
          <w:lang w:val="en-US"/>
        </w:rPr>
        <w:t> </w:t>
      </w:r>
      <w:r w:rsidR="00514461" w:rsidRPr="003B2883">
        <w:rPr>
          <w:lang w:val="en-US"/>
        </w:rPr>
        <w:t>[</w:t>
      </w:r>
      <w:r w:rsidRPr="003B2883">
        <w:rPr>
          <w:lang w:val="en-US"/>
        </w:rPr>
        <w:t>5].</w:t>
      </w:r>
    </w:p>
    <w:p w14:paraId="1EA65E32" w14:textId="77777777" w:rsidR="00C91BFE" w:rsidRPr="003B2883" w:rsidRDefault="00C91BFE" w:rsidP="00C91BFE">
      <w:pPr>
        <w:rPr>
          <w:lang w:val="en-US"/>
        </w:rPr>
      </w:pPr>
      <w:r w:rsidRPr="003B2883">
        <w:rPr>
          <w:lang w:val="en-US"/>
        </w:rPr>
        <w:t>The APIs for specified for following services:</w:t>
      </w:r>
    </w:p>
    <w:p w14:paraId="6F786AAB" w14:textId="77777777" w:rsidR="00C91BFE" w:rsidRPr="003B2883" w:rsidRDefault="00C91BFE" w:rsidP="00C91BFE">
      <w:pPr>
        <w:pStyle w:val="B1"/>
        <w:rPr>
          <w:lang w:val="en-US"/>
        </w:rPr>
      </w:pPr>
      <w:r w:rsidRPr="003B2883">
        <w:rPr>
          <w:lang w:val="en-US"/>
        </w:rPr>
        <w:t>-</w:t>
      </w:r>
      <w:r w:rsidRPr="003B2883">
        <w:rPr>
          <w:lang w:val="en-US"/>
        </w:rPr>
        <w:tab/>
        <w:t>Namf_Communication Service</w:t>
      </w:r>
    </w:p>
    <w:p w14:paraId="79A11F66" w14:textId="77777777" w:rsidR="00C91BFE" w:rsidRPr="003B2883" w:rsidRDefault="00C91BFE" w:rsidP="00C91BFE">
      <w:pPr>
        <w:pStyle w:val="B1"/>
        <w:rPr>
          <w:lang w:val="en-US"/>
        </w:rPr>
      </w:pPr>
      <w:r w:rsidRPr="003B2883">
        <w:rPr>
          <w:lang w:val="en-US"/>
        </w:rPr>
        <w:t>-</w:t>
      </w:r>
      <w:r w:rsidRPr="003B2883">
        <w:rPr>
          <w:lang w:val="en-US"/>
        </w:rPr>
        <w:tab/>
        <w:t>Namf_EventExposure Service</w:t>
      </w:r>
    </w:p>
    <w:p w14:paraId="353E80DE" w14:textId="77777777" w:rsidR="00C91BFE" w:rsidRPr="003B2883" w:rsidRDefault="00C91BFE" w:rsidP="00C91BFE">
      <w:pPr>
        <w:pStyle w:val="B1"/>
        <w:rPr>
          <w:lang w:val="en-US"/>
        </w:rPr>
      </w:pPr>
      <w:r w:rsidRPr="003B2883">
        <w:rPr>
          <w:lang w:val="en-US"/>
        </w:rPr>
        <w:t>-</w:t>
      </w:r>
      <w:r w:rsidRPr="003B2883">
        <w:rPr>
          <w:lang w:val="en-US"/>
        </w:rPr>
        <w:tab/>
        <w:t>Namf_MT Service</w:t>
      </w:r>
    </w:p>
    <w:p w14:paraId="09AABB69" w14:textId="3467703A" w:rsidR="008A7A5E" w:rsidRPr="003B2883" w:rsidRDefault="00C91BFE" w:rsidP="00F07EF4">
      <w:pPr>
        <w:pStyle w:val="B1"/>
        <w:rPr>
          <w:lang w:val="en-US"/>
        </w:rPr>
      </w:pPr>
      <w:r w:rsidRPr="003B2883">
        <w:rPr>
          <w:lang w:val="en-US"/>
        </w:rPr>
        <w:t>-</w:t>
      </w:r>
      <w:r w:rsidRPr="003B2883">
        <w:rPr>
          <w:lang w:val="en-US"/>
        </w:rPr>
        <w:tab/>
        <w:t>Namf_Location Service</w:t>
      </w:r>
    </w:p>
    <w:p w14:paraId="764F6AA0" w14:textId="77777777" w:rsidR="00F07EF4" w:rsidRPr="003B2883" w:rsidRDefault="00F07EF4" w:rsidP="00F07EF4">
      <w:r w:rsidRPr="003B2883">
        <w:t>This Annex takes precedence when being discrepant to other parts of the specification with respect to the encoding of information elements and methods within the API(s).</w:t>
      </w:r>
    </w:p>
    <w:p w14:paraId="5FBA7CB3" w14:textId="77777777" w:rsidR="00F07EF4" w:rsidRPr="003B2883" w:rsidRDefault="00F07EF4" w:rsidP="00F07EF4">
      <w:pPr>
        <w:pStyle w:val="NO"/>
      </w:pPr>
      <w:r w:rsidRPr="003B2883">
        <w:t>NOTE 1:</w:t>
      </w:r>
      <w:r w:rsidRPr="003B2883">
        <w:tab/>
        <w:t>The semantics and procedures, as well as conditions, e.g. for the applicability and allowed combinations of attributes or values, not expressed in the OpenAPI definitions but defined in other parts of the specification also apply.</w:t>
      </w:r>
    </w:p>
    <w:p w14:paraId="104ED38B" w14:textId="045D557C" w:rsidR="00F07EF4" w:rsidRPr="003B2883" w:rsidRDefault="00F07EF4" w:rsidP="00F07EF4">
      <w:r w:rsidRPr="003B2883">
        <w:t xml:space="preserve">Informative copies of the OpenAPI specification files contained in this 3GPP Technical Specification are available on the public 3GPP file server in the following locations </w:t>
      </w:r>
      <w:r w:rsidRPr="003B2883">
        <w:rPr>
          <w:lang w:eastAsia="zh-CN"/>
        </w:rPr>
        <w:t xml:space="preserve">(see clause 5B of the </w:t>
      </w:r>
      <w:r w:rsidR="00514461">
        <w:rPr>
          <w:lang w:eastAsia="zh-CN"/>
        </w:rPr>
        <w:t xml:space="preserve"> T</w:t>
      </w:r>
      <w:r w:rsidR="00514461" w:rsidRPr="003B2883">
        <w:rPr>
          <w:lang w:eastAsia="zh-CN"/>
        </w:rPr>
        <w:t>R</w:t>
      </w:r>
      <w:r w:rsidR="00514461">
        <w:rPr>
          <w:lang w:eastAsia="zh-CN"/>
        </w:rPr>
        <w:t> </w:t>
      </w:r>
      <w:r w:rsidR="00514461" w:rsidRPr="003B2883">
        <w:rPr>
          <w:lang w:eastAsia="zh-CN"/>
        </w:rPr>
        <w:t>21.900</w:t>
      </w:r>
      <w:r w:rsidR="00514461">
        <w:rPr>
          <w:lang w:eastAsia="zh-CN"/>
        </w:rPr>
        <w:t> [37]</w:t>
      </w:r>
      <w:r w:rsidRPr="003B2883">
        <w:rPr>
          <w:lang w:eastAsia="zh-CN"/>
        </w:rPr>
        <w:t xml:space="preserve"> for further information)</w:t>
      </w:r>
      <w:r w:rsidRPr="003B2883">
        <w:t>:</w:t>
      </w:r>
    </w:p>
    <w:p w14:paraId="3B164048" w14:textId="77777777" w:rsidR="00F07EF4" w:rsidRPr="003B2883" w:rsidRDefault="00F07EF4" w:rsidP="00F07EF4">
      <w:pPr>
        <w:pStyle w:val="B1"/>
        <w:rPr>
          <w:lang w:eastAsia="zh-CN"/>
        </w:rPr>
      </w:pPr>
      <w:r w:rsidRPr="003B2883">
        <w:t>-</w:t>
      </w:r>
      <w:r w:rsidRPr="003B2883">
        <w:tab/>
      </w:r>
      <w:hyperlink r:id="rId80" w:history="1">
        <w:r w:rsidRPr="003B2883">
          <w:rPr>
            <w:rStyle w:val="Hyperlink"/>
          </w:rPr>
          <w:t>https://www.3gpp.org/ftp/Specs/archive/OpenAPI/&lt;Release&gt;/</w:t>
        </w:r>
      </w:hyperlink>
      <w:r w:rsidRPr="003B2883">
        <w:rPr>
          <w:lang w:eastAsia="zh-CN"/>
        </w:rPr>
        <w:t>, and</w:t>
      </w:r>
    </w:p>
    <w:p w14:paraId="5FACDA41" w14:textId="77777777" w:rsidR="00F07EF4" w:rsidRPr="003B2883" w:rsidRDefault="00F07EF4" w:rsidP="00F07EF4">
      <w:pPr>
        <w:pStyle w:val="B1"/>
      </w:pPr>
      <w:r w:rsidRPr="003B2883">
        <w:rPr>
          <w:lang w:eastAsia="zh-CN"/>
        </w:rPr>
        <w:t>-</w:t>
      </w:r>
      <w:r w:rsidRPr="003B2883">
        <w:rPr>
          <w:lang w:eastAsia="zh-CN"/>
        </w:rPr>
        <w:tab/>
      </w:r>
      <w:hyperlink r:id="rId81" w:history="1">
        <w:r w:rsidRPr="003B2883">
          <w:rPr>
            <w:rStyle w:val="Hyperlink"/>
          </w:rPr>
          <w:t>https://www.3gpp.org/ftp/Specs/&lt;Plenary&gt;/&lt;Release&gt;/OpenAPI/</w:t>
        </w:r>
      </w:hyperlink>
      <w:r w:rsidRPr="003B2883">
        <w:t>.</w:t>
      </w:r>
    </w:p>
    <w:p w14:paraId="7F494000" w14:textId="053DD020" w:rsidR="00F07EF4" w:rsidRPr="003B2883" w:rsidRDefault="00F07EF4" w:rsidP="00FB4944">
      <w:pPr>
        <w:pStyle w:val="NO"/>
      </w:pPr>
      <w:r w:rsidRPr="003B2883">
        <w:lastRenderedPageBreak/>
        <w:t>NOTE 2:</w:t>
      </w:r>
      <w:bookmarkStart w:id="485" w:name="_Hlk3295746"/>
      <w:r w:rsidRPr="003B2883">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485"/>
    </w:p>
    <w:p w14:paraId="46EF672F" w14:textId="6476391A" w:rsidR="00515970" w:rsidRPr="003B2883" w:rsidRDefault="00515970" w:rsidP="00515970">
      <w:pPr>
        <w:pStyle w:val="Heading2"/>
      </w:pPr>
      <w:bookmarkStart w:id="486" w:name="_Toc20137661"/>
      <w:bookmarkStart w:id="487" w:name="_Hlk18495538"/>
      <w:r w:rsidRPr="003B2883">
        <w:t>A.2</w:t>
      </w:r>
      <w:r w:rsidRPr="003B2883">
        <w:tab/>
        <w:t>Namf_Communication API</w:t>
      </w:r>
      <w:bookmarkEnd w:id="486"/>
    </w:p>
    <w:p w14:paraId="695653F5" w14:textId="77777777" w:rsidR="00C91BFE" w:rsidRPr="003B2883" w:rsidRDefault="00C91BFE" w:rsidP="00C91BFE">
      <w:pPr>
        <w:pStyle w:val="PL"/>
      </w:pPr>
      <w:r w:rsidRPr="003B2883">
        <w:t>openapi: 3.0.0</w:t>
      </w:r>
    </w:p>
    <w:p w14:paraId="2FDFCEB3" w14:textId="77777777" w:rsidR="00C91BFE" w:rsidRPr="003B2883" w:rsidRDefault="00C91BFE" w:rsidP="00C91BFE">
      <w:pPr>
        <w:pStyle w:val="PL"/>
      </w:pPr>
      <w:r w:rsidRPr="003B2883">
        <w:t>info:</w:t>
      </w:r>
    </w:p>
    <w:p w14:paraId="380963B2" w14:textId="50C2E50A" w:rsidR="00C91BFE" w:rsidRPr="003B2883" w:rsidRDefault="00C91BFE" w:rsidP="00C91BFE">
      <w:pPr>
        <w:pStyle w:val="PL"/>
      </w:pPr>
      <w:r w:rsidRPr="003B2883">
        <w:t xml:space="preserve">  version: 1.</w:t>
      </w:r>
      <w:r w:rsidR="008621BF" w:rsidRPr="003B2883">
        <w:t>1</w:t>
      </w:r>
      <w:r w:rsidRPr="003B2883">
        <w:t>.</w:t>
      </w:r>
      <w:r w:rsidR="008621BF" w:rsidRPr="003B2883">
        <w:t>0</w:t>
      </w:r>
      <w:r w:rsidR="00BA3070" w:rsidRPr="003B2883">
        <w:t>.</w:t>
      </w:r>
      <w:r w:rsidR="008621BF" w:rsidRPr="003B2883">
        <w:t>alpha-</w:t>
      </w:r>
      <w:r w:rsidR="006A664D">
        <w:t>2</w:t>
      </w:r>
    </w:p>
    <w:p w14:paraId="5B42861E" w14:textId="381629EE" w:rsidR="00C91BFE" w:rsidRPr="003B2883" w:rsidRDefault="00C91BFE" w:rsidP="00C91BFE">
      <w:pPr>
        <w:pStyle w:val="PL"/>
      </w:pPr>
      <w:r w:rsidRPr="003B2883">
        <w:t xml:space="preserve">  title: </w:t>
      </w:r>
      <w:r w:rsidR="002F1B00" w:rsidRPr="003B2883">
        <w:t>Namf_Communication</w:t>
      </w:r>
    </w:p>
    <w:p w14:paraId="18903D21" w14:textId="77777777" w:rsidR="005E652D" w:rsidRPr="003B2883" w:rsidRDefault="00C91BFE" w:rsidP="00C91BFE">
      <w:pPr>
        <w:pStyle w:val="PL"/>
      </w:pPr>
      <w:r w:rsidRPr="003B2883">
        <w:t xml:space="preserve">  description:</w:t>
      </w:r>
      <w:r w:rsidR="00100EBE" w:rsidRPr="003B2883">
        <w:t xml:space="preserve"> </w:t>
      </w:r>
      <w:r w:rsidR="005E652D" w:rsidRPr="003B2883">
        <w:t>|</w:t>
      </w:r>
    </w:p>
    <w:p w14:paraId="222020AA" w14:textId="2A211F9A" w:rsidR="00C91BFE" w:rsidRPr="003B2883" w:rsidRDefault="005E652D" w:rsidP="00C91BFE">
      <w:pPr>
        <w:pStyle w:val="PL"/>
      </w:pPr>
      <w:r w:rsidRPr="003B2883">
        <w:t xml:space="preserve">    </w:t>
      </w:r>
      <w:r w:rsidR="00C91BFE" w:rsidRPr="003B2883">
        <w:t>AMF Communication Service</w:t>
      </w:r>
    </w:p>
    <w:p w14:paraId="327AB751" w14:textId="0EB78204" w:rsidR="005E652D" w:rsidRPr="003B2883" w:rsidRDefault="005E652D" w:rsidP="005E652D">
      <w:pPr>
        <w:pStyle w:val="PL"/>
      </w:pPr>
      <w:r w:rsidRPr="003B2883">
        <w:t xml:space="preserve">    © 2019, 3GPP Organizational Partners (ARIB, ATIS, CCSA, ETSI, TSDSI, TTA, TTC).</w:t>
      </w:r>
    </w:p>
    <w:p w14:paraId="53C61596" w14:textId="50544724" w:rsidR="005E652D" w:rsidRPr="003B2883" w:rsidRDefault="005E652D" w:rsidP="00C91BFE">
      <w:pPr>
        <w:pStyle w:val="PL"/>
      </w:pPr>
      <w:r w:rsidRPr="003B2883">
        <w:t xml:space="preserve">    All rights reserved.</w:t>
      </w:r>
    </w:p>
    <w:p w14:paraId="4591E596" w14:textId="77777777" w:rsidR="00C91BFE" w:rsidRPr="003B2883" w:rsidRDefault="00C91BFE" w:rsidP="00C91BFE">
      <w:pPr>
        <w:pStyle w:val="PL"/>
      </w:pPr>
      <w:r w:rsidRPr="003B2883">
        <w:t>security:</w:t>
      </w:r>
    </w:p>
    <w:p w14:paraId="09217E71" w14:textId="77777777" w:rsidR="002F1B00" w:rsidRPr="003B2883" w:rsidRDefault="002F1B00" w:rsidP="002F1B00">
      <w:pPr>
        <w:pStyle w:val="PL"/>
        <w:rPr>
          <w:lang w:val="en-US"/>
        </w:rPr>
      </w:pPr>
      <w:r w:rsidRPr="003B2883">
        <w:rPr>
          <w:lang w:val="en-US"/>
        </w:rPr>
        <w:t xml:space="preserve">  - {}</w:t>
      </w:r>
    </w:p>
    <w:p w14:paraId="64FC6B72" w14:textId="111939E9" w:rsidR="00C91BFE" w:rsidRPr="003B2883" w:rsidRDefault="00C91BFE" w:rsidP="00C91BFE">
      <w:pPr>
        <w:pStyle w:val="PL"/>
      </w:pPr>
      <w:r w:rsidRPr="003B2883">
        <w:t xml:space="preserve">  - </w:t>
      </w:r>
      <w:r w:rsidR="00D56B67" w:rsidRPr="003B2883">
        <w:t>oAuth2ClientCredentials</w:t>
      </w:r>
      <w:r w:rsidRPr="003B2883">
        <w:t>:</w:t>
      </w:r>
    </w:p>
    <w:p w14:paraId="42B2EFAC" w14:textId="77777777" w:rsidR="009414A5" w:rsidRPr="003B2883" w:rsidRDefault="009414A5" w:rsidP="009414A5">
      <w:pPr>
        <w:pStyle w:val="PL"/>
        <w:rPr>
          <w:lang w:val="en-US"/>
        </w:rPr>
      </w:pPr>
      <w:r w:rsidRPr="003B2883">
        <w:rPr>
          <w:lang w:val="en-US"/>
        </w:rPr>
        <w:t xml:space="preserve">      - namf-comm</w:t>
      </w:r>
    </w:p>
    <w:p w14:paraId="65A16B9B" w14:textId="77777777" w:rsidR="00C91BFE" w:rsidRPr="003B2883" w:rsidRDefault="00C91BFE" w:rsidP="00C91BFE">
      <w:pPr>
        <w:pStyle w:val="PL"/>
      </w:pPr>
      <w:r w:rsidRPr="003B2883">
        <w:t>externalDocs:</w:t>
      </w:r>
    </w:p>
    <w:p w14:paraId="7CA9F624" w14:textId="5FD9842D" w:rsidR="00C91BFE" w:rsidRPr="003B2883" w:rsidRDefault="00C91BFE" w:rsidP="00C91BFE">
      <w:pPr>
        <w:pStyle w:val="PL"/>
      </w:pPr>
      <w:r w:rsidRPr="003B2883">
        <w:t xml:space="preserve">  description: </w:t>
      </w:r>
      <w:r w:rsidR="002F1B00" w:rsidRPr="003B2883">
        <w:rPr>
          <w:noProof w:val="0"/>
        </w:rPr>
        <w:t>3GPP TS 29.518 V1</w:t>
      </w:r>
      <w:r w:rsidR="008E2539">
        <w:rPr>
          <w:noProof w:val="0"/>
        </w:rPr>
        <w:t>6</w:t>
      </w:r>
      <w:r w:rsidR="002F1B00" w:rsidRPr="003B2883">
        <w:rPr>
          <w:noProof w:val="0"/>
        </w:rPr>
        <w:t>.</w:t>
      </w:r>
      <w:r w:rsidR="006A664D">
        <w:rPr>
          <w:noProof w:val="0"/>
        </w:rPr>
        <w:t>1</w:t>
      </w:r>
      <w:r w:rsidR="002F1B00" w:rsidRPr="003B2883">
        <w:rPr>
          <w:noProof w:val="0"/>
        </w:rPr>
        <w:t>.0; 5G System; Access and Mobility Management Services</w:t>
      </w:r>
    </w:p>
    <w:p w14:paraId="1F54C54E" w14:textId="087FCD93" w:rsidR="00C91BFE" w:rsidRPr="003B2883" w:rsidRDefault="00C91BFE" w:rsidP="00C91BFE">
      <w:pPr>
        <w:pStyle w:val="PL"/>
      </w:pPr>
      <w:r w:rsidRPr="003B2883">
        <w:t xml:space="preserve">  url: 'http://www.3gpp.org/ftp/Specs/archive/29_series/29.518/'</w:t>
      </w:r>
    </w:p>
    <w:bookmarkEnd w:id="487"/>
    <w:p w14:paraId="12220F7D" w14:textId="77777777" w:rsidR="00C91BFE" w:rsidRPr="003B2883" w:rsidRDefault="00C91BFE" w:rsidP="00C91BFE">
      <w:pPr>
        <w:pStyle w:val="PL"/>
        <w:rPr>
          <w:lang w:val="sv-SE"/>
        </w:rPr>
      </w:pPr>
      <w:r w:rsidRPr="003B2883">
        <w:rPr>
          <w:lang w:val="sv-SE"/>
        </w:rPr>
        <w:t>servers:</w:t>
      </w:r>
    </w:p>
    <w:p w14:paraId="3FB8F332" w14:textId="29FE4171"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{apiRoot}/namf-comm/v1</w:t>
      </w:r>
      <w:r w:rsidR="006F4D32" w:rsidRPr="003B2883">
        <w:rPr>
          <w:lang w:val="sv-SE"/>
        </w:rPr>
        <w:t>'</w:t>
      </w:r>
    </w:p>
    <w:p w14:paraId="35569543" w14:textId="77777777" w:rsidR="00C91BFE" w:rsidRPr="003B2883" w:rsidRDefault="00C91BFE" w:rsidP="00C91BFE">
      <w:pPr>
        <w:pStyle w:val="PL"/>
      </w:pPr>
      <w:r w:rsidRPr="003B2883">
        <w:rPr>
          <w:lang w:val="sv-SE"/>
        </w:rPr>
        <w:t xml:space="preserve">    </w:t>
      </w:r>
      <w:r w:rsidRPr="003B2883">
        <w:t>variables:</w:t>
      </w:r>
    </w:p>
    <w:p w14:paraId="55A90BD9" w14:textId="77777777" w:rsidR="00C91BFE" w:rsidRPr="003B2883" w:rsidRDefault="00C91BFE" w:rsidP="00C91BFE">
      <w:pPr>
        <w:pStyle w:val="PL"/>
      </w:pPr>
      <w:r w:rsidRPr="003B2883">
        <w:t xml:space="preserve">      apiRoot:</w:t>
      </w:r>
    </w:p>
    <w:p w14:paraId="51385BDF" w14:textId="1A215901" w:rsidR="00C91BFE" w:rsidRPr="003B2883" w:rsidRDefault="00C91BFE" w:rsidP="00C91BFE">
      <w:pPr>
        <w:pStyle w:val="PL"/>
      </w:pPr>
      <w:r w:rsidRPr="003B2883">
        <w:t xml:space="preserve">        default: </w:t>
      </w:r>
      <w:r w:rsidR="007A522E" w:rsidRPr="003B2883">
        <w:t>https://example.com</w:t>
      </w:r>
    </w:p>
    <w:p w14:paraId="7A296442" w14:textId="31AE6BC2" w:rsidR="007A522E" w:rsidRPr="003B2883" w:rsidRDefault="007A522E" w:rsidP="007A522E">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20F8278C" w14:textId="77777777" w:rsidR="00C91BFE" w:rsidRPr="003B2883" w:rsidRDefault="00C91BFE" w:rsidP="00C91BFE">
      <w:pPr>
        <w:pStyle w:val="PL"/>
      </w:pPr>
      <w:r w:rsidRPr="003B2883">
        <w:t>paths:</w:t>
      </w:r>
    </w:p>
    <w:p w14:paraId="6B11EB2A" w14:textId="77777777" w:rsidR="00C91BFE" w:rsidRPr="003B2883" w:rsidRDefault="00C91BFE" w:rsidP="00C91BFE">
      <w:pPr>
        <w:pStyle w:val="PL"/>
      </w:pPr>
      <w:r w:rsidRPr="003B2883">
        <w:t xml:space="preserve">  /ue-contexts/{ueContextId}:</w:t>
      </w:r>
    </w:p>
    <w:p w14:paraId="2977AB23" w14:textId="77777777" w:rsidR="00C91BFE" w:rsidRPr="003B2883" w:rsidRDefault="00C91BFE" w:rsidP="00C91BFE">
      <w:pPr>
        <w:pStyle w:val="PL"/>
      </w:pPr>
      <w:r w:rsidRPr="003B2883">
        <w:t xml:space="preserve">    put:</w:t>
      </w:r>
    </w:p>
    <w:p w14:paraId="6EED215F" w14:textId="77777777" w:rsidR="00C91BFE" w:rsidRPr="003B2883" w:rsidRDefault="00C91BFE" w:rsidP="00C91BFE">
      <w:pPr>
        <w:pStyle w:val="PL"/>
      </w:pPr>
      <w:r w:rsidRPr="003B2883">
        <w:t xml:space="preserve">      summary: Namf_Communication CreateUEContext service Operation</w:t>
      </w:r>
    </w:p>
    <w:p w14:paraId="1A263A8A" w14:textId="77777777" w:rsidR="00C91BFE" w:rsidRPr="003B2883" w:rsidRDefault="00C91BFE" w:rsidP="00C91BFE">
      <w:pPr>
        <w:pStyle w:val="PL"/>
      </w:pPr>
      <w:r w:rsidRPr="003B2883">
        <w:t xml:space="preserve">      tags:</w:t>
      </w:r>
    </w:p>
    <w:p w14:paraId="47A091E1" w14:textId="77777777" w:rsidR="008D1FA2" w:rsidRPr="003B2883" w:rsidRDefault="008D1FA2" w:rsidP="008D1FA2">
      <w:pPr>
        <w:pStyle w:val="PL"/>
      </w:pPr>
      <w:r w:rsidRPr="003B2883">
        <w:t xml:space="preserve">        - Individual ueContext (Document)</w:t>
      </w:r>
    </w:p>
    <w:p w14:paraId="5CAC9A2F" w14:textId="77777777" w:rsidR="00C91BFE" w:rsidRPr="003B2883" w:rsidRDefault="00C91BFE" w:rsidP="00C91BFE">
      <w:pPr>
        <w:pStyle w:val="PL"/>
      </w:pPr>
      <w:r w:rsidRPr="003B2883">
        <w:t xml:space="preserve">      operationId: CreateUEContext</w:t>
      </w:r>
    </w:p>
    <w:p w14:paraId="64A3EFA3" w14:textId="77777777" w:rsidR="00C91BFE" w:rsidRPr="003B2883" w:rsidRDefault="00C91BFE" w:rsidP="00C91BFE">
      <w:pPr>
        <w:pStyle w:val="PL"/>
      </w:pPr>
      <w:r w:rsidRPr="003B2883">
        <w:t xml:space="preserve">      parameters:</w:t>
      </w:r>
    </w:p>
    <w:p w14:paraId="002D3602" w14:textId="77777777" w:rsidR="00C91BFE" w:rsidRPr="003B2883" w:rsidRDefault="00C91BFE" w:rsidP="00C91BFE">
      <w:pPr>
        <w:pStyle w:val="PL"/>
      </w:pPr>
      <w:r w:rsidRPr="003B2883">
        <w:t xml:space="preserve">        - name: ueContextId</w:t>
      </w:r>
    </w:p>
    <w:p w14:paraId="617D8C84" w14:textId="77777777" w:rsidR="00C91BFE" w:rsidRPr="003B2883" w:rsidRDefault="00C91BFE" w:rsidP="00C91BFE">
      <w:pPr>
        <w:pStyle w:val="PL"/>
      </w:pPr>
      <w:r w:rsidRPr="003B2883">
        <w:t xml:space="preserve">          in: path</w:t>
      </w:r>
    </w:p>
    <w:p w14:paraId="2884A116" w14:textId="77777777" w:rsidR="00C91BFE" w:rsidRPr="003B2883" w:rsidRDefault="00C91BFE" w:rsidP="00C91BFE">
      <w:pPr>
        <w:pStyle w:val="PL"/>
      </w:pPr>
      <w:r w:rsidRPr="003B2883">
        <w:t xml:space="preserve">          description: UE Context Identifier</w:t>
      </w:r>
    </w:p>
    <w:p w14:paraId="032497E5" w14:textId="77777777" w:rsidR="00C91BFE" w:rsidRPr="003B2883" w:rsidRDefault="00C91BFE" w:rsidP="00C91BFE">
      <w:pPr>
        <w:pStyle w:val="PL"/>
      </w:pPr>
      <w:r w:rsidRPr="003B2883">
        <w:t xml:space="preserve">          required: true</w:t>
      </w:r>
    </w:p>
    <w:p w14:paraId="2DE3E9EF" w14:textId="77777777" w:rsidR="00C91BFE" w:rsidRPr="003B2883" w:rsidRDefault="00C91BFE" w:rsidP="00C91BFE">
      <w:pPr>
        <w:pStyle w:val="PL"/>
      </w:pPr>
      <w:r w:rsidRPr="003B2883">
        <w:t xml:space="preserve">          schema:</w:t>
      </w:r>
    </w:p>
    <w:p w14:paraId="1B924315" w14:textId="77777777" w:rsidR="00C91BFE" w:rsidRPr="003B2883" w:rsidRDefault="00C91BFE" w:rsidP="00C91BFE">
      <w:pPr>
        <w:pStyle w:val="PL"/>
      </w:pPr>
      <w:r w:rsidRPr="003B2883">
        <w:t xml:space="preserve">            type: string</w:t>
      </w:r>
    </w:p>
    <w:p w14:paraId="55242B29"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67989604" w14:textId="77777777" w:rsidR="00C91BFE" w:rsidRPr="003B2883" w:rsidRDefault="00C91BFE" w:rsidP="00C91BFE">
      <w:pPr>
        <w:pStyle w:val="PL"/>
      </w:pPr>
      <w:r w:rsidRPr="003B2883">
        <w:t xml:space="preserve">      requestBody:</w:t>
      </w:r>
    </w:p>
    <w:p w14:paraId="63BFF44A" w14:textId="77777777" w:rsidR="00C91BFE" w:rsidRPr="003B2883" w:rsidRDefault="00C91BFE" w:rsidP="00C91BFE">
      <w:pPr>
        <w:pStyle w:val="PL"/>
      </w:pPr>
      <w:r w:rsidRPr="003B2883">
        <w:t xml:space="preserve">        content:</w:t>
      </w:r>
    </w:p>
    <w:p w14:paraId="2A1F20B1" w14:textId="77777777" w:rsidR="00C91BFE" w:rsidRPr="003B2883" w:rsidRDefault="00C91BFE" w:rsidP="00C91BFE">
      <w:pPr>
        <w:pStyle w:val="PL"/>
      </w:pPr>
      <w:r w:rsidRPr="003B2883">
        <w:t xml:space="preserve">          multipart/related:  # message with binary body part(s)</w:t>
      </w:r>
    </w:p>
    <w:p w14:paraId="0735DFB3" w14:textId="77777777" w:rsidR="00C91BFE" w:rsidRPr="003B2883" w:rsidRDefault="00C91BFE" w:rsidP="00C91BFE">
      <w:pPr>
        <w:pStyle w:val="PL"/>
      </w:pPr>
      <w:r w:rsidRPr="003B2883">
        <w:t xml:space="preserve">            schema:</w:t>
      </w:r>
    </w:p>
    <w:p w14:paraId="38D38EC0" w14:textId="77777777" w:rsidR="00C91BFE" w:rsidRPr="003B2883" w:rsidRDefault="00C91BFE" w:rsidP="00C91BFE">
      <w:pPr>
        <w:pStyle w:val="PL"/>
      </w:pPr>
      <w:r w:rsidRPr="003B2883">
        <w:t xml:space="preserve">              type: object</w:t>
      </w:r>
    </w:p>
    <w:p w14:paraId="2718227C" w14:textId="77777777" w:rsidR="00C91BFE" w:rsidRPr="003B2883" w:rsidRDefault="00C91BFE" w:rsidP="00C91BFE">
      <w:pPr>
        <w:pStyle w:val="PL"/>
      </w:pPr>
      <w:r w:rsidRPr="003B2883">
        <w:t xml:space="preserve">              properties: # Request parts</w:t>
      </w:r>
    </w:p>
    <w:p w14:paraId="63EFB481" w14:textId="77777777" w:rsidR="00C91BFE" w:rsidRPr="003B2883" w:rsidRDefault="00C91BFE" w:rsidP="00C91BFE">
      <w:pPr>
        <w:pStyle w:val="PL"/>
      </w:pPr>
      <w:r w:rsidRPr="003B2883">
        <w:t xml:space="preserve">                jsonData:</w:t>
      </w:r>
    </w:p>
    <w:p w14:paraId="7DECA14F" w14:textId="77777777" w:rsidR="00C91BFE" w:rsidRPr="003B2883" w:rsidRDefault="00C91BFE" w:rsidP="00C91BFE">
      <w:pPr>
        <w:pStyle w:val="PL"/>
      </w:pPr>
      <w:r w:rsidRPr="003B2883">
        <w:t xml:space="preserve">                  $ref: '#/components/schemas/UeContextCreateData'</w:t>
      </w:r>
    </w:p>
    <w:p w14:paraId="28CBD65E" w14:textId="77777777" w:rsidR="00C91BFE" w:rsidRPr="003B2883" w:rsidRDefault="00C91BFE" w:rsidP="00C91BFE">
      <w:pPr>
        <w:pStyle w:val="PL"/>
      </w:pPr>
      <w:r w:rsidRPr="003B2883">
        <w:t xml:space="preserve">                binaryDataN2Information:</w:t>
      </w:r>
    </w:p>
    <w:p w14:paraId="2EEBA67F" w14:textId="77777777" w:rsidR="00C91BFE" w:rsidRPr="003B2883" w:rsidRDefault="00C91BFE" w:rsidP="00C91BFE">
      <w:pPr>
        <w:pStyle w:val="PL"/>
      </w:pPr>
      <w:r w:rsidRPr="003B2883">
        <w:t xml:space="preserve">                  type: string</w:t>
      </w:r>
    </w:p>
    <w:p w14:paraId="215F2184" w14:textId="77777777" w:rsidR="00C91BFE" w:rsidRPr="003B2883" w:rsidRDefault="00C91BFE" w:rsidP="00C91BFE">
      <w:pPr>
        <w:pStyle w:val="PL"/>
      </w:pPr>
      <w:r w:rsidRPr="003B2883">
        <w:t xml:space="preserve">                  format: binary</w:t>
      </w:r>
    </w:p>
    <w:p w14:paraId="59959473" w14:textId="77777777" w:rsidR="00F13222" w:rsidRPr="003B2883" w:rsidRDefault="00F13222" w:rsidP="00F13222">
      <w:pPr>
        <w:pStyle w:val="PL"/>
      </w:pPr>
      <w:r w:rsidRPr="003B2883">
        <w:t xml:space="preserve">                binaryDataN2InformationExt1:</w:t>
      </w:r>
    </w:p>
    <w:p w14:paraId="5A6CF543" w14:textId="77777777" w:rsidR="00F13222" w:rsidRPr="003B2883" w:rsidRDefault="00F13222" w:rsidP="00F13222">
      <w:pPr>
        <w:pStyle w:val="PL"/>
      </w:pPr>
      <w:r w:rsidRPr="003B2883">
        <w:t xml:space="preserve">                  type: string</w:t>
      </w:r>
    </w:p>
    <w:p w14:paraId="210A045A" w14:textId="320FFA3B" w:rsidR="00F13222" w:rsidRPr="003B2883" w:rsidRDefault="00F13222" w:rsidP="00F13222">
      <w:pPr>
        <w:pStyle w:val="PL"/>
      </w:pPr>
      <w:r w:rsidRPr="003B2883">
        <w:t xml:space="preserve">                  format: binary</w:t>
      </w:r>
    </w:p>
    <w:p w14:paraId="0FDCE970" w14:textId="77777777" w:rsidR="00531AF9" w:rsidRPr="003B2883" w:rsidRDefault="00531AF9" w:rsidP="00531AF9">
      <w:pPr>
        <w:pStyle w:val="PL"/>
      </w:pPr>
      <w:r w:rsidRPr="003B2883">
        <w:t xml:space="preserve">                binaryDataN2InformationExt2:</w:t>
      </w:r>
    </w:p>
    <w:p w14:paraId="28F43120" w14:textId="77777777" w:rsidR="00531AF9" w:rsidRPr="003B2883" w:rsidRDefault="00531AF9" w:rsidP="00531AF9">
      <w:pPr>
        <w:pStyle w:val="PL"/>
      </w:pPr>
      <w:r w:rsidRPr="003B2883">
        <w:t xml:space="preserve">                  type: string</w:t>
      </w:r>
    </w:p>
    <w:p w14:paraId="3B0D5E62" w14:textId="77777777" w:rsidR="00531AF9" w:rsidRPr="003B2883" w:rsidRDefault="00531AF9" w:rsidP="00531AF9">
      <w:pPr>
        <w:pStyle w:val="PL"/>
      </w:pPr>
      <w:r w:rsidRPr="003B2883">
        <w:t xml:space="preserve">                  format: binary</w:t>
      </w:r>
    </w:p>
    <w:p w14:paraId="0AEAB391" w14:textId="77777777" w:rsidR="00531AF9" w:rsidRPr="003B2883" w:rsidRDefault="00531AF9" w:rsidP="00531AF9">
      <w:pPr>
        <w:pStyle w:val="PL"/>
      </w:pPr>
      <w:r w:rsidRPr="003B2883">
        <w:t xml:space="preserve">                binaryDataN2InformationExt3:</w:t>
      </w:r>
    </w:p>
    <w:p w14:paraId="68F76C9C" w14:textId="77777777" w:rsidR="00531AF9" w:rsidRPr="003B2883" w:rsidRDefault="00531AF9" w:rsidP="00531AF9">
      <w:pPr>
        <w:pStyle w:val="PL"/>
      </w:pPr>
      <w:r w:rsidRPr="003B2883">
        <w:t xml:space="preserve">                  type: string</w:t>
      </w:r>
    </w:p>
    <w:p w14:paraId="770E7994" w14:textId="77777777" w:rsidR="00531AF9" w:rsidRPr="003B2883" w:rsidRDefault="00531AF9" w:rsidP="00531AF9">
      <w:pPr>
        <w:pStyle w:val="PL"/>
      </w:pPr>
      <w:r w:rsidRPr="003B2883">
        <w:t xml:space="preserve">                  format: binary</w:t>
      </w:r>
    </w:p>
    <w:p w14:paraId="015B2BF7" w14:textId="77777777" w:rsidR="00531AF9" w:rsidRPr="003B2883" w:rsidRDefault="00531AF9" w:rsidP="00531AF9">
      <w:pPr>
        <w:pStyle w:val="PL"/>
      </w:pPr>
      <w:r w:rsidRPr="003B2883">
        <w:t xml:space="preserve">                binaryDataN2InformationExt4:</w:t>
      </w:r>
    </w:p>
    <w:p w14:paraId="21B24653" w14:textId="77777777" w:rsidR="00531AF9" w:rsidRPr="003B2883" w:rsidRDefault="00531AF9" w:rsidP="00531AF9">
      <w:pPr>
        <w:pStyle w:val="PL"/>
      </w:pPr>
      <w:r w:rsidRPr="003B2883">
        <w:t xml:space="preserve">                  type: string</w:t>
      </w:r>
    </w:p>
    <w:p w14:paraId="4F409C58" w14:textId="77777777" w:rsidR="00531AF9" w:rsidRPr="003B2883" w:rsidRDefault="00531AF9" w:rsidP="00531AF9">
      <w:pPr>
        <w:pStyle w:val="PL"/>
      </w:pPr>
      <w:r w:rsidRPr="003B2883">
        <w:t xml:space="preserve">                  format: binary</w:t>
      </w:r>
    </w:p>
    <w:p w14:paraId="7CBAB82A" w14:textId="77777777" w:rsidR="00531AF9" w:rsidRPr="003B2883" w:rsidRDefault="00531AF9" w:rsidP="00531AF9">
      <w:pPr>
        <w:pStyle w:val="PL"/>
      </w:pPr>
      <w:r w:rsidRPr="003B2883">
        <w:t xml:space="preserve">                binaryDataN2InformationExt5:</w:t>
      </w:r>
    </w:p>
    <w:p w14:paraId="223823D6" w14:textId="77777777" w:rsidR="00531AF9" w:rsidRPr="003B2883" w:rsidRDefault="00531AF9" w:rsidP="00531AF9">
      <w:pPr>
        <w:pStyle w:val="PL"/>
      </w:pPr>
      <w:r w:rsidRPr="003B2883">
        <w:t xml:space="preserve">                  type: string</w:t>
      </w:r>
    </w:p>
    <w:p w14:paraId="5EC396E4" w14:textId="77777777" w:rsidR="00531AF9" w:rsidRPr="003B2883" w:rsidRDefault="00531AF9" w:rsidP="00531AF9">
      <w:pPr>
        <w:pStyle w:val="PL"/>
      </w:pPr>
      <w:r w:rsidRPr="003B2883">
        <w:t xml:space="preserve">                  format: binary</w:t>
      </w:r>
    </w:p>
    <w:p w14:paraId="108093FB" w14:textId="77777777" w:rsidR="00531AF9" w:rsidRPr="003B2883" w:rsidRDefault="00531AF9" w:rsidP="00531AF9">
      <w:pPr>
        <w:pStyle w:val="PL"/>
      </w:pPr>
      <w:r w:rsidRPr="003B2883">
        <w:t xml:space="preserve">                binaryDataN2InformationExt6:</w:t>
      </w:r>
    </w:p>
    <w:p w14:paraId="2FB9ADEC" w14:textId="77777777" w:rsidR="00531AF9" w:rsidRPr="003B2883" w:rsidRDefault="00531AF9" w:rsidP="00531AF9">
      <w:pPr>
        <w:pStyle w:val="PL"/>
      </w:pPr>
      <w:r w:rsidRPr="003B2883">
        <w:t xml:space="preserve">                  type: string</w:t>
      </w:r>
    </w:p>
    <w:p w14:paraId="0151F0E2" w14:textId="77777777" w:rsidR="00531AF9" w:rsidRPr="003B2883" w:rsidRDefault="00531AF9" w:rsidP="00531AF9">
      <w:pPr>
        <w:pStyle w:val="PL"/>
      </w:pPr>
      <w:r w:rsidRPr="003B2883">
        <w:t xml:space="preserve">                  format: binary</w:t>
      </w:r>
    </w:p>
    <w:p w14:paraId="3F92BFC8" w14:textId="77777777" w:rsidR="00531AF9" w:rsidRPr="003B2883" w:rsidRDefault="00531AF9" w:rsidP="00531AF9">
      <w:pPr>
        <w:pStyle w:val="PL"/>
      </w:pPr>
      <w:r w:rsidRPr="003B2883">
        <w:t xml:space="preserve">                binaryDataN2InformationExt7:</w:t>
      </w:r>
    </w:p>
    <w:p w14:paraId="7BD41F8A" w14:textId="77777777" w:rsidR="00531AF9" w:rsidRPr="003B2883" w:rsidRDefault="00531AF9" w:rsidP="00531AF9">
      <w:pPr>
        <w:pStyle w:val="PL"/>
      </w:pPr>
      <w:r w:rsidRPr="003B2883">
        <w:t xml:space="preserve">                  type: string</w:t>
      </w:r>
    </w:p>
    <w:p w14:paraId="13CAEC2B" w14:textId="77777777" w:rsidR="00531AF9" w:rsidRPr="003B2883" w:rsidRDefault="00531AF9" w:rsidP="00531AF9">
      <w:pPr>
        <w:pStyle w:val="PL"/>
      </w:pPr>
      <w:r w:rsidRPr="003B2883">
        <w:lastRenderedPageBreak/>
        <w:t xml:space="preserve">                  format: binary</w:t>
      </w:r>
    </w:p>
    <w:p w14:paraId="6AD2EAFC" w14:textId="77777777" w:rsidR="00531AF9" w:rsidRPr="003B2883" w:rsidRDefault="00531AF9" w:rsidP="00531AF9">
      <w:pPr>
        <w:pStyle w:val="PL"/>
      </w:pPr>
      <w:r w:rsidRPr="003B2883">
        <w:t xml:space="preserve">                binaryDataN2InformationExt8:</w:t>
      </w:r>
    </w:p>
    <w:p w14:paraId="388DBCAF" w14:textId="77777777" w:rsidR="00531AF9" w:rsidRPr="003B2883" w:rsidRDefault="00531AF9" w:rsidP="00531AF9">
      <w:pPr>
        <w:pStyle w:val="PL"/>
      </w:pPr>
      <w:r w:rsidRPr="003B2883">
        <w:t xml:space="preserve">                  type: string</w:t>
      </w:r>
    </w:p>
    <w:p w14:paraId="308C5839" w14:textId="77777777" w:rsidR="00531AF9" w:rsidRPr="003B2883" w:rsidRDefault="00531AF9" w:rsidP="00531AF9">
      <w:pPr>
        <w:pStyle w:val="PL"/>
      </w:pPr>
      <w:r w:rsidRPr="003B2883">
        <w:t xml:space="preserve">                  format: binary</w:t>
      </w:r>
    </w:p>
    <w:p w14:paraId="13214399" w14:textId="77777777" w:rsidR="00531AF9" w:rsidRPr="003B2883" w:rsidRDefault="00531AF9" w:rsidP="00531AF9">
      <w:pPr>
        <w:pStyle w:val="PL"/>
      </w:pPr>
      <w:r w:rsidRPr="003B2883">
        <w:t xml:space="preserve">                binaryDataN2InformationExt9:</w:t>
      </w:r>
    </w:p>
    <w:p w14:paraId="7E2B0398" w14:textId="77777777" w:rsidR="00531AF9" w:rsidRPr="003B2883" w:rsidRDefault="00531AF9" w:rsidP="00531AF9">
      <w:pPr>
        <w:pStyle w:val="PL"/>
      </w:pPr>
      <w:r w:rsidRPr="003B2883">
        <w:t xml:space="preserve">                  type: string</w:t>
      </w:r>
    </w:p>
    <w:p w14:paraId="5335D534" w14:textId="77777777" w:rsidR="00531AF9" w:rsidRPr="003B2883" w:rsidRDefault="00531AF9" w:rsidP="00531AF9">
      <w:pPr>
        <w:pStyle w:val="PL"/>
      </w:pPr>
      <w:r w:rsidRPr="003B2883">
        <w:t xml:space="preserve">                  format: binary</w:t>
      </w:r>
    </w:p>
    <w:p w14:paraId="534116D0" w14:textId="77777777" w:rsidR="00531AF9" w:rsidRPr="003B2883" w:rsidRDefault="00531AF9" w:rsidP="00531AF9">
      <w:pPr>
        <w:pStyle w:val="PL"/>
      </w:pPr>
      <w:r w:rsidRPr="003B2883">
        <w:t xml:space="preserve">                binaryDataN2InformationExt10:</w:t>
      </w:r>
    </w:p>
    <w:p w14:paraId="03150B20" w14:textId="77777777" w:rsidR="00531AF9" w:rsidRPr="003B2883" w:rsidRDefault="00531AF9" w:rsidP="00531AF9">
      <w:pPr>
        <w:pStyle w:val="PL"/>
      </w:pPr>
      <w:r w:rsidRPr="003B2883">
        <w:t xml:space="preserve">                  type: string</w:t>
      </w:r>
    </w:p>
    <w:p w14:paraId="59586AC5" w14:textId="77777777" w:rsidR="00531AF9" w:rsidRPr="003B2883" w:rsidRDefault="00531AF9" w:rsidP="00531AF9">
      <w:pPr>
        <w:pStyle w:val="PL"/>
      </w:pPr>
      <w:r w:rsidRPr="003B2883">
        <w:t xml:space="preserve">                  format: binary</w:t>
      </w:r>
    </w:p>
    <w:p w14:paraId="3004DE7D" w14:textId="77777777" w:rsidR="00531AF9" w:rsidRPr="003B2883" w:rsidRDefault="00531AF9" w:rsidP="00531AF9">
      <w:pPr>
        <w:pStyle w:val="PL"/>
      </w:pPr>
      <w:r w:rsidRPr="003B2883">
        <w:t xml:space="preserve">                binaryDataN2InformationExt11:</w:t>
      </w:r>
    </w:p>
    <w:p w14:paraId="45D82080" w14:textId="77777777" w:rsidR="00531AF9" w:rsidRPr="003B2883" w:rsidRDefault="00531AF9" w:rsidP="00531AF9">
      <w:pPr>
        <w:pStyle w:val="PL"/>
      </w:pPr>
      <w:r w:rsidRPr="003B2883">
        <w:t xml:space="preserve">                  type: string</w:t>
      </w:r>
    </w:p>
    <w:p w14:paraId="0F63A618" w14:textId="77777777" w:rsidR="00531AF9" w:rsidRPr="003B2883" w:rsidRDefault="00531AF9" w:rsidP="00531AF9">
      <w:pPr>
        <w:pStyle w:val="PL"/>
      </w:pPr>
      <w:r w:rsidRPr="003B2883">
        <w:t xml:space="preserve">                  format: binary</w:t>
      </w:r>
    </w:p>
    <w:p w14:paraId="7CE7A727" w14:textId="77777777" w:rsidR="00531AF9" w:rsidRPr="003B2883" w:rsidRDefault="00531AF9" w:rsidP="00531AF9">
      <w:pPr>
        <w:pStyle w:val="PL"/>
      </w:pPr>
      <w:r w:rsidRPr="003B2883">
        <w:t xml:space="preserve">                binaryDataN2InformationExt12:</w:t>
      </w:r>
    </w:p>
    <w:p w14:paraId="5E048B76" w14:textId="77777777" w:rsidR="00531AF9" w:rsidRPr="003B2883" w:rsidRDefault="00531AF9" w:rsidP="00531AF9">
      <w:pPr>
        <w:pStyle w:val="PL"/>
      </w:pPr>
      <w:r w:rsidRPr="003B2883">
        <w:t xml:space="preserve">                  type: string</w:t>
      </w:r>
    </w:p>
    <w:p w14:paraId="6F67174A" w14:textId="77777777" w:rsidR="00531AF9" w:rsidRPr="003B2883" w:rsidRDefault="00531AF9" w:rsidP="00531AF9">
      <w:pPr>
        <w:pStyle w:val="PL"/>
      </w:pPr>
      <w:r w:rsidRPr="003B2883">
        <w:t xml:space="preserve">                  format: binary</w:t>
      </w:r>
    </w:p>
    <w:p w14:paraId="60F56186" w14:textId="77777777" w:rsidR="00531AF9" w:rsidRPr="003B2883" w:rsidRDefault="00531AF9" w:rsidP="00531AF9">
      <w:pPr>
        <w:pStyle w:val="PL"/>
      </w:pPr>
      <w:r w:rsidRPr="003B2883">
        <w:t xml:space="preserve">                binaryDataN2InformationExt13:</w:t>
      </w:r>
    </w:p>
    <w:p w14:paraId="40AB4465" w14:textId="77777777" w:rsidR="00531AF9" w:rsidRPr="003B2883" w:rsidRDefault="00531AF9" w:rsidP="00531AF9">
      <w:pPr>
        <w:pStyle w:val="PL"/>
      </w:pPr>
      <w:r w:rsidRPr="003B2883">
        <w:t xml:space="preserve">                  type: string</w:t>
      </w:r>
    </w:p>
    <w:p w14:paraId="056BB40E" w14:textId="77777777" w:rsidR="00531AF9" w:rsidRPr="003B2883" w:rsidRDefault="00531AF9" w:rsidP="00531AF9">
      <w:pPr>
        <w:pStyle w:val="PL"/>
      </w:pPr>
      <w:r w:rsidRPr="003B2883">
        <w:t xml:space="preserve">                  format: binary</w:t>
      </w:r>
    </w:p>
    <w:p w14:paraId="0FE73D01" w14:textId="77777777" w:rsidR="00531AF9" w:rsidRPr="003B2883" w:rsidRDefault="00531AF9" w:rsidP="00531AF9">
      <w:pPr>
        <w:pStyle w:val="PL"/>
      </w:pPr>
      <w:r w:rsidRPr="003B2883">
        <w:t xml:space="preserve">                binaryDataN2InformationExt14:</w:t>
      </w:r>
    </w:p>
    <w:p w14:paraId="351C0084" w14:textId="77777777" w:rsidR="00531AF9" w:rsidRPr="003B2883" w:rsidRDefault="00531AF9" w:rsidP="00531AF9">
      <w:pPr>
        <w:pStyle w:val="PL"/>
      </w:pPr>
      <w:r w:rsidRPr="003B2883">
        <w:t xml:space="preserve">                  type: string</w:t>
      </w:r>
    </w:p>
    <w:p w14:paraId="0E4CA7CA" w14:textId="77777777" w:rsidR="00531AF9" w:rsidRPr="003B2883" w:rsidRDefault="00531AF9" w:rsidP="00531AF9">
      <w:pPr>
        <w:pStyle w:val="PL"/>
      </w:pPr>
      <w:r w:rsidRPr="003B2883">
        <w:t xml:space="preserve">                  format: binary</w:t>
      </w:r>
    </w:p>
    <w:p w14:paraId="2DCDB013" w14:textId="77777777" w:rsidR="00531AF9" w:rsidRPr="003B2883" w:rsidRDefault="00531AF9" w:rsidP="00531AF9">
      <w:pPr>
        <w:pStyle w:val="PL"/>
      </w:pPr>
      <w:r w:rsidRPr="003B2883">
        <w:t xml:space="preserve">                binaryDataN2InformationExt15:</w:t>
      </w:r>
    </w:p>
    <w:p w14:paraId="46E88B83" w14:textId="77777777" w:rsidR="00531AF9" w:rsidRPr="003B2883" w:rsidRDefault="00531AF9" w:rsidP="00531AF9">
      <w:pPr>
        <w:pStyle w:val="PL"/>
      </w:pPr>
      <w:r w:rsidRPr="003B2883">
        <w:t xml:space="preserve">                  type: string</w:t>
      </w:r>
    </w:p>
    <w:p w14:paraId="623D0CC9" w14:textId="77777777" w:rsidR="00531AF9" w:rsidRPr="003B2883" w:rsidRDefault="00531AF9" w:rsidP="00531AF9">
      <w:pPr>
        <w:pStyle w:val="PL"/>
      </w:pPr>
      <w:r w:rsidRPr="003B2883">
        <w:t xml:space="preserve">                  format: binary</w:t>
      </w:r>
    </w:p>
    <w:p w14:paraId="5B205FF2" w14:textId="77777777" w:rsidR="00531AF9" w:rsidRPr="003B2883" w:rsidRDefault="00531AF9" w:rsidP="00531AF9">
      <w:pPr>
        <w:pStyle w:val="PL"/>
      </w:pPr>
      <w:r w:rsidRPr="003B2883">
        <w:t xml:space="preserve">                binaryDataN2InformationExt16:</w:t>
      </w:r>
    </w:p>
    <w:p w14:paraId="040DBA75" w14:textId="77777777" w:rsidR="00531AF9" w:rsidRPr="003B2883" w:rsidRDefault="00531AF9" w:rsidP="00531AF9">
      <w:pPr>
        <w:pStyle w:val="PL"/>
      </w:pPr>
      <w:r w:rsidRPr="003B2883">
        <w:t xml:space="preserve">                  type: string</w:t>
      </w:r>
    </w:p>
    <w:p w14:paraId="29FF6D2C" w14:textId="1DB6D16E" w:rsidR="00531AF9" w:rsidRPr="003B2883" w:rsidRDefault="00531AF9" w:rsidP="00531AF9">
      <w:pPr>
        <w:pStyle w:val="PL"/>
      </w:pPr>
      <w:r w:rsidRPr="003B2883">
        <w:t xml:space="preserve">                  format: binary</w:t>
      </w:r>
    </w:p>
    <w:p w14:paraId="1855B196" w14:textId="77777777" w:rsidR="00C91BFE" w:rsidRPr="003B2883" w:rsidRDefault="00C91BFE" w:rsidP="00C91BFE">
      <w:pPr>
        <w:pStyle w:val="PL"/>
      </w:pPr>
      <w:r w:rsidRPr="003B2883">
        <w:t xml:space="preserve">            encoding:</w:t>
      </w:r>
    </w:p>
    <w:p w14:paraId="2A8A8682" w14:textId="77777777" w:rsidR="00C91BFE" w:rsidRPr="003B2883" w:rsidRDefault="00C91BFE" w:rsidP="00C91BFE">
      <w:pPr>
        <w:pStyle w:val="PL"/>
      </w:pPr>
      <w:r w:rsidRPr="003B2883">
        <w:t xml:space="preserve">              jsonData:</w:t>
      </w:r>
    </w:p>
    <w:p w14:paraId="1F56F9DA" w14:textId="77777777" w:rsidR="00C91BFE" w:rsidRPr="003B2883" w:rsidRDefault="00C91BFE" w:rsidP="00C91BFE">
      <w:pPr>
        <w:pStyle w:val="PL"/>
      </w:pPr>
      <w:r w:rsidRPr="003B2883">
        <w:t xml:space="preserve">                contentType:  application/json</w:t>
      </w:r>
    </w:p>
    <w:p w14:paraId="76FD9741" w14:textId="77777777" w:rsidR="00C91BFE" w:rsidRPr="003B2883" w:rsidRDefault="00C91BFE" w:rsidP="00C91BFE">
      <w:pPr>
        <w:pStyle w:val="PL"/>
      </w:pPr>
      <w:r w:rsidRPr="003B2883">
        <w:t xml:space="preserve">              binaryDataN2Information:</w:t>
      </w:r>
    </w:p>
    <w:p w14:paraId="79A0A10E" w14:textId="77777777" w:rsidR="00C91BFE" w:rsidRPr="003B2883" w:rsidRDefault="00C91BFE" w:rsidP="00C91BFE">
      <w:pPr>
        <w:pStyle w:val="PL"/>
      </w:pPr>
      <w:r w:rsidRPr="003B2883">
        <w:t xml:space="preserve">                contentType:  application/vnd.3gpp.ngap</w:t>
      </w:r>
    </w:p>
    <w:p w14:paraId="224F8D73" w14:textId="77777777" w:rsidR="00C91BFE" w:rsidRPr="003B2883" w:rsidRDefault="00C91BFE" w:rsidP="00C91BFE">
      <w:pPr>
        <w:pStyle w:val="PL"/>
      </w:pPr>
      <w:r w:rsidRPr="003B2883">
        <w:t xml:space="preserve">                headers:</w:t>
      </w:r>
    </w:p>
    <w:p w14:paraId="60F235E3" w14:textId="77777777" w:rsidR="00C91BFE" w:rsidRPr="003B2883" w:rsidRDefault="00C91BFE" w:rsidP="00C91BFE">
      <w:pPr>
        <w:pStyle w:val="PL"/>
      </w:pPr>
      <w:r w:rsidRPr="003B2883">
        <w:t xml:space="preserve">                  Content-Id:</w:t>
      </w:r>
    </w:p>
    <w:p w14:paraId="470A3FBF" w14:textId="77777777" w:rsidR="00C91BFE" w:rsidRPr="003B2883" w:rsidRDefault="00C91BFE" w:rsidP="00C91BFE">
      <w:pPr>
        <w:pStyle w:val="PL"/>
      </w:pPr>
      <w:r w:rsidRPr="003B2883">
        <w:t xml:space="preserve">                    schema:</w:t>
      </w:r>
    </w:p>
    <w:p w14:paraId="6F3C6D02" w14:textId="4A180AA4" w:rsidR="00C91BFE" w:rsidRPr="003B2883" w:rsidRDefault="00C91BFE" w:rsidP="00C91BFE">
      <w:pPr>
        <w:pStyle w:val="PL"/>
      </w:pPr>
      <w:r w:rsidRPr="003B2883">
        <w:t xml:space="preserve">                      type: string</w:t>
      </w:r>
    </w:p>
    <w:p w14:paraId="7C2ED1C5" w14:textId="77777777" w:rsidR="00F13222" w:rsidRPr="003B2883" w:rsidRDefault="00F13222" w:rsidP="00F13222">
      <w:pPr>
        <w:pStyle w:val="PL"/>
      </w:pPr>
      <w:r w:rsidRPr="003B2883">
        <w:t xml:space="preserve">              binaryDataN2InformationExt1:</w:t>
      </w:r>
    </w:p>
    <w:p w14:paraId="2B327013" w14:textId="77777777" w:rsidR="00F13222" w:rsidRPr="003B2883" w:rsidRDefault="00F13222" w:rsidP="00F13222">
      <w:pPr>
        <w:pStyle w:val="PL"/>
      </w:pPr>
      <w:r w:rsidRPr="003B2883">
        <w:t xml:space="preserve">                contentType:  application/vnd.3gpp.ngap</w:t>
      </w:r>
    </w:p>
    <w:p w14:paraId="490245F8" w14:textId="77777777" w:rsidR="00F13222" w:rsidRPr="003B2883" w:rsidRDefault="00F13222" w:rsidP="00F13222">
      <w:pPr>
        <w:pStyle w:val="PL"/>
      </w:pPr>
      <w:r w:rsidRPr="003B2883">
        <w:t xml:space="preserve">                headers:</w:t>
      </w:r>
    </w:p>
    <w:p w14:paraId="7743165A" w14:textId="77777777" w:rsidR="00F13222" w:rsidRPr="003B2883" w:rsidRDefault="00F13222" w:rsidP="00F13222">
      <w:pPr>
        <w:pStyle w:val="PL"/>
      </w:pPr>
      <w:r w:rsidRPr="003B2883">
        <w:t xml:space="preserve">                  Content-Id:</w:t>
      </w:r>
    </w:p>
    <w:p w14:paraId="63BD8409" w14:textId="77777777" w:rsidR="00F13222" w:rsidRPr="003B2883" w:rsidRDefault="00F13222" w:rsidP="00F13222">
      <w:pPr>
        <w:pStyle w:val="PL"/>
      </w:pPr>
      <w:r w:rsidRPr="003B2883">
        <w:t xml:space="preserve">                    schema:</w:t>
      </w:r>
    </w:p>
    <w:p w14:paraId="787F4B85" w14:textId="175D005C" w:rsidR="00F13222" w:rsidRPr="003B2883" w:rsidRDefault="00F13222" w:rsidP="00F13222">
      <w:pPr>
        <w:pStyle w:val="PL"/>
      </w:pPr>
      <w:r w:rsidRPr="003B2883">
        <w:t xml:space="preserve">                      type: string</w:t>
      </w:r>
    </w:p>
    <w:p w14:paraId="27E4BFC5" w14:textId="77777777" w:rsidR="00C84226" w:rsidRPr="003B2883" w:rsidRDefault="00C84226" w:rsidP="00C84226">
      <w:pPr>
        <w:pStyle w:val="PL"/>
      </w:pPr>
      <w:r w:rsidRPr="003B2883">
        <w:t xml:space="preserve">              binaryDataN2InformationExt2:</w:t>
      </w:r>
    </w:p>
    <w:p w14:paraId="0D9DA928" w14:textId="77777777" w:rsidR="00C84226" w:rsidRPr="003B2883" w:rsidRDefault="00C84226" w:rsidP="00C84226">
      <w:pPr>
        <w:pStyle w:val="PL"/>
      </w:pPr>
      <w:r w:rsidRPr="003B2883">
        <w:t xml:space="preserve">                contentType:  application/vnd.3gpp.ngap</w:t>
      </w:r>
    </w:p>
    <w:p w14:paraId="746F2D08" w14:textId="77777777" w:rsidR="00C84226" w:rsidRPr="003B2883" w:rsidRDefault="00C84226" w:rsidP="00C84226">
      <w:pPr>
        <w:pStyle w:val="PL"/>
      </w:pPr>
      <w:r w:rsidRPr="003B2883">
        <w:t xml:space="preserve">                headers:</w:t>
      </w:r>
    </w:p>
    <w:p w14:paraId="681F9360" w14:textId="77777777" w:rsidR="00C84226" w:rsidRPr="003B2883" w:rsidRDefault="00C84226" w:rsidP="00C84226">
      <w:pPr>
        <w:pStyle w:val="PL"/>
      </w:pPr>
      <w:r w:rsidRPr="003B2883">
        <w:t xml:space="preserve">                  Content-Id:</w:t>
      </w:r>
    </w:p>
    <w:p w14:paraId="1E65B34D" w14:textId="77777777" w:rsidR="00C84226" w:rsidRPr="003B2883" w:rsidRDefault="00C84226" w:rsidP="00C84226">
      <w:pPr>
        <w:pStyle w:val="PL"/>
      </w:pPr>
      <w:r w:rsidRPr="003B2883">
        <w:t xml:space="preserve">                    schema:</w:t>
      </w:r>
    </w:p>
    <w:p w14:paraId="3E9C5A41" w14:textId="65E38789" w:rsidR="00C84226" w:rsidRPr="003B2883" w:rsidRDefault="00C84226" w:rsidP="00C84226">
      <w:pPr>
        <w:pStyle w:val="PL"/>
      </w:pPr>
      <w:r w:rsidRPr="003B2883">
        <w:t xml:space="preserve">                      type: string</w:t>
      </w:r>
    </w:p>
    <w:p w14:paraId="0F3F3BD2" w14:textId="77777777" w:rsidR="00C84226" w:rsidRPr="003B2883" w:rsidRDefault="00C84226" w:rsidP="00C84226">
      <w:pPr>
        <w:pStyle w:val="PL"/>
      </w:pPr>
      <w:r w:rsidRPr="003B2883">
        <w:t xml:space="preserve">              binaryDataN2InformationExt3:</w:t>
      </w:r>
    </w:p>
    <w:p w14:paraId="07E6905B" w14:textId="77777777" w:rsidR="00C84226" w:rsidRPr="003B2883" w:rsidRDefault="00C84226" w:rsidP="00C84226">
      <w:pPr>
        <w:pStyle w:val="PL"/>
      </w:pPr>
      <w:r w:rsidRPr="003B2883">
        <w:t xml:space="preserve">                contentType:  application/vnd.3gpp.ngap</w:t>
      </w:r>
    </w:p>
    <w:p w14:paraId="333C94DA" w14:textId="77777777" w:rsidR="00C84226" w:rsidRPr="003B2883" w:rsidRDefault="00C84226" w:rsidP="00C84226">
      <w:pPr>
        <w:pStyle w:val="PL"/>
      </w:pPr>
      <w:r w:rsidRPr="003B2883">
        <w:t xml:space="preserve">                headers:</w:t>
      </w:r>
    </w:p>
    <w:p w14:paraId="362745F7" w14:textId="77777777" w:rsidR="00C84226" w:rsidRPr="003B2883" w:rsidRDefault="00C84226" w:rsidP="00C84226">
      <w:pPr>
        <w:pStyle w:val="PL"/>
      </w:pPr>
      <w:r w:rsidRPr="003B2883">
        <w:t xml:space="preserve">                  Content-Id:</w:t>
      </w:r>
    </w:p>
    <w:p w14:paraId="1BB3D53F" w14:textId="77777777" w:rsidR="00C84226" w:rsidRPr="003B2883" w:rsidRDefault="00C84226" w:rsidP="00C84226">
      <w:pPr>
        <w:pStyle w:val="PL"/>
      </w:pPr>
      <w:r w:rsidRPr="003B2883">
        <w:t xml:space="preserve">                    schema:</w:t>
      </w:r>
    </w:p>
    <w:p w14:paraId="5D08946C" w14:textId="64D382DC" w:rsidR="00C84226" w:rsidRPr="003B2883" w:rsidRDefault="00C84226" w:rsidP="00C84226">
      <w:pPr>
        <w:pStyle w:val="PL"/>
      </w:pPr>
      <w:r w:rsidRPr="003B2883">
        <w:t xml:space="preserve">                      type: string</w:t>
      </w:r>
    </w:p>
    <w:p w14:paraId="2D32D877" w14:textId="77777777" w:rsidR="00C84226" w:rsidRPr="003B2883" w:rsidRDefault="00C84226" w:rsidP="00C84226">
      <w:pPr>
        <w:pStyle w:val="PL"/>
      </w:pPr>
      <w:r w:rsidRPr="003B2883">
        <w:t xml:space="preserve">              binaryDataN2InformationExt4:</w:t>
      </w:r>
    </w:p>
    <w:p w14:paraId="12A70FEB" w14:textId="77777777" w:rsidR="00C84226" w:rsidRPr="003B2883" w:rsidRDefault="00C84226" w:rsidP="00C84226">
      <w:pPr>
        <w:pStyle w:val="PL"/>
      </w:pPr>
      <w:r w:rsidRPr="003B2883">
        <w:t xml:space="preserve">                contentType:  application/vnd.3gpp.ngap</w:t>
      </w:r>
    </w:p>
    <w:p w14:paraId="2E1A772D" w14:textId="77777777" w:rsidR="00C84226" w:rsidRPr="003B2883" w:rsidRDefault="00C84226" w:rsidP="00C84226">
      <w:pPr>
        <w:pStyle w:val="PL"/>
      </w:pPr>
      <w:r w:rsidRPr="003B2883">
        <w:t xml:space="preserve">                headers:</w:t>
      </w:r>
    </w:p>
    <w:p w14:paraId="485AB3CB" w14:textId="77777777" w:rsidR="00C84226" w:rsidRPr="003B2883" w:rsidRDefault="00C84226" w:rsidP="00C84226">
      <w:pPr>
        <w:pStyle w:val="PL"/>
      </w:pPr>
      <w:r w:rsidRPr="003B2883">
        <w:t xml:space="preserve">                  Content-Id:</w:t>
      </w:r>
    </w:p>
    <w:p w14:paraId="5AB0404C" w14:textId="77777777" w:rsidR="00C84226" w:rsidRPr="003B2883" w:rsidRDefault="00C84226" w:rsidP="00C84226">
      <w:pPr>
        <w:pStyle w:val="PL"/>
      </w:pPr>
      <w:r w:rsidRPr="003B2883">
        <w:t xml:space="preserve">                    schema:</w:t>
      </w:r>
    </w:p>
    <w:p w14:paraId="369F7D60" w14:textId="215027F0" w:rsidR="00C84226" w:rsidRPr="003B2883" w:rsidRDefault="00C84226" w:rsidP="00C84226">
      <w:pPr>
        <w:pStyle w:val="PL"/>
      </w:pPr>
      <w:r w:rsidRPr="003B2883">
        <w:t xml:space="preserve">                      type: string</w:t>
      </w:r>
    </w:p>
    <w:p w14:paraId="1F999695" w14:textId="77777777" w:rsidR="00C84226" w:rsidRPr="003B2883" w:rsidRDefault="00C84226" w:rsidP="00C84226">
      <w:pPr>
        <w:pStyle w:val="PL"/>
      </w:pPr>
      <w:r w:rsidRPr="003B2883">
        <w:t xml:space="preserve">              binaryDataN2InformationExt5:</w:t>
      </w:r>
    </w:p>
    <w:p w14:paraId="62328946" w14:textId="77777777" w:rsidR="00C84226" w:rsidRPr="003B2883" w:rsidRDefault="00C84226" w:rsidP="00C84226">
      <w:pPr>
        <w:pStyle w:val="PL"/>
      </w:pPr>
      <w:r w:rsidRPr="003B2883">
        <w:t xml:space="preserve">                contentType:  application/vnd.3gpp.ngap</w:t>
      </w:r>
    </w:p>
    <w:p w14:paraId="47C936A5" w14:textId="77777777" w:rsidR="00C84226" w:rsidRPr="003B2883" w:rsidRDefault="00C84226" w:rsidP="00C84226">
      <w:pPr>
        <w:pStyle w:val="PL"/>
      </w:pPr>
      <w:r w:rsidRPr="003B2883">
        <w:t xml:space="preserve">                headers:</w:t>
      </w:r>
    </w:p>
    <w:p w14:paraId="0D422738" w14:textId="77777777" w:rsidR="00C84226" w:rsidRPr="003B2883" w:rsidRDefault="00C84226" w:rsidP="00C84226">
      <w:pPr>
        <w:pStyle w:val="PL"/>
      </w:pPr>
      <w:r w:rsidRPr="003B2883">
        <w:t xml:space="preserve">                  Content-Id:</w:t>
      </w:r>
    </w:p>
    <w:p w14:paraId="3DE74990" w14:textId="77777777" w:rsidR="00C84226" w:rsidRPr="003B2883" w:rsidRDefault="00C84226" w:rsidP="00C84226">
      <w:pPr>
        <w:pStyle w:val="PL"/>
      </w:pPr>
      <w:r w:rsidRPr="003B2883">
        <w:t xml:space="preserve">                    schema:</w:t>
      </w:r>
    </w:p>
    <w:p w14:paraId="6CFDF852" w14:textId="1B18D8E3" w:rsidR="00C84226" w:rsidRPr="003B2883" w:rsidRDefault="00C84226" w:rsidP="00C84226">
      <w:pPr>
        <w:pStyle w:val="PL"/>
      </w:pPr>
      <w:r w:rsidRPr="003B2883">
        <w:t xml:space="preserve">                      type: string</w:t>
      </w:r>
    </w:p>
    <w:p w14:paraId="662C47EA" w14:textId="77777777" w:rsidR="00C84226" w:rsidRPr="003B2883" w:rsidRDefault="00C84226" w:rsidP="00C84226">
      <w:pPr>
        <w:pStyle w:val="PL"/>
      </w:pPr>
      <w:r w:rsidRPr="003B2883">
        <w:t xml:space="preserve">              binaryDataN2InformationExt6:</w:t>
      </w:r>
    </w:p>
    <w:p w14:paraId="4BCFCC06" w14:textId="77777777" w:rsidR="00C84226" w:rsidRPr="003B2883" w:rsidRDefault="00C84226" w:rsidP="00C84226">
      <w:pPr>
        <w:pStyle w:val="PL"/>
      </w:pPr>
      <w:r w:rsidRPr="003B2883">
        <w:t xml:space="preserve">                contentType:  application/vnd.3gpp.ngap</w:t>
      </w:r>
    </w:p>
    <w:p w14:paraId="7DD2F138" w14:textId="77777777" w:rsidR="00C84226" w:rsidRPr="003B2883" w:rsidRDefault="00C84226" w:rsidP="00C84226">
      <w:pPr>
        <w:pStyle w:val="PL"/>
      </w:pPr>
      <w:r w:rsidRPr="003B2883">
        <w:t xml:space="preserve">                headers:</w:t>
      </w:r>
    </w:p>
    <w:p w14:paraId="207CF8E4" w14:textId="77777777" w:rsidR="00C84226" w:rsidRPr="003B2883" w:rsidRDefault="00C84226" w:rsidP="00C84226">
      <w:pPr>
        <w:pStyle w:val="PL"/>
      </w:pPr>
      <w:r w:rsidRPr="003B2883">
        <w:t xml:space="preserve">                  Content-Id:</w:t>
      </w:r>
    </w:p>
    <w:p w14:paraId="75650CEE" w14:textId="77777777" w:rsidR="00C84226" w:rsidRPr="003B2883" w:rsidRDefault="00C84226" w:rsidP="00C84226">
      <w:pPr>
        <w:pStyle w:val="PL"/>
      </w:pPr>
      <w:r w:rsidRPr="003B2883">
        <w:t xml:space="preserve">                    schema:</w:t>
      </w:r>
    </w:p>
    <w:p w14:paraId="40ADF8F4" w14:textId="234546DF" w:rsidR="00C84226" w:rsidRPr="003B2883" w:rsidRDefault="00C84226" w:rsidP="00C84226">
      <w:pPr>
        <w:pStyle w:val="PL"/>
      </w:pPr>
      <w:r w:rsidRPr="003B2883">
        <w:t xml:space="preserve">                      type: string</w:t>
      </w:r>
    </w:p>
    <w:p w14:paraId="6D347118" w14:textId="77777777" w:rsidR="00C84226" w:rsidRPr="003B2883" w:rsidRDefault="00C84226" w:rsidP="00C84226">
      <w:pPr>
        <w:pStyle w:val="PL"/>
      </w:pPr>
      <w:r w:rsidRPr="003B2883">
        <w:t xml:space="preserve">              binaryDataN2InformationExt7:</w:t>
      </w:r>
    </w:p>
    <w:p w14:paraId="0FE3985D" w14:textId="77777777" w:rsidR="00C84226" w:rsidRPr="003B2883" w:rsidRDefault="00C84226" w:rsidP="00C84226">
      <w:pPr>
        <w:pStyle w:val="PL"/>
      </w:pPr>
      <w:r w:rsidRPr="003B2883">
        <w:t xml:space="preserve">                contentType:  application/vnd.3gpp.ngap</w:t>
      </w:r>
    </w:p>
    <w:p w14:paraId="2958D7F7" w14:textId="77777777" w:rsidR="00C84226" w:rsidRPr="003B2883" w:rsidRDefault="00C84226" w:rsidP="00C84226">
      <w:pPr>
        <w:pStyle w:val="PL"/>
      </w:pPr>
      <w:r w:rsidRPr="003B2883">
        <w:t xml:space="preserve">                headers:</w:t>
      </w:r>
    </w:p>
    <w:p w14:paraId="5061F0B4" w14:textId="77777777" w:rsidR="00C84226" w:rsidRPr="003B2883" w:rsidRDefault="00C84226" w:rsidP="00C84226">
      <w:pPr>
        <w:pStyle w:val="PL"/>
      </w:pPr>
      <w:r w:rsidRPr="003B2883">
        <w:t xml:space="preserve">                  Content-Id:</w:t>
      </w:r>
    </w:p>
    <w:p w14:paraId="585BF84A" w14:textId="77777777" w:rsidR="00C84226" w:rsidRPr="003B2883" w:rsidRDefault="00C84226" w:rsidP="00C84226">
      <w:pPr>
        <w:pStyle w:val="PL"/>
      </w:pPr>
      <w:r w:rsidRPr="003B2883">
        <w:t xml:space="preserve">                    schema:</w:t>
      </w:r>
    </w:p>
    <w:p w14:paraId="5B5112FC" w14:textId="33BC9AA6" w:rsidR="00C84226" w:rsidRPr="003B2883" w:rsidRDefault="00C84226" w:rsidP="00C84226">
      <w:pPr>
        <w:pStyle w:val="PL"/>
      </w:pPr>
      <w:r w:rsidRPr="003B2883">
        <w:lastRenderedPageBreak/>
        <w:t xml:space="preserve">                      type: string</w:t>
      </w:r>
    </w:p>
    <w:p w14:paraId="50524129" w14:textId="77777777" w:rsidR="00C84226" w:rsidRPr="003B2883" w:rsidRDefault="00C84226" w:rsidP="00C84226">
      <w:pPr>
        <w:pStyle w:val="PL"/>
      </w:pPr>
      <w:r w:rsidRPr="003B2883">
        <w:t xml:space="preserve">              binaryDataN2InformationExt8:</w:t>
      </w:r>
    </w:p>
    <w:p w14:paraId="7E9AA625" w14:textId="77777777" w:rsidR="00C84226" w:rsidRPr="003B2883" w:rsidRDefault="00C84226" w:rsidP="00C84226">
      <w:pPr>
        <w:pStyle w:val="PL"/>
      </w:pPr>
      <w:r w:rsidRPr="003B2883">
        <w:t xml:space="preserve">                contentType:  application/vnd.3gpp.ngap</w:t>
      </w:r>
    </w:p>
    <w:p w14:paraId="0DE4DAFF" w14:textId="77777777" w:rsidR="00C84226" w:rsidRPr="003B2883" w:rsidRDefault="00C84226" w:rsidP="00C84226">
      <w:pPr>
        <w:pStyle w:val="PL"/>
      </w:pPr>
      <w:r w:rsidRPr="003B2883">
        <w:t xml:space="preserve">                headers:</w:t>
      </w:r>
    </w:p>
    <w:p w14:paraId="1FB21E5D" w14:textId="77777777" w:rsidR="00C84226" w:rsidRPr="003B2883" w:rsidRDefault="00C84226" w:rsidP="00C84226">
      <w:pPr>
        <w:pStyle w:val="PL"/>
      </w:pPr>
      <w:r w:rsidRPr="003B2883">
        <w:t xml:space="preserve">                  Content-Id:</w:t>
      </w:r>
    </w:p>
    <w:p w14:paraId="0F439255" w14:textId="77777777" w:rsidR="00C84226" w:rsidRPr="003B2883" w:rsidRDefault="00C84226" w:rsidP="00C84226">
      <w:pPr>
        <w:pStyle w:val="PL"/>
      </w:pPr>
      <w:r w:rsidRPr="003B2883">
        <w:t xml:space="preserve">                    schema:</w:t>
      </w:r>
    </w:p>
    <w:p w14:paraId="2E51715D" w14:textId="6585B0A3" w:rsidR="00C84226" w:rsidRPr="003B2883" w:rsidRDefault="00C84226" w:rsidP="00C84226">
      <w:pPr>
        <w:pStyle w:val="PL"/>
      </w:pPr>
      <w:r w:rsidRPr="003B2883">
        <w:t xml:space="preserve">                      type: string</w:t>
      </w:r>
    </w:p>
    <w:p w14:paraId="0576D641" w14:textId="77777777" w:rsidR="00C84226" w:rsidRPr="003B2883" w:rsidRDefault="00C84226" w:rsidP="00C84226">
      <w:pPr>
        <w:pStyle w:val="PL"/>
      </w:pPr>
      <w:r w:rsidRPr="003B2883">
        <w:t xml:space="preserve">              binaryDataN2InformationExt9:</w:t>
      </w:r>
    </w:p>
    <w:p w14:paraId="3B062A72" w14:textId="77777777" w:rsidR="00C84226" w:rsidRPr="003B2883" w:rsidRDefault="00C84226" w:rsidP="00C84226">
      <w:pPr>
        <w:pStyle w:val="PL"/>
      </w:pPr>
      <w:r w:rsidRPr="003B2883">
        <w:t xml:space="preserve">                contentType:  application/vnd.3gpp.ngap</w:t>
      </w:r>
    </w:p>
    <w:p w14:paraId="76971F0B" w14:textId="77777777" w:rsidR="00C84226" w:rsidRPr="003B2883" w:rsidRDefault="00C84226" w:rsidP="00C84226">
      <w:pPr>
        <w:pStyle w:val="PL"/>
      </w:pPr>
      <w:r w:rsidRPr="003B2883">
        <w:t xml:space="preserve">                headers:</w:t>
      </w:r>
    </w:p>
    <w:p w14:paraId="1E8EDBB7" w14:textId="77777777" w:rsidR="00C84226" w:rsidRPr="003B2883" w:rsidRDefault="00C84226" w:rsidP="00C84226">
      <w:pPr>
        <w:pStyle w:val="PL"/>
      </w:pPr>
      <w:r w:rsidRPr="003B2883">
        <w:t xml:space="preserve">                  Content-Id:</w:t>
      </w:r>
    </w:p>
    <w:p w14:paraId="698FB28D" w14:textId="77777777" w:rsidR="00C84226" w:rsidRPr="003B2883" w:rsidRDefault="00C84226" w:rsidP="00C84226">
      <w:pPr>
        <w:pStyle w:val="PL"/>
      </w:pPr>
      <w:r w:rsidRPr="003B2883">
        <w:t xml:space="preserve">                    schema:</w:t>
      </w:r>
    </w:p>
    <w:p w14:paraId="48C1B878" w14:textId="54D6515A" w:rsidR="00C84226" w:rsidRPr="003B2883" w:rsidRDefault="00C84226" w:rsidP="00C84226">
      <w:pPr>
        <w:pStyle w:val="PL"/>
      </w:pPr>
      <w:r w:rsidRPr="003B2883">
        <w:t xml:space="preserve">                      type: string</w:t>
      </w:r>
    </w:p>
    <w:p w14:paraId="4ACEA6FD" w14:textId="77777777" w:rsidR="00C84226" w:rsidRPr="003B2883" w:rsidRDefault="00C84226" w:rsidP="00C84226">
      <w:pPr>
        <w:pStyle w:val="PL"/>
      </w:pPr>
      <w:r w:rsidRPr="003B2883">
        <w:t xml:space="preserve">              binaryDataN2InformationExt10:</w:t>
      </w:r>
    </w:p>
    <w:p w14:paraId="74E9181D" w14:textId="77777777" w:rsidR="00C84226" w:rsidRPr="003B2883" w:rsidRDefault="00C84226" w:rsidP="00C84226">
      <w:pPr>
        <w:pStyle w:val="PL"/>
      </w:pPr>
      <w:r w:rsidRPr="003B2883">
        <w:t xml:space="preserve">                contentType:  application/vnd.3gpp.ngap</w:t>
      </w:r>
    </w:p>
    <w:p w14:paraId="2D4F196E" w14:textId="77777777" w:rsidR="00C84226" w:rsidRPr="003B2883" w:rsidRDefault="00C84226" w:rsidP="00C84226">
      <w:pPr>
        <w:pStyle w:val="PL"/>
      </w:pPr>
      <w:r w:rsidRPr="003B2883">
        <w:t xml:space="preserve">                headers:</w:t>
      </w:r>
    </w:p>
    <w:p w14:paraId="4E8F6568" w14:textId="77777777" w:rsidR="00C84226" w:rsidRPr="003B2883" w:rsidRDefault="00C84226" w:rsidP="00C84226">
      <w:pPr>
        <w:pStyle w:val="PL"/>
      </w:pPr>
      <w:r w:rsidRPr="003B2883">
        <w:t xml:space="preserve">                  Content-Id:</w:t>
      </w:r>
    </w:p>
    <w:p w14:paraId="6E321574" w14:textId="77777777" w:rsidR="00C84226" w:rsidRPr="003B2883" w:rsidRDefault="00C84226" w:rsidP="00C84226">
      <w:pPr>
        <w:pStyle w:val="PL"/>
      </w:pPr>
      <w:r w:rsidRPr="003B2883">
        <w:t xml:space="preserve">                    schema:</w:t>
      </w:r>
    </w:p>
    <w:p w14:paraId="126DF8B5" w14:textId="3CFBD85D" w:rsidR="00C84226" w:rsidRPr="003B2883" w:rsidRDefault="00C84226" w:rsidP="00C84226">
      <w:pPr>
        <w:pStyle w:val="PL"/>
      </w:pPr>
      <w:r w:rsidRPr="003B2883">
        <w:t xml:space="preserve">                      type: string</w:t>
      </w:r>
    </w:p>
    <w:p w14:paraId="1FEAEB15" w14:textId="77777777" w:rsidR="00C84226" w:rsidRPr="003B2883" w:rsidRDefault="00C84226" w:rsidP="00C84226">
      <w:pPr>
        <w:pStyle w:val="PL"/>
      </w:pPr>
      <w:r w:rsidRPr="003B2883">
        <w:t xml:space="preserve">              binaryDataN2InformationExt11:</w:t>
      </w:r>
    </w:p>
    <w:p w14:paraId="1249485E" w14:textId="77777777" w:rsidR="00C84226" w:rsidRPr="003B2883" w:rsidRDefault="00C84226" w:rsidP="00C84226">
      <w:pPr>
        <w:pStyle w:val="PL"/>
      </w:pPr>
      <w:r w:rsidRPr="003B2883">
        <w:t xml:space="preserve">                contentType:  application/vnd.3gpp.ngap</w:t>
      </w:r>
    </w:p>
    <w:p w14:paraId="2069F96B" w14:textId="77777777" w:rsidR="00C84226" w:rsidRPr="003B2883" w:rsidRDefault="00C84226" w:rsidP="00C84226">
      <w:pPr>
        <w:pStyle w:val="PL"/>
      </w:pPr>
      <w:r w:rsidRPr="003B2883">
        <w:t xml:space="preserve">                headers:</w:t>
      </w:r>
    </w:p>
    <w:p w14:paraId="1C924B59" w14:textId="77777777" w:rsidR="00C84226" w:rsidRPr="003B2883" w:rsidRDefault="00C84226" w:rsidP="00C84226">
      <w:pPr>
        <w:pStyle w:val="PL"/>
      </w:pPr>
      <w:r w:rsidRPr="003B2883">
        <w:t xml:space="preserve">                  Content-Id:</w:t>
      </w:r>
    </w:p>
    <w:p w14:paraId="33616821" w14:textId="77777777" w:rsidR="00C84226" w:rsidRPr="003B2883" w:rsidRDefault="00C84226" w:rsidP="00C84226">
      <w:pPr>
        <w:pStyle w:val="PL"/>
      </w:pPr>
      <w:r w:rsidRPr="003B2883">
        <w:t xml:space="preserve">                    schema:</w:t>
      </w:r>
    </w:p>
    <w:p w14:paraId="3AE488D0" w14:textId="24A84C7E" w:rsidR="00C84226" w:rsidRPr="003B2883" w:rsidRDefault="00C84226" w:rsidP="00C84226">
      <w:pPr>
        <w:pStyle w:val="PL"/>
      </w:pPr>
      <w:r w:rsidRPr="003B2883">
        <w:t xml:space="preserve">                      type: string</w:t>
      </w:r>
    </w:p>
    <w:p w14:paraId="6C6170B2" w14:textId="77777777" w:rsidR="00C84226" w:rsidRPr="003B2883" w:rsidRDefault="00C84226" w:rsidP="00C84226">
      <w:pPr>
        <w:pStyle w:val="PL"/>
      </w:pPr>
      <w:r w:rsidRPr="003B2883">
        <w:t xml:space="preserve">              binaryDataN2InformationExt12:</w:t>
      </w:r>
    </w:p>
    <w:p w14:paraId="712D5466" w14:textId="77777777" w:rsidR="00C84226" w:rsidRPr="003B2883" w:rsidRDefault="00C84226" w:rsidP="00C84226">
      <w:pPr>
        <w:pStyle w:val="PL"/>
      </w:pPr>
      <w:r w:rsidRPr="003B2883">
        <w:t xml:space="preserve">                contentType:  application/vnd.3gpp.ngap</w:t>
      </w:r>
    </w:p>
    <w:p w14:paraId="730BB115" w14:textId="77777777" w:rsidR="00C84226" w:rsidRPr="003B2883" w:rsidRDefault="00C84226" w:rsidP="00C84226">
      <w:pPr>
        <w:pStyle w:val="PL"/>
      </w:pPr>
      <w:r w:rsidRPr="003B2883">
        <w:t xml:space="preserve">                headers:</w:t>
      </w:r>
    </w:p>
    <w:p w14:paraId="22955F5A" w14:textId="77777777" w:rsidR="00C84226" w:rsidRPr="003B2883" w:rsidRDefault="00C84226" w:rsidP="00C84226">
      <w:pPr>
        <w:pStyle w:val="PL"/>
      </w:pPr>
      <w:r w:rsidRPr="003B2883">
        <w:t xml:space="preserve">                  Content-Id:</w:t>
      </w:r>
    </w:p>
    <w:p w14:paraId="5777C8C0" w14:textId="77777777" w:rsidR="00C84226" w:rsidRPr="003B2883" w:rsidRDefault="00C84226" w:rsidP="00C84226">
      <w:pPr>
        <w:pStyle w:val="PL"/>
      </w:pPr>
      <w:r w:rsidRPr="003B2883">
        <w:t xml:space="preserve">                    schema:</w:t>
      </w:r>
    </w:p>
    <w:p w14:paraId="295D4B69" w14:textId="678B360B" w:rsidR="00C84226" w:rsidRPr="003B2883" w:rsidRDefault="00C84226" w:rsidP="00C84226">
      <w:pPr>
        <w:pStyle w:val="PL"/>
      </w:pPr>
      <w:r w:rsidRPr="003B2883">
        <w:t xml:space="preserve">                      type: string</w:t>
      </w:r>
    </w:p>
    <w:p w14:paraId="7B22D6EE" w14:textId="77777777" w:rsidR="00C84226" w:rsidRPr="003B2883" w:rsidRDefault="00C84226" w:rsidP="00C84226">
      <w:pPr>
        <w:pStyle w:val="PL"/>
      </w:pPr>
      <w:r w:rsidRPr="003B2883">
        <w:t xml:space="preserve">              binaryDataN2InformationExt13:</w:t>
      </w:r>
    </w:p>
    <w:p w14:paraId="029C55DC" w14:textId="77777777" w:rsidR="00C84226" w:rsidRPr="003B2883" w:rsidRDefault="00C84226" w:rsidP="00C84226">
      <w:pPr>
        <w:pStyle w:val="PL"/>
      </w:pPr>
      <w:r w:rsidRPr="003B2883">
        <w:t xml:space="preserve">                contentType:  application/vnd.3gpp.ngap</w:t>
      </w:r>
    </w:p>
    <w:p w14:paraId="429693E4" w14:textId="77777777" w:rsidR="00C84226" w:rsidRPr="003B2883" w:rsidRDefault="00C84226" w:rsidP="00C84226">
      <w:pPr>
        <w:pStyle w:val="PL"/>
      </w:pPr>
      <w:r w:rsidRPr="003B2883">
        <w:t xml:space="preserve">                headers:</w:t>
      </w:r>
    </w:p>
    <w:p w14:paraId="25B469CC" w14:textId="77777777" w:rsidR="00C84226" w:rsidRPr="003B2883" w:rsidRDefault="00C84226" w:rsidP="00C84226">
      <w:pPr>
        <w:pStyle w:val="PL"/>
      </w:pPr>
      <w:r w:rsidRPr="003B2883">
        <w:t xml:space="preserve">                  Content-Id:</w:t>
      </w:r>
    </w:p>
    <w:p w14:paraId="154B8B08" w14:textId="77777777" w:rsidR="00C84226" w:rsidRPr="003B2883" w:rsidRDefault="00C84226" w:rsidP="00C84226">
      <w:pPr>
        <w:pStyle w:val="PL"/>
      </w:pPr>
      <w:r w:rsidRPr="003B2883">
        <w:t xml:space="preserve">                    schema:</w:t>
      </w:r>
    </w:p>
    <w:p w14:paraId="0E21762B" w14:textId="62A52DA5" w:rsidR="00C84226" w:rsidRPr="003B2883" w:rsidRDefault="00C84226" w:rsidP="00C84226">
      <w:pPr>
        <w:pStyle w:val="PL"/>
      </w:pPr>
      <w:r w:rsidRPr="003B2883">
        <w:t xml:space="preserve">                      type: string</w:t>
      </w:r>
    </w:p>
    <w:p w14:paraId="34BF154E" w14:textId="77777777" w:rsidR="00C84226" w:rsidRPr="003B2883" w:rsidRDefault="00C84226" w:rsidP="00C84226">
      <w:pPr>
        <w:pStyle w:val="PL"/>
      </w:pPr>
      <w:r w:rsidRPr="003B2883">
        <w:t xml:space="preserve">              binaryDataN2InformationExt14:</w:t>
      </w:r>
    </w:p>
    <w:p w14:paraId="21A12854" w14:textId="77777777" w:rsidR="00C84226" w:rsidRPr="003B2883" w:rsidRDefault="00C84226" w:rsidP="00C84226">
      <w:pPr>
        <w:pStyle w:val="PL"/>
      </w:pPr>
      <w:r w:rsidRPr="003B2883">
        <w:t xml:space="preserve">                contentType:  application/vnd.3gpp.ngap</w:t>
      </w:r>
    </w:p>
    <w:p w14:paraId="3E94F3EF" w14:textId="77777777" w:rsidR="00C84226" w:rsidRPr="003B2883" w:rsidRDefault="00C84226" w:rsidP="00C84226">
      <w:pPr>
        <w:pStyle w:val="PL"/>
      </w:pPr>
      <w:r w:rsidRPr="003B2883">
        <w:t xml:space="preserve">                headers:</w:t>
      </w:r>
    </w:p>
    <w:p w14:paraId="735EF45C" w14:textId="77777777" w:rsidR="00C84226" w:rsidRPr="003B2883" w:rsidRDefault="00C84226" w:rsidP="00C84226">
      <w:pPr>
        <w:pStyle w:val="PL"/>
      </w:pPr>
      <w:r w:rsidRPr="003B2883">
        <w:t xml:space="preserve">                  Content-Id:</w:t>
      </w:r>
    </w:p>
    <w:p w14:paraId="1CD153C7" w14:textId="77777777" w:rsidR="00C84226" w:rsidRPr="003B2883" w:rsidRDefault="00C84226" w:rsidP="00C84226">
      <w:pPr>
        <w:pStyle w:val="PL"/>
      </w:pPr>
      <w:r w:rsidRPr="003B2883">
        <w:t xml:space="preserve">                    schema:</w:t>
      </w:r>
    </w:p>
    <w:p w14:paraId="2587B191" w14:textId="75D4F120" w:rsidR="00C84226" w:rsidRPr="003B2883" w:rsidRDefault="00C84226" w:rsidP="00C84226">
      <w:pPr>
        <w:pStyle w:val="PL"/>
      </w:pPr>
      <w:r w:rsidRPr="003B2883">
        <w:t xml:space="preserve">                      type: string</w:t>
      </w:r>
    </w:p>
    <w:p w14:paraId="61B3CAF6" w14:textId="77777777" w:rsidR="00C84226" w:rsidRPr="003B2883" w:rsidRDefault="00C84226" w:rsidP="00C84226">
      <w:pPr>
        <w:pStyle w:val="PL"/>
      </w:pPr>
      <w:r w:rsidRPr="003B2883">
        <w:t xml:space="preserve">              binaryDataN2InformationExt15:</w:t>
      </w:r>
    </w:p>
    <w:p w14:paraId="497E1D8D" w14:textId="77777777" w:rsidR="00C84226" w:rsidRPr="003B2883" w:rsidRDefault="00C84226" w:rsidP="00C84226">
      <w:pPr>
        <w:pStyle w:val="PL"/>
      </w:pPr>
      <w:r w:rsidRPr="003B2883">
        <w:t xml:space="preserve">                contentType:  application/vnd.3gpp.ngap</w:t>
      </w:r>
    </w:p>
    <w:p w14:paraId="0640906E" w14:textId="77777777" w:rsidR="00C84226" w:rsidRPr="003B2883" w:rsidRDefault="00C84226" w:rsidP="00C84226">
      <w:pPr>
        <w:pStyle w:val="PL"/>
      </w:pPr>
      <w:r w:rsidRPr="003B2883">
        <w:t xml:space="preserve">                headers:</w:t>
      </w:r>
    </w:p>
    <w:p w14:paraId="75F17625" w14:textId="77777777" w:rsidR="00C84226" w:rsidRPr="003B2883" w:rsidRDefault="00C84226" w:rsidP="00C84226">
      <w:pPr>
        <w:pStyle w:val="PL"/>
      </w:pPr>
      <w:r w:rsidRPr="003B2883">
        <w:t xml:space="preserve">                  Content-Id:</w:t>
      </w:r>
    </w:p>
    <w:p w14:paraId="4B4E4D65" w14:textId="77777777" w:rsidR="00C84226" w:rsidRPr="003B2883" w:rsidRDefault="00C84226" w:rsidP="00C84226">
      <w:pPr>
        <w:pStyle w:val="PL"/>
      </w:pPr>
      <w:r w:rsidRPr="003B2883">
        <w:t xml:space="preserve">                    schema:</w:t>
      </w:r>
    </w:p>
    <w:p w14:paraId="15FC0186" w14:textId="05333ED5" w:rsidR="00C84226" w:rsidRPr="003B2883" w:rsidRDefault="00C84226" w:rsidP="00C84226">
      <w:pPr>
        <w:pStyle w:val="PL"/>
      </w:pPr>
      <w:r w:rsidRPr="003B2883">
        <w:t xml:space="preserve">                      type: string</w:t>
      </w:r>
    </w:p>
    <w:p w14:paraId="7FD31F62" w14:textId="77777777" w:rsidR="00C84226" w:rsidRPr="003B2883" w:rsidRDefault="00C84226" w:rsidP="00C84226">
      <w:pPr>
        <w:pStyle w:val="PL"/>
      </w:pPr>
      <w:r w:rsidRPr="003B2883">
        <w:t xml:space="preserve">              binaryDataN2InformationExt16:</w:t>
      </w:r>
    </w:p>
    <w:p w14:paraId="6167EB29" w14:textId="77777777" w:rsidR="00C84226" w:rsidRPr="003B2883" w:rsidRDefault="00C84226" w:rsidP="00C84226">
      <w:pPr>
        <w:pStyle w:val="PL"/>
      </w:pPr>
      <w:r w:rsidRPr="003B2883">
        <w:t xml:space="preserve">                contentType:  application/vnd.3gpp.ngap</w:t>
      </w:r>
    </w:p>
    <w:p w14:paraId="6AB567C6" w14:textId="77777777" w:rsidR="00C84226" w:rsidRPr="003B2883" w:rsidRDefault="00C84226" w:rsidP="00C84226">
      <w:pPr>
        <w:pStyle w:val="PL"/>
      </w:pPr>
      <w:r w:rsidRPr="003B2883">
        <w:t xml:space="preserve">                headers:</w:t>
      </w:r>
    </w:p>
    <w:p w14:paraId="4C5AF5A3" w14:textId="77777777" w:rsidR="00C84226" w:rsidRPr="003B2883" w:rsidRDefault="00C84226" w:rsidP="00C84226">
      <w:pPr>
        <w:pStyle w:val="PL"/>
      </w:pPr>
      <w:r w:rsidRPr="003B2883">
        <w:t xml:space="preserve">                  Content-Id:</w:t>
      </w:r>
    </w:p>
    <w:p w14:paraId="588E5ED5" w14:textId="77777777" w:rsidR="00C84226" w:rsidRPr="003B2883" w:rsidRDefault="00C84226" w:rsidP="00C84226">
      <w:pPr>
        <w:pStyle w:val="PL"/>
      </w:pPr>
      <w:r w:rsidRPr="003B2883">
        <w:t xml:space="preserve">                    schema:</w:t>
      </w:r>
    </w:p>
    <w:p w14:paraId="0048A035" w14:textId="68D8EB71" w:rsidR="00C84226" w:rsidRPr="003B2883" w:rsidRDefault="00C84226" w:rsidP="00C84226">
      <w:pPr>
        <w:pStyle w:val="PL"/>
      </w:pPr>
      <w:r w:rsidRPr="003B2883">
        <w:t xml:space="preserve">                      type: string</w:t>
      </w:r>
    </w:p>
    <w:p w14:paraId="46812FFE" w14:textId="19BB17A7" w:rsidR="00C91BFE" w:rsidRPr="003B2883" w:rsidRDefault="00C91BFE" w:rsidP="00C91BFE">
      <w:pPr>
        <w:pStyle w:val="PL"/>
      </w:pPr>
      <w:r w:rsidRPr="003B2883">
        <w:t xml:space="preserve">        required: true</w:t>
      </w:r>
    </w:p>
    <w:p w14:paraId="278BB16A" w14:textId="5EB65735" w:rsidR="0064631F" w:rsidRPr="003B2883" w:rsidRDefault="0064631F" w:rsidP="0064631F">
      <w:pPr>
        <w:pStyle w:val="PL"/>
      </w:pPr>
      <w:r w:rsidRPr="003B2883">
        <w:t xml:space="preserve">      callbacks:</w:t>
      </w:r>
    </w:p>
    <w:p w14:paraId="35220959" w14:textId="77777777" w:rsidR="0064631F" w:rsidRPr="003B2883" w:rsidRDefault="0064631F" w:rsidP="0064631F">
      <w:pPr>
        <w:pStyle w:val="PL"/>
      </w:pPr>
      <w:r w:rsidRPr="003B2883">
        <w:t xml:space="preserve">        onN2MessageNotify:</w:t>
      </w:r>
    </w:p>
    <w:p w14:paraId="75CD6D00" w14:textId="77777777" w:rsidR="0064631F" w:rsidRPr="003B2883" w:rsidRDefault="0064631F" w:rsidP="0064631F">
      <w:pPr>
        <w:pStyle w:val="PL"/>
      </w:pPr>
      <w:r w:rsidRPr="003B2883">
        <w:t xml:space="preserve">          '{$request.body#/</w:t>
      </w:r>
      <w:r w:rsidRPr="003B2883">
        <w:rPr>
          <w:lang w:eastAsia="zh-CN"/>
        </w:rPr>
        <w:t>n2NotifyUri</w:t>
      </w:r>
      <w:r w:rsidRPr="003B2883">
        <w:t>}':</w:t>
      </w:r>
    </w:p>
    <w:p w14:paraId="64DB98C0" w14:textId="77777777" w:rsidR="0064631F" w:rsidRPr="003B2883" w:rsidRDefault="0064631F" w:rsidP="0064631F">
      <w:pPr>
        <w:pStyle w:val="PL"/>
      </w:pPr>
      <w:r w:rsidRPr="003B2883">
        <w:t xml:space="preserve">            post:</w:t>
      </w:r>
    </w:p>
    <w:p w14:paraId="577FF26A" w14:textId="77777777" w:rsidR="0064631F" w:rsidRPr="003B2883" w:rsidRDefault="0064631F" w:rsidP="0064631F">
      <w:pPr>
        <w:pStyle w:val="PL"/>
      </w:pPr>
      <w:r w:rsidRPr="003B2883">
        <w:t xml:space="preserve">              summary: Namf_Communication N2 Info Notify (UE Specific) service Operation</w:t>
      </w:r>
    </w:p>
    <w:p w14:paraId="62839F3A" w14:textId="77777777" w:rsidR="0064631F" w:rsidRPr="003B2883" w:rsidRDefault="0064631F" w:rsidP="0064631F">
      <w:pPr>
        <w:pStyle w:val="PL"/>
      </w:pPr>
      <w:r w:rsidRPr="003B2883">
        <w:t xml:space="preserve">              tags:</w:t>
      </w:r>
    </w:p>
    <w:p w14:paraId="6E80624A" w14:textId="77777777" w:rsidR="0064631F" w:rsidRPr="003B2883" w:rsidRDefault="0064631F" w:rsidP="0064631F">
      <w:pPr>
        <w:pStyle w:val="PL"/>
      </w:pPr>
      <w:r w:rsidRPr="003B2883">
        <w:t xml:space="preserve">                - N2 Info Notify</w:t>
      </w:r>
    </w:p>
    <w:p w14:paraId="4E479224" w14:textId="77777777" w:rsidR="0064631F" w:rsidRPr="003B2883" w:rsidRDefault="0064631F" w:rsidP="0064631F">
      <w:pPr>
        <w:pStyle w:val="PL"/>
      </w:pPr>
      <w:r w:rsidRPr="003B2883">
        <w:t xml:space="preserve">              operationId: N2InfoNotify</w:t>
      </w:r>
    </w:p>
    <w:p w14:paraId="2ABE403A" w14:textId="77777777" w:rsidR="0064631F" w:rsidRPr="003B2883" w:rsidRDefault="0064631F" w:rsidP="0064631F">
      <w:pPr>
        <w:pStyle w:val="PL"/>
      </w:pPr>
      <w:r w:rsidRPr="003B2883">
        <w:t xml:space="preserve">              requestBody:</w:t>
      </w:r>
    </w:p>
    <w:p w14:paraId="5FB2C00B" w14:textId="77777777" w:rsidR="0064631F" w:rsidRPr="003B2883" w:rsidRDefault="0064631F" w:rsidP="0064631F">
      <w:pPr>
        <w:pStyle w:val="PL"/>
      </w:pPr>
      <w:r w:rsidRPr="003B2883">
        <w:t xml:space="preserve">                description: UE Specific N2 Information Notification</w:t>
      </w:r>
    </w:p>
    <w:p w14:paraId="677E5111" w14:textId="77777777" w:rsidR="0064631F" w:rsidRPr="003B2883" w:rsidRDefault="0064631F" w:rsidP="0064631F">
      <w:pPr>
        <w:pStyle w:val="PL"/>
      </w:pPr>
      <w:r w:rsidRPr="003B2883">
        <w:t xml:space="preserve">                content:</w:t>
      </w:r>
    </w:p>
    <w:p w14:paraId="73F8E8AB" w14:textId="77777777" w:rsidR="0064631F" w:rsidRPr="003B2883" w:rsidRDefault="0064631F" w:rsidP="0064631F">
      <w:pPr>
        <w:pStyle w:val="PL"/>
      </w:pPr>
      <w:r w:rsidRPr="003B2883">
        <w:t xml:space="preserve">                  application/json:</w:t>
      </w:r>
    </w:p>
    <w:p w14:paraId="2F02CCC0" w14:textId="77777777" w:rsidR="0064631F" w:rsidRPr="003B2883" w:rsidRDefault="0064631F" w:rsidP="0064631F">
      <w:pPr>
        <w:pStyle w:val="PL"/>
      </w:pPr>
      <w:r w:rsidRPr="003B2883">
        <w:t xml:space="preserve">                    schema:</w:t>
      </w:r>
    </w:p>
    <w:p w14:paraId="1975B97E" w14:textId="77777777" w:rsidR="0064631F" w:rsidRPr="003B2883" w:rsidRDefault="0064631F" w:rsidP="0064631F">
      <w:pPr>
        <w:pStyle w:val="PL"/>
      </w:pPr>
      <w:r w:rsidRPr="003B2883">
        <w:t xml:space="preserve">                      $ref: '#/components/schemas/N2InformationNotification'</w:t>
      </w:r>
    </w:p>
    <w:p w14:paraId="5459E526" w14:textId="77777777" w:rsidR="0064631F" w:rsidRPr="003B2883" w:rsidRDefault="0064631F" w:rsidP="0064631F">
      <w:pPr>
        <w:pStyle w:val="PL"/>
      </w:pPr>
      <w:r w:rsidRPr="003B2883">
        <w:t xml:space="preserve">              responses:</w:t>
      </w:r>
    </w:p>
    <w:p w14:paraId="17B8BC7F" w14:textId="77777777" w:rsidR="0064631F" w:rsidRPr="003B2883" w:rsidRDefault="0064631F" w:rsidP="0064631F">
      <w:pPr>
        <w:pStyle w:val="PL"/>
      </w:pPr>
      <w:r w:rsidRPr="003B2883">
        <w:t xml:space="preserve">                '200':</w:t>
      </w:r>
    </w:p>
    <w:p w14:paraId="252417E0" w14:textId="77777777" w:rsidR="0064631F" w:rsidRPr="003B2883" w:rsidRDefault="0064631F" w:rsidP="0064631F">
      <w:pPr>
        <w:pStyle w:val="PL"/>
      </w:pPr>
      <w:r w:rsidRPr="003B2883">
        <w:t xml:space="preserve">                  description: N2 Information Notification Response.</w:t>
      </w:r>
    </w:p>
    <w:p w14:paraId="74B4A7A4" w14:textId="77777777" w:rsidR="0064631F" w:rsidRPr="003B2883" w:rsidRDefault="0064631F" w:rsidP="0064631F">
      <w:pPr>
        <w:pStyle w:val="PL"/>
      </w:pPr>
      <w:r w:rsidRPr="003B2883">
        <w:t xml:space="preserve">                  content:</w:t>
      </w:r>
    </w:p>
    <w:p w14:paraId="5190326B" w14:textId="77777777" w:rsidR="0064631F" w:rsidRPr="003B2883" w:rsidRDefault="0064631F" w:rsidP="0064631F">
      <w:pPr>
        <w:pStyle w:val="PL"/>
      </w:pPr>
      <w:r w:rsidRPr="003B2883">
        <w:t xml:space="preserve">                    application/json:</w:t>
      </w:r>
    </w:p>
    <w:p w14:paraId="23EB05D2" w14:textId="77777777" w:rsidR="0064631F" w:rsidRPr="003B2883" w:rsidRDefault="0064631F" w:rsidP="0064631F">
      <w:pPr>
        <w:pStyle w:val="PL"/>
      </w:pPr>
      <w:r w:rsidRPr="003B2883">
        <w:t xml:space="preserve">                      schema:</w:t>
      </w:r>
    </w:p>
    <w:p w14:paraId="0A4AFFB1" w14:textId="77777777" w:rsidR="0064631F" w:rsidRPr="003B2883" w:rsidRDefault="0064631F" w:rsidP="0064631F">
      <w:pPr>
        <w:pStyle w:val="PL"/>
      </w:pPr>
      <w:r w:rsidRPr="003B2883">
        <w:t xml:space="preserve">                        $ref: '#/components/schemas/N2InfoNotificationRspData'</w:t>
      </w:r>
    </w:p>
    <w:p w14:paraId="7A3FD7D4" w14:textId="77777777" w:rsidR="0064631F" w:rsidRPr="003B2883" w:rsidRDefault="0064631F" w:rsidP="0064631F">
      <w:pPr>
        <w:pStyle w:val="PL"/>
      </w:pPr>
      <w:r w:rsidRPr="003B2883">
        <w:t xml:space="preserve">                    multipart/related:  # message with binary body part(s)</w:t>
      </w:r>
    </w:p>
    <w:p w14:paraId="7E47D87F" w14:textId="77777777" w:rsidR="0064631F" w:rsidRPr="003B2883" w:rsidRDefault="0064631F" w:rsidP="0064631F">
      <w:pPr>
        <w:pStyle w:val="PL"/>
      </w:pPr>
      <w:r w:rsidRPr="003B2883">
        <w:lastRenderedPageBreak/>
        <w:t xml:space="preserve">                      schema:</w:t>
      </w:r>
    </w:p>
    <w:p w14:paraId="25498357" w14:textId="77777777" w:rsidR="0064631F" w:rsidRPr="003B2883" w:rsidRDefault="0064631F" w:rsidP="0064631F">
      <w:pPr>
        <w:pStyle w:val="PL"/>
      </w:pPr>
      <w:r w:rsidRPr="003B2883">
        <w:t xml:space="preserve">                        type: object</w:t>
      </w:r>
    </w:p>
    <w:p w14:paraId="1040562F" w14:textId="77777777" w:rsidR="0064631F" w:rsidRPr="003B2883" w:rsidRDefault="0064631F" w:rsidP="0064631F">
      <w:pPr>
        <w:pStyle w:val="PL"/>
      </w:pPr>
      <w:r w:rsidRPr="003B2883">
        <w:t xml:space="preserve">                        properties: # Request parts</w:t>
      </w:r>
    </w:p>
    <w:p w14:paraId="0F36F7AF" w14:textId="77777777" w:rsidR="0064631F" w:rsidRPr="003B2883" w:rsidRDefault="0064631F" w:rsidP="0064631F">
      <w:pPr>
        <w:pStyle w:val="PL"/>
      </w:pPr>
      <w:r w:rsidRPr="003B2883">
        <w:t xml:space="preserve">                          jsonData:</w:t>
      </w:r>
    </w:p>
    <w:p w14:paraId="4AC8A74D" w14:textId="77777777" w:rsidR="0064631F" w:rsidRPr="003B2883" w:rsidRDefault="0064631F" w:rsidP="0064631F">
      <w:pPr>
        <w:pStyle w:val="PL"/>
      </w:pPr>
      <w:r w:rsidRPr="003B2883">
        <w:t xml:space="preserve">                            $ref: '#/components/schemas/N2InfoNotificationRspData'</w:t>
      </w:r>
    </w:p>
    <w:p w14:paraId="0EC70DB1" w14:textId="77777777" w:rsidR="0064631F" w:rsidRPr="003B2883" w:rsidRDefault="0064631F" w:rsidP="0064631F">
      <w:pPr>
        <w:pStyle w:val="PL"/>
      </w:pPr>
      <w:r w:rsidRPr="003B2883">
        <w:t xml:space="preserve">                          binaryDataN2Information:</w:t>
      </w:r>
    </w:p>
    <w:p w14:paraId="0564F52E" w14:textId="77777777" w:rsidR="0064631F" w:rsidRPr="003B2883" w:rsidRDefault="0064631F" w:rsidP="0064631F">
      <w:pPr>
        <w:pStyle w:val="PL"/>
      </w:pPr>
      <w:r w:rsidRPr="003B2883">
        <w:t xml:space="preserve">                            type: string</w:t>
      </w:r>
    </w:p>
    <w:p w14:paraId="0D1E89D4" w14:textId="77777777" w:rsidR="0064631F" w:rsidRPr="003B2883" w:rsidRDefault="0064631F" w:rsidP="0064631F">
      <w:pPr>
        <w:pStyle w:val="PL"/>
      </w:pPr>
      <w:r w:rsidRPr="003B2883">
        <w:t xml:space="preserve">                            format: binary</w:t>
      </w:r>
    </w:p>
    <w:p w14:paraId="679A529E" w14:textId="77777777" w:rsidR="0064631F" w:rsidRPr="003B2883" w:rsidRDefault="0064631F" w:rsidP="0064631F">
      <w:pPr>
        <w:pStyle w:val="PL"/>
      </w:pPr>
      <w:r w:rsidRPr="003B2883">
        <w:t xml:space="preserve">                      encoding:</w:t>
      </w:r>
    </w:p>
    <w:p w14:paraId="266077FA" w14:textId="77777777" w:rsidR="0064631F" w:rsidRPr="003B2883" w:rsidRDefault="0064631F" w:rsidP="0064631F">
      <w:pPr>
        <w:pStyle w:val="PL"/>
      </w:pPr>
      <w:r w:rsidRPr="003B2883">
        <w:t xml:space="preserve">                        jsonData:</w:t>
      </w:r>
    </w:p>
    <w:p w14:paraId="5DE77FF8" w14:textId="77777777" w:rsidR="0064631F" w:rsidRPr="003B2883" w:rsidRDefault="0064631F" w:rsidP="0064631F">
      <w:pPr>
        <w:pStyle w:val="PL"/>
      </w:pPr>
      <w:r w:rsidRPr="003B2883">
        <w:t xml:space="preserve">                          contentType:  application/json</w:t>
      </w:r>
    </w:p>
    <w:p w14:paraId="1525383F" w14:textId="77777777" w:rsidR="0064631F" w:rsidRPr="003B2883" w:rsidRDefault="0064631F" w:rsidP="0064631F">
      <w:pPr>
        <w:pStyle w:val="PL"/>
      </w:pPr>
      <w:r w:rsidRPr="003B2883">
        <w:t xml:space="preserve">                        binaryDataN2Information:</w:t>
      </w:r>
    </w:p>
    <w:p w14:paraId="4FEB729F" w14:textId="77777777" w:rsidR="0064631F" w:rsidRPr="003B2883" w:rsidRDefault="0064631F" w:rsidP="0064631F">
      <w:pPr>
        <w:pStyle w:val="PL"/>
      </w:pPr>
      <w:r w:rsidRPr="003B2883">
        <w:t xml:space="preserve">                          contentType:  application/vnd.3gpp.ngap</w:t>
      </w:r>
    </w:p>
    <w:p w14:paraId="16991E46" w14:textId="77777777" w:rsidR="0064631F" w:rsidRPr="003B2883" w:rsidRDefault="0064631F" w:rsidP="0064631F">
      <w:pPr>
        <w:pStyle w:val="PL"/>
      </w:pPr>
      <w:r w:rsidRPr="003B2883">
        <w:t xml:space="preserve">                          headers:</w:t>
      </w:r>
    </w:p>
    <w:p w14:paraId="0B2B151C" w14:textId="77777777" w:rsidR="0064631F" w:rsidRPr="003B2883" w:rsidRDefault="0064631F" w:rsidP="0064631F">
      <w:pPr>
        <w:pStyle w:val="PL"/>
      </w:pPr>
      <w:r w:rsidRPr="003B2883">
        <w:t xml:space="preserve">                            Content-Id:</w:t>
      </w:r>
    </w:p>
    <w:p w14:paraId="0ED5970F" w14:textId="77777777" w:rsidR="0064631F" w:rsidRPr="003B2883" w:rsidRDefault="0064631F" w:rsidP="0064631F">
      <w:pPr>
        <w:pStyle w:val="PL"/>
      </w:pPr>
      <w:r w:rsidRPr="003B2883">
        <w:t xml:space="preserve">                              schema:</w:t>
      </w:r>
    </w:p>
    <w:p w14:paraId="3310E3A8" w14:textId="19FE1B91" w:rsidR="0064631F" w:rsidRPr="003B2883" w:rsidRDefault="0064631F" w:rsidP="0064631F">
      <w:pPr>
        <w:pStyle w:val="PL"/>
      </w:pPr>
      <w:r w:rsidRPr="003B2883">
        <w:t xml:space="preserve">                                type: string</w:t>
      </w:r>
    </w:p>
    <w:p w14:paraId="29FA6944" w14:textId="77777777" w:rsidR="0064631F" w:rsidRPr="003B2883" w:rsidRDefault="0064631F" w:rsidP="0064631F">
      <w:pPr>
        <w:pStyle w:val="PL"/>
      </w:pPr>
      <w:r w:rsidRPr="003B2883">
        <w:t xml:space="preserve">                '204':</w:t>
      </w:r>
    </w:p>
    <w:p w14:paraId="06A52941" w14:textId="77777777" w:rsidR="0064631F" w:rsidRPr="003B2883" w:rsidRDefault="0064631F" w:rsidP="0064631F">
      <w:pPr>
        <w:pStyle w:val="PL"/>
      </w:pPr>
      <w:r w:rsidRPr="003B2883">
        <w:t xml:space="preserve">                  description: Expected response to a successful callback processing</w:t>
      </w:r>
    </w:p>
    <w:p w14:paraId="092C4409" w14:textId="77777777" w:rsidR="0064631F" w:rsidRPr="003B2883" w:rsidRDefault="0064631F" w:rsidP="0064631F">
      <w:pPr>
        <w:pStyle w:val="PL"/>
      </w:pPr>
      <w:r w:rsidRPr="003B2883">
        <w:t xml:space="preserve">                '400':</w:t>
      </w:r>
    </w:p>
    <w:p w14:paraId="023AC133" w14:textId="77777777" w:rsidR="0064631F" w:rsidRPr="003B2883" w:rsidRDefault="0064631F" w:rsidP="0064631F">
      <w:pPr>
        <w:pStyle w:val="PL"/>
      </w:pPr>
      <w:r w:rsidRPr="003B2883">
        <w:t xml:space="preserve">                  $ref: 'TS29571_CommonData.yaml#/components/responses/400'</w:t>
      </w:r>
    </w:p>
    <w:p w14:paraId="23127049" w14:textId="77777777" w:rsidR="0064631F" w:rsidRPr="003B2883" w:rsidRDefault="0064631F" w:rsidP="0064631F">
      <w:pPr>
        <w:pStyle w:val="PL"/>
      </w:pPr>
      <w:r w:rsidRPr="003B2883">
        <w:t xml:space="preserve">                '403':</w:t>
      </w:r>
    </w:p>
    <w:p w14:paraId="156A6130" w14:textId="77777777" w:rsidR="0064631F" w:rsidRPr="003B2883" w:rsidRDefault="0064631F" w:rsidP="0064631F">
      <w:pPr>
        <w:pStyle w:val="PL"/>
      </w:pPr>
      <w:r w:rsidRPr="003B2883">
        <w:t xml:space="preserve">                  $ref: 'TS29571_CommonData.yaml#/components/responses/403'</w:t>
      </w:r>
    </w:p>
    <w:p w14:paraId="2D1F2F8D" w14:textId="77777777" w:rsidR="0064631F" w:rsidRPr="003B2883" w:rsidRDefault="0064631F" w:rsidP="0064631F">
      <w:pPr>
        <w:pStyle w:val="PL"/>
      </w:pPr>
      <w:r w:rsidRPr="003B2883">
        <w:t xml:space="preserve">                '411':</w:t>
      </w:r>
    </w:p>
    <w:p w14:paraId="20700825" w14:textId="77777777" w:rsidR="0064631F" w:rsidRPr="003B2883" w:rsidRDefault="0064631F" w:rsidP="0064631F">
      <w:pPr>
        <w:pStyle w:val="PL"/>
      </w:pPr>
      <w:r w:rsidRPr="003B2883">
        <w:t xml:space="preserve">                  $ref: 'TS29571_CommonData.yaml#/components/responses/411'</w:t>
      </w:r>
    </w:p>
    <w:p w14:paraId="04F537B4" w14:textId="77777777" w:rsidR="0064631F" w:rsidRPr="003B2883" w:rsidRDefault="0064631F" w:rsidP="0064631F">
      <w:pPr>
        <w:pStyle w:val="PL"/>
      </w:pPr>
      <w:r w:rsidRPr="003B2883">
        <w:t xml:space="preserve">                '413':</w:t>
      </w:r>
    </w:p>
    <w:p w14:paraId="4E66BA13" w14:textId="77777777" w:rsidR="0064631F" w:rsidRPr="003B2883" w:rsidRDefault="0064631F" w:rsidP="0064631F">
      <w:pPr>
        <w:pStyle w:val="PL"/>
      </w:pPr>
      <w:r w:rsidRPr="003B2883">
        <w:t xml:space="preserve">                  $ref: 'TS29571_CommonData.yaml#/components/responses/413'</w:t>
      </w:r>
    </w:p>
    <w:p w14:paraId="55FD41E5" w14:textId="77777777" w:rsidR="0064631F" w:rsidRPr="003B2883" w:rsidRDefault="0064631F" w:rsidP="0064631F">
      <w:pPr>
        <w:pStyle w:val="PL"/>
      </w:pPr>
      <w:r w:rsidRPr="003B2883">
        <w:t xml:space="preserve">                '415':</w:t>
      </w:r>
    </w:p>
    <w:p w14:paraId="6FD5C39B" w14:textId="77777777" w:rsidR="0064631F" w:rsidRPr="003B2883" w:rsidRDefault="0064631F" w:rsidP="0064631F">
      <w:pPr>
        <w:pStyle w:val="PL"/>
      </w:pPr>
      <w:r w:rsidRPr="003B2883">
        <w:t xml:space="preserve">                  $ref: 'TS29571_CommonData.yaml#/components/responses/415'</w:t>
      </w:r>
    </w:p>
    <w:p w14:paraId="76BE1435" w14:textId="77777777" w:rsidR="0064631F" w:rsidRPr="003B2883" w:rsidRDefault="0064631F" w:rsidP="0064631F">
      <w:pPr>
        <w:pStyle w:val="PL"/>
        <w:rPr>
          <w:lang w:val="en-US"/>
        </w:rPr>
      </w:pPr>
      <w:r w:rsidRPr="003B2883">
        <w:t xml:space="preserve">        </w:t>
      </w:r>
      <w:r w:rsidRPr="003B2883">
        <w:rPr>
          <w:lang w:val="en-US"/>
        </w:rPr>
        <w:t xml:space="preserve">        '429':</w:t>
      </w:r>
    </w:p>
    <w:p w14:paraId="751A1BAE" w14:textId="77777777" w:rsidR="0064631F" w:rsidRPr="003B2883" w:rsidRDefault="0064631F" w:rsidP="0064631F">
      <w:pPr>
        <w:pStyle w:val="PL"/>
        <w:rPr>
          <w:lang w:val="en-US"/>
        </w:rPr>
      </w:pPr>
      <w:r w:rsidRPr="003B2883">
        <w:t xml:space="preserve">        </w:t>
      </w:r>
      <w:r w:rsidRPr="003B2883">
        <w:rPr>
          <w:lang w:val="en-US"/>
        </w:rPr>
        <w:t xml:space="preserve">          </w:t>
      </w:r>
      <w:r w:rsidRPr="003B2883">
        <w:t>$ref: 'TS29571_CommonData.yaml#/components/responses/429'</w:t>
      </w:r>
    </w:p>
    <w:p w14:paraId="05A4C7BE" w14:textId="77777777" w:rsidR="0064631F" w:rsidRPr="003B2883" w:rsidRDefault="0064631F" w:rsidP="0064631F">
      <w:pPr>
        <w:pStyle w:val="PL"/>
      </w:pPr>
      <w:r w:rsidRPr="003B2883">
        <w:t xml:space="preserve">                '500':</w:t>
      </w:r>
    </w:p>
    <w:p w14:paraId="1D8F7C4C" w14:textId="77777777" w:rsidR="0064631F" w:rsidRPr="003B2883" w:rsidRDefault="0064631F" w:rsidP="0064631F">
      <w:pPr>
        <w:pStyle w:val="PL"/>
      </w:pPr>
      <w:r w:rsidRPr="003B2883">
        <w:t xml:space="preserve">                  $ref: 'TS29571_CommonData.yaml#/components/responses/500'</w:t>
      </w:r>
    </w:p>
    <w:p w14:paraId="24A032E6" w14:textId="77777777" w:rsidR="0064631F" w:rsidRPr="003B2883" w:rsidRDefault="0064631F" w:rsidP="0064631F">
      <w:pPr>
        <w:pStyle w:val="PL"/>
      </w:pPr>
      <w:r w:rsidRPr="003B2883">
        <w:t xml:space="preserve">                '503':</w:t>
      </w:r>
    </w:p>
    <w:p w14:paraId="398718F7" w14:textId="30CD5961" w:rsidR="0064631F" w:rsidRPr="003B2883" w:rsidRDefault="0064631F" w:rsidP="0064631F">
      <w:pPr>
        <w:pStyle w:val="PL"/>
      </w:pPr>
      <w:r w:rsidRPr="003B2883">
        <w:t xml:space="preserve">                  $ref: 'TS29571_CommonData.yaml#/components/responses/503'</w:t>
      </w:r>
    </w:p>
    <w:p w14:paraId="651AF4B8" w14:textId="77777777" w:rsidR="00C91BFE" w:rsidRPr="003B2883" w:rsidRDefault="00C91BFE" w:rsidP="00C91BFE">
      <w:pPr>
        <w:pStyle w:val="PL"/>
      </w:pPr>
      <w:r w:rsidRPr="003B2883">
        <w:t xml:space="preserve">      responses:</w:t>
      </w:r>
    </w:p>
    <w:p w14:paraId="562B21B1" w14:textId="77777777" w:rsidR="00C91BFE" w:rsidRPr="003B2883" w:rsidRDefault="00C91BFE" w:rsidP="00C91BFE">
      <w:pPr>
        <w:pStyle w:val="PL"/>
      </w:pPr>
      <w:r w:rsidRPr="003B2883">
        <w:t xml:space="preserve">        '201':</w:t>
      </w:r>
    </w:p>
    <w:p w14:paraId="4FB85DE3" w14:textId="77777777" w:rsidR="00C91BFE" w:rsidRPr="003B2883" w:rsidRDefault="00C91BFE" w:rsidP="00C91BFE">
      <w:pPr>
        <w:pStyle w:val="PL"/>
      </w:pPr>
      <w:r w:rsidRPr="003B2883">
        <w:t xml:space="preserve">          description: UE context successfully created.</w:t>
      </w:r>
    </w:p>
    <w:p w14:paraId="6EF6BE74" w14:textId="77777777" w:rsidR="00B85159" w:rsidRPr="003B2883" w:rsidRDefault="00B85159" w:rsidP="00B85159">
      <w:pPr>
        <w:pStyle w:val="PL"/>
      </w:pPr>
      <w:r w:rsidRPr="003B2883">
        <w:t xml:space="preserve">          headers:</w:t>
      </w:r>
    </w:p>
    <w:p w14:paraId="0AF5650D" w14:textId="77777777" w:rsidR="00B85159" w:rsidRPr="003B2883" w:rsidRDefault="00B85159" w:rsidP="00B85159">
      <w:pPr>
        <w:pStyle w:val="PL"/>
      </w:pPr>
      <w:r w:rsidRPr="003B2883">
        <w:t xml:space="preserve">            Location:</w:t>
      </w:r>
    </w:p>
    <w:p w14:paraId="03324F69" w14:textId="66EB416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/ue-contexts/{ueContextId}'</w:t>
      </w:r>
    </w:p>
    <w:p w14:paraId="3C1D1EA6" w14:textId="77777777" w:rsidR="00B85159" w:rsidRPr="003B2883" w:rsidRDefault="00B85159" w:rsidP="00B85159">
      <w:pPr>
        <w:pStyle w:val="PL"/>
      </w:pPr>
      <w:r w:rsidRPr="003B2883">
        <w:t xml:space="preserve">              required: true</w:t>
      </w:r>
    </w:p>
    <w:p w14:paraId="442DA64A" w14:textId="77777777" w:rsidR="00B85159" w:rsidRPr="003B2883" w:rsidRDefault="00B85159" w:rsidP="00B85159">
      <w:pPr>
        <w:pStyle w:val="PL"/>
      </w:pPr>
      <w:r w:rsidRPr="003B2883">
        <w:t xml:space="preserve">              schema:</w:t>
      </w:r>
    </w:p>
    <w:p w14:paraId="26514983" w14:textId="77777777" w:rsidR="00B85159" w:rsidRPr="003B2883" w:rsidRDefault="00B85159" w:rsidP="00B85159">
      <w:pPr>
        <w:pStyle w:val="PL"/>
      </w:pPr>
      <w:r w:rsidRPr="003B2883">
        <w:t xml:space="preserve">                type: string</w:t>
      </w:r>
    </w:p>
    <w:p w14:paraId="177DFE42" w14:textId="77777777" w:rsidR="00C91BFE" w:rsidRPr="003B2883" w:rsidRDefault="00C91BFE" w:rsidP="00C91BFE">
      <w:pPr>
        <w:pStyle w:val="PL"/>
      </w:pPr>
      <w:r w:rsidRPr="003B2883">
        <w:t xml:space="preserve">          content:</w:t>
      </w:r>
    </w:p>
    <w:p w14:paraId="578FF162" w14:textId="77777777" w:rsidR="00C91BFE" w:rsidRPr="003B2883" w:rsidRDefault="00C91BFE" w:rsidP="00C91BFE">
      <w:pPr>
        <w:pStyle w:val="PL"/>
      </w:pPr>
      <w:r w:rsidRPr="003B2883">
        <w:t xml:space="preserve">            application/json:</w:t>
      </w:r>
    </w:p>
    <w:p w14:paraId="482C1A69" w14:textId="77777777" w:rsidR="00C91BFE" w:rsidRPr="003B2883" w:rsidRDefault="00C91BFE" w:rsidP="00C91BFE">
      <w:pPr>
        <w:pStyle w:val="PL"/>
      </w:pPr>
      <w:r w:rsidRPr="003B2883">
        <w:t xml:space="preserve">              schema:</w:t>
      </w:r>
    </w:p>
    <w:p w14:paraId="5EFE17DE" w14:textId="77777777" w:rsidR="00C91BFE" w:rsidRPr="003B2883" w:rsidRDefault="00C91BFE" w:rsidP="00C91BFE">
      <w:pPr>
        <w:pStyle w:val="PL"/>
      </w:pPr>
      <w:r w:rsidRPr="003B2883">
        <w:t xml:space="preserve">                $ref: '#/components/schemas/UeContextCreatedData'</w:t>
      </w:r>
    </w:p>
    <w:p w14:paraId="54E684CD" w14:textId="77777777" w:rsidR="00C91BFE" w:rsidRPr="003B2883" w:rsidRDefault="00C91BFE" w:rsidP="00C91BFE">
      <w:pPr>
        <w:pStyle w:val="PL"/>
      </w:pPr>
      <w:r w:rsidRPr="003B2883">
        <w:t xml:space="preserve">            multipart/related:  # message with binary body part(s)</w:t>
      </w:r>
    </w:p>
    <w:p w14:paraId="2A818E8E" w14:textId="77777777" w:rsidR="00C91BFE" w:rsidRPr="003B2883" w:rsidRDefault="00C91BFE" w:rsidP="00C91BFE">
      <w:pPr>
        <w:pStyle w:val="PL"/>
      </w:pPr>
      <w:r w:rsidRPr="003B2883">
        <w:t xml:space="preserve">              schema:</w:t>
      </w:r>
    </w:p>
    <w:p w14:paraId="4746AE82" w14:textId="77777777" w:rsidR="00C91BFE" w:rsidRPr="003B2883" w:rsidRDefault="00C91BFE" w:rsidP="00C91BFE">
      <w:pPr>
        <w:pStyle w:val="PL"/>
      </w:pPr>
      <w:r w:rsidRPr="003B2883">
        <w:t xml:space="preserve">                type: object</w:t>
      </w:r>
    </w:p>
    <w:p w14:paraId="7DA191A8" w14:textId="77777777" w:rsidR="00C91BFE" w:rsidRPr="003B2883" w:rsidRDefault="00C91BFE" w:rsidP="00C91BFE">
      <w:pPr>
        <w:pStyle w:val="PL"/>
      </w:pPr>
      <w:r w:rsidRPr="003B2883">
        <w:t xml:space="preserve">                properties: # Request parts</w:t>
      </w:r>
    </w:p>
    <w:p w14:paraId="3A5DD178" w14:textId="77777777" w:rsidR="00C91BFE" w:rsidRPr="003B2883" w:rsidRDefault="00C91BFE" w:rsidP="00C91BFE">
      <w:pPr>
        <w:pStyle w:val="PL"/>
      </w:pPr>
      <w:r w:rsidRPr="003B2883">
        <w:t xml:space="preserve">                  jsonData:</w:t>
      </w:r>
    </w:p>
    <w:p w14:paraId="3C39B0C0" w14:textId="77777777" w:rsidR="00C91BFE" w:rsidRPr="003B2883" w:rsidRDefault="00C91BFE" w:rsidP="00C91BFE">
      <w:pPr>
        <w:pStyle w:val="PL"/>
      </w:pPr>
      <w:r w:rsidRPr="003B2883">
        <w:t xml:space="preserve">                    $ref: '#/components/schemas/UeContextCreatedData'</w:t>
      </w:r>
    </w:p>
    <w:p w14:paraId="59D0293C" w14:textId="3A3CE9BB" w:rsidR="00C91BFE" w:rsidRPr="003B2883" w:rsidRDefault="00C91BFE" w:rsidP="00C91BFE">
      <w:pPr>
        <w:pStyle w:val="PL"/>
      </w:pPr>
      <w:r w:rsidRPr="003B2883">
        <w:t xml:space="preserve">                  binaryDataN2Information:</w:t>
      </w:r>
    </w:p>
    <w:p w14:paraId="21CACBD9" w14:textId="4DDF71F7" w:rsidR="00C91BFE" w:rsidRPr="003B2883" w:rsidRDefault="00C91BFE" w:rsidP="00C91BFE">
      <w:pPr>
        <w:pStyle w:val="PL"/>
      </w:pPr>
      <w:r w:rsidRPr="003B2883">
        <w:t xml:space="preserve">                    type: string</w:t>
      </w:r>
    </w:p>
    <w:p w14:paraId="693E78C7" w14:textId="77777777" w:rsidR="00FC6D44" w:rsidRPr="003B2883" w:rsidRDefault="00C91BFE" w:rsidP="00C84226">
      <w:pPr>
        <w:pStyle w:val="PL"/>
      </w:pPr>
      <w:r w:rsidRPr="003B2883">
        <w:t xml:space="preserve">                    format: binary</w:t>
      </w:r>
    </w:p>
    <w:p w14:paraId="50C798E7" w14:textId="03CDC269" w:rsidR="00C84226" w:rsidRPr="003B2883" w:rsidRDefault="00FC6D44" w:rsidP="00C84226">
      <w:pPr>
        <w:pStyle w:val="PL"/>
      </w:pPr>
      <w:r w:rsidRPr="003B2883">
        <w:t xml:space="preserve">                  </w:t>
      </w:r>
      <w:r w:rsidR="00C84226" w:rsidRPr="003B2883">
        <w:t>binaryDataN2InformationExt1:</w:t>
      </w:r>
    </w:p>
    <w:p w14:paraId="1441AE56" w14:textId="77777777" w:rsidR="00C84226" w:rsidRPr="003B2883" w:rsidRDefault="00C84226" w:rsidP="00C84226">
      <w:pPr>
        <w:pStyle w:val="PL"/>
      </w:pPr>
      <w:r w:rsidRPr="003B2883">
        <w:t xml:space="preserve">                    type: string</w:t>
      </w:r>
    </w:p>
    <w:p w14:paraId="36C9D99B" w14:textId="77777777" w:rsidR="00C84226" w:rsidRPr="003B2883" w:rsidRDefault="00C84226" w:rsidP="00C84226">
      <w:pPr>
        <w:pStyle w:val="PL"/>
      </w:pPr>
      <w:r w:rsidRPr="003B2883">
        <w:t xml:space="preserve">                    format: binary</w:t>
      </w:r>
    </w:p>
    <w:p w14:paraId="78ADEA45" w14:textId="77777777" w:rsidR="00C84226" w:rsidRPr="003B2883" w:rsidRDefault="00C84226" w:rsidP="00C84226">
      <w:pPr>
        <w:pStyle w:val="PL"/>
      </w:pPr>
      <w:r w:rsidRPr="003B2883">
        <w:t xml:space="preserve">                  binaryDataN2InformationExt2:</w:t>
      </w:r>
    </w:p>
    <w:p w14:paraId="43014689" w14:textId="77777777" w:rsidR="00C84226" w:rsidRPr="003B2883" w:rsidRDefault="00C84226" w:rsidP="00C84226">
      <w:pPr>
        <w:pStyle w:val="PL"/>
      </w:pPr>
      <w:r w:rsidRPr="003B2883">
        <w:t xml:space="preserve">                    type: string</w:t>
      </w:r>
    </w:p>
    <w:p w14:paraId="22FBDE26" w14:textId="77777777" w:rsidR="00C84226" w:rsidRPr="003B2883" w:rsidRDefault="00C84226" w:rsidP="00C84226">
      <w:pPr>
        <w:pStyle w:val="PL"/>
      </w:pPr>
      <w:r w:rsidRPr="003B2883">
        <w:t xml:space="preserve">                    format: binary</w:t>
      </w:r>
    </w:p>
    <w:p w14:paraId="33860C41" w14:textId="77777777" w:rsidR="00C84226" w:rsidRPr="003B2883" w:rsidRDefault="00C84226" w:rsidP="00C84226">
      <w:pPr>
        <w:pStyle w:val="PL"/>
      </w:pPr>
      <w:r w:rsidRPr="003B2883">
        <w:t xml:space="preserve">                  binaryDataN2InformationExt3:</w:t>
      </w:r>
    </w:p>
    <w:p w14:paraId="3890F926" w14:textId="77777777" w:rsidR="00C84226" w:rsidRPr="003B2883" w:rsidRDefault="00C84226" w:rsidP="00C84226">
      <w:pPr>
        <w:pStyle w:val="PL"/>
      </w:pPr>
      <w:r w:rsidRPr="003B2883">
        <w:t xml:space="preserve">                    type: string</w:t>
      </w:r>
    </w:p>
    <w:p w14:paraId="2CB2F0FC" w14:textId="77777777" w:rsidR="00C84226" w:rsidRPr="003B2883" w:rsidRDefault="00C84226" w:rsidP="00C84226">
      <w:pPr>
        <w:pStyle w:val="PL"/>
      </w:pPr>
      <w:r w:rsidRPr="003B2883">
        <w:t xml:space="preserve">                    format: binary</w:t>
      </w:r>
    </w:p>
    <w:p w14:paraId="67D3C6A4" w14:textId="77777777" w:rsidR="00C84226" w:rsidRPr="003B2883" w:rsidRDefault="00C84226" w:rsidP="00C84226">
      <w:pPr>
        <w:pStyle w:val="PL"/>
      </w:pPr>
      <w:r w:rsidRPr="003B2883">
        <w:t xml:space="preserve">                  binaryDataN2InformationExt4:</w:t>
      </w:r>
    </w:p>
    <w:p w14:paraId="42786C47" w14:textId="77777777" w:rsidR="00C84226" w:rsidRPr="003B2883" w:rsidRDefault="00C84226" w:rsidP="00C84226">
      <w:pPr>
        <w:pStyle w:val="PL"/>
      </w:pPr>
      <w:r w:rsidRPr="003B2883">
        <w:t xml:space="preserve">                    type: string</w:t>
      </w:r>
    </w:p>
    <w:p w14:paraId="20DEAC72" w14:textId="77777777" w:rsidR="00C84226" w:rsidRPr="003B2883" w:rsidRDefault="00C84226" w:rsidP="00C84226">
      <w:pPr>
        <w:pStyle w:val="PL"/>
      </w:pPr>
      <w:r w:rsidRPr="003B2883">
        <w:t xml:space="preserve">                    format: binary</w:t>
      </w:r>
    </w:p>
    <w:p w14:paraId="198A644A" w14:textId="77777777" w:rsidR="00C84226" w:rsidRPr="003B2883" w:rsidRDefault="00C84226" w:rsidP="00C84226">
      <w:pPr>
        <w:pStyle w:val="PL"/>
      </w:pPr>
      <w:r w:rsidRPr="003B2883">
        <w:t xml:space="preserve">                  binaryDataN2InformationExt5:</w:t>
      </w:r>
    </w:p>
    <w:p w14:paraId="6D361A4F" w14:textId="77777777" w:rsidR="00C84226" w:rsidRPr="003B2883" w:rsidRDefault="00C84226" w:rsidP="00C84226">
      <w:pPr>
        <w:pStyle w:val="PL"/>
      </w:pPr>
      <w:r w:rsidRPr="003B2883">
        <w:t xml:space="preserve">                    type: string</w:t>
      </w:r>
    </w:p>
    <w:p w14:paraId="4F9C4814" w14:textId="77777777" w:rsidR="00C84226" w:rsidRPr="003B2883" w:rsidRDefault="00C84226" w:rsidP="00C84226">
      <w:pPr>
        <w:pStyle w:val="PL"/>
      </w:pPr>
      <w:r w:rsidRPr="003B2883">
        <w:t xml:space="preserve">                    format: binary</w:t>
      </w:r>
    </w:p>
    <w:p w14:paraId="3985F903" w14:textId="77777777" w:rsidR="00C84226" w:rsidRPr="003B2883" w:rsidRDefault="00C84226" w:rsidP="00C84226">
      <w:pPr>
        <w:pStyle w:val="PL"/>
      </w:pPr>
      <w:r w:rsidRPr="003B2883">
        <w:t xml:space="preserve">                  binaryDataN2InformationExt6:</w:t>
      </w:r>
    </w:p>
    <w:p w14:paraId="63AEC872" w14:textId="77777777" w:rsidR="00C84226" w:rsidRPr="003B2883" w:rsidRDefault="00C84226" w:rsidP="00C84226">
      <w:pPr>
        <w:pStyle w:val="PL"/>
      </w:pPr>
      <w:r w:rsidRPr="003B2883">
        <w:t xml:space="preserve">                    type: string</w:t>
      </w:r>
    </w:p>
    <w:p w14:paraId="434CADE2" w14:textId="77777777" w:rsidR="00C84226" w:rsidRPr="003B2883" w:rsidRDefault="00C84226" w:rsidP="00C84226">
      <w:pPr>
        <w:pStyle w:val="PL"/>
      </w:pPr>
      <w:r w:rsidRPr="003B2883">
        <w:t xml:space="preserve">                    format: binary</w:t>
      </w:r>
    </w:p>
    <w:p w14:paraId="6FB7833A" w14:textId="77777777" w:rsidR="00C84226" w:rsidRPr="003B2883" w:rsidRDefault="00C84226" w:rsidP="00C84226">
      <w:pPr>
        <w:pStyle w:val="PL"/>
      </w:pPr>
      <w:r w:rsidRPr="003B2883">
        <w:t xml:space="preserve">                  binaryDataN2InformationExt7:</w:t>
      </w:r>
    </w:p>
    <w:p w14:paraId="6E3236E3" w14:textId="77777777" w:rsidR="00C84226" w:rsidRPr="003B2883" w:rsidRDefault="00C84226" w:rsidP="00C84226">
      <w:pPr>
        <w:pStyle w:val="PL"/>
      </w:pPr>
      <w:r w:rsidRPr="003B2883">
        <w:t xml:space="preserve">                    type: string</w:t>
      </w:r>
    </w:p>
    <w:p w14:paraId="1770952F" w14:textId="77777777" w:rsidR="00C84226" w:rsidRPr="003B2883" w:rsidRDefault="00C84226" w:rsidP="00C84226">
      <w:pPr>
        <w:pStyle w:val="PL"/>
      </w:pPr>
      <w:r w:rsidRPr="003B2883">
        <w:lastRenderedPageBreak/>
        <w:t xml:space="preserve">                    format: binary</w:t>
      </w:r>
    </w:p>
    <w:p w14:paraId="5517E325" w14:textId="77777777" w:rsidR="00C84226" w:rsidRPr="003B2883" w:rsidRDefault="00C84226" w:rsidP="00C84226">
      <w:pPr>
        <w:pStyle w:val="PL"/>
      </w:pPr>
      <w:r w:rsidRPr="003B2883">
        <w:t xml:space="preserve">                  binaryDataN2InformationExt8:</w:t>
      </w:r>
    </w:p>
    <w:p w14:paraId="1071EFB1" w14:textId="77777777" w:rsidR="00C84226" w:rsidRPr="003B2883" w:rsidRDefault="00C84226" w:rsidP="00C84226">
      <w:pPr>
        <w:pStyle w:val="PL"/>
      </w:pPr>
      <w:r w:rsidRPr="003B2883">
        <w:t xml:space="preserve">                    type: string</w:t>
      </w:r>
    </w:p>
    <w:p w14:paraId="7E050654" w14:textId="77777777" w:rsidR="00C84226" w:rsidRPr="003B2883" w:rsidRDefault="00C84226" w:rsidP="00C84226">
      <w:pPr>
        <w:pStyle w:val="PL"/>
      </w:pPr>
      <w:r w:rsidRPr="003B2883">
        <w:t xml:space="preserve">                    format: binary</w:t>
      </w:r>
    </w:p>
    <w:p w14:paraId="21D0CB17" w14:textId="77777777" w:rsidR="00C84226" w:rsidRPr="003B2883" w:rsidRDefault="00C84226" w:rsidP="00C84226">
      <w:pPr>
        <w:pStyle w:val="PL"/>
      </w:pPr>
      <w:r w:rsidRPr="003B2883">
        <w:t xml:space="preserve">                  binaryDataN2InformationExt9:</w:t>
      </w:r>
    </w:p>
    <w:p w14:paraId="620BED85" w14:textId="77777777" w:rsidR="00C84226" w:rsidRPr="003B2883" w:rsidRDefault="00C84226" w:rsidP="00C84226">
      <w:pPr>
        <w:pStyle w:val="PL"/>
      </w:pPr>
      <w:r w:rsidRPr="003B2883">
        <w:t xml:space="preserve">                    type: string</w:t>
      </w:r>
    </w:p>
    <w:p w14:paraId="7EA4020C" w14:textId="77777777" w:rsidR="00C84226" w:rsidRPr="003B2883" w:rsidRDefault="00C84226" w:rsidP="00C84226">
      <w:pPr>
        <w:pStyle w:val="PL"/>
      </w:pPr>
      <w:r w:rsidRPr="003B2883">
        <w:t xml:space="preserve">                    format: binary</w:t>
      </w:r>
    </w:p>
    <w:p w14:paraId="74EF746D" w14:textId="77777777" w:rsidR="00C84226" w:rsidRPr="003B2883" w:rsidRDefault="00C84226" w:rsidP="00C84226">
      <w:pPr>
        <w:pStyle w:val="PL"/>
      </w:pPr>
      <w:r w:rsidRPr="003B2883">
        <w:t xml:space="preserve">                  binaryDataN2InformationExt10:</w:t>
      </w:r>
    </w:p>
    <w:p w14:paraId="2152735C" w14:textId="77777777" w:rsidR="00C84226" w:rsidRPr="003B2883" w:rsidRDefault="00C84226" w:rsidP="00C84226">
      <w:pPr>
        <w:pStyle w:val="PL"/>
      </w:pPr>
      <w:r w:rsidRPr="003B2883">
        <w:t xml:space="preserve">                    type: string</w:t>
      </w:r>
    </w:p>
    <w:p w14:paraId="73204A57" w14:textId="77777777" w:rsidR="00C84226" w:rsidRPr="003B2883" w:rsidRDefault="00C84226" w:rsidP="00C84226">
      <w:pPr>
        <w:pStyle w:val="PL"/>
      </w:pPr>
      <w:r w:rsidRPr="003B2883">
        <w:t xml:space="preserve">                    format: binary</w:t>
      </w:r>
    </w:p>
    <w:p w14:paraId="38D0D51B" w14:textId="77777777" w:rsidR="00C84226" w:rsidRPr="003B2883" w:rsidRDefault="00C84226" w:rsidP="00C84226">
      <w:pPr>
        <w:pStyle w:val="PL"/>
      </w:pPr>
      <w:r w:rsidRPr="003B2883">
        <w:t xml:space="preserve">                  binaryDataN2InformationExt11:</w:t>
      </w:r>
    </w:p>
    <w:p w14:paraId="3E8C3D0F" w14:textId="77777777" w:rsidR="00C84226" w:rsidRPr="003B2883" w:rsidRDefault="00C84226" w:rsidP="00C84226">
      <w:pPr>
        <w:pStyle w:val="PL"/>
      </w:pPr>
      <w:r w:rsidRPr="003B2883">
        <w:t xml:space="preserve">                    type: string</w:t>
      </w:r>
    </w:p>
    <w:p w14:paraId="250F3088" w14:textId="77777777" w:rsidR="00C84226" w:rsidRPr="003B2883" w:rsidRDefault="00C84226" w:rsidP="00C84226">
      <w:pPr>
        <w:pStyle w:val="PL"/>
      </w:pPr>
      <w:r w:rsidRPr="003B2883">
        <w:t xml:space="preserve">                    format: binary</w:t>
      </w:r>
    </w:p>
    <w:p w14:paraId="52C5A134" w14:textId="77777777" w:rsidR="00C84226" w:rsidRPr="003B2883" w:rsidRDefault="00C84226" w:rsidP="00C84226">
      <w:pPr>
        <w:pStyle w:val="PL"/>
      </w:pPr>
      <w:r w:rsidRPr="003B2883">
        <w:t xml:space="preserve">                  binaryDataN2InformationExt12:</w:t>
      </w:r>
    </w:p>
    <w:p w14:paraId="02C632E4" w14:textId="77777777" w:rsidR="00C84226" w:rsidRPr="003B2883" w:rsidRDefault="00C84226" w:rsidP="00C84226">
      <w:pPr>
        <w:pStyle w:val="PL"/>
      </w:pPr>
      <w:r w:rsidRPr="003B2883">
        <w:t xml:space="preserve">                    type: string</w:t>
      </w:r>
    </w:p>
    <w:p w14:paraId="089B16FE" w14:textId="77777777" w:rsidR="00C84226" w:rsidRPr="003B2883" w:rsidRDefault="00C84226" w:rsidP="00C84226">
      <w:pPr>
        <w:pStyle w:val="PL"/>
      </w:pPr>
      <w:r w:rsidRPr="003B2883">
        <w:t xml:space="preserve">                    format: binary</w:t>
      </w:r>
    </w:p>
    <w:p w14:paraId="40CDD0AA" w14:textId="77777777" w:rsidR="00C84226" w:rsidRPr="003B2883" w:rsidRDefault="00C84226" w:rsidP="00C84226">
      <w:pPr>
        <w:pStyle w:val="PL"/>
      </w:pPr>
      <w:r w:rsidRPr="003B2883">
        <w:t xml:space="preserve">                  binaryDataN2InformationExt13:</w:t>
      </w:r>
    </w:p>
    <w:p w14:paraId="32CAD1AE" w14:textId="77777777" w:rsidR="00C84226" w:rsidRPr="003B2883" w:rsidRDefault="00C84226" w:rsidP="00C84226">
      <w:pPr>
        <w:pStyle w:val="PL"/>
      </w:pPr>
      <w:r w:rsidRPr="003B2883">
        <w:t xml:space="preserve">                    type: string</w:t>
      </w:r>
    </w:p>
    <w:p w14:paraId="29DAD927" w14:textId="77777777" w:rsidR="00C84226" w:rsidRPr="003B2883" w:rsidRDefault="00C84226" w:rsidP="00C84226">
      <w:pPr>
        <w:pStyle w:val="PL"/>
      </w:pPr>
      <w:r w:rsidRPr="003B2883">
        <w:t xml:space="preserve">                    format: binary</w:t>
      </w:r>
    </w:p>
    <w:p w14:paraId="4BC977F2" w14:textId="77777777" w:rsidR="00C84226" w:rsidRPr="003B2883" w:rsidRDefault="00C84226" w:rsidP="00C84226">
      <w:pPr>
        <w:pStyle w:val="PL"/>
      </w:pPr>
      <w:r w:rsidRPr="003B2883">
        <w:t xml:space="preserve">                  binaryDataN2InformationExt14:</w:t>
      </w:r>
    </w:p>
    <w:p w14:paraId="0B0B6365" w14:textId="77777777" w:rsidR="00C84226" w:rsidRPr="003B2883" w:rsidRDefault="00C84226" w:rsidP="00C84226">
      <w:pPr>
        <w:pStyle w:val="PL"/>
      </w:pPr>
      <w:r w:rsidRPr="003B2883">
        <w:t xml:space="preserve">                    type: string</w:t>
      </w:r>
    </w:p>
    <w:p w14:paraId="4EF0E36C" w14:textId="77777777" w:rsidR="00C84226" w:rsidRPr="003B2883" w:rsidRDefault="00C84226" w:rsidP="00C84226">
      <w:pPr>
        <w:pStyle w:val="PL"/>
      </w:pPr>
      <w:r w:rsidRPr="003B2883">
        <w:t xml:space="preserve">                    format: binary</w:t>
      </w:r>
    </w:p>
    <w:p w14:paraId="0A5175E3" w14:textId="77777777" w:rsidR="00C84226" w:rsidRPr="003B2883" w:rsidRDefault="00C84226" w:rsidP="00C84226">
      <w:pPr>
        <w:pStyle w:val="PL"/>
      </w:pPr>
      <w:r w:rsidRPr="003B2883">
        <w:t xml:space="preserve">                  binaryDataN2InformationExt15:</w:t>
      </w:r>
    </w:p>
    <w:p w14:paraId="72243C29" w14:textId="77777777" w:rsidR="00C84226" w:rsidRPr="003B2883" w:rsidRDefault="00C84226" w:rsidP="00C84226">
      <w:pPr>
        <w:pStyle w:val="PL"/>
      </w:pPr>
      <w:r w:rsidRPr="003B2883">
        <w:t xml:space="preserve">                    type: string</w:t>
      </w:r>
    </w:p>
    <w:p w14:paraId="285BD027" w14:textId="66FC8BD3" w:rsidR="00C84226" w:rsidRPr="003B2883" w:rsidRDefault="00C84226" w:rsidP="00C91BFE">
      <w:pPr>
        <w:pStyle w:val="PL"/>
      </w:pPr>
      <w:r w:rsidRPr="003B2883">
        <w:t xml:space="preserve">                    format: binary</w:t>
      </w:r>
    </w:p>
    <w:p w14:paraId="69B9F7A8" w14:textId="77777777" w:rsidR="00C91BFE" w:rsidRPr="003B2883" w:rsidRDefault="00C91BFE" w:rsidP="00C91BFE">
      <w:pPr>
        <w:pStyle w:val="PL"/>
      </w:pPr>
      <w:r w:rsidRPr="003B2883">
        <w:t xml:space="preserve">              encoding:</w:t>
      </w:r>
    </w:p>
    <w:p w14:paraId="1E5EDBF3" w14:textId="77777777" w:rsidR="00C91BFE" w:rsidRPr="003B2883" w:rsidRDefault="00C91BFE" w:rsidP="00C91BFE">
      <w:pPr>
        <w:pStyle w:val="PL"/>
      </w:pPr>
      <w:r w:rsidRPr="003B2883">
        <w:t xml:space="preserve">                jsonData:</w:t>
      </w:r>
    </w:p>
    <w:p w14:paraId="3828ACAE" w14:textId="77777777" w:rsidR="00C91BFE" w:rsidRPr="003B2883" w:rsidRDefault="00C91BFE" w:rsidP="00C91BFE">
      <w:pPr>
        <w:pStyle w:val="PL"/>
      </w:pPr>
      <w:r w:rsidRPr="003B2883">
        <w:t xml:space="preserve">                  contentType:  application/json</w:t>
      </w:r>
    </w:p>
    <w:p w14:paraId="01063B52" w14:textId="77777777" w:rsidR="00C91BFE" w:rsidRPr="003B2883" w:rsidRDefault="00C91BFE" w:rsidP="00C91BFE">
      <w:pPr>
        <w:pStyle w:val="PL"/>
      </w:pPr>
      <w:r w:rsidRPr="003B2883">
        <w:t xml:space="preserve">                binaryDataN2Information:</w:t>
      </w:r>
    </w:p>
    <w:p w14:paraId="671E5C01" w14:textId="77777777" w:rsidR="00C91BFE" w:rsidRPr="003B2883" w:rsidRDefault="00C91BFE" w:rsidP="00C91BFE">
      <w:pPr>
        <w:pStyle w:val="PL"/>
      </w:pPr>
      <w:r w:rsidRPr="003B2883">
        <w:t xml:space="preserve">                  contentType:  application/vnd.3gpp.ngap</w:t>
      </w:r>
    </w:p>
    <w:p w14:paraId="12BC7A71" w14:textId="77777777" w:rsidR="00C91BFE" w:rsidRPr="003B2883" w:rsidRDefault="00C91BFE" w:rsidP="00C91BFE">
      <w:pPr>
        <w:pStyle w:val="PL"/>
      </w:pPr>
      <w:r w:rsidRPr="003B2883">
        <w:t xml:space="preserve">                  headers:</w:t>
      </w:r>
    </w:p>
    <w:p w14:paraId="63B20B74" w14:textId="77777777" w:rsidR="00C91BFE" w:rsidRPr="003B2883" w:rsidRDefault="00C91BFE" w:rsidP="00C91BFE">
      <w:pPr>
        <w:pStyle w:val="PL"/>
      </w:pPr>
      <w:r w:rsidRPr="003B2883">
        <w:t xml:space="preserve">                    Content-Id:</w:t>
      </w:r>
    </w:p>
    <w:p w14:paraId="406E4924" w14:textId="77777777" w:rsidR="00C91BFE" w:rsidRPr="003B2883" w:rsidRDefault="00C91BFE" w:rsidP="00C91BFE">
      <w:pPr>
        <w:pStyle w:val="PL"/>
      </w:pPr>
      <w:r w:rsidRPr="003B2883">
        <w:t xml:space="preserve">                      schema:</w:t>
      </w:r>
    </w:p>
    <w:p w14:paraId="61F8C869" w14:textId="44744744" w:rsidR="00C91BFE" w:rsidRPr="003B2883" w:rsidRDefault="00C91BFE" w:rsidP="00C91BFE">
      <w:pPr>
        <w:pStyle w:val="PL"/>
      </w:pPr>
      <w:r w:rsidRPr="003B2883">
        <w:t xml:space="preserve">                        type: string</w:t>
      </w:r>
    </w:p>
    <w:p w14:paraId="76ADD461" w14:textId="77777777" w:rsidR="00C84226" w:rsidRPr="003B2883" w:rsidRDefault="00C84226" w:rsidP="00C84226">
      <w:pPr>
        <w:pStyle w:val="PL"/>
      </w:pPr>
      <w:r w:rsidRPr="003B2883">
        <w:t xml:space="preserve">                binaryDataN2InformationExt1:</w:t>
      </w:r>
    </w:p>
    <w:p w14:paraId="05B97684" w14:textId="77777777" w:rsidR="00C84226" w:rsidRPr="003B2883" w:rsidRDefault="00C84226" w:rsidP="00C84226">
      <w:pPr>
        <w:pStyle w:val="PL"/>
      </w:pPr>
      <w:r w:rsidRPr="003B2883">
        <w:t xml:space="preserve">                  contentType:  application/vnd.3gpp.ngap</w:t>
      </w:r>
    </w:p>
    <w:p w14:paraId="3704615F" w14:textId="77777777" w:rsidR="00C84226" w:rsidRPr="003B2883" w:rsidRDefault="00C84226" w:rsidP="00C84226">
      <w:pPr>
        <w:pStyle w:val="PL"/>
      </w:pPr>
      <w:r w:rsidRPr="003B2883">
        <w:t xml:space="preserve">                  headers:</w:t>
      </w:r>
    </w:p>
    <w:p w14:paraId="3E1854ED" w14:textId="77777777" w:rsidR="00C84226" w:rsidRPr="003B2883" w:rsidRDefault="00C84226" w:rsidP="00C84226">
      <w:pPr>
        <w:pStyle w:val="PL"/>
      </w:pPr>
      <w:r w:rsidRPr="003B2883">
        <w:t xml:space="preserve">                    Content-Id:</w:t>
      </w:r>
    </w:p>
    <w:p w14:paraId="467ED2A7" w14:textId="77777777" w:rsidR="00C84226" w:rsidRPr="003B2883" w:rsidRDefault="00C84226" w:rsidP="00C84226">
      <w:pPr>
        <w:pStyle w:val="PL"/>
      </w:pPr>
      <w:r w:rsidRPr="003B2883">
        <w:t xml:space="preserve">                      schema:</w:t>
      </w:r>
    </w:p>
    <w:p w14:paraId="0A64203F" w14:textId="3BDEE162" w:rsidR="00C84226" w:rsidRPr="003B2883" w:rsidRDefault="00C84226" w:rsidP="00C84226">
      <w:pPr>
        <w:pStyle w:val="PL"/>
      </w:pPr>
      <w:r w:rsidRPr="003B2883">
        <w:t xml:space="preserve">                        type: string</w:t>
      </w:r>
    </w:p>
    <w:p w14:paraId="3E35C09E" w14:textId="77777777" w:rsidR="00C84226" w:rsidRPr="003B2883" w:rsidRDefault="00C84226" w:rsidP="00C84226">
      <w:pPr>
        <w:pStyle w:val="PL"/>
      </w:pPr>
      <w:r w:rsidRPr="003B2883">
        <w:t xml:space="preserve">                binaryDataN2InformationExt2:</w:t>
      </w:r>
    </w:p>
    <w:p w14:paraId="2F2B3BED" w14:textId="77777777" w:rsidR="00C84226" w:rsidRPr="003B2883" w:rsidRDefault="00C84226" w:rsidP="00C84226">
      <w:pPr>
        <w:pStyle w:val="PL"/>
      </w:pPr>
      <w:r w:rsidRPr="003B2883">
        <w:t xml:space="preserve">                  contentType:  application/vnd.3gpp.ngap</w:t>
      </w:r>
    </w:p>
    <w:p w14:paraId="28A6B45D" w14:textId="77777777" w:rsidR="00C84226" w:rsidRPr="003B2883" w:rsidRDefault="00C84226" w:rsidP="00C84226">
      <w:pPr>
        <w:pStyle w:val="PL"/>
      </w:pPr>
      <w:r w:rsidRPr="003B2883">
        <w:t xml:space="preserve">                  headers:</w:t>
      </w:r>
    </w:p>
    <w:p w14:paraId="1E620F48" w14:textId="77777777" w:rsidR="00C84226" w:rsidRPr="003B2883" w:rsidRDefault="00C84226" w:rsidP="00C84226">
      <w:pPr>
        <w:pStyle w:val="PL"/>
      </w:pPr>
      <w:r w:rsidRPr="003B2883">
        <w:t xml:space="preserve">                    Content-Id:</w:t>
      </w:r>
    </w:p>
    <w:p w14:paraId="32F0F92D" w14:textId="77777777" w:rsidR="00C84226" w:rsidRPr="003B2883" w:rsidRDefault="00C84226" w:rsidP="00C84226">
      <w:pPr>
        <w:pStyle w:val="PL"/>
      </w:pPr>
      <w:r w:rsidRPr="003B2883">
        <w:t xml:space="preserve">                      schema:</w:t>
      </w:r>
    </w:p>
    <w:p w14:paraId="6193F9C7" w14:textId="707932BB" w:rsidR="00C84226" w:rsidRPr="003B2883" w:rsidRDefault="00C84226" w:rsidP="00C84226">
      <w:pPr>
        <w:pStyle w:val="PL"/>
      </w:pPr>
      <w:r w:rsidRPr="003B2883">
        <w:t xml:space="preserve">                        type: string</w:t>
      </w:r>
    </w:p>
    <w:p w14:paraId="04E23D9C" w14:textId="77777777" w:rsidR="00C84226" w:rsidRPr="003B2883" w:rsidRDefault="00C84226" w:rsidP="00C84226">
      <w:pPr>
        <w:pStyle w:val="PL"/>
      </w:pPr>
      <w:r w:rsidRPr="003B2883">
        <w:t xml:space="preserve">                binaryDataN2InformationExt3:</w:t>
      </w:r>
    </w:p>
    <w:p w14:paraId="766235E0" w14:textId="77777777" w:rsidR="00C84226" w:rsidRPr="003B2883" w:rsidRDefault="00C84226" w:rsidP="00C84226">
      <w:pPr>
        <w:pStyle w:val="PL"/>
      </w:pPr>
      <w:r w:rsidRPr="003B2883">
        <w:t xml:space="preserve">                  contentType:  application/vnd.3gpp.ngap</w:t>
      </w:r>
    </w:p>
    <w:p w14:paraId="30B9D906" w14:textId="77777777" w:rsidR="00C84226" w:rsidRPr="003B2883" w:rsidRDefault="00C84226" w:rsidP="00C84226">
      <w:pPr>
        <w:pStyle w:val="PL"/>
      </w:pPr>
      <w:r w:rsidRPr="003B2883">
        <w:t xml:space="preserve">                  headers:</w:t>
      </w:r>
    </w:p>
    <w:p w14:paraId="64C77E63" w14:textId="77777777" w:rsidR="00C84226" w:rsidRPr="003B2883" w:rsidRDefault="00C84226" w:rsidP="00C84226">
      <w:pPr>
        <w:pStyle w:val="PL"/>
      </w:pPr>
      <w:r w:rsidRPr="003B2883">
        <w:t xml:space="preserve">                    Content-Id:</w:t>
      </w:r>
    </w:p>
    <w:p w14:paraId="5448998B" w14:textId="77777777" w:rsidR="00C84226" w:rsidRPr="003B2883" w:rsidRDefault="00C84226" w:rsidP="00C84226">
      <w:pPr>
        <w:pStyle w:val="PL"/>
      </w:pPr>
      <w:r w:rsidRPr="003B2883">
        <w:t xml:space="preserve">                      schema:</w:t>
      </w:r>
    </w:p>
    <w:p w14:paraId="003753D3" w14:textId="749C30BC" w:rsidR="00C84226" w:rsidRPr="003B2883" w:rsidRDefault="00C84226" w:rsidP="00C84226">
      <w:pPr>
        <w:pStyle w:val="PL"/>
      </w:pPr>
      <w:r w:rsidRPr="003B2883">
        <w:t xml:space="preserve">                        type: string</w:t>
      </w:r>
    </w:p>
    <w:p w14:paraId="65976F76" w14:textId="77777777" w:rsidR="00C84226" w:rsidRPr="003B2883" w:rsidRDefault="00C84226" w:rsidP="00C84226">
      <w:pPr>
        <w:pStyle w:val="PL"/>
      </w:pPr>
      <w:r w:rsidRPr="003B2883">
        <w:t xml:space="preserve">                binaryDataN2InformationExt4:</w:t>
      </w:r>
    </w:p>
    <w:p w14:paraId="7D9BE957" w14:textId="77777777" w:rsidR="00C84226" w:rsidRPr="003B2883" w:rsidRDefault="00C84226" w:rsidP="00C84226">
      <w:pPr>
        <w:pStyle w:val="PL"/>
      </w:pPr>
      <w:r w:rsidRPr="003B2883">
        <w:t xml:space="preserve">                  contentType:  application/vnd.3gpp.ngap</w:t>
      </w:r>
    </w:p>
    <w:p w14:paraId="6153B746" w14:textId="77777777" w:rsidR="00C84226" w:rsidRPr="003B2883" w:rsidRDefault="00C84226" w:rsidP="00C84226">
      <w:pPr>
        <w:pStyle w:val="PL"/>
      </w:pPr>
      <w:r w:rsidRPr="003B2883">
        <w:t xml:space="preserve">                  headers:</w:t>
      </w:r>
    </w:p>
    <w:p w14:paraId="63AADE41" w14:textId="77777777" w:rsidR="00C84226" w:rsidRPr="003B2883" w:rsidRDefault="00C84226" w:rsidP="00C84226">
      <w:pPr>
        <w:pStyle w:val="PL"/>
      </w:pPr>
      <w:r w:rsidRPr="003B2883">
        <w:t xml:space="preserve">                    Content-Id:</w:t>
      </w:r>
    </w:p>
    <w:p w14:paraId="2D1D5E0C" w14:textId="77777777" w:rsidR="00C84226" w:rsidRPr="003B2883" w:rsidRDefault="00C84226" w:rsidP="00C84226">
      <w:pPr>
        <w:pStyle w:val="PL"/>
      </w:pPr>
      <w:r w:rsidRPr="003B2883">
        <w:t xml:space="preserve">                      schema:</w:t>
      </w:r>
    </w:p>
    <w:p w14:paraId="5AADC48E" w14:textId="27067F6E" w:rsidR="00C84226" w:rsidRPr="003B2883" w:rsidRDefault="00C84226" w:rsidP="00C84226">
      <w:pPr>
        <w:pStyle w:val="PL"/>
      </w:pPr>
      <w:r w:rsidRPr="003B2883">
        <w:t xml:space="preserve">                        type: string</w:t>
      </w:r>
    </w:p>
    <w:p w14:paraId="575A5F64" w14:textId="77777777" w:rsidR="00C84226" w:rsidRPr="003B2883" w:rsidRDefault="00C84226" w:rsidP="00C84226">
      <w:pPr>
        <w:pStyle w:val="PL"/>
      </w:pPr>
      <w:r w:rsidRPr="003B2883">
        <w:t xml:space="preserve">                binaryDataN2InformationExt5:</w:t>
      </w:r>
    </w:p>
    <w:p w14:paraId="410A5712" w14:textId="77777777" w:rsidR="00C84226" w:rsidRPr="003B2883" w:rsidRDefault="00C84226" w:rsidP="00C84226">
      <w:pPr>
        <w:pStyle w:val="PL"/>
      </w:pPr>
      <w:r w:rsidRPr="003B2883">
        <w:t xml:space="preserve">                  contentType:  application/vnd.3gpp.ngap</w:t>
      </w:r>
    </w:p>
    <w:p w14:paraId="44BB1BEA" w14:textId="77777777" w:rsidR="00C84226" w:rsidRPr="003B2883" w:rsidRDefault="00C84226" w:rsidP="00C84226">
      <w:pPr>
        <w:pStyle w:val="PL"/>
      </w:pPr>
      <w:r w:rsidRPr="003B2883">
        <w:t xml:space="preserve">                  headers:</w:t>
      </w:r>
    </w:p>
    <w:p w14:paraId="592AB9B2" w14:textId="77777777" w:rsidR="00C84226" w:rsidRPr="003B2883" w:rsidRDefault="00C84226" w:rsidP="00C84226">
      <w:pPr>
        <w:pStyle w:val="PL"/>
      </w:pPr>
      <w:r w:rsidRPr="003B2883">
        <w:t xml:space="preserve">                    Content-Id:</w:t>
      </w:r>
    </w:p>
    <w:p w14:paraId="5722CBC3" w14:textId="77777777" w:rsidR="00C84226" w:rsidRPr="003B2883" w:rsidRDefault="00C84226" w:rsidP="00C84226">
      <w:pPr>
        <w:pStyle w:val="PL"/>
      </w:pPr>
      <w:r w:rsidRPr="003B2883">
        <w:t xml:space="preserve">                      schema:</w:t>
      </w:r>
    </w:p>
    <w:p w14:paraId="6CEFD978" w14:textId="3F535E6D" w:rsidR="00C84226" w:rsidRPr="003B2883" w:rsidRDefault="00C84226" w:rsidP="00C84226">
      <w:pPr>
        <w:pStyle w:val="PL"/>
      </w:pPr>
      <w:r w:rsidRPr="003B2883">
        <w:t xml:space="preserve">                        type: string</w:t>
      </w:r>
    </w:p>
    <w:p w14:paraId="4876C46F" w14:textId="77777777" w:rsidR="00C84226" w:rsidRPr="003B2883" w:rsidRDefault="00C84226" w:rsidP="00C84226">
      <w:pPr>
        <w:pStyle w:val="PL"/>
      </w:pPr>
      <w:r w:rsidRPr="003B2883">
        <w:t xml:space="preserve">                binaryDataN2InformationExt6:</w:t>
      </w:r>
    </w:p>
    <w:p w14:paraId="0F5AA946" w14:textId="77777777" w:rsidR="00C84226" w:rsidRPr="003B2883" w:rsidRDefault="00C84226" w:rsidP="00C84226">
      <w:pPr>
        <w:pStyle w:val="PL"/>
      </w:pPr>
      <w:r w:rsidRPr="003B2883">
        <w:t xml:space="preserve">                  contentType:  application/vnd.3gpp.ngap</w:t>
      </w:r>
    </w:p>
    <w:p w14:paraId="241C98D4" w14:textId="77777777" w:rsidR="00C84226" w:rsidRPr="003B2883" w:rsidRDefault="00C84226" w:rsidP="00C84226">
      <w:pPr>
        <w:pStyle w:val="PL"/>
      </w:pPr>
      <w:r w:rsidRPr="003B2883">
        <w:t xml:space="preserve">                  headers:</w:t>
      </w:r>
    </w:p>
    <w:p w14:paraId="781FD1E8" w14:textId="77777777" w:rsidR="00C84226" w:rsidRPr="003B2883" w:rsidRDefault="00C84226" w:rsidP="00C84226">
      <w:pPr>
        <w:pStyle w:val="PL"/>
      </w:pPr>
      <w:r w:rsidRPr="003B2883">
        <w:t xml:space="preserve">                    Content-Id:</w:t>
      </w:r>
    </w:p>
    <w:p w14:paraId="77C4A9C3" w14:textId="77777777" w:rsidR="00C84226" w:rsidRPr="003B2883" w:rsidRDefault="00C84226" w:rsidP="00C84226">
      <w:pPr>
        <w:pStyle w:val="PL"/>
      </w:pPr>
      <w:r w:rsidRPr="003B2883">
        <w:t xml:space="preserve">                      schema:</w:t>
      </w:r>
    </w:p>
    <w:p w14:paraId="4EB1A10A" w14:textId="7C5A4FAA" w:rsidR="00C84226" w:rsidRPr="003B2883" w:rsidRDefault="00C84226" w:rsidP="00C84226">
      <w:pPr>
        <w:pStyle w:val="PL"/>
      </w:pPr>
      <w:r w:rsidRPr="003B2883">
        <w:t xml:space="preserve">                        type: string</w:t>
      </w:r>
    </w:p>
    <w:p w14:paraId="0F7BD893" w14:textId="77777777" w:rsidR="00C84226" w:rsidRPr="003B2883" w:rsidRDefault="00C84226" w:rsidP="00C84226">
      <w:pPr>
        <w:pStyle w:val="PL"/>
      </w:pPr>
      <w:r w:rsidRPr="003B2883">
        <w:t xml:space="preserve">                binaryDataN2InformationExt7:</w:t>
      </w:r>
    </w:p>
    <w:p w14:paraId="1D302E03" w14:textId="77777777" w:rsidR="00C84226" w:rsidRPr="003B2883" w:rsidRDefault="00C84226" w:rsidP="00C84226">
      <w:pPr>
        <w:pStyle w:val="PL"/>
      </w:pPr>
      <w:r w:rsidRPr="003B2883">
        <w:t xml:space="preserve">                  contentType:  application/vnd.3gpp.ngap</w:t>
      </w:r>
    </w:p>
    <w:p w14:paraId="5C61DBD1" w14:textId="77777777" w:rsidR="00C84226" w:rsidRPr="003B2883" w:rsidRDefault="00C84226" w:rsidP="00C84226">
      <w:pPr>
        <w:pStyle w:val="PL"/>
      </w:pPr>
      <w:r w:rsidRPr="003B2883">
        <w:t xml:space="preserve">                  headers:</w:t>
      </w:r>
    </w:p>
    <w:p w14:paraId="313AB9A4" w14:textId="77777777" w:rsidR="00C84226" w:rsidRPr="003B2883" w:rsidRDefault="00C84226" w:rsidP="00C84226">
      <w:pPr>
        <w:pStyle w:val="PL"/>
      </w:pPr>
      <w:r w:rsidRPr="003B2883">
        <w:t xml:space="preserve">                    Content-Id:</w:t>
      </w:r>
    </w:p>
    <w:p w14:paraId="34F0A4D1" w14:textId="77777777" w:rsidR="00C84226" w:rsidRPr="003B2883" w:rsidRDefault="00C84226" w:rsidP="00C84226">
      <w:pPr>
        <w:pStyle w:val="PL"/>
      </w:pPr>
      <w:r w:rsidRPr="003B2883">
        <w:t xml:space="preserve">                      schema:</w:t>
      </w:r>
    </w:p>
    <w:p w14:paraId="0EEFB068" w14:textId="2FAF2552" w:rsidR="00C84226" w:rsidRPr="003B2883" w:rsidRDefault="00C84226" w:rsidP="00C84226">
      <w:pPr>
        <w:pStyle w:val="PL"/>
      </w:pPr>
      <w:r w:rsidRPr="003B2883">
        <w:t xml:space="preserve">                        type: string</w:t>
      </w:r>
    </w:p>
    <w:p w14:paraId="1C4F4E64" w14:textId="77777777" w:rsidR="00C84226" w:rsidRPr="003B2883" w:rsidRDefault="00C84226" w:rsidP="00C84226">
      <w:pPr>
        <w:pStyle w:val="PL"/>
      </w:pPr>
      <w:r w:rsidRPr="003B2883">
        <w:t xml:space="preserve">                binaryDataN2InformationExt8:</w:t>
      </w:r>
    </w:p>
    <w:p w14:paraId="297F062E" w14:textId="77777777" w:rsidR="00C84226" w:rsidRPr="003B2883" w:rsidRDefault="00C84226" w:rsidP="00C84226">
      <w:pPr>
        <w:pStyle w:val="PL"/>
      </w:pPr>
      <w:r w:rsidRPr="003B2883">
        <w:t xml:space="preserve">                  contentType:  application/vnd.3gpp.ngap</w:t>
      </w:r>
    </w:p>
    <w:p w14:paraId="091CE0DD" w14:textId="77777777" w:rsidR="00C84226" w:rsidRPr="003B2883" w:rsidRDefault="00C84226" w:rsidP="00C84226">
      <w:pPr>
        <w:pStyle w:val="PL"/>
      </w:pPr>
      <w:r w:rsidRPr="003B2883">
        <w:lastRenderedPageBreak/>
        <w:t xml:space="preserve">                  headers:</w:t>
      </w:r>
    </w:p>
    <w:p w14:paraId="33EB4312" w14:textId="77777777" w:rsidR="00C84226" w:rsidRPr="003B2883" w:rsidRDefault="00C84226" w:rsidP="00C84226">
      <w:pPr>
        <w:pStyle w:val="PL"/>
      </w:pPr>
      <w:r w:rsidRPr="003B2883">
        <w:t xml:space="preserve">                    Content-Id:</w:t>
      </w:r>
    </w:p>
    <w:p w14:paraId="6378D9A3" w14:textId="77777777" w:rsidR="00C84226" w:rsidRPr="003B2883" w:rsidRDefault="00C84226" w:rsidP="00C84226">
      <w:pPr>
        <w:pStyle w:val="PL"/>
      </w:pPr>
      <w:r w:rsidRPr="003B2883">
        <w:t xml:space="preserve">                      schema:</w:t>
      </w:r>
    </w:p>
    <w:p w14:paraId="2E4222B9" w14:textId="6D37784E" w:rsidR="00C84226" w:rsidRPr="003B2883" w:rsidRDefault="00C84226" w:rsidP="00C84226">
      <w:pPr>
        <w:pStyle w:val="PL"/>
      </w:pPr>
      <w:r w:rsidRPr="003B2883">
        <w:t xml:space="preserve">                        type: string</w:t>
      </w:r>
    </w:p>
    <w:p w14:paraId="3A3AEB40" w14:textId="77777777" w:rsidR="00C84226" w:rsidRPr="003B2883" w:rsidRDefault="00C84226" w:rsidP="00C84226">
      <w:pPr>
        <w:pStyle w:val="PL"/>
      </w:pPr>
      <w:r w:rsidRPr="003B2883">
        <w:t xml:space="preserve">                binaryDataN2InformationExt9:</w:t>
      </w:r>
    </w:p>
    <w:p w14:paraId="015FBA24" w14:textId="77777777" w:rsidR="00C84226" w:rsidRPr="003B2883" w:rsidRDefault="00C84226" w:rsidP="00C84226">
      <w:pPr>
        <w:pStyle w:val="PL"/>
      </w:pPr>
      <w:r w:rsidRPr="003B2883">
        <w:t xml:space="preserve">                  contentType:  application/vnd.3gpp.ngap</w:t>
      </w:r>
    </w:p>
    <w:p w14:paraId="507499EB" w14:textId="77777777" w:rsidR="00C84226" w:rsidRPr="003B2883" w:rsidRDefault="00C84226" w:rsidP="00C84226">
      <w:pPr>
        <w:pStyle w:val="PL"/>
      </w:pPr>
      <w:r w:rsidRPr="003B2883">
        <w:t xml:space="preserve">                  headers:</w:t>
      </w:r>
    </w:p>
    <w:p w14:paraId="2441B7F9" w14:textId="77777777" w:rsidR="00C84226" w:rsidRPr="003B2883" w:rsidRDefault="00C84226" w:rsidP="00C84226">
      <w:pPr>
        <w:pStyle w:val="PL"/>
      </w:pPr>
      <w:r w:rsidRPr="003B2883">
        <w:t xml:space="preserve">                    Content-Id:</w:t>
      </w:r>
    </w:p>
    <w:p w14:paraId="083B841B" w14:textId="77777777" w:rsidR="00C84226" w:rsidRPr="003B2883" w:rsidRDefault="00C84226" w:rsidP="00C84226">
      <w:pPr>
        <w:pStyle w:val="PL"/>
      </w:pPr>
      <w:r w:rsidRPr="003B2883">
        <w:t xml:space="preserve">                      schema:</w:t>
      </w:r>
    </w:p>
    <w:p w14:paraId="6E47BF92" w14:textId="040F270D" w:rsidR="00C84226" w:rsidRPr="003B2883" w:rsidRDefault="00C84226" w:rsidP="00C84226">
      <w:pPr>
        <w:pStyle w:val="PL"/>
      </w:pPr>
      <w:r w:rsidRPr="003B2883">
        <w:t xml:space="preserve">                        type: string</w:t>
      </w:r>
    </w:p>
    <w:p w14:paraId="518D33FB" w14:textId="77777777" w:rsidR="00C84226" w:rsidRPr="003B2883" w:rsidRDefault="00C84226" w:rsidP="00C84226">
      <w:pPr>
        <w:pStyle w:val="PL"/>
      </w:pPr>
      <w:r w:rsidRPr="003B2883">
        <w:t xml:space="preserve">                binaryDataN2InformationExt10:</w:t>
      </w:r>
    </w:p>
    <w:p w14:paraId="31100C69" w14:textId="77777777" w:rsidR="00C84226" w:rsidRPr="003B2883" w:rsidRDefault="00C84226" w:rsidP="00C84226">
      <w:pPr>
        <w:pStyle w:val="PL"/>
      </w:pPr>
      <w:r w:rsidRPr="003B2883">
        <w:t xml:space="preserve">                  contentType:  application/vnd.3gpp.ngap</w:t>
      </w:r>
    </w:p>
    <w:p w14:paraId="4FB8E505" w14:textId="77777777" w:rsidR="00C84226" w:rsidRPr="003B2883" w:rsidRDefault="00C84226" w:rsidP="00C84226">
      <w:pPr>
        <w:pStyle w:val="PL"/>
      </w:pPr>
      <w:r w:rsidRPr="003B2883">
        <w:t xml:space="preserve">                  headers:</w:t>
      </w:r>
    </w:p>
    <w:p w14:paraId="0336D899" w14:textId="77777777" w:rsidR="00C84226" w:rsidRPr="003B2883" w:rsidRDefault="00C84226" w:rsidP="00C84226">
      <w:pPr>
        <w:pStyle w:val="PL"/>
      </w:pPr>
      <w:r w:rsidRPr="003B2883">
        <w:t xml:space="preserve">                    Content-Id:</w:t>
      </w:r>
    </w:p>
    <w:p w14:paraId="6A2008A5" w14:textId="77777777" w:rsidR="00C84226" w:rsidRPr="003B2883" w:rsidRDefault="00C84226" w:rsidP="00C84226">
      <w:pPr>
        <w:pStyle w:val="PL"/>
      </w:pPr>
      <w:r w:rsidRPr="003B2883">
        <w:t xml:space="preserve">                      schema:</w:t>
      </w:r>
    </w:p>
    <w:p w14:paraId="69F8A272" w14:textId="5459C19D" w:rsidR="00C84226" w:rsidRPr="003B2883" w:rsidRDefault="00C84226" w:rsidP="00C84226">
      <w:pPr>
        <w:pStyle w:val="PL"/>
      </w:pPr>
      <w:r w:rsidRPr="003B2883">
        <w:t xml:space="preserve">                        type: string</w:t>
      </w:r>
    </w:p>
    <w:p w14:paraId="027CCD9A" w14:textId="77777777" w:rsidR="00C84226" w:rsidRPr="003B2883" w:rsidRDefault="00C84226" w:rsidP="00C84226">
      <w:pPr>
        <w:pStyle w:val="PL"/>
      </w:pPr>
      <w:r w:rsidRPr="003B2883">
        <w:t xml:space="preserve">                binaryDataN2InformationExt11:</w:t>
      </w:r>
    </w:p>
    <w:p w14:paraId="08E84CCA" w14:textId="77777777" w:rsidR="00C84226" w:rsidRPr="003B2883" w:rsidRDefault="00C84226" w:rsidP="00C84226">
      <w:pPr>
        <w:pStyle w:val="PL"/>
      </w:pPr>
      <w:r w:rsidRPr="003B2883">
        <w:t xml:space="preserve">                  contentType:  application/vnd.3gpp.ngap</w:t>
      </w:r>
    </w:p>
    <w:p w14:paraId="52D68B92" w14:textId="77777777" w:rsidR="00C84226" w:rsidRPr="003B2883" w:rsidRDefault="00C84226" w:rsidP="00C84226">
      <w:pPr>
        <w:pStyle w:val="PL"/>
      </w:pPr>
      <w:r w:rsidRPr="003B2883">
        <w:t xml:space="preserve">                  headers:</w:t>
      </w:r>
    </w:p>
    <w:p w14:paraId="0BB534A1" w14:textId="77777777" w:rsidR="00C84226" w:rsidRPr="003B2883" w:rsidRDefault="00C84226" w:rsidP="00C84226">
      <w:pPr>
        <w:pStyle w:val="PL"/>
      </w:pPr>
      <w:r w:rsidRPr="003B2883">
        <w:t xml:space="preserve">                    Content-Id:</w:t>
      </w:r>
    </w:p>
    <w:p w14:paraId="41B0AB74" w14:textId="77777777" w:rsidR="00C84226" w:rsidRPr="003B2883" w:rsidRDefault="00C84226" w:rsidP="00C84226">
      <w:pPr>
        <w:pStyle w:val="PL"/>
      </w:pPr>
      <w:r w:rsidRPr="003B2883">
        <w:t xml:space="preserve">                      schema:</w:t>
      </w:r>
    </w:p>
    <w:p w14:paraId="31AE4600" w14:textId="12657E1A" w:rsidR="00C84226" w:rsidRPr="003B2883" w:rsidRDefault="00C84226" w:rsidP="00C84226">
      <w:pPr>
        <w:pStyle w:val="PL"/>
      </w:pPr>
      <w:r w:rsidRPr="003B2883">
        <w:t xml:space="preserve">                        type: string</w:t>
      </w:r>
    </w:p>
    <w:p w14:paraId="05C04512" w14:textId="77777777" w:rsidR="00C84226" w:rsidRPr="003B2883" w:rsidRDefault="00C84226" w:rsidP="00C84226">
      <w:pPr>
        <w:pStyle w:val="PL"/>
      </w:pPr>
      <w:r w:rsidRPr="003B2883">
        <w:t xml:space="preserve">                binaryDataN2InformationExt12:</w:t>
      </w:r>
    </w:p>
    <w:p w14:paraId="3C267990" w14:textId="77777777" w:rsidR="00C84226" w:rsidRPr="003B2883" w:rsidRDefault="00C84226" w:rsidP="00C84226">
      <w:pPr>
        <w:pStyle w:val="PL"/>
      </w:pPr>
      <w:r w:rsidRPr="003B2883">
        <w:t xml:space="preserve">                  contentType:  application/vnd.3gpp.ngap</w:t>
      </w:r>
    </w:p>
    <w:p w14:paraId="2B1261BB" w14:textId="77777777" w:rsidR="00C84226" w:rsidRPr="003B2883" w:rsidRDefault="00C84226" w:rsidP="00C84226">
      <w:pPr>
        <w:pStyle w:val="PL"/>
      </w:pPr>
      <w:r w:rsidRPr="003B2883">
        <w:t xml:space="preserve">                  headers:</w:t>
      </w:r>
    </w:p>
    <w:p w14:paraId="7B3C034B" w14:textId="77777777" w:rsidR="00C84226" w:rsidRPr="003B2883" w:rsidRDefault="00C84226" w:rsidP="00C84226">
      <w:pPr>
        <w:pStyle w:val="PL"/>
      </w:pPr>
      <w:r w:rsidRPr="003B2883">
        <w:t xml:space="preserve">                    Content-Id:</w:t>
      </w:r>
    </w:p>
    <w:p w14:paraId="48575592" w14:textId="77777777" w:rsidR="00C84226" w:rsidRPr="003B2883" w:rsidRDefault="00C84226" w:rsidP="00C84226">
      <w:pPr>
        <w:pStyle w:val="PL"/>
      </w:pPr>
      <w:r w:rsidRPr="003B2883">
        <w:t xml:space="preserve">                      schema:</w:t>
      </w:r>
    </w:p>
    <w:p w14:paraId="597AAFA8" w14:textId="5AA36BA8" w:rsidR="00C84226" w:rsidRPr="003B2883" w:rsidRDefault="00C84226" w:rsidP="00C84226">
      <w:pPr>
        <w:pStyle w:val="PL"/>
      </w:pPr>
      <w:r w:rsidRPr="003B2883">
        <w:t xml:space="preserve">                        type: string</w:t>
      </w:r>
    </w:p>
    <w:p w14:paraId="52B1B644" w14:textId="77777777" w:rsidR="00C84226" w:rsidRPr="003B2883" w:rsidRDefault="00C84226" w:rsidP="00C84226">
      <w:pPr>
        <w:pStyle w:val="PL"/>
      </w:pPr>
      <w:r w:rsidRPr="003B2883">
        <w:t xml:space="preserve">                binaryDataN2InformationExt13:</w:t>
      </w:r>
    </w:p>
    <w:p w14:paraId="06AA40AC" w14:textId="77777777" w:rsidR="00C84226" w:rsidRPr="003B2883" w:rsidRDefault="00C84226" w:rsidP="00C84226">
      <w:pPr>
        <w:pStyle w:val="PL"/>
      </w:pPr>
      <w:r w:rsidRPr="003B2883">
        <w:t xml:space="preserve">                  contentType:  application/vnd.3gpp.ngap</w:t>
      </w:r>
    </w:p>
    <w:p w14:paraId="4C7FC486" w14:textId="77777777" w:rsidR="00C84226" w:rsidRPr="003B2883" w:rsidRDefault="00C84226" w:rsidP="00C84226">
      <w:pPr>
        <w:pStyle w:val="PL"/>
      </w:pPr>
      <w:r w:rsidRPr="003B2883">
        <w:t xml:space="preserve">                  headers:</w:t>
      </w:r>
    </w:p>
    <w:p w14:paraId="5CA331CD" w14:textId="77777777" w:rsidR="00C84226" w:rsidRPr="003B2883" w:rsidRDefault="00C84226" w:rsidP="00C84226">
      <w:pPr>
        <w:pStyle w:val="PL"/>
      </w:pPr>
      <w:r w:rsidRPr="003B2883">
        <w:t xml:space="preserve">                    Content-Id:</w:t>
      </w:r>
    </w:p>
    <w:p w14:paraId="7BBA7F9A" w14:textId="77777777" w:rsidR="00C84226" w:rsidRPr="003B2883" w:rsidRDefault="00C84226" w:rsidP="00C84226">
      <w:pPr>
        <w:pStyle w:val="PL"/>
      </w:pPr>
      <w:r w:rsidRPr="003B2883">
        <w:t xml:space="preserve">                      schema:</w:t>
      </w:r>
    </w:p>
    <w:p w14:paraId="3CBE39FF" w14:textId="4A65FF6C" w:rsidR="00C84226" w:rsidRPr="003B2883" w:rsidRDefault="00C84226" w:rsidP="00C84226">
      <w:pPr>
        <w:pStyle w:val="PL"/>
      </w:pPr>
      <w:r w:rsidRPr="003B2883">
        <w:t xml:space="preserve">                        type: string</w:t>
      </w:r>
    </w:p>
    <w:p w14:paraId="68C3B9A3" w14:textId="77777777" w:rsidR="00C84226" w:rsidRPr="003B2883" w:rsidRDefault="00C84226" w:rsidP="00C84226">
      <w:pPr>
        <w:pStyle w:val="PL"/>
      </w:pPr>
      <w:r w:rsidRPr="003B2883">
        <w:t xml:space="preserve">                binaryDataN2InformationExt14:</w:t>
      </w:r>
    </w:p>
    <w:p w14:paraId="37B57F6D" w14:textId="77777777" w:rsidR="00C84226" w:rsidRPr="003B2883" w:rsidRDefault="00C84226" w:rsidP="00C84226">
      <w:pPr>
        <w:pStyle w:val="PL"/>
      </w:pPr>
      <w:r w:rsidRPr="003B2883">
        <w:t xml:space="preserve">                  contentType:  application/vnd.3gpp.ngap</w:t>
      </w:r>
    </w:p>
    <w:p w14:paraId="48E650F0" w14:textId="77777777" w:rsidR="00C84226" w:rsidRPr="003B2883" w:rsidRDefault="00C84226" w:rsidP="00C84226">
      <w:pPr>
        <w:pStyle w:val="PL"/>
      </w:pPr>
      <w:r w:rsidRPr="003B2883">
        <w:t xml:space="preserve">                  headers:</w:t>
      </w:r>
    </w:p>
    <w:p w14:paraId="46BBE6F2" w14:textId="77777777" w:rsidR="00C84226" w:rsidRPr="003B2883" w:rsidRDefault="00C84226" w:rsidP="00C84226">
      <w:pPr>
        <w:pStyle w:val="PL"/>
      </w:pPr>
      <w:r w:rsidRPr="003B2883">
        <w:t xml:space="preserve">                    Content-Id:</w:t>
      </w:r>
    </w:p>
    <w:p w14:paraId="3197B100" w14:textId="77777777" w:rsidR="00C84226" w:rsidRPr="003B2883" w:rsidRDefault="00C84226" w:rsidP="00C84226">
      <w:pPr>
        <w:pStyle w:val="PL"/>
      </w:pPr>
      <w:r w:rsidRPr="003B2883">
        <w:t xml:space="preserve">                      schema:</w:t>
      </w:r>
    </w:p>
    <w:p w14:paraId="236E13BC" w14:textId="4604A195" w:rsidR="00C84226" w:rsidRPr="003B2883" w:rsidRDefault="00C84226" w:rsidP="00C84226">
      <w:pPr>
        <w:pStyle w:val="PL"/>
      </w:pPr>
      <w:r w:rsidRPr="003B2883">
        <w:t xml:space="preserve">                        type: string</w:t>
      </w:r>
    </w:p>
    <w:p w14:paraId="50F7D8C1" w14:textId="77777777" w:rsidR="00C84226" w:rsidRPr="003B2883" w:rsidRDefault="00C84226" w:rsidP="00C84226">
      <w:pPr>
        <w:pStyle w:val="PL"/>
      </w:pPr>
      <w:r w:rsidRPr="003B2883">
        <w:t xml:space="preserve">                binaryDataN2InformationExt15:</w:t>
      </w:r>
    </w:p>
    <w:p w14:paraId="4F434C90" w14:textId="77777777" w:rsidR="00C84226" w:rsidRPr="003B2883" w:rsidRDefault="00C84226" w:rsidP="00C84226">
      <w:pPr>
        <w:pStyle w:val="PL"/>
      </w:pPr>
      <w:r w:rsidRPr="003B2883">
        <w:t xml:space="preserve">                  contentType:  application/vnd.3gpp.ngap</w:t>
      </w:r>
    </w:p>
    <w:p w14:paraId="63DD1218" w14:textId="77777777" w:rsidR="00C84226" w:rsidRPr="003B2883" w:rsidRDefault="00C84226" w:rsidP="00C84226">
      <w:pPr>
        <w:pStyle w:val="PL"/>
      </w:pPr>
      <w:r w:rsidRPr="003B2883">
        <w:t xml:space="preserve">                  headers:</w:t>
      </w:r>
    </w:p>
    <w:p w14:paraId="330BFE22" w14:textId="77777777" w:rsidR="00C84226" w:rsidRPr="003B2883" w:rsidRDefault="00C84226" w:rsidP="00C84226">
      <w:pPr>
        <w:pStyle w:val="PL"/>
      </w:pPr>
      <w:r w:rsidRPr="003B2883">
        <w:t xml:space="preserve">                    Content-Id:</w:t>
      </w:r>
    </w:p>
    <w:p w14:paraId="6E2128E7" w14:textId="77777777" w:rsidR="00C84226" w:rsidRPr="003B2883" w:rsidRDefault="00C84226" w:rsidP="00C84226">
      <w:pPr>
        <w:pStyle w:val="PL"/>
      </w:pPr>
      <w:r w:rsidRPr="003B2883">
        <w:t xml:space="preserve">                      schema:</w:t>
      </w:r>
    </w:p>
    <w:p w14:paraId="2A48DB15" w14:textId="092B1BDC" w:rsidR="00C84226" w:rsidRPr="003B2883" w:rsidRDefault="00C84226" w:rsidP="00C84226">
      <w:pPr>
        <w:pStyle w:val="PL"/>
      </w:pPr>
      <w:r w:rsidRPr="003B2883">
        <w:t xml:space="preserve">                        type: string</w:t>
      </w:r>
    </w:p>
    <w:p w14:paraId="202D5849" w14:textId="77777777" w:rsidR="003F4E86" w:rsidRPr="003B2883" w:rsidRDefault="003F4E86" w:rsidP="003F4E86">
      <w:pPr>
        <w:pStyle w:val="PL"/>
      </w:pPr>
      <w:r w:rsidRPr="003B2883">
        <w:t xml:space="preserve">        '400':</w:t>
      </w:r>
    </w:p>
    <w:p w14:paraId="06A0B0D4" w14:textId="77777777" w:rsidR="003F4E86" w:rsidRPr="003B2883" w:rsidRDefault="003F4E86" w:rsidP="003F4E86">
      <w:pPr>
        <w:pStyle w:val="PL"/>
      </w:pPr>
      <w:r w:rsidRPr="003B2883">
        <w:t xml:space="preserve">          description: Bad Request</w:t>
      </w:r>
    </w:p>
    <w:p w14:paraId="5DAC735B" w14:textId="77777777" w:rsidR="003F4E86" w:rsidRPr="003B2883" w:rsidRDefault="003F4E86" w:rsidP="003F4E86">
      <w:pPr>
        <w:pStyle w:val="PL"/>
      </w:pPr>
      <w:r w:rsidRPr="003B2883">
        <w:t xml:space="preserve">          content:</w:t>
      </w:r>
    </w:p>
    <w:p w14:paraId="3BD248B2" w14:textId="77777777" w:rsidR="003F4E86" w:rsidRPr="003B2883" w:rsidRDefault="003F4E86" w:rsidP="003F4E86">
      <w:pPr>
        <w:pStyle w:val="PL"/>
      </w:pPr>
      <w:r w:rsidRPr="003B2883">
        <w:t xml:space="preserve">            application/json:</w:t>
      </w:r>
    </w:p>
    <w:p w14:paraId="0D3B97F4" w14:textId="77777777" w:rsidR="003F4E86" w:rsidRPr="003B2883" w:rsidRDefault="003F4E86" w:rsidP="003F4E86">
      <w:pPr>
        <w:pStyle w:val="PL"/>
      </w:pPr>
      <w:r w:rsidRPr="003B2883">
        <w:t xml:space="preserve">              schema:</w:t>
      </w:r>
    </w:p>
    <w:p w14:paraId="42412376" w14:textId="77777777" w:rsidR="003F4E86" w:rsidRPr="003B2883" w:rsidRDefault="003F4E86" w:rsidP="003F4E86">
      <w:pPr>
        <w:pStyle w:val="PL"/>
      </w:pPr>
      <w:r w:rsidRPr="003B2883">
        <w:t xml:space="preserve">                $ref: '#/components/schemas/UeContextCreateError'</w:t>
      </w:r>
    </w:p>
    <w:p w14:paraId="57FA4C11" w14:textId="77777777" w:rsidR="003F4E86" w:rsidRPr="003B2883" w:rsidRDefault="003F4E86" w:rsidP="003F4E86">
      <w:pPr>
        <w:pStyle w:val="PL"/>
      </w:pPr>
      <w:r w:rsidRPr="003B2883">
        <w:t xml:space="preserve">        '403':</w:t>
      </w:r>
    </w:p>
    <w:p w14:paraId="38451F16" w14:textId="77777777" w:rsidR="003F4E86" w:rsidRPr="003B2883" w:rsidRDefault="003F4E86" w:rsidP="003F4E86">
      <w:pPr>
        <w:pStyle w:val="PL"/>
      </w:pPr>
      <w:r w:rsidRPr="003B2883">
        <w:t xml:space="preserve">          description: Forbidden</w:t>
      </w:r>
    </w:p>
    <w:p w14:paraId="4EC672F2" w14:textId="77777777" w:rsidR="003F4E86" w:rsidRPr="003B2883" w:rsidRDefault="003F4E86" w:rsidP="003F4E86">
      <w:pPr>
        <w:pStyle w:val="PL"/>
      </w:pPr>
      <w:r w:rsidRPr="003B2883">
        <w:t xml:space="preserve">          content:</w:t>
      </w:r>
    </w:p>
    <w:p w14:paraId="2E349398" w14:textId="77777777" w:rsidR="003F4E86" w:rsidRPr="003B2883" w:rsidRDefault="003F4E86" w:rsidP="003F4E86">
      <w:pPr>
        <w:pStyle w:val="PL"/>
      </w:pPr>
      <w:r w:rsidRPr="003B2883">
        <w:t xml:space="preserve">            application/json:</w:t>
      </w:r>
    </w:p>
    <w:p w14:paraId="320EF45A" w14:textId="77777777" w:rsidR="003F4E86" w:rsidRPr="003B2883" w:rsidRDefault="003F4E86" w:rsidP="003F4E86">
      <w:pPr>
        <w:pStyle w:val="PL"/>
      </w:pPr>
      <w:r w:rsidRPr="003B2883">
        <w:t xml:space="preserve">              schema:</w:t>
      </w:r>
    </w:p>
    <w:p w14:paraId="02C0FB23" w14:textId="77777777" w:rsidR="003F4E86" w:rsidRPr="003B2883" w:rsidRDefault="003F4E86" w:rsidP="003F4E86">
      <w:pPr>
        <w:pStyle w:val="PL"/>
      </w:pPr>
      <w:r w:rsidRPr="003B2883">
        <w:t xml:space="preserve">                $ref: '#/components/schemas/UeContextCreateError'</w:t>
      </w:r>
    </w:p>
    <w:p w14:paraId="406F2A68" w14:textId="77777777" w:rsidR="003F4E86" w:rsidRPr="003B2883" w:rsidRDefault="003F4E86" w:rsidP="003F4E86">
      <w:pPr>
        <w:pStyle w:val="PL"/>
      </w:pPr>
      <w:r w:rsidRPr="003B2883">
        <w:t xml:space="preserve">        '411':</w:t>
      </w:r>
    </w:p>
    <w:p w14:paraId="03BAB692" w14:textId="77777777" w:rsidR="003F4E86" w:rsidRPr="003B2883" w:rsidRDefault="003F4E86" w:rsidP="003F4E86">
      <w:pPr>
        <w:pStyle w:val="PL"/>
      </w:pPr>
      <w:r w:rsidRPr="003B2883">
        <w:t xml:space="preserve">          $ref: 'TS29571_CommonData.yaml#/components/responses/411'</w:t>
      </w:r>
    </w:p>
    <w:p w14:paraId="2CFAC0E7" w14:textId="77777777" w:rsidR="003F4E86" w:rsidRPr="003B2883" w:rsidRDefault="003F4E86" w:rsidP="003F4E86">
      <w:pPr>
        <w:pStyle w:val="PL"/>
      </w:pPr>
      <w:r w:rsidRPr="003B2883">
        <w:t xml:space="preserve">        '413':</w:t>
      </w:r>
    </w:p>
    <w:p w14:paraId="2AC72ACC" w14:textId="77777777" w:rsidR="003F4E86" w:rsidRPr="003B2883" w:rsidRDefault="003F4E86" w:rsidP="003F4E86">
      <w:pPr>
        <w:pStyle w:val="PL"/>
      </w:pPr>
      <w:r w:rsidRPr="003B2883">
        <w:t xml:space="preserve">          $ref: 'TS29571_CommonData.yaml#/components/responses/413'</w:t>
      </w:r>
    </w:p>
    <w:p w14:paraId="35C19586" w14:textId="77777777" w:rsidR="003F4E86" w:rsidRPr="003B2883" w:rsidRDefault="003F4E86" w:rsidP="003F4E86">
      <w:pPr>
        <w:pStyle w:val="PL"/>
      </w:pPr>
      <w:r w:rsidRPr="003B2883">
        <w:t xml:space="preserve">        '415':</w:t>
      </w:r>
    </w:p>
    <w:p w14:paraId="5E91FF1C" w14:textId="77777777" w:rsidR="003F4E86" w:rsidRPr="003B2883" w:rsidRDefault="003F4E86" w:rsidP="003F4E86">
      <w:pPr>
        <w:pStyle w:val="PL"/>
      </w:pPr>
      <w:r w:rsidRPr="003B2883">
        <w:t xml:space="preserve">          $ref: 'TS29571_CommonData.yaml#/components/responses/415'</w:t>
      </w:r>
    </w:p>
    <w:p w14:paraId="21F4AF50" w14:textId="77777777" w:rsidR="00A826CF" w:rsidRPr="003B2883" w:rsidRDefault="00A826CF" w:rsidP="00A826CF">
      <w:pPr>
        <w:pStyle w:val="PL"/>
      </w:pPr>
      <w:r w:rsidRPr="003B2883">
        <w:t xml:space="preserve">        '429':</w:t>
      </w:r>
    </w:p>
    <w:p w14:paraId="42F6573F" w14:textId="77777777" w:rsidR="00A826CF" w:rsidRPr="003B2883" w:rsidRDefault="00A826CF" w:rsidP="00A826CF">
      <w:pPr>
        <w:pStyle w:val="PL"/>
      </w:pPr>
      <w:r w:rsidRPr="003B2883">
        <w:t xml:space="preserve">          $ref: 'TS29571_CommonData.yaml#/components/responses/429'</w:t>
      </w:r>
    </w:p>
    <w:p w14:paraId="7F7DD4CA" w14:textId="77777777" w:rsidR="003F4E86" w:rsidRPr="003B2883" w:rsidRDefault="003F4E86" w:rsidP="003F4E86">
      <w:pPr>
        <w:pStyle w:val="PL"/>
      </w:pPr>
      <w:r w:rsidRPr="003B2883">
        <w:t xml:space="preserve">        '500':</w:t>
      </w:r>
    </w:p>
    <w:p w14:paraId="19593F79" w14:textId="77777777" w:rsidR="003F4E86" w:rsidRPr="003B2883" w:rsidRDefault="003F4E86" w:rsidP="003F4E86">
      <w:pPr>
        <w:pStyle w:val="PL"/>
      </w:pPr>
      <w:r w:rsidRPr="003B2883">
        <w:t xml:space="preserve">          description: </w:t>
      </w:r>
      <w:r w:rsidRPr="003B2883">
        <w:rPr>
          <w:lang w:val="en-US"/>
        </w:rPr>
        <w:t>Internal Server Error</w:t>
      </w:r>
    </w:p>
    <w:p w14:paraId="0FE4C2A0" w14:textId="77777777" w:rsidR="003F4E86" w:rsidRPr="003B2883" w:rsidRDefault="003F4E86" w:rsidP="003F4E86">
      <w:pPr>
        <w:pStyle w:val="PL"/>
      </w:pPr>
      <w:r w:rsidRPr="003B2883">
        <w:t xml:space="preserve">          content:</w:t>
      </w:r>
    </w:p>
    <w:p w14:paraId="560B3A68" w14:textId="77777777" w:rsidR="003F4E86" w:rsidRPr="003B2883" w:rsidRDefault="003F4E86" w:rsidP="003F4E86">
      <w:pPr>
        <w:pStyle w:val="PL"/>
      </w:pPr>
      <w:r w:rsidRPr="003B2883">
        <w:t xml:space="preserve">            application/json:</w:t>
      </w:r>
    </w:p>
    <w:p w14:paraId="07CC9029" w14:textId="77777777" w:rsidR="003F4E86" w:rsidRPr="003B2883" w:rsidRDefault="003F4E86" w:rsidP="003F4E86">
      <w:pPr>
        <w:pStyle w:val="PL"/>
      </w:pPr>
      <w:r w:rsidRPr="003B2883">
        <w:t xml:space="preserve">              schema:</w:t>
      </w:r>
    </w:p>
    <w:p w14:paraId="4DC32958" w14:textId="77777777" w:rsidR="003F4E86" w:rsidRPr="003B2883" w:rsidRDefault="003F4E86" w:rsidP="003F4E86">
      <w:pPr>
        <w:pStyle w:val="PL"/>
      </w:pPr>
      <w:r w:rsidRPr="003B2883">
        <w:t xml:space="preserve">                $ref: '#/components/schemas/UeContextCreateError'</w:t>
      </w:r>
    </w:p>
    <w:p w14:paraId="5315F480" w14:textId="77777777" w:rsidR="003F4E86" w:rsidRPr="003B2883" w:rsidRDefault="003F4E86" w:rsidP="003F4E86">
      <w:pPr>
        <w:pStyle w:val="PL"/>
      </w:pPr>
      <w:r w:rsidRPr="003B2883">
        <w:t xml:space="preserve">        '503':</w:t>
      </w:r>
    </w:p>
    <w:p w14:paraId="0C51C30C" w14:textId="77777777" w:rsidR="003F4E86" w:rsidRPr="003B2883" w:rsidRDefault="003F4E86" w:rsidP="003F4E86">
      <w:pPr>
        <w:pStyle w:val="PL"/>
      </w:pPr>
      <w:r w:rsidRPr="003B2883">
        <w:t xml:space="preserve">          $ref: 'TS29571_CommonData.yaml#/components/responses/503'</w:t>
      </w:r>
    </w:p>
    <w:p w14:paraId="37B45018" w14:textId="77777777" w:rsidR="00C91BFE" w:rsidRPr="003B2883" w:rsidRDefault="00C91BFE" w:rsidP="00C91BFE">
      <w:pPr>
        <w:pStyle w:val="PL"/>
      </w:pPr>
      <w:r w:rsidRPr="003B2883">
        <w:t xml:space="preserve">        default:</w:t>
      </w:r>
    </w:p>
    <w:p w14:paraId="1B716D0E" w14:textId="77777777" w:rsidR="00C91BFE" w:rsidRPr="003B2883" w:rsidRDefault="00C91BFE" w:rsidP="00C91BFE">
      <w:pPr>
        <w:pStyle w:val="PL"/>
      </w:pPr>
      <w:r w:rsidRPr="003B2883">
        <w:t xml:space="preserve">          description: Unexpected error</w:t>
      </w:r>
    </w:p>
    <w:p w14:paraId="69717EBC" w14:textId="77777777" w:rsidR="00C91BFE" w:rsidRPr="003B2883" w:rsidRDefault="00C91BFE" w:rsidP="00C91BFE">
      <w:pPr>
        <w:pStyle w:val="PL"/>
      </w:pPr>
      <w:r w:rsidRPr="003B2883">
        <w:t xml:space="preserve">  /ue-contexts/{ueContextId}/release:</w:t>
      </w:r>
    </w:p>
    <w:p w14:paraId="4217EB88" w14:textId="77777777" w:rsidR="00C91BFE" w:rsidRPr="003B2883" w:rsidRDefault="00C91BFE" w:rsidP="00C91BFE">
      <w:pPr>
        <w:pStyle w:val="PL"/>
      </w:pPr>
      <w:r w:rsidRPr="003B2883">
        <w:t xml:space="preserve">    post:</w:t>
      </w:r>
    </w:p>
    <w:p w14:paraId="2AB39633" w14:textId="77777777" w:rsidR="00C91BFE" w:rsidRPr="003B2883" w:rsidRDefault="00C91BFE" w:rsidP="00C91BFE">
      <w:pPr>
        <w:pStyle w:val="PL"/>
      </w:pPr>
      <w:r w:rsidRPr="003B2883">
        <w:lastRenderedPageBreak/>
        <w:t xml:space="preserve">      summary: Namf_Communication ReleaseUEContext service Operation</w:t>
      </w:r>
    </w:p>
    <w:p w14:paraId="4695FB8B" w14:textId="77777777" w:rsidR="00C91BFE" w:rsidRPr="003B2883" w:rsidRDefault="00C91BFE" w:rsidP="00C91BFE">
      <w:pPr>
        <w:pStyle w:val="PL"/>
      </w:pPr>
      <w:r w:rsidRPr="003B2883">
        <w:t xml:space="preserve">      tags:</w:t>
      </w:r>
    </w:p>
    <w:p w14:paraId="02DFD53F" w14:textId="77777777" w:rsidR="008D1FA2" w:rsidRPr="003B2883" w:rsidRDefault="008D1FA2" w:rsidP="008D1FA2">
      <w:pPr>
        <w:pStyle w:val="PL"/>
      </w:pPr>
      <w:r w:rsidRPr="003B2883">
        <w:t xml:space="preserve">        - Individual ueContext (Document)</w:t>
      </w:r>
    </w:p>
    <w:p w14:paraId="29772736" w14:textId="77777777" w:rsidR="00C91BFE" w:rsidRPr="003B2883" w:rsidRDefault="00C91BFE" w:rsidP="00C91BFE">
      <w:pPr>
        <w:pStyle w:val="PL"/>
      </w:pPr>
      <w:r w:rsidRPr="003B2883">
        <w:t xml:space="preserve">      operationId: ReleaseUEContext</w:t>
      </w:r>
    </w:p>
    <w:p w14:paraId="5B27FF62" w14:textId="77777777" w:rsidR="00C91BFE" w:rsidRPr="003B2883" w:rsidRDefault="00C91BFE" w:rsidP="00C91BFE">
      <w:pPr>
        <w:pStyle w:val="PL"/>
      </w:pPr>
      <w:r w:rsidRPr="003B2883">
        <w:t xml:space="preserve">      parameters:</w:t>
      </w:r>
    </w:p>
    <w:p w14:paraId="287D385B" w14:textId="77777777" w:rsidR="00C91BFE" w:rsidRPr="003B2883" w:rsidRDefault="00C91BFE" w:rsidP="00C91BFE">
      <w:pPr>
        <w:pStyle w:val="PL"/>
      </w:pPr>
      <w:r w:rsidRPr="003B2883">
        <w:t xml:space="preserve">        - name: ueContextId</w:t>
      </w:r>
    </w:p>
    <w:p w14:paraId="66E7C828" w14:textId="77777777" w:rsidR="00C91BFE" w:rsidRPr="003B2883" w:rsidRDefault="00C91BFE" w:rsidP="00C91BFE">
      <w:pPr>
        <w:pStyle w:val="PL"/>
      </w:pPr>
      <w:r w:rsidRPr="003B2883">
        <w:t xml:space="preserve">          in: path</w:t>
      </w:r>
    </w:p>
    <w:p w14:paraId="64F6A336" w14:textId="77777777" w:rsidR="00C91BFE" w:rsidRPr="003B2883" w:rsidRDefault="00C91BFE" w:rsidP="00C91BFE">
      <w:pPr>
        <w:pStyle w:val="PL"/>
      </w:pPr>
      <w:r w:rsidRPr="003B2883">
        <w:t xml:space="preserve">          description: UE Context Identifier</w:t>
      </w:r>
    </w:p>
    <w:p w14:paraId="64E0320C" w14:textId="77777777" w:rsidR="00C91BFE" w:rsidRPr="003B2883" w:rsidRDefault="00C91BFE" w:rsidP="00C91BFE">
      <w:pPr>
        <w:pStyle w:val="PL"/>
      </w:pPr>
      <w:r w:rsidRPr="003B2883">
        <w:t xml:space="preserve">          required: true</w:t>
      </w:r>
    </w:p>
    <w:p w14:paraId="07ECD1A0" w14:textId="77777777" w:rsidR="00C91BFE" w:rsidRPr="003B2883" w:rsidRDefault="00C91BFE" w:rsidP="00C91BFE">
      <w:pPr>
        <w:pStyle w:val="PL"/>
      </w:pPr>
      <w:r w:rsidRPr="003B2883">
        <w:t xml:space="preserve">          schema:</w:t>
      </w:r>
    </w:p>
    <w:p w14:paraId="2332A3BE" w14:textId="77777777" w:rsidR="00C91BFE" w:rsidRPr="003B2883" w:rsidRDefault="00C91BFE" w:rsidP="00C91BFE">
      <w:pPr>
        <w:pStyle w:val="PL"/>
      </w:pPr>
      <w:r w:rsidRPr="003B2883">
        <w:t xml:space="preserve">            type: string</w:t>
      </w:r>
    </w:p>
    <w:p w14:paraId="68C087D6"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3D281873" w14:textId="77777777" w:rsidR="00C91BFE" w:rsidRPr="003B2883" w:rsidRDefault="00C91BFE" w:rsidP="00C91BFE">
      <w:pPr>
        <w:pStyle w:val="PL"/>
      </w:pPr>
      <w:r w:rsidRPr="003B2883">
        <w:t xml:space="preserve">      requestBody:</w:t>
      </w:r>
    </w:p>
    <w:p w14:paraId="463EC958" w14:textId="77777777" w:rsidR="00C91BFE" w:rsidRPr="003B2883" w:rsidRDefault="00C91BFE" w:rsidP="00C91BFE">
      <w:pPr>
        <w:pStyle w:val="PL"/>
      </w:pPr>
      <w:r w:rsidRPr="003B2883">
        <w:t xml:space="preserve">        content:</w:t>
      </w:r>
    </w:p>
    <w:p w14:paraId="71BF1F70" w14:textId="77777777" w:rsidR="00C91BFE" w:rsidRPr="003B2883" w:rsidRDefault="00C91BFE" w:rsidP="00C91BFE">
      <w:pPr>
        <w:pStyle w:val="PL"/>
      </w:pPr>
      <w:r w:rsidRPr="003B2883">
        <w:t xml:space="preserve">          application/json:</w:t>
      </w:r>
    </w:p>
    <w:p w14:paraId="4C261029" w14:textId="77777777" w:rsidR="00C91BFE" w:rsidRPr="003B2883" w:rsidRDefault="00C91BFE" w:rsidP="00C91BFE">
      <w:pPr>
        <w:pStyle w:val="PL"/>
      </w:pPr>
      <w:r w:rsidRPr="003B2883">
        <w:t xml:space="preserve">            schema:</w:t>
      </w:r>
    </w:p>
    <w:p w14:paraId="6B46D420" w14:textId="77777777" w:rsidR="00C91BFE" w:rsidRPr="003B2883" w:rsidRDefault="00C91BFE" w:rsidP="00C91BFE">
      <w:pPr>
        <w:pStyle w:val="PL"/>
      </w:pPr>
      <w:r w:rsidRPr="003B2883">
        <w:t xml:space="preserve">              $ref: '#/components/schemas/UEContextRelease'</w:t>
      </w:r>
    </w:p>
    <w:p w14:paraId="1744CAA9" w14:textId="77777777" w:rsidR="00C91BFE" w:rsidRPr="003B2883" w:rsidRDefault="00C91BFE" w:rsidP="00C91BFE">
      <w:pPr>
        <w:pStyle w:val="PL"/>
      </w:pPr>
      <w:r w:rsidRPr="003B2883">
        <w:t xml:space="preserve">        required: true</w:t>
      </w:r>
    </w:p>
    <w:p w14:paraId="451F72C3" w14:textId="77777777" w:rsidR="00C91BFE" w:rsidRPr="003B2883" w:rsidRDefault="00C91BFE" w:rsidP="00C91BFE">
      <w:pPr>
        <w:pStyle w:val="PL"/>
      </w:pPr>
      <w:r w:rsidRPr="003B2883">
        <w:t xml:space="preserve">      responses:</w:t>
      </w:r>
    </w:p>
    <w:p w14:paraId="6282739C" w14:textId="77777777" w:rsidR="00C91BFE" w:rsidRPr="003B2883" w:rsidRDefault="00C91BFE" w:rsidP="00C91BFE">
      <w:pPr>
        <w:pStyle w:val="PL"/>
      </w:pPr>
      <w:r w:rsidRPr="003B2883">
        <w:t xml:space="preserve">        '204':</w:t>
      </w:r>
    </w:p>
    <w:p w14:paraId="419A2088" w14:textId="77777777" w:rsidR="00C91BFE" w:rsidRPr="003B2883" w:rsidRDefault="00C91BFE" w:rsidP="00C91BFE">
      <w:pPr>
        <w:pStyle w:val="PL"/>
      </w:pPr>
      <w:r w:rsidRPr="003B2883">
        <w:t xml:space="preserve">          description: UE Context successfully released</w:t>
      </w:r>
    </w:p>
    <w:p w14:paraId="50DEDAB8" w14:textId="77777777" w:rsidR="00C91BFE" w:rsidRPr="003B2883" w:rsidRDefault="00C91BFE" w:rsidP="00C91BFE">
      <w:pPr>
        <w:pStyle w:val="PL"/>
      </w:pPr>
      <w:r w:rsidRPr="003B2883">
        <w:t xml:space="preserve">        '400':</w:t>
      </w:r>
    </w:p>
    <w:p w14:paraId="1079B278" w14:textId="77777777" w:rsidR="00C91BFE" w:rsidRPr="003B2883" w:rsidRDefault="00C91BFE" w:rsidP="00C91BFE">
      <w:pPr>
        <w:pStyle w:val="PL"/>
      </w:pPr>
      <w:r w:rsidRPr="003B2883">
        <w:t xml:space="preserve">          $ref: 'TS29571_CommonData.yaml#/components/responses/400'</w:t>
      </w:r>
    </w:p>
    <w:p w14:paraId="27C04F1B" w14:textId="77777777" w:rsidR="00C91BFE" w:rsidRPr="003B2883" w:rsidRDefault="00C91BFE" w:rsidP="00C91BFE">
      <w:pPr>
        <w:pStyle w:val="PL"/>
      </w:pPr>
      <w:r w:rsidRPr="003B2883">
        <w:t xml:space="preserve">        '403':</w:t>
      </w:r>
    </w:p>
    <w:p w14:paraId="17A78A6A" w14:textId="77777777" w:rsidR="00C91BFE" w:rsidRPr="003B2883" w:rsidRDefault="00C91BFE" w:rsidP="00C91BFE">
      <w:pPr>
        <w:pStyle w:val="PL"/>
      </w:pPr>
      <w:r w:rsidRPr="003B2883">
        <w:t xml:space="preserve">          $ref: 'TS29571_CommonData.yaml#/components/responses/403'</w:t>
      </w:r>
    </w:p>
    <w:p w14:paraId="1175C28D" w14:textId="77777777" w:rsidR="00C91BFE" w:rsidRPr="003B2883" w:rsidRDefault="00C91BFE" w:rsidP="00C91BFE">
      <w:pPr>
        <w:pStyle w:val="PL"/>
      </w:pPr>
      <w:r w:rsidRPr="003B2883">
        <w:t xml:space="preserve">        '404':</w:t>
      </w:r>
    </w:p>
    <w:p w14:paraId="6DB55DFB" w14:textId="77777777" w:rsidR="00C91BFE" w:rsidRPr="003B2883" w:rsidRDefault="00C91BFE" w:rsidP="00C91BFE">
      <w:pPr>
        <w:pStyle w:val="PL"/>
      </w:pPr>
      <w:r w:rsidRPr="003B2883">
        <w:t xml:space="preserve">          $ref: 'TS29571_CommonData.yaml#/components/responses/404'</w:t>
      </w:r>
    </w:p>
    <w:p w14:paraId="61E36051" w14:textId="77777777" w:rsidR="003F4E86" w:rsidRPr="003B2883" w:rsidRDefault="003F4E86" w:rsidP="003F4E86">
      <w:pPr>
        <w:pStyle w:val="PL"/>
      </w:pPr>
      <w:r w:rsidRPr="003B2883">
        <w:t xml:space="preserve">        '411':</w:t>
      </w:r>
    </w:p>
    <w:p w14:paraId="6AF2E042" w14:textId="77777777" w:rsidR="003F4E86" w:rsidRPr="003B2883" w:rsidRDefault="003F4E86" w:rsidP="003F4E86">
      <w:pPr>
        <w:pStyle w:val="PL"/>
      </w:pPr>
      <w:r w:rsidRPr="003B2883">
        <w:t xml:space="preserve">          $ref: 'TS29571_CommonData.yaml#/components/responses/411'</w:t>
      </w:r>
    </w:p>
    <w:p w14:paraId="02924635" w14:textId="77777777" w:rsidR="003F4E86" w:rsidRPr="003B2883" w:rsidRDefault="003F4E86" w:rsidP="003F4E86">
      <w:pPr>
        <w:pStyle w:val="PL"/>
      </w:pPr>
      <w:r w:rsidRPr="003B2883">
        <w:t xml:space="preserve">        '413':</w:t>
      </w:r>
    </w:p>
    <w:p w14:paraId="409C070B" w14:textId="77777777" w:rsidR="003F4E86" w:rsidRPr="003B2883" w:rsidRDefault="003F4E86" w:rsidP="003F4E86">
      <w:pPr>
        <w:pStyle w:val="PL"/>
      </w:pPr>
      <w:r w:rsidRPr="003B2883">
        <w:t xml:space="preserve">          $ref: 'TS29571_CommonData.yaml#/components/responses/413'</w:t>
      </w:r>
    </w:p>
    <w:p w14:paraId="3CC6F5C8" w14:textId="77777777" w:rsidR="003F4E86" w:rsidRPr="003B2883" w:rsidRDefault="003F4E86" w:rsidP="003F4E86">
      <w:pPr>
        <w:pStyle w:val="PL"/>
      </w:pPr>
      <w:r w:rsidRPr="003B2883">
        <w:t xml:space="preserve">        '415':</w:t>
      </w:r>
    </w:p>
    <w:p w14:paraId="37CFE0C2" w14:textId="77777777" w:rsidR="003F4E86" w:rsidRPr="003B2883" w:rsidRDefault="003F4E86" w:rsidP="003F4E86">
      <w:pPr>
        <w:pStyle w:val="PL"/>
      </w:pPr>
      <w:r w:rsidRPr="003B2883">
        <w:t xml:space="preserve">          $ref: 'TS29571_CommonData.yaml#/components/responses/415'</w:t>
      </w:r>
    </w:p>
    <w:p w14:paraId="3CEE49EB" w14:textId="77777777" w:rsidR="00A826CF" w:rsidRPr="003B2883" w:rsidRDefault="00A826CF" w:rsidP="00A826CF">
      <w:pPr>
        <w:pStyle w:val="PL"/>
      </w:pPr>
      <w:r w:rsidRPr="003B2883">
        <w:t xml:space="preserve">        '429':</w:t>
      </w:r>
    </w:p>
    <w:p w14:paraId="1C96953D" w14:textId="77777777" w:rsidR="00A826CF" w:rsidRPr="003B2883" w:rsidRDefault="00A826CF" w:rsidP="00A826CF">
      <w:pPr>
        <w:pStyle w:val="PL"/>
      </w:pPr>
      <w:r w:rsidRPr="003B2883">
        <w:t xml:space="preserve">          $ref: 'TS29571_CommonData.yaml#/components/responses/429'</w:t>
      </w:r>
    </w:p>
    <w:p w14:paraId="57E808F8" w14:textId="77777777" w:rsidR="00C91BFE" w:rsidRPr="003B2883" w:rsidRDefault="00C91BFE" w:rsidP="00C91BFE">
      <w:pPr>
        <w:pStyle w:val="PL"/>
      </w:pPr>
      <w:r w:rsidRPr="003B2883">
        <w:t xml:space="preserve">        '500':</w:t>
      </w:r>
    </w:p>
    <w:p w14:paraId="7BACFAB1" w14:textId="77777777" w:rsidR="00C91BFE" w:rsidRPr="003B2883" w:rsidRDefault="00C91BFE" w:rsidP="00C91BFE">
      <w:pPr>
        <w:pStyle w:val="PL"/>
      </w:pPr>
      <w:r w:rsidRPr="003B2883">
        <w:t xml:space="preserve">          $ref: 'TS29571_CommonData.yaml#/components/responses/500'</w:t>
      </w:r>
    </w:p>
    <w:p w14:paraId="361A4805" w14:textId="77777777" w:rsidR="00C91BFE" w:rsidRPr="003B2883" w:rsidRDefault="00C91BFE" w:rsidP="00C91BFE">
      <w:pPr>
        <w:pStyle w:val="PL"/>
      </w:pPr>
      <w:r w:rsidRPr="003B2883">
        <w:t xml:space="preserve">        '503':</w:t>
      </w:r>
    </w:p>
    <w:p w14:paraId="2949BB10" w14:textId="77777777" w:rsidR="00C91BFE" w:rsidRPr="003B2883" w:rsidRDefault="00C91BFE" w:rsidP="00C91BFE">
      <w:pPr>
        <w:pStyle w:val="PL"/>
      </w:pPr>
      <w:r w:rsidRPr="003B2883">
        <w:t xml:space="preserve">          $ref: 'TS29571_CommonData.yaml#/components/responses/503'</w:t>
      </w:r>
    </w:p>
    <w:p w14:paraId="0C9A2716" w14:textId="77777777" w:rsidR="00C91BFE" w:rsidRPr="003B2883" w:rsidRDefault="00C91BFE" w:rsidP="00C91BFE">
      <w:pPr>
        <w:pStyle w:val="PL"/>
      </w:pPr>
      <w:r w:rsidRPr="003B2883">
        <w:t xml:space="preserve">        default:</w:t>
      </w:r>
    </w:p>
    <w:p w14:paraId="10DA3B68" w14:textId="77777777" w:rsidR="00C91BFE" w:rsidRPr="003B2883" w:rsidRDefault="00C91BFE" w:rsidP="00C91BFE">
      <w:pPr>
        <w:pStyle w:val="PL"/>
      </w:pPr>
      <w:r w:rsidRPr="003B2883">
        <w:t xml:space="preserve">          description: Unexpected error</w:t>
      </w:r>
    </w:p>
    <w:p w14:paraId="1F25B20A" w14:textId="77777777" w:rsidR="00C91BFE" w:rsidRPr="003B2883" w:rsidRDefault="00C91BFE" w:rsidP="00C91BFE">
      <w:pPr>
        <w:pStyle w:val="PL"/>
      </w:pPr>
      <w:r w:rsidRPr="003B2883">
        <w:t xml:space="preserve">  /ue-contexts/{ueContextId}/</w:t>
      </w:r>
      <w:r w:rsidR="005C2A40" w:rsidRPr="003B2883">
        <w:t>assign-ebi</w:t>
      </w:r>
      <w:r w:rsidRPr="003B2883">
        <w:t>:</w:t>
      </w:r>
    </w:p>
    <w:p w14:paraId="042BF863" w14:textId="77777777" w:rsidR="00C91BFE" w:rsidRPr="003B2883" w:rsidRDefault="00C91BFE" w:rsidP="00C91BFE">
      <w:pPr>
        <w:pStyle w:val="PL"/>
      </w:pPr>
      <w:r w:rsidRPr="003B2883">
        <w:t xml:space="preserve">    post:</w:t>
      </w:r>
    </w:p>
    <w:p w14:paraId="25E49DC5" w14:textId="77777777" w:rsidR="00C91BFE" w:rsidRPr="003B2883" w:rsidRDefault="00C91BFE" w:rsidP="00C91BFE">
      <w:pPr>
        <w:pStyle w:val="PL"/>
      </w:pPr>
      <w:r w:rsidRPr="003B2883">
        <w:t xml:space="preserve">      summary: Namf_Communication EBI Assignment service Operation</w:t>
      </w:r>
    </w:p>
    <w:p w14:paraId="4E85640F" w14:textId="77777777" w:rsidR="00C91BFE" w:rsidRPr="003B2883" w:rsidRDefault="00C91BFE" w:rsidP="00C91BFE">
      <w:pPr>
        <w:pStyle w:val="PL"/>
      </w:pPr>
      <w:r w:rsidRPr="003B2883">
        <w:t xml:space="preserve">      tags:</w:t>
      </w:r>
    </w:p>
    <w:p w14:paraId="6E5C76F4" w14:textId="77777777" w:rsidR="008D1FA2" w:rsidRPr="003B2883" w:rsidRDefault="008D1FA2" w:rsidP="008D1FA2">
      <w:pPr>
        <w:pStyle w:val="PL"/>
      </w:pPr>
      <w:r w:rsidRPr="003B2883">
        <w:t xml:space="preserve">        - Individual ueContext (Document)</w:t>
      </w:r>
    </w:p>
    <w:p w14:paraId="46C759F2" w14:textId="77777777" w:rsidR="00C91BFE" w:rsidRPr="003B2883" w:rsidRDefault="00C91BFE" w:rsidP="00C91BFE">
      <w:pPr>
        <w:pStyle w:val="PL"/>
      </w:pPr>
      <w:r w:rsidRPr="003B2883">
        <w:t xml:space="preserve">      operationId: EBIAssignment</w:t>
      </w:r>
    </w:p>
    <w:p w14:paraId="68D27825" w14:textId="77777777" w:rsidR="00C91BFE" w:rsidRPr="003B2883" w:rsidRDefault="00C91BFE" w:rsidP="00C91BFE">
      <w:pPr>
        <w:pStyle w:val="PL"/>
      </w:pPr>
      <w:r w:rsidRPr="003B2883">
        <w:t xml:space="preserve">      parameters:</w:t>
      </w:r>
    </w:p>
    <w:p w14:paraId="6D581E79" w14:textId="77777777" w:rsidR="00C91BFE" w:rsidRPr="003B2883" w:rsidRDefault="00C91BFE" w:rsidP="00C91BFE">
      <w:pPr>
        <w:pStyle w:val="PL"/>
      </w:pPr>
      <w:r w:rsidRPr="003B2883">
        <w:t xml:space="preserve">        - name: ueContextId</w:t>
      </w:r>
    </w:p>
    <w:p w14:paraId="6895EB89" w14:textId="77777777" w:rsidR="00C91BFE" w:rsidRPr="003B2883" w:rsidRDefault="00C91BFE" w:rsidP="00C91BFE">
      <w:pPr>
        <w:pStyle w:val="PL"/>
      </w:pPr>
      <w:r w:rsidRPr="003B2883">
        <w:t xml:space="preserve">          in: path</w:t>
      </w:r>
    </w:p>
    <w:p w14:paraId="5A79D00B" w14:textId="77777777" w:rsidR="00C91BFE" w:rsidRPr="003B2883" w:rsidRDefault="00C91BFE" w:rsidP="00C91BFE">
      <w:pPr>
        <w:pStyle w:val="PL"/>
      </w:pPr>
      <w:r w:rsidRPr="003B2883">
        <w:t xml:space="preserve">          description: UE Context Identifier</w:t>
      </w:r>
    </w:p>
    <w:p w14:paraId="0E2F17B5" w14:textId="77777777" w:rsidR="00C91BFE" w:rsidRPr="003B2883" w:rsidRDefault="00C91BFE" w:rsidP="00C91BFE">
      <w:pPr>
        <w:pStyle w:val="PL"/>
      </w:pPr>
      <w:r w:rsidRPr="003B2883">
        <w:t xml:space="preserve">          required: true</w:t>
      </w:r>
    </w:p>
    <w:p w14:paraId="3FAD28D6" w14:textId="77777777" w:rsidR="00C91BFE" w:rsidRPr="003B2883" w:rsidRDefault="00C91BFE" w:rsidP="00C91BFE">
      <w:pPr>
        <w:pStyle w:val="PL"/>
      </w:pPr>
      <w:r w:rsidRPr="003B2883">
        <w:t xml:space="preserve">          schema:</w:t>
      </w:r>
    </w:p>
    <w:p w14:paraId="7104686A" w14:textId="77777777" w:rsidR="00C91BFE" w:rsidRPr="003B2883" w:rsidRDefault="00C91BFE" w:rsidP="00C91BFE">
      <w:pPr>
        <w:pStyle w:val="PL"/>
      </w:pPr>
      <w:r w:rsidRPr="003B2883">
        <w:t xml:space="preserve">            type: string</w:t>
      </w:r>
    </w:p>
    <w:p w14:paraId="5126A012"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51D7AC3A" w14:textId="77777777" w:rsidR="00C91BFE" w:rsidRPr="003B2883" w:rsidRDefault="00C91BFE" w:rsidP="00C91BFE">
      <w:pPr>
        <w:pStyle w:val="PL"/>
      </w:pPr>
      <w:r w:rsidRPr="003B2883">
        <w:t xml:space="preserve">      requestBody:</w:t>
      </w:r>
    </w:p>
    <w:p w14:paraId="59F7172B" w14:textId="77777777" w:rsidR="00C91BFE" w:rsidRPr="003B2883" w:rsidRDefault="00C91BFE" w:rsidP="00C91BFE">
      <w:pPr>
        <w:pStyle w:val="PL"/>
      </w:pPr>
      <w:r w:rsidRPr="003B2883">
        <w:t xml:space="preserve">        content:</w:t>
      </w:r>
    </w:p>
    <w:p w14:paraId="7740AE40" w14:textId="77777777" w:rsidR="00C91BFE" w:rsidRPr="003B2883" w:rsidRDefault="00C91BFE" w:rsidP="00C91BFE">
      <w:pPr>
        <w:pStyle w:val="PL"/>
      </w:pPr>
      <w:r w:rsidRPr="003B2883">
        <w:t xml:space="preserve">          application/json:</w:t>
      </w:r>
    </w:p>
    <w:p w14:paraId="0769C118" w14:textId="77777777" w:rsidR="00C91BFE" w:rsidRPr="003B2883" w:rsidRDefault="00C91BFE" w:rsidP="00C91BFE">
      <w:pPr>
        <w:pStyle w:val="PL"/>
      </w:pPr>
      <w:r w:rsidRPr="003B2883">
        <w:t xml:space="preserve">            schema:</w:t>
      </w:r>
    </w:p>
    <w:p w14:paraId="7F21624C" w14:textId="77777777" w:rsidR="00C91BFE" w:rsidRPr="003B2883" w:rsidRDefault="00C91BFE" w:rsidP="00C91BFE">
      <w:pPr>
        <w:pStyle w:val="PL"/>
      </w:pPr>
      <w:r w:rsidRPr="003B2883">
        <w:t xml:space="preserve">              $ref: '#/components/schemas/AssignEbi</w:t>
      </w:r>
      <w:r w:rsidR="006057F2" w:rsidRPr="003B2883">
        <w:t>Data</w:t>
      </w:r>
      <w:r w:rsidRPr="003B2883">
        <w:t>'</w:t>
      </w:r>
    </w:p>
    <w:p w14:paraId="3EC500BC" w14:textId="77777777" w:rsidR="00C91BFE" w:rsidRPr="003B2883" w:rsidRDefault="00C91BFE" w:rsidP="00C91BFE">
      <w:pPr>
        <w:pStyle w:val="PL"/>
      </w:pPr>
      <w:r w:rsidRPr="003B2883">
        <w:t xml:space="preserve">        required: true</w:t>
      </w:r>
    </w:p>
    <w:p w14:paraId="26BA0158" w14:textId="77777777" w:rsidR="00C91BFE" w:rsidRPr="003B2883" w:rsidRDefault="00C91BFE" w:rsidP="00C91BFE">
      <w:pPr>
        <w:pStyle w:val="PL"/>
      </w:pPr>
      <w:r w:rsidRPr="003B2883">
        <w:t xml:space="preserve">      responses:</w:t>
      </w:r>
    </w:p>
    <w:p w14:paraId="48D246AA" w14:textId="77777777" w:rsidR="00C91BFE" w:rsidRPr="003B2883" w:rsidRDefault="00C91BFE" w:rsidP="00C91BFE">
      <w:pPr>
        <w:pStyle w:val="PL"/>
      </w:pPr>
      <w:r w:rsidRPr="003B2883">
        <w:t xml:space="preserve">        '200':</w:t>
      </w:r>
    </w:p>
    <w:p w14:paraId="45EDBC5A" w14:textId="77777777" w:rsidR="00C91BFE" w:rsidRPr="003B2883" w:rsidRDefault="00C91BFE" w:rsidP="00C91BFE">
      <w:pPr>
        <w:pStyle w:val="PL"/>
      </w:pPr>
      <w:r w:rsidRPr="003B2883">
        <w:t xml:space="preserve">          description: EBI Assignment successfully performed.</w:t>
      </w:r>
    </w:p>
    <w:p w14:paraId="4C5FA54E" w14:textId="77777777" w:rsidR="00C91BFE" w:rsidRPr="003B2883" w:rsidRDefault="00C91BFE" w:rsidP="00C91BFE">
      <w:pPr>
        <w:pStyle w:val="PL"/>
      </w:pPr>
      <w:r w:rsidRPr="003B2883">
        <w:t xml:space="preserve">          content:</w:t>
      </w:r>
    </w:p>
    <w:p w14:paraId="0C558EA9" w14:textId="77777777" w:rsidR="00C91BFE" w:rsidRPr="003B2883" w:rsidRDefault="00C91BFE" w:rsidP="00C91BFE">
      <w:pPr>
        <w:pStyle w:val="PL"/>
      </w:pPr>
      <w:r w:rsidRPr="003B2883">
        <w:t xml:space="preserve">            application/json:</w:t>
      </w:r>
    </w:p>
    <w:p w14:paraId="494E9D65" w14:textId="77777777" w:rsidR="00C91BFE" w:rsidRPr="003B2883" w:rsidRDefault="00C91BFE" w:rsidP="00C91BFE">
      <w:pPr>
        <w:pStyle w:val="PL"/>
      </w:pPr>
      <w:r w:rsidRPr="003B2883">
        <w:t xml:space="preserve">              schema:</w:t>
      </w:r>
    </w:p>
    <w:p w14:paraId="67F907C7" w14:textId="77777777" w:rsidR="00C91BFE" w:rsidRPr="003B2883" w:rsidRDefault="00C91BFE" w:rsidP="00C91BFE">
      <w:pPr>
        <w:pStyle w:val="PL"/>
      </w:pPr>
      <w:r w:rsidRPr="003B2883">
        <w:t xml:space="preserve">                $ref: '#/components/schemas/AssignedEbi</w:t>
      </w:r>
      <w:r w:rsidR="006057F2" w:rsidRPr="003B2883">
        <w:t>Data</w:t>
      </w:r>
      <w:r w:rsidRPr="003B2883">
        <w:t>'</w:t>
      </w:r>
    </w:p>
    <w:p w14:paraId="57AC4032" w14:textId="77777777" w:rsidR="003F4E86" w:rsidRPr="003B2883" w:rsidRDefault="003F4E86" w:rsidP="003F4E86">
      <w:pPr>
        <w:pStyle w:val="PL"/>
      </w:pPr>
      <w:r w:rsidRPr="003B2883">
        <w:t xml:space="preserve">        '400':</w:t>
      </w:r>
    </w:p>
    <w:p w14:paraId="0627B561" w14:textId="77777777" w:rsidR="003F4E86" w:rsidRPr="003B2883" w:rsidRDefault="003F4E86" w:rsidP="003F4E86">
      <w:pPr>
        <w:pStyle w:val="PL"/>
      </w:pPr>
      <w:r w:rsidRPr="003B2883">
        <w:t xml:space="preserve">          description: Bad Request</w:t>
      </w:r>
    </w:p>
    <w:p w14:paraId="3C65FD57" w14:textId="77777777" w:rsidR="003F4E86" w:rsidRPr="003B2883" w:rsidRDefault="003F4E86" w:rsidP="003F4E86">
      <w:pPr>
        <w:pStyle w:val="PL"/>
      </w:pPr>
      <w:r w:rsidRPr="003B2883">
        <w:t xml:space="preserve">          content:</w:t>
      </w:r>
    </w:p>
    <w:p w14:paraId="2FB4C7CD" w14:textId="77777777" w:rsidR="003F4E86" w:rsidRPr="003B2883" w:rsidRDefault="003F4E86" w:rsidP="003F4E86">
      <w:pPr>
        <w:pStyle w:val="PL"/>
      </w:pPr>
      <w:r w:rsidRPr="003B2883">
        <w:t xml:space="preserve">            application/json:</w:t>
      </w:r>
    </w:p>
    <w:p w14:paraId="4561CB1B" w14:textId="77777777" w:rsidR="003F4E86" w:rsidRPr="003B2883" w:rsidRDefault="003F4E86" w:rsidP="003F4E86">
      <w:pPr>
        <w:pStyle w:val="PL"/>
      </w:pPr>
      <w:r w:rsidRPr="003B2883">
        <w:t xml:space="preserve">              schema:</w:t>
      </w:r>
    </w:p>
    <w:p w14:paraId="53B99729" w14:textId="77777777" w:rsidR="003F4E86" w:rsidRPr="003B2883" w:rsidRDefault="003F4E86" w:rsidP="003F4E86">
      <w:pPr>
        <w:pStyle w:val="PL"/>
      </w:pPr>
      <w:r w:rsidRPr="003B2883">
        <w:t xml:space="preserve">                $ref: '#/components/schemas/AssignEbiError'</w:t>
      </w:r>
    </w:p>
    <w:p w14:paraId="11E8DD42" w14:textId="77777777" w:rsidR="003F4E86" w:rsidRPr="003B2883" w:rsidRDefault="003F4E86" w:rsidP="003F4E86">
      <w:pPr>
        <w:pStyle w:val="PL"/>
      </w:pPr>
      <w:r w:rsidRPr="003B2883">
        <w:t xml:space="preserve">        '403':</w:t>
      </w:r>
    </w:p>
    <w:p w14:paraId="2D7CECE4" w14:textId="77777777" w:rsidR="003F4E86" w:rsidRPr="003B2883" w:rsidRDefault="003F4E86" w:rsidP="003F4E86">
      <w:pPr>
        <w:pStyle w:val="PL"/>
      </w:pPr>
      <w:r w:rsidRPr="003B2883">
        <w:t xml:space="preserve">          description: Forbidden</w:t>
      </w:r>
    </w:p>
    <w:p w14:paraId="2C98BE59" w14:textId="77777777" w:rsidR="003F4E86" w:rsidRPr="003B2883" w:rsidRDefault="003F4E86" w:rsidP="003F4E86">
      <w:pPr>
        <w:pStyle w:val="PL"/>
      </w:pPr>
      <w:r w:rsidRPr="003B2883">
        <w:lastRenderedPageBreak/>
        <w:t xml:space="preserve">          content:</w:t>
      </w:r>
    </w:p>
    <w:p w14:paraId="7ACB15CC" w14:textId="77777777" w:rsidR="003F4E86" w:rsidRPr="003B2883" w:rsidRDefault="003F4E86" w:rsidP="003F4E86">
      <w:pPr>
        <w:pStyle w:val="PL"/>
      </w:pPr>
      <w:r w:rsidRPr="003B2883">
        <w:t xml:space="preserve">            application/json:</w:t>
      </w:r>
    </w:p>
    <w:p w14:paraId="5C103F86" w14:textId="77777777" w:rsidR="003F4E86" w:rsidRPr="003B2883" w:rsidRDefault="003F4E86" w:rsidP="003F4E86">
      <w:pPr>
        <w:pStyle w:val="PL"/>
      </w:pPr>
      <w:r w:rsidRPr="003B2883">
        <w:t xml:space="preserve">              schema:</w:t>
      </w:r>
    </w:p>
    <w:p w14:paraId="7661E0CD" w14:textId="77777777" w:rsidR="003F4E86" w:rsidRPr="003B2883" w:rsidRDefault="003F4E86" w:rsidP="003F4E86">
      <w:pPr>
        <w:pStyle w:val="PL"/>
      </w:pPr>
      <w:r w:rsidRPr="003B2883">
        <w:t xml:space="preserve">                $ref: '#/components/schemas/AssignEbiError'</w:t>
      </w:r>
    </w:p>
    <w:p w14:paraId="23FA129C" w14:textId="77777777" w:rsidR="003F4E86" w:rsidRPr="003B2883" w:rsidRDefault="003F4E86" w:rsidP="003F4E86">
      <w:pPr>
        <w:pStyle w:val="PL"/>
      </w:pPr>
      <w:r w:rsidRPr="003B2883">
        <w:t xml:space="preserve">        '411':</w:t>
      </w:r>
    </w:p>
    <w:p w14:paraId="4BA8A125" w14:textId="77777777" w:rsidR="003F4E86" w:rsidRPr="003B2883" w:rsidRDefault="003F4E86" w:rsidP="003F4E86">
      <w:pPr>
        <w:pStyle w:val="PL"/>
      </w:pPr>
      <w:r w:rsidRPr="003B2883">
        <w:t xml:space="preserve">          $ref: 'TS29571_CommonData.yaml#/components/responses/411'</w:t>
      </w:r>
    </w:p>
    <w:p w14:paraId="1F3AE44E" w14:textId="77777777" w:rsidR="003F4E86" w:rsidRPr="003B2883" w:rsidRDefault="003F4E86" w:rsidP="003F4E86">
      <w:pPr>
        <w:pStyle w:val="PL"/>
      </w:pPr>
      <w:r w:rsidRPr="003B2883">
        <w:t xml:space="preserve">        '413':</w:t>
      </w:r>
    </w:p>
    <w:p w14:paraId="31555256" w14:textId="77777777" w:rsidR="003F4E86" w:rsidRPr="003B2883" w:rsidRDefault="003F4E86" w:rsidP="003F4E86">
      <w:pPr>
        <w:pStyle w:val="PL"/>
      </w:pPr>
      <w:r w:rsidRPr="003B2883">
        <w:t xml:space="preserve">          $ref: 'TS29571_CommonData.yaml#/components/responses/413'</w:t>
      </w:r>
    </w:p>
    <w:p w14:paraId="31448A74" w14:textId="77777777" w:rsidR="003F4E86" w:rsidRPr="003B2883" w:rsidRDefault="003F4E86" w:rsidP="003F4E86">
      <w:pPr>
        <w:pStyle w:val="PL"/>
      </w:pPr>
      <w:r w:rsidRPr="003B2883">
        <w:t xml:space="preserve">        '415':</w:t>
      </w:r>
    </w:p>
    <w:p w14:paraId="2D805C7C" w14:textId="77777777" w:rsidR="003F4E86" w:rsidRPr="003B2883" w:rsidRDefault="003F4E86" w:rsidP="003F4E86">
      <w:pPr>
        <w:pStyle w:val="PL"/>
      </w:pPr>
      <w:r w:rsidRPr="003B2883">
        <w:t xml:space="preserve">          $ref: 'TS29571_CommonData.yaml#/components/responses/415'</w:t>
      </w:r>
    </w:p>
    <w:p w14:paraId="3068BA71" w14:textId="77777777" w:rsidR="00A826CF" w:rsidRPr="003B2883" w:rsidRDefault="00A826CF" w:rsidP="00A826CF">
      <w:pPr>
        <w:pStyle w:val="PL"/>
      </w:pPr>
      <w:r w:rsidRPr="003B2883">
        <w:t xml:space="preserve">        '429':</w:t>
      </w:r>
    </w:p>
    <w:p w14:paraId="3CC56023" w14:textId="77777777" w:rsidR="00A826CF" w:rsidRPr="003B2883" w:rsidRDefault="00A826CF" w:rsidP="00A826CF">
      <w:pPr>
        <w:pStyle w:val="PL"/>
      </w:pPr>
      <w:r w:rsidRPr="003B2883">
        <w:t xml:space="preserve">          $ref: 'TS29571_CommonData.yaml#/components/responses/429'</w:t>
      </w:r>
    </w:p>
    <w:p w14:paraId="7B05E572" w14:textId="77777777" w:rsidR="003F4E86" w:rsidRPr="003B2883" w:rsidRDefault="003F4E86" w:rsidP="003F4E86">
      <w:pPr>
        <w:pStyle w:val="PL"/>
      </w:pPr>
      <w:r w:rsidRPr="003B2883">
        <w:t xml:space="preserve">        '500':</w:t>
      </w:r>
    </w:p>
    <w:p w14:paraId="2C40323D" w14:textId="77777777" w:rsidR="003F4E86" w:rsidRPr="003B2883" w:rsidRDefault="003F4E86" w:rsidP="003F4E86">
      <w:pPr>
        <w:pStyle w:val="PL"/>
      </w:pPr>
      <w:r w:rsidRPr="003B2883">
        <w:t xml:space="preserve">          description: Internal Server Error</w:t>
      </w:r>
    </w:p>
    <w:p w14:paraId="35D41053" w14:textId="77777777" w:rsidR="003F4E86" w:rsidRPr="003B2883" w:rsidRDefault="003F4E86" w:rsidP="003F4E86">
      <w:pPr>
        <w:pStyle w:val="PL"/>
      </w:pPr>
      <w:r w:rsidRPr="003B2883">
        <w:t xml:space="preserve">          content:</w:t>
      </w:r>
    </w:p>
    <w:p w14:paraId="2383028A" w14:textId="77777777" w:rsidR="003F4E86" w:rsidRPr="003B2883" w:rsidRDefault="003F4E86" w:rsidP="003F4E86">
      <w:pPr>
        <w:pStyle w:val="PL"/>
      </w:pPr>
      <w:r w:rsidRPr="003B2883">
        <w:t xml:space="preserve">            application/json:</w:t>
      </w:r>
    </w:p>
    <w:p w14:paraId="74053F6C" w14:textId="77777777" w:rsidR="003F4E86" w:rsidRPr="003B2883" w:rsidRDefault="003F4E86" w:rsidP="003F4E86">
      <w:pPr>
        <w:pStyle w:val="PL"/>
      </w:pPr>
      <w:r w:rsidRPr="003B2883">
        <w:t xml:space="preserve">              schema:</w:t>
      </w:r>
    </w:p>
    <w:p w14:paraId="085F0388" w14:textId="77777777" w:rsidR="003F4E86" w:rsidRPr="003B2883" w:rsidRDefault="003F4E86" w:rsidP="003F4E86">
      <w:pPr>
        <w:pStyle w:val="PL"/>
      </w:pPr>
      <w:r w:rsidRPr="003B2883">
        <w:t xml:space="preserve">                $ref: '#/components/schemas/AssignEbiError'</w:t>
      </w:r>
    </w:p>
    <w:p w14:paraId="40171E18" w14:textId="77777777" w:rsidR="003F4E86" w:rsidRPr="003B2883" w:rsidRDefault="003F4E86" w:rsidP="003F4E86">
      <w:pPr>
        <w:pStyle w:val="PL"/>
      </w:pPr>
      <w:r w:rsidRPr="003B2883">
        <w:t xml:space="preserve">        '503':</w:t>
      </w:r>
    </w:p>
    <w:p w14:paraId="51EA6692" w14:textId="77777777" w:rsidR="003F4E86" w:rsidRPr="003B2883" w:rsidRDefault="003F4E86" w:rsidP="003F4E86">
      <w:pPr>
        <w:pStyle w:val="PL"/>
      </w:pPr>
      <w:r w:rsidRPr="003B2883">
        <w:t xml:space="preserve">          $ref: 'TS29571_CommonData.yaml#/components/responses/503'</w:t>
      </w:r>
    </w:p>
    <w:p w14:paraId="286DBF70" w14:textId="77777777" w:rsidR="00C91BFE" w:rsidRPr="003B2883" w:rsidRDefault="00C91BFE" w:rsidP="00C91BFE">
      <w:pPr>
        <w:pStyle w:val="PL"/>
      </w:pPr>
      <w:r w:rsidRPr="003B2883">
        <w:t xml:space="preserve">        default:</w:t>
      </w:r>
    </w:p>
    <w:p w14:paraId="155601B5" w14:textId="77777777" w:rsidR="00C91BFE" w:rsidRPr="003B2883" w:rsidRDefault="00C91BFE" w:rsidP="00C91BFE">
      <w:pPr>
        <w:pStyle w:val="PL"/>
      </w:pPr>
      <w:r w:rsidRPr="003B2883">
        <w:t xml:space="preserve">          description: Unexpected error</w:t>
      </w:r>
    </w:p>
    <w:p w14:paraId="1F8C4450" w14:textId="77777777" w:rsidR="00C91BFE" w:rsidRPr="003B2883" w:rsidRDefault="00C91BFE" w:rsidP="00C91BFE">
      <w:pPr>
        <w:pStyle w:val="PL"/>
      </w:pPr>
      <w:r w:rsidRPr="003B2883">
        <w:t xml:space="preserve">  /ue-contexts/{ueContextId}/transfer:</w:t>
      </w:r>
    </w:p>
    <w:p w14:paraId="63257672" w14:textId="77777777" w:rsidR="00C91BFE" w:rsidRPr="003B2883" w:rsidRDefault="00C91BFE" w:rsidP="00C91BFE">
      <w:pPr>
        <w:pStyle w:val="PL"/>
      </w:pPr>
      <w:r w:rsidRPr="003B2883">
        <w:t xml:space="preserve">    post:</w:t>
      </w:r>
    </w:p>
    <w:p w14:paraId="2F3DD4E6" w14:textId="77777777" w:rsidR="00C91BFE" w:rsidRPr="003B2883" w:rsidRDefault="00C91BFE" w:rsidP="00C91BFE">
      <w:pPr>
        <w:pStyle w:val="PL"/>
      </w:pPr>
      <w:r w:rsidRPr="003B2883">
        <w:t xml:space="preserve">      summary: Namf_Communication UEContextTransfer service Operation</w:t>
      </w:r>
    </w:p>
    <w:p w14:paraId="721D3B17" w14:textId="77777777" w:rsidR="00C91BFE" w:rsidRPr="003B2883" w:rsidRDefault="00C91BFE" w:rsidP="00C91BFE">
      <w:pPr>
        <w:pStyle w:val="PL"/>
      </w:pPr>
      <w:r w:rsidRPr="003B2883">
        <w:t xml:space="preserve">      tags:</w:t>
      </w:r>
    </w:p>
    <w:p w14:paraId="6670E2C1" w14:textId="77777777" w:rsidR="008D1FA2" w:rsidRPr="003B2883" w:rsidRDefault="008D1FA2" w:rsidP="008D1FA2">
      <w:pPr>
        <w:pStyle w:val="PL"/>
      </w:pPr>
      <w:r w:rsidRPr="003B2883">
        <w:t xml:space="preserve">        - Individual ueContext (Document)</w:t>
      </w:r>
    </w:p>
    <w:p w14:paraId="1416B747" w14:textId="77777777" w:rsidR="00C91BFE" w:rsidRPr="003B2883" w:rsidRDefault="00C91BFE" w:rsidP="00C91BFE">
      <w:pPr>
        <w:pStyle w:val="PL"/>
      </w:pPr>
      <w:r w:rsidRPr="003B2883">
        <w:t xml:space="preserve">      operationId: UEContextTransfer</w:t>
      </w:r>
    </w:p>
    <w:p w14:paraId="4681C887" w14:textId="77777777" w:rsidR="00C91BFE" w:rsidRPr="003B2883" w:rsidRDefault="00C91BFE" w:rsidP="00C91BFE">
      <w:pPr>
        <w:pStyle w:val="PL"/>
      </w:pPr>
      <w:r w:rsidRPr="003B2883">
        <w:t xml:space="preserve">      parameters:</w:t>
      </w:r>
    </w:p>
    <w:p w14:paraId="7BF6C38C" w14:textId="77777777" w:rsidR="00C91BFE" w:rsidRPr="003B2883" w:rsidRDefault="00C91BFE" w:rsidP="00C91BFE">
      <w:pPr>
        <w:pStyle w:val="PL"/>
      </w:pPr>
      <w:r w:rsidRPr="003B2883">
        <w:t xml:space="preserve">        - name: ueContextId</w:t>
      </w:r>
    </w:p>
    <w:p w14:paraId="44B8D043" w14:textId="77777777" w:rsidR="00C91BFE" w:rsidRPr="003B2883" w:rsidRDefault="00C91BFE" w:rsidP="00C91BFE">
      <w:pPr>
        <w:pStyle w:val="PL"/>
      </w:pPr>
      <w:r w:rsidRPr="003B2883">
        <w:t xml:space="preserve">          in: path</w:t>
      </w:r>
    </w:p>
    <w:p w14:paraId="011A84AB" w14:textId="77777777" w:rsidR="00C91BFE" w:rsidRPr="003B2883" w:rsidRDefault="00C91BFE" w:rsidP="00C91BFE">
      <w:pPr>
        <w:pStyle w:val="PL"/>
      </w:pPr>
      <w:r w:rsidRPr="003B2883">
        <w:t xml:space="preserve">          description: UE Context Identifier</w:t>
      </w:r>
    </w:p>
    <w:p w14:paraId="71603DEE" w14:textId="77777777" w:rsidR="00C91BFE" w:rsidRPr="003B2883" w:rsidRDefault="00C91BFE" w:rsidP="00C91BFE">
      <w:pPr>
        <w:pStyle w:val="PL"/>
      </w:pPr>
      <w:r w:rsidRPr="003B2883">
        <w:t xml:space="preserve">          required: true</w:t>
      </w:r>
    </w:p>
    <w:p w14:paraId="1434BAF1" w14:textId="77777777" w:rsidR="00C91BFE" w:rsidRPr="003B2883" w:rsidRDefault="00C91BFE" w:rsidP="00C91BFE">
      <w:pPr>
        <w:pStyle w:val="PL"/>
      </w:pPr>
      <w:r w:rsidRPr="003B2883">
        <w:t xml:space="preserve">          schema:</w:t>
      </w:r>
    </w:p>
    <w:p w14:paraId="45F468B9" w14:textId="77777777" w:rsidR="00C91BFE" w:rsidRPr="003B2883" w:rsidRDefault="00C91BFE" w:rsidP="00C91BFE">
      <w:pPr>
        <w:pStyle w:val="PL"/>
      </w:pPr>
      <w:r w:rsidRPr="003B2883">
        <w:t xml:space="preserve">            type: string</w:t>
      </w:r>
    </w:p>
    <w:p w14:paraId="4C624B63"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71F2E80F" w14:textId="77777777" w:rsidR="00C91BFE" w:rsidRPr="003B2883" w:rsidRDefault="00C91BFE" w:rsidP="00C91BFE">
      <w:pPr>
        <w:pStyle w:val="PL"/>
      </w:pPr>
      <w:r w:rsidRPr="003B2883">
        <w:t xml:space="preserve">      requestBody:</w:t>
      </w:r>
    </w:p>
    <w:p w14:paraId="0EBD7227" w14:textId="77777777" w:rsidR="00C91BFE" w:rsidRPr="003B2883" w:rsidRDefault="00C91BFE" w:rsidP="00C91BFE">
      <w:pPr>
        <w:pStyle w:val="PL"/>
      </w:pPr>
      <w:r w:rsidRPr="003B2883">
        <w:t xml:space="preserve">        content:</w:t>
      </w:r>
    </w:p>
    <w:p w14:paraId="14D0E876" w14:textId="77777777" w:rsidR="00C91BFE" w:rsidRPr="003B2883" w:rsidRDefault="00C91BFE" w:rsidP="00C91BFE">
      <w:pPr>
        <w:pStyle w:val="PL"/>
      </w:pPr>
      <w:r w:rsidRPr="003B2883">
        <w:t xml:space="preserve">          application/json:</w:t>
      </w:r>
    </w:p>
    <w:p w14:paraId="2D72A360" w14:textId="77777777" w:rsidR="00C91BFE" w:rsidRPr="003B2883" w:rsidRDefault="00C91BFE" w:rsidP="00C91BFE">
      <w:pPr>
        <w:pStyle w:val="PL"/>
      </w:pPr>
      <w:r w:rsidRPr="003B2883">
        <w:t xml:space="preserve">            schema:</w:t>
      </w:r>
    </w:p>
    <w:p w14:paraId="21F26FAC" w14:textId="77777777" w:rsidR="00C91BFE" w:rsidRPr="003B2883" w:rsidRDefault="00C91BFE" w:rsidP="00C91BFE">
      <w:pPr>
        <w:pStyle w:val="PL"/>
      </w:pPr>
      <w:r w:rsidRPr="003B2883">
        <w:t xml:space="preserve">              $ref: '#/components/schemas/UeContextTransferReqData'</w:t>
      </w:r>
    </w:p>
    <w:p w14:paraId="6CB2CC22" w14:textId="77777777" w:rsidR="00C91BFE" w:rsidRPr="003B2883" w:rsidRDefault="00C91BFE" w:rsidP="00C91BFE">
      <w:pPr>
        <w:pStyle w:val="PL"/>
      </w:pPr>
      <w:r w:rsidRPr="003B2883">
        <w:t xml:space="preserve">          multipart/related:  # message with binary body part(s)</w:t>
      </w:r>
    </w:p>
    <w:p w14:paraId="224E2C77" w14:textId="77777777" w:rsidR="00C91BFE" w:rsidRPr="003B2883" w:rsidRDefault="00C91BFE" w:rsidP="00C91BFE">
      <w:pPr>
        <w:pStyle w:val="PL"/>
      </w:pPr>
      <w:r w:rsidRPr="003B2883">
        <w:t xml:space="preserve">            schema:</w:t>
      </w:r>
    </w:p>
    <w:p w14:paraId="2C0C8B4D" w14:textId="77777777" w:rsidR="00C91BFE" w:rsidRPr="003B2883" w:rsidRDefault="00C91BFE" w:rsidP="00C91BFE">
      <w:pPr>
        <w:pStyle w:val="PL"/>
      </w:pPr>
      <w:r w:rsidRPr="003B2883">
        <w:t xml:space="preserve">              type: object</w:t>
      </w:r>
    </w:p>
    <w:p w14:paraId="7848DA0B" w14:textId="77777777" w:rsidR="00C91BFE" w:rsidRPr="003B2883" w:rsidRDefault="00C91BFE" w:rsidP="00C91BFE">
      <w:pPr>
        <w:pStyle w:val="PL"/>
      </w:pPr>
      <w:r w:rsidRPr="003B2883">
        <w:t xml:space="preserve">              properties: # Request parts</w:t>
      </w:r>
    </w:p>
    <w:p w14:paraId="1DE1C65E" w14:textId="77777777" w:rsidR="00C91BFE" w:rsidRPr="003B2883" w:rsidRDefault="00C91BFE" w:rsidP="00C91BFE">
      <w:pPr>
        <w:pStyle w:val="PL"/>
      </w:pPr>
      <w:r w:rsidRPr="003B2883">
        <w:t xml:space="preserve">                jsonData:</w:t>
      </w:r>
    </w:p>
    <w:p w14:paraId="7983CD0D" w14:textId="77777777" w:rsidR="00C91BFE" w:rsidRPr="003B2883" w:rsidRDefault="00C91BFE" w:rsidP="00C91BFE">
      <w:pPr>
        <w:pStyle w:val="PL"/>
      </w:pPr>
      <w:r w:rsidRPr="003B2883">
        <w:t xml:space="preserve">                  $ref: '#/components/schemas/UeContextTransferReqData'</w:t>
      </w:r>
    </w:p>
    <w:p w14:paraId="505E61CF" w14:textId="77777777" w:rsidR="00C91BFE" w:rsidRPr="003B2883" w:rsidRDefault="00C91BFE" w:rsidP="00C91BFE">
      <w:pPr>
        <w:pStyle w:val="PL"/>
      </w:pPr>
      <w:r w:rsidRPr="003B2883">
        <w:t xml:space="preserve">                binaryDataN1Message:</w:t>
      </w:r>
    </w:p>
    <w:p w14:paraId="4FDB263A" w14:textId="77777777" w:rsidR="00C91BFE" w:rsidRPr="003B2883" w:rsidRDefault="00C91BFE" w:rsidP="00C91BFE">
      <w:pPr>
        <w:pStyle w:val="PL"/>
      </w:pPr>
      <w:r w:rsidRPr="003B2883">
        <w:t xml:space="preserve">                  type: string</w:t>
      </w:r>
    </w:p>
    <w:p w14:paraId="25566BB8" w14:textId="77777777" w:rsidR="00C91BFE" w:rsidRPr="003B2883" w:rsidRDefault="00C91BFE" w:rsidP="00C91BFE">
      <w:pPr>
        <w:pStyle w:val="PL"/>
      </w:pPr>
      <w:r w:rsidRPr="003B2883">
        <w:t xml:space="preserve">                  format: binary</w:t>
      </w:r>
    </w:p>
    <w:p w14:paraId="7F6F33DA" w14:textId="77777777" w:rsidR="00C91BFE" w:rsidRPr="003B2883" w:rsidRDefault="00C91BFE" w:rsidP="00C91BFE">
      <w:pPr>
        <w:pStyle w:val="PL"/>
      </w:pPr>
      <w:r w:rsidRPr="003B2883">
        <w:t xml:space="preserve">            encoding:</w:t>
      </w:r>
    </w:p>
    <w:p w14:paraId="6825335F" w14:textId="77777777" w:rsidR="00C91BFE" w:rsidRPr="003B2883" w:rsidRDefault="00C91BFE" w:rsidP="00C91BFE">
      <w:pPr>
        <w:pStyle w:val="PL"/>
      </w:pPr>
      <w:r w:rsidRPr="003B2883">
        <w:t xml:space="preserve">              jsonData:</w:t>
      </w:r>
    </w:p>
    <w:p w14:paraId="7630A30B" w14:textId="77777777" w:rsidR="00C91BFE" w:rsidRPr="003B2883" w:rsidRDefault="00C91BFE" w:rsidP="00C91BFE">
      <w:pPr>
        <w:pStyle w:val="PL"/>
      </w:pPr>
      <w:r w:rsidRPr="003B2883">
        <w:t xml:space="preserve">                contentType:  application/json</w:t>
      </w:r>
    </w:p>
    <w:p w14:paraId="42EBCD8A" w14:textId="77777777" w:rsidR="00C91BFE" w:rsidRPr="003B2883" w:rsidRDefault="00C91BFE" w:rsidP="00C91BFE">
      <w:pPr>
        <w:pStyle w:val="PL"/>
      </w:pPr>
      <w:r w:rsidRPr="003B2883">
        <w:t xml:space="preserve">              binaryDataN1Message:</w:t>
      </w:r>
    </w:p>
    <w:p w14:paraId="6B38FA60" w14:textId="77777777" w:rsidR="00C91BFE" w:rsidRPr="003B2883" w:rsidRDefault="00C91BFE" w:rsidP="00C91BFE">
      <w:pPr>
        <w:pStyle w:val="PL"/>
      </w:pPr>
      <w:r w:rsidRPr="003B2883">
        <w:t xml:space="preserve">                contentType:  application/vnd.3gpp.5gnas</w:t>
      </w:r>
    </w:p>
    <w:p w14:paraId="03EA2D83" w14:textId="77777777" w:rsidR="00C91BFE" w:rsidRPr="003B2883" w:rsidRDefault="00C91BFE" w:rsidP="00C91BFE">
      <w:pPr>
        <w:pStyle w:val="PL"/>
      </w:pPr>
      <w:r w:rsidRPr="003B2883">
        <w:t xml:space="preserve">                headers:</w:t>
      </w:r>
    </w:p>
    <w:p w14:paraId="49E0BF26" w14:textId="77777777" w:rsidR="00C91BFE" w:rsidRPr="003B2883" w:rsidRDefault="00C91BFE" w:rsidP="00C91BFE">
      <w:pPr>
        <w:pStyle w:val="PL"/>
      </w:pPr>
      <w:r w:rsidRPr="003B2883">
        <w:t xml:space="preserve">                  Content-Id:</w:t>
      </w:r>
    </w:p>
    <w:p w14:paraId="4E11F65C" w14:textId="77777777" w:rsidR="00C91BFE" w:rsidRPr="003B2883" w:rsidRDefault="00C91BFE" w:rsidP="00C91BFE">
      <w:pPr>
        <w:pStyle w:val="PL"/>
      </w:pPr>
      <w:r w:rsidRPr="003B2883">
        <w:t xml:space="preserve">                    schema:</w:t>
      </w:r>
    </w:p>
    <w:p w14:paraId="2225144B" w14:textId="3AB7B8AE" w:rsidR="00C91BFE" w:rsidRPr="003B2883" w:rsidRDefault="00C91BFE" w:rsidP="00C91BFE">
      <w:pPr>
        <w:pStyle w:val="PL"/>
      </w:pPr>
      <w:r w:rsidRPr="003B2883">
        <w:t xml:space="preserve">                      type: string</w:t>
      </w:r>
    </w:p>
    <w:p w14:paraId="0388582B" w14:textId="77777777" w:rsidR="00C91BFE" w:rsidRPr="003B2883" w:rsidRDefault="00C91BFE" w:rsidP="00C91BFE">
      <w:pPr>
        <w:pStyle w:val="PL"/>
      </w:pPr>
      <w:r w:rsidRPr="003B2883">
        <w:t xml:space="preserve">        required: true</w:t>
      </w:r>
    </w:p>
    <w:p w14:paraId="20AB11B6" w14:textId="77777777" w:rsidR="00C91BFE" w:rsidRPr="003B2883" w:rsidRDefault="00C91BFE" w:rsidP="00C91BFE">
      <w:pPr>
        <w:pStyle w:val="PL"/>
      </w:pPr>
      <w:r w:rsidRPr="003B2883">
        <w:t xml:space="preserve">      responses:</w:t>
      </w:r>
    </w:p>
    <w:p w14:paraId="5DD32D69" w14:textId="77777777" w:rsidR="00C91BFE" w:rsidRPr="003B2883" w:rsidRDefault="00C91BFE" w:rsidP="00C91BFE">
      <w:pPr>
        <w:pStyle w:val="PL"/>
      </w:pPr>
      <w:r w:rsidRPr="003B2883">
        <w:t xml:space="preserve">        '200':</w:t>
      </w:r>
    </w:p>
    <w:p w14:paraId="0981FB20" w14:textId="77777777" w:rsidR="00C91BFE" w:rsidRPr="003B2883" w:rsidRDefault="00C91BFE" w:rsidP="00C91BFE">
      <w:pPr>
        <w:pStyle w:val="PL"/>
      </w:pPr>
      <w:r w:rsidRPr="003B2883">
        <w:t xml:space="preserve">          description: UE context transfer successfully initiated.</w:t>
      </w:r>
    </w:p>
    <w:p w14:paraId="5A8BB644" w14:textId="77777777" w:rsidR="00C91BFE" w:rsidRPr="003B2883" w:rsidRDefault="00C91BFE" w:rsidP="00C91BFE">
      <w:pPr>
        <w:pStyle w:val="PL"/>
      </w:pPr>
      <w:r w:rsidRPr="003B2883">
        <w:t xml:space="preserve">          content:</w:t>
      </w:r>
    </w:p>
    <w:p w14:paraId="3CDC3F05" w14:textId="77777777" w:rsidR="00C91BFE" w:rsidRPr="003B2883" w:rsidRDefault="00C91BFE" w:rsidP="00C91BFE">
      <w:pPr>
        <w:pStyle w:val="PL"/>
      </w:pPr>
      <w:r w:rsidRPr="003B2883">
        <w:t xml:space="preserve">            application/json:</w:t>
      </w:r>
    </w:p>
    <w:p w14:paraId="686A875E" w14:textId="77777777" w:rsidR="00C91BFE" w:rsidRPr="003B2883" w:rsidRDefault="00C91BFE" w:rsidP="00C91BFE">
      <w:pPr>
        <w:pStyle w:val="PL"/>
      </w:pPr>
      <w:r w:rsidRPr="003B2883">
        <w:t xml:space="preserve">              schema:</w:t>
      </w:r>
    </w:p>
    <w:p w14:paraId="59D81835" w14:textId="77777777" w:rsidR="00C91BFE" w:rsidRPr="003B2883" w:rsidRDefault="00C91BFE" w:rsidP="00C91BFE">
      <w:pPr>
        <w:pStyle w:val="PL"/>
      </w:pPr>
      <w:r w:rsidRPr="003B2883">
        <w:t xml:space="preserve">                $ref: '#/components/schemas/UeContextTransferRspData'</w:t>
      </w:r>
    </w:p>
    <w:p w14:paraId="52259B25" w14:textId="77777777" w:rsidR="00F13222" w:rsidRPr="003B2883" w:rsidRDefault="00F13222" w:rsidP="00F13222">
      <w:pPr>
        <w:pStyle w:val="PL"/>
      </w:pPr>
      <w:r w:rsidRPr="003B2883">
        <w:t xml:space="preserve">            multipart/related:  # message with binary body part(s)</w:t>
      </w:r>
    </w:p>
    <w:p w14:paraId="07BDB7E1" w14:textId="77777777" w:rsidR="00F13222" w:rsidRPr="003B2883" w:rsidRDefault="00F13222" w:rsidP="00F13222">
      <w:pPr>
        <w:pStyle w:val="PL"/>
      </w:pPr>
      <w:r w:rsidRPr="003B2883">
        <w:t xml:space="preserve">              schema:</w:t>
      </w:r>
    </w:p>
    <w:p w14:paraId="1443F9A0" w14:textId="77777777" w:rsidR="00F13222" w:rsidRPr="003B2883" w:rsidRDefault="00F13222" w:rsidP="00F13222">
      <w:pPr>
        <w:pStyle w:val="PL"/>
      </w:pPr>
      <w:r w:rsidRPr="003B2883">
        <w:t xml:space="preserve">                type: object</w:t>
      </w:r>
    </w:p>
    <w:p w14:paraId="0ECC1C29" w14:textId="77777777" w:rsidR="00F13222" w:rsidRPr="003B2883" w:rsidRDefault="00F13222" w:rsidP="00F13222">
      <w:pPr>
        <w:pStyle w:val="PL"/>
      </w:pPr>
      <w:r w:rsidRPr="003B2883">
        <w:t xml:space="preserve">                properties: # Request parts</w:t>
      </w:r>
    </w:p>
    <w:p w14:paraId="47610ABD" w14:textId="77777777" w:rsidR="00F13222" w:rsidRPr="003B2883" w:rsidRDefault="00F13222" w:rsidP="00F13222">
      <w:pPr>
        <w:pStyle w:val="PL"/>
      </w:pPr>
      <w:r w:rsidRPr="003B2883">
        <w:t xml:space="preserve">                  jsonData:</w:t>
      </w:r>
    </w:p>
    <w:p w14:paraId="70E5D730" w14:textId="77777777" w:rsidR="00F13222" w:rsidRPr="003B2883" w:rsidRDefault="00F13222" w:rsidP="00F13222">
      <w:pPr>
        <w:pStyle w:val="PL"/>
      </w:pPr>
      <w:r w:rsidRPr="003B2883">
        <w:t xml:space="preserve">                    $ref: '#/components/schemas/UeContextTransferRspData'</w:t>
      </w:r>
    </w:p>
    <w:p w14:paraId="3C7D472C" w14:textId="77777777" w:rsidR="00F13222" w:rsidRPr="003B2883" w:rsidRDefault="00F13222" w:rsidP="00F13222">
      <w:pPr>
        <w:pStyle w:val="PL"/>
        <w:rPr>
          <w:lang w:val="sv-SE"/>
        </w:rPr>
      </w:pPr>
      <w:r w:rsidRPr="003B2883">
        <w:rPr>
          <w:lang w:val="en-US"/>
        </w:rPr>
        <w:t xml:space="preserve">                  </w:t>
      </w:r>
      <w:r w:rsidRPr="003B2883">
        <w:rPr>
          <w:lang w:val="sv-SE"/>
        </w:rPr>
        <w:t>binaryDataN2Information:</w:t>
      </w:r>
    </w:p>
    <w:p w14:paraId="2D202AD8" w14:textId="77777777" w:rsidR="00F13222" w:rsidRPr="003B2883" w:rsidRDefault="00F13222" w:rsidP="00F13222">
      <w:pPr>
        <w:pStyle w:val="PL"/>
        <w:rPr>
          <w:lang w:val="sv-SE"/>
        </w:rPr>
      </w:pPr>
      <w:r w:rsidRPr="003B2883">
        <w:rPr>
          <w:lang w:val="sv-SE"/>
        </w:rPr>
        <w:t xml:space="preserve">                    type: string</w:t>
      </w:r>
    </w:p>
    <w:p w14:paraId="46185B5D" w14:textId="6C0AE36D" w:rsidR="00F13222" w:rsidRPr="003B2883" w:rsidRDefault="00F13222" w:rsidP="00F13222">
      <w:pPr>
        <w:pStyle w:val="PL"/>
        <w:rPr>
          <w:lang w:val="sv-SE"/>
        </w:rPr>
      </w:pPr>
      <w:r w:rsidRPr="003B2883">
        <w:rPr>
          <w:lang w:val="sv-SE"/>
        </w:rPr>
        <w:t xml:space="preserve">                    format: binary</w:t>
      </w:r>
    </w:p>
    <w:p w14:paraId="4E973C86" w14:textId="77777777" w:rsidR="00926E08" w:rsidRPr="003B2883" w:rsidRDefault="00926E08" w:rsidP="00926E08">
      <w:pPr>
        <w:pStyle w:val="PL"/>
      </w:pPr>
      <w:r w:rsidRPr="003B2883">
        <w:t xml:space="preserve">                  binaryDataN2InformationExt1:</w:t>
      </w:r>
    </w:p>
    <w:p w14:paraId="1AF9ACE2" w14:textId="77777777" w:rsidR="00926E08" w:rsidRPr="003B2883" w:rsidRDefault="00926E08" w:rsidP="00926E08">
      <w:pPr>
        <w:pStyle w:val="PL"/>
      </w:pPr>
      <w:r w:rsidRPr="003B2883">
        <w:lastRenderedPageBreak/>
        <w:t xml:space="preserve">                    type: string</w:t>
      </w:r>
    </w:p>
    <w:p w14:paraId="78C3CF0B" w14:textId="776A2986" w:rsidR="00926E08" w:rsidRPr="003B2883" w:rsidRDefault="00926E08" w:rsidP="00926E08">
      <w:pPr>
        <w:pStyle w:val="PL"/>
        <w:rPr>
          <w:lang w:val="sv-SE"/>
        </w:rPr>
      </w:pPr>
      <w:r w:rsidRPr="003B2883">
        <w:t xml:space="preserve">                    format: binary</w:t>
      </w:r>
    </w:p>
    <w:p w14:paraId="2F75CFC9" w14:textId="77777777" w:rsidR="00F13222" w:rsidRPr="003B2883" w:rsidRDefault="00F13222" w:rsidP="00F13222">
      <w:pPr>
        <w:pStyle w:val="PL"/>
        <w:rPr>
          <w:lang w:val="en-US"/>
        </w:rPr>
      </w:pPr>
      <w:r w:rsidRPr="003B2883">
        <w:rPr>
          <w:lang w:val="sv-SE"/>
        </w:rPr>
        <w:t xml:space="preserve">              </w:t>
      </w:r>
      <w:r w:rsidRPr="003B2883">
        <w:rPr>
          <w:lang w:val="en-US"/>
        </w:rPr>
        <w:t>encoding:</w:t>
      </w:r>
    </w:p>
    <w:p w14:paraId="55B1130E" w14:textId="77777777" w:rsidR="00F13222" w:rsidRPr="003B2883" w:rsidRDefault="00F13222" w:rsidP="00F13222">
      <w:pPr>
        <w:pStyle w:val="PL"/>
        <w:rPr>
          <w:lang w:val="en-US"/>
        </w:rPr>
      </w:pPr>
      <w:r w:rsidRPr="003B2883">
        <w:rPr>
          <w:lang w:val="en-US"/>
        </w:rPr>
        <w:t xml:space="preserve">                jsonData:</w:t>
      </w:r>
    </w:p>
    <w:p w14:paraId="0534F368" w14:textId="77777777" w:rsidR="00F13222" w:rsidRPr="003B2883" w:rsidRDefault="00F13222" w:rsidP="00F13222">
      <w:pPr>
        <w:pStyle w:val="PL"/>
        <w:rPr>
          <w:lang w:val="en-US"/>
        </w:rPr>
      </w:pPr>
      <w:r w:rsidRPr="003B2883">
        <w:rPr>
          <w:lang w:val="en-US"/>
        </w:rPr>
        <w:t xml:space="preserve">                  contentType:  application/json</w:t>
      </w:r>
    </w:p>
    <w:p w14:paraId="5B6A7ECC" w14:textId="77777777" w:rsidR="00F13222" w:rsidRPr="003B2883" w:rsidRDefault="00F13222" w:rsidP="00F13222">
      <w:pPr>
        <w:pStyle w:val="PL"/>
        <w:rPr>
          <w:lang w:val="en-US"/>
        </w:rPr>
      </w:pPr>
      <w:r w:rsidRPr="003B2883">
        <w:rPr>
          <w:lang w:val="en-US"/>
        </w:rPr>
        <w:t xml:space="preserve">                </w:t>
      </w:r>
      <w:r w:rsidRPr="003B2883">
        <w:t>binaryDataN2Information</w:t>
      </w:r>
      <w:r w:rsidRPr="003B2883">
        <w:rPr>
          <w:lang w:val="en-US"/>
        </w:rPr>
        <w:t>:</w:t>
      </w:r>
    </w:p>
    <w:p w14:paraId="1F8F43C9" w14:textId="77777777" w:rsidR="00F13222" w:rsidRPr="003B2883" w:rsidRDefault="00F13222" w:rsidP="00F13222">
      <w:pPr>
        <w:pStyle w:val="PL"/>
        <w:rPr>
          <w:lang w:val="en-US"/>
        </w:rPr>
      </w:pPr>
      <w:r w:rsidRPr="003B2883">
        <w:rPr>
          <w:lang w:val="en-US"/>
        </w:rPr>
        <w:t xml:space="preserve">                  contentType:  application/vnd.3gpp.ngap</w:t>
      </w:r>
    </w:p>
    <w:p w14:paraId="56282A2B" w14:textId="77777777" w:rsidR="00F13222" w:rsidRPr="003B2883" w:rsidRDefault="00F13222" w:rsidP="00F13222">
      <w:pPr>
        <w:pStyle w:val="PL"/>
        <w:rPr>
          <w:lang w:val="en-US"/>
        </w:rPr>
      </w:pPr>
      <w:r w:rsidRPr="003B2883">
        <w:rPr>
          <w:lang w:val="en-US"/>
        </w:rPr>
        <w:t xml:space="preserve">                  headers:</w:t>
      </w:r>
    </w:p>
    <w:p w14:paraId="5DE69DA5" w14:textId="77777777" w:rsidR="00F13222" w:rsidRPr="003B2883" w:rsidRDefault="00F13222" w:rsidP="00F13222">
      <w:pPr>
        <w:pStyle w:val="PL"/>
        <w:rPr>
          <w:lang w:val="en-US"/>
        </w:rPr>
      </w:pPr>
      <w:r w:rsidRPr="003B2883">
        <w:rPr>
          <w:lang w:val="en-US"/>
        </w:rPr>
        <w:t xml:space="preserve">                    Content-Id:</w:t>
      </w:r>
    </w:p>
    <w:p w14:paraId="733A9D9A" w14:textId="77777777" w:rsidR="00F13222" w:rsidRPr="003B2883" w:rsidRDefault="00F13222" w:rsidP="00F13222">
      <w:pPr>
        <w:pStyle w:val="PL"/>
        <w:rPr>
          <w:lang w:val="en-US"/>
        </w:rPr>
      </w:pPr>
      <w:r w:rsidRPr="003B2883">
        <w:rPr>
          <w:lang w:val="en-US"/>
        </w:rPr>
        <w:t xml:space="preserve">                      schema:</w:t>
      </w:r>
    </w:p>
    <w:p w14:paraId="2ABD14E8" w14:textId="3534C61A" w:rsidR="00F13222" w:rsidRPr="003B2883" w:rsidRDefault="00F13222" w:rsidP="00F13222">
      <w:pPr>
        <w:pStyle w:val="PL"/>
        <w:rPr>
          <w:lang w:val="en-US"/>
        </w:rPr>
      </w:pPr>
      <w:r w:rsidRPr="003B2883">
        <w:rPr>
          <w:lang w:val="en-US"/>
        </w:rPr>
        <w:t xml:space="preserve">                        type: string</w:t>
      </w:r>
    </w:p>
    <w:p w14:paraId="6D514B17" w14:textId="77777777" w:rsidR="00926E08" w:rsidRPr="003B2883" w:rsidRDefault="00926E08" w:rsidP="00926E08">
      <w:pPr>
        <w:pStyle w:val="PL"/>
      </w:pPr>
      <w:r w:rsidRPr="003B2883">
        <w:t xml:space="preserve">                binaryDataN2InformationExt1:</w:t>
      </w:r>
    </w:p>
    <w:p w14:paraId="62BAB24E" w14:textId="77777777" w:rsidR="00926E08" w:rsidRPr="003B2883" w:rsidRDefault="00926E08" w:rsidP="00926E08">
      <w:pPr>
        <w:pStyle w:val="PL"/>
      </w:pPr>
      <w:r w:rsidRPr="003B2883">
        <w:t xml:space="preserve">                  contentType:  application/vnd.3gpp.ngap</w:t>
      </w:r>
    </w:p>
    <w:p w14:paraId="2F574B67" w14:textId="77777777" w:rsidR="00926E08" w:rsidRPr="003B2883" w:rsidRDefault="00926E08" w:rsidP="00926E08">
      <w:pPr>
        <w:pStyle w:val="PL"/>
      </w:pPr>
      <w:r w:rsidRPr="003B2883">
        <w:t xml:space="preserve">                  headers:</w:t>
      </w:r>
    </w:p>
    <w:p w14:paraId="42F48BEE" w14:textId="77777777" w:rsidR="00926E08" w:rsidRPr="003B2883" w:rsidRDefault="00926E08" w:rsidP="00926E08">
      <w:pPr>
        <w:pStyle w:val="PL"/>
      </w:pPr>
      <w:r w:rsidRPr="003B2883">
        <w:t xml:space="preserve">                    Content-Id:</w:t>
      </w:r>
    </w:p>
    <w:p w14:paraId="3AA8F750" w14:textId="77777777" w:rsidR="00926E08" w:rsidRPr="003B2883" w:rsidRDefault="00926E08" w:rsidP="00926E08">
      <w:pPr>
        <w:pStyle w:val="PL"/>
      </w:pPr>
      <w:r w:rsidRPr="003B2883">
        <w:t xml:space="preserve">                      schema:</w:t>
      </w:r>
    </w:p>
    <w:p w14:paraId="6D64EADD" w14:textId="7EF1281F" w:rsidR="00926E08" w:rsidRPr="003B2883" w:rsidRDefault="00926E08" w:rsidP="00F13222">
      <w:pPr>
        <w:pStyle w:val="PL"/>
      </w:pPr>
      <w:r w:rsidRPr="003B2883">
        <w:t xml:space="preserve">                        type: string</w:t>
      </w:r>
    </w:p>
    <w:p w14:paraId="32D7DAC7" w14:textId="77777777" w:rsidR="003F4E86" w:rsidRPr="003B2883" w:rsidRDefault="003F4E86" w:rsidP="003F4E86">
      <w:pPr>
        <w:pStyle w:val="PL"/>
      </w:pPr>
      <w:r w:rsidRPr="003B2883">
        <w:t xml:space="preserve">        '400':</w:t>
      </w:r>
    </w:p>
    <w:p w14:paraId="1DF0DD9C" w14:textId="77777777" w:rsidR="003F4E86" w:rsidRPr="003B2883" w:rsidRDefault="003F4E86" w:rsidP="003F4E86">
      <w:pPr>
        <w:pStyle w:val="PL"/>
      </w:pPr>
      <w:r w:rsidRPr="003B2883">
        <w:t xml:space="preserve">          $ref: 'TS29571_CommonData.yaml#/components/responses/400'</w:t>
      </w:r>
    </w:p>
    <w:p w14:paraId="3C7270EE" w14:textId="77777777" w:rsidR="003F4E86" w:rsidRPr="003B2883" w:rsidRDefault="003F4E86" w:rsidP="003F4E86">
      <w:pPr>
        <w:pStyle w:val="PL"/>
      </w:pPr>
      <w:r w:rsidRPr="003B2883">
        <w:t xml:space="preserve">        '403':</w:t>
      </w:r>
    </w:p>
    <w:p w14:paraId="0D632A57" w14:textId="77777777" w:rsidR="003F4E86" w:rsidRPr="003B2883" w:rsidRDefault="003F4E86" w:rsidP="003F4E86">
      <w:pPr>
        <w:pStyle w:val="PL"/>
      </w:pPr>
      <w:r w:rsidRPr="003B2883">
        <w:t xml:space="preserve">          $ref: 'TS29571_CommonData.yaml#/components/responses/403'</w:t>
      </w:r>
    </w:p>
    <w:p w14:paraId="7115CE9A" w14:textId="77777777" w:rsidR="00E56DF2" w:rsidRDefault="00E56DF2" w:rsidP="00E56DF2">
      <w:pPr>
        <w:pStyle w:val="PL"/>
      </w:pPr>
      <w:r>
        <w:t xml:space="preserve">        '404':</w:t>
      </w:r>
    </w:p>
    <w:p w14:paraId="6CA3DE3B" w14:textId="77777777" w:rsidR="00E56DF2" w:rsidRPr="009408E4" w:rsidRDefault="00E56DF2" w:rsidP="00E56DF2">
      <w:pPr>
        <w:pStyle w:val="PL"/>
      </w:pPr>
      <w:r>
        <w:t xml:space="preserve">          $ref: 'TS29571_CommonData.yaml#/components/responses/404'</w:t>
      </w:r>
    </w:p>
    <w:p w14:paraId="305BF0D9" w14:textId="77777777" w:rsidR="003F4E86" w:rsidRPr="003B2883" w:rsidRDefault="003F4E86" w:rsidP="003F4E86">
      <w:pPr>
        <w:pStyle w:val="PL"/>
      </w:pPr>
      <w:r w:rsidRPr="003B2883">
        <w:t xml:space="preserve">        '411':</w:t>
      </w:r>
    </w:p>
    <w:p w14:paraId="523372DF" w14:textId="77777777" w:rsidR="003F4E86" w:rsidRPr="003B2883" w:rsidRDefault="003F4E86" w:rsidP="003F4E86">
      <w:pPr>
        <w:pStyle w:val="PL"/>
      </w:pPr>
      <w:r w:rsidRPr="003B2883">
        <w:t xml:space="preserve">          $ref: 'TS29571_CommonData.yaml#/components/responses/411'</w:t>
      </w:r>
    </w:p>
    <w:p w14:paraId="1ACABE24" w14:textId="77777777" w:rsidR="003F4E86" w:rsidRPr="003B2883" w:rsidRDefault="003F4E86" w:rsidP="003F4E86">
      <w:pPr>
        <w:pStyle w:val="PL"/>
      </w:pPr>
      <w:r w:rsidRPr="003B2883">
        <w:t xml:space="preserve">        '413':</w:t>
      </w:r>
    </w:p>
    <w:p w14:paraId="6EED187B" w14:textId="77777777" w:rsidR="003F4E86" w:rsidRPr="003B2883" w:rsidRDefault="003F4E86" w:rsidP="003F4E86">
      <w:pPr>
        <w:pStyle w:val="PL"/>
      </w:pPr>
      <w:r w:rsidRPr="003B2883">
        <w:t xml:space="preserve">          $ref: 'TS29571_CommonData.yaml#/components/responses/413'</w:t>
      </w:r>
    </w:p>
    <w:p w14:paraId="18D129BC" w14:textId="77777777" w:rsidR="003F4E86" w:rsidRPr="003B2883" w:rsidRDefault="003F4E86" w:rsidP="003F4E86">
      <w:pPr>
        <w:pStyle w:val="PL"/>
      </w:pPr>
      <w:r w:rsidRPr="003B2883">
        <w:t xml:space="preserve">        '415':</w:t>
      </w:r>
    </w:p>
    <w:p w14:paraId="2B3ADF4C" w14:textId="77777777" w:rsidR="003F4E86" w:rsidRPr="003B2883" w:rsidRDefault="003F4E86" w:rsidP="003F4E86">
      <w:pPr>
        <w:pStyle w:val="PL"/>
      </w:pPr>
      <w:r w:rsidRPr="003B2883">
        <w:t xml:space="preserve">          $ref: 'TS29571_CommonData.yaml#/components/responses/415'</w:t>
      </w:r>
    </w:p>
    <w:p w14:paraId="0C9543D3" w14:textId="77777777" w:rsidR="00A826CF" w:rsidRPr="003B2883" w:rsidRDefault="00A826CF" w:rsidP="00A826CF">
      <w:pPr>
        <w:pStyle w:val="PL"/>
      </w:pPr>
      <w:r w:rsidRPr="003B2883">
        <w:t xml:space="preserve">        '429':</w:t>
      </w:r>
    </w:p>
    <w:p w14:paraId="5557A7A1" w14:textId="77777777" w:rsidR="00A826CF" w:rsidRPr="003B2883" w:rsidRDefault="00A826CF" w:rsidP="00A826CF">
      <w:pPr>
        <w:pStyle w:val="PL"/>
      </w:pPr>
      <w:r w:rsidRPr="003B2883">
        <w:t xml:space="preserve">          $ref: 'TS29571_CommonData.yaml#/components/responses/429'</w:t>
      </w:r>
    </w:p>
    <w:p w14:paraId="1EC6AB40" w14:textId="77777777" w:rsidR="003F4E86" w:rsidRPr="003B2883" w:rsidRDefault="003F4E86" w:rsidP="003F4E86">
      <w:pPr>
        <w:pStyle w:val="PL"/>
      </w:pPr>
      <w:r w:rsidRPr="003B2883">
        <w:t xml:space="preserve">        '500':</w:t>
      </w:r>
    </w:p>
    <w:p w14:paraId="46A46EF8" w14:textId="77777777" w:rsidR="003F4E86" w:rsidRPr="003B2883" w:rsidRDefault="003F4E86" w:rsidP="003F4E86">
      <w:pPr>
        <w:pStyle w:val="PL"/>
      </w:pPr>
      <w:r w:rsidRPr="003B2883">
        <w:t xml:space="preserve">          $ref: 'TS29571_CommonData.yaml#/components/responses/500'</w:t>
      </w:r>
    </w:p>
    <w:p w14:paraId="2D420D31" w14:textId="77777777" w:rsidR="003F4E86" w:rsidRPr="003B2883" w:rsidRDefault="003F4E86" w:rsidP="003F4E86">
      <w:pPr>
        <w:pStyle w:val="PL"/>
      </w:pPr>
      <w:r w:rsidRPr="003B2883">
        <w:t xml:space="preserve">        '503':</w:t>
      </w:r>
    </w:p>
    <w:p w14:paraId="5A00D642" w14:textId="77777777" w:rsidR="003F4E86" w:rsidRPr="003B2883" w:rsidRDefault="003F4E86" w:rsidP="003F4E86">
      <w:pPr>
        <w:pStyle w:val="PL"/>
      </w:pPr>
      <w:r w:rsidRPr="003B2883">
        <w:t xml:space="preserve">          $ref: 'TS29571_CommonData.yaml#/components/responses/503'</w:t>
      </w:r>
    </w:p>
    <w:p w14:paraId="6D288A6D" w14:textId="77777777" w:rsidR="00C91BFE" w:rsidRPr="003B2883" w:rsidRDefault="00C91BFE" w:rsidP="00C91BFE">
      <w:pPr>
        <w:pStyle w:val="PL"/>
      </w:pPr>
      <w:r w:rsidRPr="003B2883">
        <w:t xml:space="preserve">        default:</w:t>
      </w:r>
    </w:p>
    <w:p w14:paraId="47535961" w14:textId="77777777" w:rsidR="00C91BFE" w:rsidRPr="003B2883" w:rsidRDefault="00C91BFE" w:rsidP="00C91BFE">
      <w:pPr>
        <w:pStyle w:val="PL"/>
      </w:pPr>
      <w:r w:rsidRPr="003B2883">
        <w:t xml:space="preserve">          description: Unexpected error</w:t>
      </w:r>
    </w:p>
    <w:p w14:paraId="6398B9B9" w14:textId="77777777" w:rsidR="00C25B21" w:rsidRPr="003B2883" w:rsidRDefault="00C25B21" w:rsidP="00C25B21">
      <w:pPr>
        <w:pStyle w:val="PL"/>
      </w:pPr>
      <w:r w:rsidRPr="003B2883">
        <w:t xml:space="preserve">  /ue-contexts/{ueContextId}/transfer-update:</w:t>
      </w:r>
    </w:p>
    <w:p w14:paraId="7519E617" w14:textId="77777777" w:rsidR="00C25B21" w:rsidRPr="003B2883" w:rsidRDefault="00C25B21" w:rsidP="00C25B21">
      <w:pPr>
        <w:pStyle w:val="PL"/>
      </w:pPr>
      <w:r w:rsidRPr="003B2883">
        <w:t xml:space="preserve">    post:</w:t>
      </w:r>
    </w:p>
    <w:p w14:paraId="7D9CF22B" w14:textId="77777777" w:rsidR="00C25B21" w:rsidRPr="003B2883" w:rsidRDefault="00C25B21" w:rsidP="00C25B21">
      <w:pPr>
        <w:pStyle w:val="PL"/>
      </w:pPr>
      <w:r w:rsidRPr="003B2883">
        <w:t xml:space="preserve">      summary: Namf_Communication RegistrationStatusUpdate service Operation</w:t>
      </w:r>
    </w:p>
    <w:p w14:paraId="09035888" w14:textId="77777777" w:rsidR="00C25B21" w:rsidRPr="003B2883" w:rsidRDefault="00C25B21" w:rsidP="00C25B21">
      <w:pPr>
        <w:pStyle w:val="PL"/>
      </w:pPr>
      <w:r w:rsidRPr="003B2883">
        <w:t xml:space="preserve">      tags:</w:t>
      </w:r>
    </w:p>
    <w:p w14:paraId="60680516" w14:textId="77777777" w:rsidR="00C25B21" w:rsidRPr="003B2883" w:rsidRDefault="00C25B21" w:rsidP="00C25B21">
      <w:pPr>
        <w:pStyle w:val="PL"/>
      </w:pPr>
      <w:r w:rsidRPr="003B2883">
        <w:t xml:space="preserve">        - Individual </w:t>
      </w:r>
      <w:r w:rsidRPr="003B2883">
        <w:rPr>
          <w:rFonts w:hint="eastAsia"/>
          <w:lang w:eastAsia="zh-CN"/>
        </w:rPr>
        <w:t>ueContext</w:t>
      </w:r>
      <w:r w:rsidRPr="003B2883">
        <w:rPr>
          <w:lang w:eastAsia="zh-CN"/>
        </w:rPr>
        <w:t xml:space="preserve"> (Document)</w:t>
      </w:r>
    </w:p>
    <w:p w14:paraId="1198193A" w14:textId="77777777" w:rsidR="00C25B21" w:rsidRPr="003B2883" w:rsidRDefault="00C25B21" w:rsidP="00C25B21">
      <w:pPr>
        <w:pStyle w:val="PL"/>
      </w:pPr>
      <w:r w:rsidRPr="003B2883">
        <w:t xml:space="preserve">      operationId: RegistrationStatusUpdate</w:t>
      </w:r>
    </w:p>
    <w:p w14:paraId="130C7FB1" w14:textId="77777777" w:rsidR="00C25B21" w:rsidRPr="003B2883" w:rsidRDefault="00C25B21" w:rsidP="00C25B21">
      <w:pPr>
        <w:pStyle w:val="PL"/>
      </w:pPr>
      <w:r w:rsidRPr="003B2883">
        <w:t xml:space="preserve">      parameters:</w:t>
      </w:r>
    </w:p>
    <w:p w14:paraId="618B76ED" w14:textId="77777777" w:rsidR="00C25B21" w:rsidRPr="003B2883" w:rsidRDefault="00C25B21" w:rsidP="00C25B21">
      <w:pPr>
        <w:pStyle w:val="PL"/>
      </w:pPr>
      <w:r w:rsidRPr="003B2883">
        <w:t xml:space="preserve">        - name: ueContextId</w:t>
      </w:r>
    </w:p>
    <w:p w14:paraId="3E5E42D5" w14:textId="77777777" w:rsidR="00C25B21" w:rsidRPr="003B2883" w:rsidRDefault="00C25B21" w:rsidP="00C25B21">
      <w:pPr>
        <w:pStyle w:val="PL"/>
      </w:pPr>
      <w:r w:rsidRPr="003B2883">
        <w:t xml:space="preserve">          in: path</w:t>
      </w:r>
    </w:p>
    <w:p w14:paraId="4136ABF6" w14:textId="77777777" w:rsidR="00C25B21" w:rsidRPr="003B2883" w:rsidRDefault="00C25B21" w:rsidP="00C25B21">
      <w:pPr>
        <w:pStyle w:val="PL"/>
      </w:pPr>
      <w:r w:rsidRPr="003B2883">
        <w:t xml:space="preserve">          description: UE Context Identifier</w:t>
      </w:r>
    </w:p>
    <w:p w14:paraId="696FDA40" w14:textId="77777777" w:rsidR="00C25B21" w:rsidRPr="003B2883" w:rsidRDefault="00C25B21" w:rsidP="00C25B21">
      <w:pPr>
        <w:pStyle w:val="PL"/>
      </w:pPr>
      <w:r w:rsidRPr="003B2883">
        <w:t xml:space="preserve">          required: true</w:t>
      </w:r>
    </w:p>
    <w:p w14:paraId="0314B9F2" w14:textId="77777777" w:rsidR="00C25B21" w:rsidRPr="003B2883" w:rsidRDefault="00C25B21" w:rsidP="00C25B21">
      <w:pPr>
        <w:pStyle w:val="PL"/>
      </w:pPr>
      <w:r w:rsidRPr="003B2883">
        <w:t xml:space="preserve">          schema:</w:t>
      </w:r>
    </w:p>
    <w:p w14:paraId="4D2E3395" w14:textId="77777777" w:rsidR="00C25B21" w:rsidRPr="003B2883" w:rsidRDefault="00C25B21" w:rsidP="00C25B21">
      <w:pPr>
        <w:pStyle w:val="PL"/>
      </w:pPr>
      <w:r w:rsidRPr="003B2883">
        <w:t xml:space="preserve">            type: string</w:t>
      </w:r>
    </w:p>
    <w:p w14:paraId="007DBD97" w14:textId="77777777" w:rsidR="00064BEF" w:rsidRPr="003B2883" w:rsidRDefault="00064BEF" w:rsidP="00064BEF">
      <w:pPr>
        <w:pStyle w:val="PL"/>
      </w:pPr>
      <w:r w:rsidRPr="003B2883">
        <w:t xml:space="preserve">            pattern</w:t>
      </w:r>
      <w:r w:rsidRPr="003B2883">
        <w:rPr>
          <w:lang w:val="en-US"/>
        </w:rPr>
        <w:t>: '</w:t>
      </w:r>
      <w:r w:rsidRPr="003B2883">
        <w:t>^(5g-guti-[0-9]{5,6}[0-9a-fA-F]{14}|imsi-[0-9]{5,15}|nai-.+|imei-[0-9]{15}|imeisv-[0-9]{16}|.+)$'</w:t>
      </w:r>
    </w:p>
    <w:p w14:paraId="72DF07E5" w14:textId="77777777" w:rsidR="00C25B21" w:rsidRPr="003B2883" w:rsidRDefault="00C25B21" w:rsidP="00C25B21">
      <w:pPr>
        <w:pStyle w:val="PL"/>
      </w:pPr>
      <w:r w:rsidRPr="003B2883">
        <w:t xml:space="preserve">      requestBody:</w:t>
      </w:r>
    </w:p>
    <w:p w14:paraId="713EC550" w14:textId="77777777" w:rsidR="00C25B21" w:rsidRPr="003B2883" w:rsidRDefault="00C25B21" w:rsidP="00C25B21">
      <w:pPr>
        <w:pStyle w:val="PL"/>
      </w:pPr>
      <w:r w:rsidRPr="003B2883">
        <w:t xml:space="preserve">        content:</w:t>
      </w:r>
    </w:p>
    <w:p w14:paraId="102493D0" w14:textId="77777777" w:rsidR="00C25B21" w:rsidRPr="003B2883" w:rsidRDefault="00C25B21" w:rsidP="00C25B21">
      <w:pPr>
        <w:pStyle w:val="PL"/>
      </w:pPr>
      <w:r w:rsidRPr="003B2883">
        <w:t xml:space="preserve">          application/json:</w:t>
      </w:r>
    </w:p>
    <w:p w14:paraId="66474EE1" w14:textId="77777777" w:rsidR="00C25B21" w:rsidRPr="003B2883" w:rsidRDefault="00C25B21" w:rsidP="00C25B21">
      <w:pPr>
        <w:pStyle w:val="PL"/>
      </w:pPr>
      <w:r w:rsidRPr="003B2883">
        <w:t xml:space="preserve">            schema:</w:t>
      </w:r>
    </w:p>
    <w:p w14:paraId="58A9F00B" w14:textId="77777777" w:rsidR="00C25B21" w:rsidRPr="003B2883" w:rsidRDefault="00C25B21" w:rsidP="00C25B21">
      <w:pPr>
        <w:pStyle w:val="PL"/>
      </w:pPr>
      <w:r w:rsidRPr="003B2883">
        <w:t xml:space="preserve">              $ref: '#/components/schemas/U</w:t>
      </w:r>
      <w:r w:rsidR="00261DC5" w:rsidRPr="003B2883">
        <w:t>e</w:t>
      </w:r>
      <w:r w:rsidRPr="003B2883">
        <w:t>RegStatusUpdateReqData'</w:t>
      </w:r>
    </w:p>
    <w:p w14:paraId="0A6ABBD4" w14:textId="77777777" w:rsidR="00C25B21" w:rsidRPr="003B2883" w:rsidRDefault="00C25B21" w:rsidP="00C25B21">
      <w:pPr>
        <w:pStyle w:val="PL"/>
      </w:pPr>
      <w:r w:rsidRPr="003B2883">
        <w:t xml:space="preserve">        required: true</w:t>
      </w:r>
    </w:p>
    <w:p w14:paraId="3BB461B9" w14:textId="77777777" w:rsidR="00C25B21" w:rsidRPr="003B2883" w:rsidRDefault="00C25B21" w:rsidP="00C25B21">
      <w:pPr>
        <w:pStyle w:val="PL"/>
      </w:pPr>
      <w:r w:rsidRPr="003B2883">
        <w:t xml:space="preserve">      responses:</w:t>
      </w:r>
    </w:p>
    <w:p w14:paraId="1215C868" w14:textId="77777777" w:rsidR="00C25B21" w:rsidRPr="003B2883" w:rsidRDefault="00C25B21" w:rsidP="00C25B21">
      <w:pPr>
        <w:pStyle w:val="PL"/>
      </w:pPr>
      <w:r w:rsidRPr="003B2883">
        <w:t xml:space="preserve">        '200':</w:t>
      </w:r>
    </w:p>
    <w:p w14:paraId="68B5FB38" w14:textId="77777777" w:rsidR="00C25B21" w:rsidRPr="003B2883" w:rsidRDefault="00C25B21" w:rsidP="00C25B21">
      <w:pPr>
        <w:pStyle w:val="PL"/>
      </w:pPr>
      <w:r w:rsidRPr="003B2883">
        <w:t xml:space="preserve">          description: UE context transfer status successfully updated.</w:t>
      </w:r>
    </w:p>
    <w:p w14:paraId="28739173" w14:textId="77777777" w:rsidR="00C25B21" w:rsidRPr="003B2883" w:rsidRDefault="00C25B21" w:rsidP="00C25B21">
      <w:pPr>
        <w:pStyle w:val="PL"/>
      </w:pPr>
      <w:r w:rsidRPr="003B2883">
        <w:t xml:space="preserve">          content:</w:t>
      </w:r>
    </w:p>
    <w:p w14:paraId="749FB726" w14:textId="77777777" w:rsidR="00C25B21" w:rsidRPr="003B2883" w:rsidRDefault="00C25B21" w:rsidP="00C25B21">
      <w:pPr>
        <w:pStyle w:val="PL"/>
      </w:pPr>
      <w:r w:rsidRPr="003B2883">
        <w:t xml:space="preserve">            application/json:</w:t>
      </w:r>
    </w:p>
    <w:p w14:paraId="2E422CDC" w14:textId="77777777" w:rsidR="00C25B21" w:rsidRPr="003B2883" w:rsidRDefault="00C25B21" w:rsidP="00C25B21">
      <w:pPr>
        <w:pStyle w:val="PL"/>
      </w:pPr>
      <w:r w:rsidRPr="003B2883">
        <w:t xml:space="preserve">              schema:</w:t>
      </w:r>
    </w:p>
    <w:p w14:paraId="3BBFB7BC" w14:textId="77777777" w:rsidR="00C25B21" w:rsidRPr="003B2883" w:rsidRDefault="00C25B21" w:rsidP="00C25B21">
      <w:pPr>
        <w:pStyle w:val="PL"/>
      </w:pPr>
      <w:r w:rsidRPr="003B2883">
        <w:t xml:space="preserve">                $ref: '#/components/schemas/U</w:t>
      </w:r>
      <w:r w:rsidR="00261DC5" w:rsidRPr="003B2883">
        <w:t>e</w:t>
      </w:r>
      <w:r w:rsidRPr="003B2883">
        <w:t>RegStatusUpdateRspData'</w:t>
      </w:r>
    </w:p>
    <w:p w14:paraId="44F86989" w14:textId="77777777" w:rsidR="004D4A04" w:rsidRPr="003B2883" w:rsidRDefault="004D4A04" w:rsidP="004D4A04">
      <w:pPr>
        <w:pStyle w:val="PL"/>
      </w:pPr>
      <w:r w:rsidRPr="003B2883">
        <w:t xml:space="preserve">        '400':</w:t>
      </w:r>
    </w:p>
    <w:p w14:paraId="08F57621" w14:textId="77777777" w:rsidR="004D4A04" w:rsidRPr="003B2883" w:rsidRDefault="004D4A04" w:rsidP="004D4A04">
      <w:pPr>
        <w:pStyle w:val="PL"/>
      </w:pPr>
      <w:r w:rsidRPr="003B2883">
        <w:t xml:space="preserve">          $ref: 'TS29571_CommonData.yaml#/components/responses/400'</w:t>
      </w:r>
    </w:p>
    <w:p w14:paraId="4BC17CCC" w14:textId="77777777" w:rsidR="00C25B21" w:rsidRPr="003B2883" w:rsidRDefault="00C25B21" w:rsidP="00C25B21">
      <w:pPr>
        <w:pStyle w:val="PL"/>
      </w:pPr>
      <w:r w:rsidRPr="003B2883">
        <w:t xml:space="preserve">        '403':</w:t>
      </w:r>
    </w:p>
    <w:p w14:paraId="58DD6969" w14:textId="77777777" w:rsidR="00C25B21" w:rsidRPr="003B2883" w:rsidRDefault="00C25B21" w:rsidP="00C25B21">
      <w:pPr>
        <w:pStyle w:val="PL"/>
      </w:pPr>
      <w:r w:rsidRPr="003B2883">
        <w:t xml:space="preserve">          $ref: 'TS29571_CommonData.yaml#/components/responses/403'</w:t>
      </w:r>
    </w:p>
    <w:p w14:paraId="4121D00A" w14:textId="77777777" w:rsidR="00C25B21" w:rsidRPr="003B2883" w:rsidRDefault="00C25B21" w:rsidP="00C25B21">
      <w:pPr>
        <w:pStyle w:val="PL"/>
      </w:pPr>
      <w:r w:rsidRPr="003B2883">
        <w:t xml:space="preserve">        '404':</w:t>
      </w:r>
    </w:p>
    <w:p w14:paraId="4936E2E1" w14:textId="77777777" w:rsidR="00C25B21" w:rsidRPr="003B2883" w:rsidRDefault="00C25B21" w:rsidP="00C25B21">
      <w:pPr>
        <w:pStyle w:val="PL"/>
      </w:pPr>
      <w:r w:rsidRPr="003B2883">
        <w:t xml:space="preserve">          $ref: 'TS29571_CommonData.yaml#/components/responses/404'</w:t>
      </w:r>
    </w:p>
    <w:p w14:paraId="59AAA402" w14:textId="77777777" w:rsidR="004D4A04" w:rsidRPr="003B2883" w:rsidRDefault="004D4A04" w:rsidP="004D4A04">
      <w:pPr>
        <w:pStyle w:val="PL"/>
      </w:pPr>
      <w:r w:rsidRPr="003B2883">
        <w:t xml:space="preserve">        '411':</w:t>
      </w:r>
    </w:p>
    <w:p w14:paraId="0262CB81" w14:textId="77777777" w:rsidR="004D4A04" w:rsidRPr="003B2883" w:rsidRDefault="004D4A04" w:rsidP="004D4A04">
      <w:pPr>
        <w:pStyle w:val="PL"/>
      </w:pPr>
      <w:r w:rsidRPr="003B2883">
        <w:t xml:space="preserve">          $ref: 'TS29571_CommonData.yaml#/components/responses/411'</w:t>
      </w:r>
    </w:p>
    <w:p w14:paraId="2325C11F" w14:textId="77777777" w:rsidR="004D4A04" w:rsidRPr="003B2883" w:rsidRDefault="004D4A04" w:rsidP="004D4A04">
      <w:pPr>
        <w:pStyle w:val="PL"/>
      </w:pPr>
      <w:r w:rsidRPr="003B2883">
        <w:t xml:space="preserve">        '413':</w:t>
      </w:r>
    </w:p>
    <w:p w14:paraId="7A6E9103" w14:textId="77777777" w:rsidR="004D4A04" w:rsidRPr="003B2883" w:rsidRDefault="004D4A04" w:rsidP="004D4A04">
      <w:pPr>
        <w:pStyle w:val="PL"/>
      </w:pPr>
      <w:r w:rsidRPr="003B2883">
        <w:t xml:space="preserve">          $ref: 'TS29571_CommonData.yaml#/components/responses/413'</w:t>
      </w:r>
    </w:p>
    <w:p w14:paraId="7EBE0D42" w14:textId="77777777" w:rsidR="004D4A04" w:rsidRPr="003B2883" w:rsidRDefault="004D4A04" w:rsidP="004D4A04">
      <w:pPr>
        <w:pStyle w:val="PL"/>
      </w:pPr>
      <w:r w:rsidRPr="003B2883">
        <w:t xml:space="preserve">        '415':</w:t>
      </w:r>
    </w:p>
    <w:p w14:paraId="5C0F8FD7" w14:textId="77777777" w:rsidR="004D4A04" w:rsidRPr="003B2883" w:rsidRDefault="004D4A04" w:rsidP="004D4A04">
      <w:pPr>
        <w:pStyle w:val="PL"/>
      </w:pPr>
      <w:r w:rsidRPr="003B2883">
        <w:t xml:space="preserve">          $ref: 'TS29571_CommonData.yaml#/components/responses/415'</w:t>
      </w:r>
    </w:p>
    <w:p w14:paraId="5C0E167A" w14:textId="77777777" w:rsidR="00A826CF" w:rsidRPr="003B2883" w:rsidRDefault="00A826CF" w:rsidP="00A826CF">
      <w:pPr>
        <w:pStyle w:val="PL"/>
      </w:pPr>
      <w:r w:rsidRPr="003B2883">
        <w:t xml:space="preserve">        '429':</w:t>
      </w:r>
    </w:p>
    <w:p w14:paraId="23812B53" w14:textId="77777777" w:rsidR="00A826CF" w:rsidRPr="003B2883" w:rsidRDefault="00A826CF" w:rsidP="00A826CF">
      <w:pPr>
        <w:pStyle w:val="PL"/>
      </w:pPr>
      <w:r w:rsidRPr="003B2883">
        <w:lastRenderedPageBreak/>
        <w:t xml:space="preserve">          $ref: 'TS29571_CommonData.yaml#/components/responses/429'</w:t>
      </w:r>
    </w:p>
    <w:p w14:paraId="2D67E34C" w14:textId="77777777" w:rsidR="004D4A04" w:rsidRPr="003B2883" w:rsidRDefault="004D4A04" w:rsidP="004D4A04">
      <w:pPr>
        <w:pStyle w:val="PL"/>
      </w:pPr>
      <w:r w:rsidRPr="003B2883">
        <w:t xml:space="preserve">        '500':</w:t>
      </w:r>
    </w:p>
    <w:p w14:paraId="0587B3C7" w14:textId="77777777" w:rsidR="004D4A04" w:rsidRPr="003B2883" w:rsidRDefault="004D4A04" w:rsidP="004D4A04">
      <w:pPr>
        <w:pStyle w:val="PL"/>
      </w:pPr>
      <w:r w:rsidRPr="003B2883">
        <w:t xml:space="preserve">          $ref: 'TS29571_CommonData.yaml#/components/responses/500'</w:t>
      </w:r>
    </w:p>
    <w:p w14:paraId="4208929D" w14:textId="77777777" w:rsidR="004D4A04" w:rsidRPr="003B2883" w:rsidRDefault="004D4A04" w:rsidP="004D4A04">
      <w:pPr>
        <w:pStyle w:val="PL"/>
      </w:pPr>
      <w:r w:rsidRPr="003B2883">
        <w:t xml:space="preserve">        '503':</w:t>
      </w:r>
    </w:p>
    <w:p w14:paraId="5DED6926" w14:textId="77777777" w:rsidR="004D4A04" w:rsidRPr="003B2883" w:rsidRDefault="004D4A04" w:rsidP="004D4A04">
      <w:pPr>
        <w:pStyle w:val="PL"/>
      </w:pPr>
      <w:r w:rsidRPr="003B2883">
        <w:t xml:space="preserve">          $ref: 'TS29571_CommonData.yaml#/components/responses/503'</w:t>
      </w:r>
    </w:p>
    <w:p w14:paraId="77E7C805" w14:textId="77777777" w:rsidR="00C25B21" w:rsidRPr="003B2883" w:rsidRDefault="00C25B21" w:rsidP="00C25B21">
      <w:pPr>
        <w:pStyle w:val="PL"/>
      </w:pPr>
      <w:r w:rsidRPr="003B2883">
        <w:t xml:space="preserve">        default:</w:t>
      </w:r>
    </w:p>
    <w:p w14:paraId="11F15344" w14:textId="77777777" w:rsidR="00C25B21" w:rsidRPr="003B2883" w:rsidRDefault="00C25B21" w:rsidP="00C25B21">
      <w:pPr>
        <w:pStyle w:val="PL"/>
      </w:pPr>
      <w:r w:rsidRPr="003B2883">
        <w:t xml:space="preserve">          $ref: 'TS29571_CommonData.yaml#/components/responses/default'</w:t>
      </w:r>
    </w:p>
    <w:p w14:paraId="72141D75" w14:textId="77777777" w:rsidR="00C91BFE" w:rsidRPr="003B2883" w:rsidRDefault="00C91BFE" w:rsidP="00C91BFE">
      <w:pPr>
        <w:pStyle w:val="PL"/>
      </w:pPr>
      <w:r w:rsidRPr="003B2883">
        <w:t xml:space="preserve">  /ue-contexts/{ueContextId}/n1-n2-messages:</w:t>
      </w:r>
    </w:p>
    <w:p w14:paraId="08BB15D5" w14:textId="77777777" w:rsidR="00C91BFE" w:rsidRPr="003B2883" w:rsidRDefault="00C91BFE" w:rsidP="00C91BFE">
      <w:pPr>
        <w:pStyle w:val="PL"/>
      </w:pPr>
      <w:r w:rsidRPr="003B2883">
        <w:t xml:space="preserve">    post:</w:t>
      </w:r>
    </w:p>
    <w:p w14:paraId="0C413777" w14:textId="77777777" w:rsidR="00C91BFE" w:rsidRPr="003B2883" w:rsidRDefault="00C91BFE" w:rsidP="00C91BFE">
      <w:pPr>
        <w:pStyle w:val="PL"/>
      </w:pPr>
      <w:r w:rsidRPr="003B2883">
        <w:t xml:space="preserve">      summary: Namf_Communication N1N2 Message Transfer (UE Specific) service Operation</w:t>
      </w:r>
    </w:p>
    <w:p w14:paraId="3CF994B7" w14:textId="77777777" w:rsidR="00C91BFE" w:rsidRPr="003B2883" w:rsidRDefault="00C91BFE" w:rsidP="00C91BFE">
      <w:pPr>
        <w:pStyle w:val="PL"/>
      </w:pPr>
      <w:r w:rsidRPr="003B2883">
        <w:t xml:space="preserve">      tags:</w:t>
      </w:r>
    </w:p>
    <w:p w14:paraId="4DCB0B11" w14:textId="77777777" w:rsidR="008D1FA2" w:rsidRPr="003B2883" w:rsidRDefault="008D1FA2" w:rsidP="008D1FA2">
      <w:pPr>
        <w:pStyle w:val="PL"/>
      </w:pPr>
      <w:r w:rsidRPr="003B2883">
        <w:t xml:space="preserve">        - n1N2Message collection (Document)</w:t>
      </w:r>
    </w:p>
    <w:p w14:paraId="6CCC5429" w14:textId="77777777" w:rsidR="00C91BFE" w:rsidRPr="003B2883" w:rsidRDefault="00C91BFE" w:rsidP="00C91BFE">
      <w:pPr>
        <w:pStyle w:val="PL"/>
      </w:pPr>
      <w:r w:rsidRPr="003B2883">
        <w:t xml:space="preserve">      operationId: N1N2MessageTransfer</w:t>
      </w:r>
    </w:p>
    <w:p w14:paraId="75C5A13A" w14:textId="77777777" w:rsidR="00C91BFE" w:rsidRPr="003B2883" w:rsidRDefault="00C91BFE" w:rsidP="00C91BFE">
      <w:pPr>
        <w:pStyle w:val="PL"/>
      </w:pPr>
      <w:r w:rsidRPr="003B2883">
        <w:t xml:space="preserve">      parameters:</w:t>
      </w:r>
    </w:p>
    <w:p w14:paraId="39C72EDF" w14:textId="77777777" w:rsidR="00C91BFE" w:rsidRPr="003B2883" w:rsidRDefault="00C91BFE" w:rsidP="00C91BFE">
      <w:pPr>
        <w:pStyle w:val="PL"/>
      </w:pPr>
      <w:r w:rsidRPr="003B2883">
        <w:t xml:space="preserve">        - name: ueContextId</w:t>
      </w:r>
    </w:p>
    <w:p w14:paraId="295E0425" w14:textId="77777777" w:rsidR="00C91BFE" w:rsidRPr="003B2883" w:rsidRDefault="00C91BFE" w:rsidP="00C91BFE">
      <w:pPr>
        <w:pStyle w:val="PL"/>
      </w:pPr>
      <w:r w:rsidRPr="003B2883">
        <w:t xml:space="preserve">          in: path</w:t>
      </w:r>
    </w:p>
    <w:p w14:paraId="16D1BED5" w14:textId="77777777" w:rsidR="00C91BFE" w:rsidRPr="003B2883" w:rsidRDefault="00C91BFE" w:rsidP="00C91BFE">
      <w:pPr>
        <w:pStyle w:val="PL"/>
      </w:pPr>
      <w:r w:rsidRPr="003B2883">
        <w:t xml:space="preserve">          description: UE Context Identifier</w:t>
      </w:r>
    </w:p>
    <w:p w14:paraId="0792BE7C" w14:textId="77777777" w:rsidR="00C91BFE" w:rsidRPr="003B2883" w:rsidRDefault="00C91BFE" w:rsidP="00C91BFE">
      <w:pPr>
        <w:pStyle w:val="PL"/>
      </w:pPr>
      <w:r w:rsidRPr="003B2883">
        <w:t xml:space="preserve">          required: true</w:t>
      </w:r>
    </w:p>
    <w:p w14:paraId="23A24B01" w14:textId="77777777" w:rsidR="00C91BFE" w:rsidRPr="003B2883" w:rsidRDefault="00C91BFE" w:rsidP="00C91BFE">
      <w:pPr>
        <w:pStyle w:val="PL"/>
      </w:pPr>
      <w:r w:rsidRPr="003B2883">
        <w:t xml:space="preserve">          schema:</w:t>
      </w:r>
    </w:p>
    <w:p w14:paraId="2424226F" w14:textId="77777777" w:rsidR="00C91BFE" w:rsidRPr="003B2883" w:rsidRDefault="00C91BFE" w:rsidP="00C91BFE">
      <w:pPr>
        <w:pStyle w:val="PL"/>
      </w:pPr>
      <w:r w:rsidRPr="003B2883">
        <w:t xml:space="preserve">            type: string</w:t>
      </w:r>
    </w:p>
    <w:p w14:paraId="1949B13A" w14:textId="4D58D5AF" w:rsidR="00AA6A4C" w:rsidRPr="003B2883" w:rsidRDefault="007723BE" w:rsidP="00AA6A4C">
      <w:pPr>
        <w:pStyle w:val="PL"/>
      </w:pPr>
      <w:r w:rsidRPr="003B2883">
        <w:t xml:space="preserve">            pattern</w:t>
      </w:r>
      <w:r w:rsidR="00AA6A4C" w:rsidRPr="003B2883">
        <w:rPr>
          <w:lang w:val="en-US"/>
        </w:rPr>
        <w:t>: '</w:t>
      </w:r>
      <w:r w:rsidR="00AA6A4C" w:rsidRPr="003B2883">
        <w:t>^(imsi-[0-9]{5,15}|nai-.+|imei-[0-9]{15}|imeisv-[0-9]{16}|</w:t>
      </w:r>
      <w:r w:rsidR="00E662A2" w:rsidRPr="003B2883">
        <w:t>cid-.{1,255}|</w:t>
      </w:r>
      <w:r w:rsidR="00AA6A4C" w:rsidRPr="003B2883">
        <w:t>.+)$'</w:t>
      </w:r>
    </w:p>
    <w:p w14:paraId="3B20BAB0" w14:textId="77777777" w:rsidR="00C91BFE" w:rsidRPr="003B2883" w:rsidRDefault="00C91BFE" w:rsidP="00C91BFE">
      <w:pPr>
        <w:pStyle w:val="PL"/>
      </w:pPr>
      <w:r w:rsidRPr="003B2883">
        <w:t xml:space="preserve">      requestBody:</w:t>
      </w:r>
    </w:p>
    <w:p w14:paraId="71A6C9C0" w14:textId="77777777" w:rsidR="00C91BFE" w:rsidRPr="003B2883" w:rsidRDefault="00C91BFE" w:rsidP="00C91BFE">
      <w:pPr>
        <w:pStyle w:val="PL"/>
      </w:pPr>
      <w:r w:rsidRPr="003B2883">
        <w:t xml:space="preserve">        content:</w:t>
      </w:r>
    </w:p>
    <w:p w14:paraId="2696C675" w14:textId="77777777" w:rsidR="00C91BFE" w:rsidRPr="003B2883" w:rsidRDefault="00C91BFE" w:rsidP="00C91BFE">
      <w:pPr>
        <w:pStyle w:val="PL"/>
      </w:pPr>
      <w:r w:rsidRPr="003B2883">
        <w:t xml:space="preserve">          application/json:</w:t>
      </w:r>
    </w:p>
    <w:p w14:paraId="01484C27" w14:textId="77777777" w:rsidR="00C91BFE" w:rsidRPr="003B2883" w:rsidRDefault="00C91BFE" w:rsidP="00C91BFE">
      <w:pPr>
        <w:pStyle w:val="PL"/>
      </w:pPr>
      <w:r w:rsidRPr="003B2883">
        <w:t xml:space="preserve">            schema:</w:t>
      </w:r>
    </w:p>
    <w:p w14:paraId="4D9E18E2"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52D7017" w14:textId="77777777" w:rsidR="00C91BFE" w:rsidRPr="003B2883" w:rsidRDefault="00C91BFE" w:rsidP="00C91BFE">
      <w:pPr>
        <w:pStyle w:val="PL"/>
      </w:pPr>
      <w:r w:rsidRPr="003B2883">
        <w:t xml:space="preserve">          multipart/related:  # message with binary body part(s)</w:t>
      </w:r>
    </w:p>
    <w:p w14:paraId="7B320D6D" w14:textId="77777777" w:rsidR="00C91BFE" w:rsidRPr="003B2883" w:rsidRDefault="00C91BFE" w:rsidP="00C91BFE">
      <w:pPr>
        <w:pStyle w:val="PL"/>
      </w:pPr>
      <w:r w:rsidRPr="003B2883">
        <w:t xml:space="preserve">            schema:</w:t>
      </w:r>
    </w:p>
    <w:p w14:paraId="4A39FE17" w14:textId="77777777" w:rsidR="00C91BFE" w:rsidRPr="003B2883" w:rsidRDefault="00C91BFE" w:rsidP="00C91BFE">
      <w:pPr>
        <w:pStyle w:val="PL"/>
      </w:pPr>
      <w:r w:rsidRPr="003B2883">
        <w:t xml:space="preserve">              type: object</w:t>
      </w:r>
    </w:p>
    <w:p w14:paraId="2DD59CFC" w14:textId="77777777" w:rsidR="00C91BFE" w:rsidRPr="003B2883" w:rsidRDefault="00C91BFE" w:rsidP="00C91BFE">
      <w:pPr>
        <w:pStyle w:val="PL"/>
      </w:pPr>
      <w:r w:rsidRPr="003B2883">
        <w:t xml:space="preserve">              properties: # Request parts</w:t>
      </w:r>
    </w:p>
    <w:p w14:paraId="76F44736" w14:textId="77777777" w:rsidR="00C91BFE" w:rsidRPr="003B2883" w:rsidRDefault="00C91BFE" w:rsidP="00C91BFE">
      <w:pPr>
        <w:pStyle w:val="PL"/>
      </w:pPr>
      <w:r w:rsidRPr="003B2883">
        <w:t xml:space="preserve">                jsonData:</w:t>
      </w:r>
    </w:p>
    <w:p w14:paraId="145CD064"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7B343DA" w14:textId="77777777" w:rsidR="00C91BFE" w:rsidRPr="003B2883" w:rsidRDefault="00C91BFE" w:rsidP="00C91BFE">
      <w:pPr>
        <w:pStyle w:val="PL"/>
      </w:pPr>
      <w:r w:rsidRPr="003B2883">
        <w:t xml:space="preserve">                binaryDataN1Message:</w:t>
      </w:r>
    </w:p>
    <w:p w14:paraId="433ECC86" w14:textId="77777777" w:rsidR="00C91BFE" w:rsidRPr="003B2883" w:rsidRDefault="00C91BFE" w:rsidP="00C91BFE">
      <w:pPr>
        <w:pStyle w:val="PL"/>
      </w:pPr>
      <w:r w:rsidRPr="003B2883">
        <w:t xml:space="preserve">                  type: string</w:t>
      </w:r>
    </w:p>
    <w:p w14:paraId="5B3911B6" w14:textId="77777777" w:rsidR="00C91BFE" w:rsidRPr="003B2883" w:rsidRDefault="00C91BFE" w:rsidP="00C91BFE">
      <w:pPr>
        <w:pStyle w:val="PL"/>
      </w:pPr>
      <w:r w:rsidRPr="003B2883">
        <w:t xml:space="preserve">                  format: binary</w:t>
      </w:r>
    </w:p>
    <w:p w14:paraId="37695593" w14:textId="77777777" w:rsidR="00C91BFE" w:rsidRPr="003B2883" w:rsidRDefault="00C91BFE" w:rsidP="00C91BFE">
      <w:pPr>
        <w:pStyle w:val="PL"/>
      </w:pPr>
      <w:r w:rsidRPr="003B2883">
        <w:t xml:space="preserve">                binaryDataN2Information:</w:t>
      </w:r>
    </w:p>
    <w:p w14:paraId="5F04B5CD" w14:textId="77777777" w:rsidR="00C91BFE" w:rsidRPr="003B2883" w:rsidRDefault="00C91BFE" w:rsidP="00C91BFE">
      <w:pPr>
        <w:pStyle w:val="PL"/>
      </w:pPr>
      <w:r w:rsidRPr="003B2883">
        <w:t xml:space="preserve">                  type: string</w:t>
      </w:r>
    </w:p>
    <w:p w14:paraId="52BF6BAA" w14:textId="77777777" w:rsidR="00C91BFE" w:rsidRPr="003B2883" w:rsidRDefault="00C91BFE" w:rsidP="00C91BFE">
      <w:pPr>
        <w:pStyle w:val="PL"/>
      </w:pPr>
      <w:r w:rsidRPr="003B2883">
        <w:t xml:space="preserve">                  format: binary</w:t>
      </w:r>
    </w:p>
    <w:p w14:paraId="14922BB5" w14:textId="77777777" w:rsidR="00C91BFE" w:rsidRPr="003B2883" w:rsidRDefault="00C91BFE" w:rsidP="00C91BFE">
      <w:pPr>
        <w:pStyle w:val="PL"/>
      </w:pPr>
      <w:r w:rsidRPr="003B2883">
        <w:t xml:space="preserve">            encoding:</w:t>
      </w:r>
    </w:p>
    <w:p w14:paraId="46A37527" w14:textId="77777777" w:rsidR="00C91BFE" w:rsidRPr="003B2883" w:rsidRDefault="00C91BFE" w:rsidP="00C91BFE">
      <w:pPr>
        <w:pStyle w:val="PL"/>
      </w:pPr>
      <w:r w:rsidRPr="003B2883">
        <w:t xml:space="preserve">              jsonData:</w:t>
      </w:r>
    </w:p>
    <w:p w14:paraId="07D22E11" w14:textId="77777777" w:rsidR="00C91BFE" w:rsidRPr="003B2883" w:rsidRDefault="00C91BFE" w:rsidP="00C91BFE">
      <w:pPr>
        <w:pStyle w:val="PL"/>
      </w:pPr>
      <w:r w:rsidRPr="003B2883">
        <w:t xml:space="preserve">                contentType:  application/json</w:t>
      </w:r>
    </w:p>
    <w:p w14:paraId="253DEDF0" w14:textId="77777777" w:rsidR="00C91BFE" w:rsidRPr="003B2883" w:rsidRDefault="00C91BFE" w:rsidP="00C91BFE">
      <w:pPr>
        <w:pStyle w:val="PL"/>
      </w:pPr>
      <w:r w:rsidRPr="003B2883">
        <w:t xml:space="preserve">              binaryDataN1Message:</w:t>
      </w:r>
    </w:p>
    <w:p w14:paraId="53DDC6A9" w14:textId="77777777" w:rsidR="00C91BFE" w:rsidRPr="003B2883" w:rsidRDefault="00C91BFE" w:rsidP="00C91BFE">
      <w:pPr>
        <w:pStyle w:val="PL"/>
      </w:pPr>
      <w:r w:rsidRPr="003B2883">
        <w:t xml:space="preserve">                contentType:  application/vnd.3gpp.5gnas</w:t>
      </w:r>
    </w:p>
    <w:p w14:paraId="7E1B1D41" w14:textId="77777777" w:rsidR="00C91BFE" w:rsidRPr="003B2883" w:rsidRDefault="00C91BFE" w:rsidP="00C91BFE">
      <w:pPr>
        <w:pStyle w:val="PL"/>
      </w:pPr>
      <w:r w:rsidRPr="003B2883">
        <w:t xml:space="preserve">                headers:</w:t>
      </w:r>
    </w:p>
    <w:p w14:paraId="713E3AF9" w14:textId="77777777" w:rsidR="00C91BFE" w:rsidRPr="003B2883" w:rsidRDefault="00C91BFE" w:rsidP="00C91BFE">
      <w:pPr>
        <w:pStyle w:val="PL"/>
      </w:pPr>
      <w:r w:rsidRPr="003B2883">
        <w:t xml:space="preserve">                  Content-Id:</w:t>
      </w:r>
    </w:p>
    <w:p w14:paraId="7B69661A" w14:textId="77777777" w:rsidR="00C91BFE" w:rsidRPr="003B2883" w:rsidRDefault="00C91BFE" w:rsidP="00C91BFE">
      <w:pPr>
        <w:pStyle w:val="PL"/>
      </w:pPr>
      <w:r w:rsidRPr="003B2883">
        <w:t xml:space="preserve">                    schema:</w:t>
      </w:r>
    </w:p>
    <w:p w14:paraId="157EF932" w14:textId="44A09395" w:rsidR="00C91BFE" w:rsidRPr="003B2883" w:rsidRDefault="00C91BFE" w:rsidP="00C91BFE">
      <w:pPr>
        <w:pStyle w:val="PL"/>
      </w:pPr>
      <w:r w:rsidRPr="003B2883">
        <w:t xml:space="preserve">                      type: string</w:t>
      </w:r>
    </w:p>
    <w:p w14:paraId="432AAF7B" w14:textId="77777777" w:rsidR="00C91BFE" w:rsidRPr="003B2883" w:rsidRDefault="00C91BFE" w:rsidP="00C91BFE">
      <w:pPr>
        <w:pStyle w:val="PL"/>
      </w:pPr>
      <w:r w:rsidRPr="003B2883">
        <w:t xml:space="preserve">              binaryDataN2Information:</w:t>
      </w:r>
    </w:p>
    <w:p w14:paraId="579AE3FD" w14:textId="77777777" w:rsidR="00C91BFE" w:rsidRPr="003B2883" w:rsidRDefault="00C91BFE" w:rsidP="00C91BFE">
      <w:pPr>
        <w:pStyle w:val="PL"/>
      </w:pPr>
      <w:r w:rsidRPr="003B2883">
        <w:t xml:space="preserve">                contentType:  application/vnd.3gpp.ngap</w:t>
      </w:r>
    </w:p>
    <w:p w14:paraId="6C2946BC" w14:textId="77777777" w:rsidR="00C91BFE" w:rsidRPr="003B2883" w:rsidRDefault="00C91BFE" w:rsidP="00C91BFE">
      <w:pPr>
        <w:pStyle w:val="PL"/>
      </w:pPr>
      <w:r w:rsidRPr="003B2883">
        <w:t xml:space="preserve">                headers:</w:t>
      </w:r>
    </w:p>
    <w:p w14:paraId="068B94BC" w14:textId="77777777" w:rsidR="00C91BFE" w:rsidRPr="003B2883" w:rsidRDefault="00C91BFE" w:rsidP="00C91BFE">
      <w:pPr>
        <w:pStyle w:val="PL"/>
      </w:pPr>
      <w:r w:rsidRPr="003B2883">
        <w:t xml:space="preserve">                  Content-Id:</w:t>
      </w:r>
    </w:p>
    <w:p w14:paraId="33D59C48" w14:textId="77777777" w:rsidR="00C91BFE" w:rsidRPr="003B2883" w:rsidRDefault="00C91BFE" w:rsidP="00C91BFE">
      <w:pPr>
        <w:pStyle w:val="PL"/>
      </w:pPr>
      <w:r w:rsidRPr="003B2883">
        <w:t xml:space="preserve">                    schema:</w:t>
      </w:r>
    </w:p>
    <w:p w14:paraId="24D94189" w14:textId="5F4AA78C" w:rsidR="00C91BFE" w:rsidRPr="003B2883" w:rsidRDefault="00C91BFE" w:rsidP="00C91BFE">
      <w:pPr>
        <w:pStyle w:val="PL"/>
      </w:pPr>
      <w:r w:rsidRPr="003B2883">
        <w:t xml:space="preserve">                      type: string</w:t>
      </w:r>
    </w:p>
    <w:p w14:paraId="3DB3F445" w14:textId="77777777" w:rsidR="00C91BFE" w:rsidRPr="003B2883" w:rsidRDefault="00C91BFE" w:rsidP="00C91BFE">
      <w:pPr>
        <w:pStyle w:val="PL"/>
      </w:pPr>
      <w:r w:rsidRPr="003B2883">
        <w:t xml:space="preserve">        required: true</w:t>
      </w:r>
    </w:p>
    <w:p w14:paraId="3BAECA31" w14:textId="77777777" w:rsidR="00C91BFE" w:rsidRPr="003B2883" w:rsidRDefault="00C91BFE" w:rsidP="00C91BFE">
      <w:pPr>
        <w:pStyle w:val="PL"/>
      </w:pPr>
      <w:r w:rsidRPr="003B2883">
        <w:t xml:space="preserve">      responses:</w:t>
      </w:r>
    </w:p>
    <w:p w14:paraId="3B8F8C73" w14:textId="77777777" w:rsidR="00C91BFE" w:rsidRPr="003B2883" w:rsidRDefault="00C91BFE" w:rsidP="00C91BFE">
      <w:pPr>
        <w:pStyle w:val="PL"/>
      </w:pPr>
      <w:r w:rsidRPr="003B2883">
        <w:t xml:space="preserve">        '202':</w:t>
      </w:r>
    </w:p>
    <w:p w14:paraId="0D0BD8AB" w14:textId="77777777" w:rsidR="00C91BFE" w:rsidRPr="003B2883" w:rsidRDefault="00C91BFE" w:rsidP="00C91BFE">
      <w:pPr>
        <w:pStyle w:val="PL"/>
      </w:pPr>
      <w:r w:rsidRPr="003B2883">
        <w:t xml:space="preserve">          description: N1N2 Message Transfer accepted.</w:t>
      </w:r>
    </w:p>
    <w:p w14:paraId="1A83D723" w14:textId="77777777" w:rsidR="00C91BFE" w:rsidRPr="003B2883" w:rsidRDefault="00C91BFE" w:rsidP="00C91BFE">
      <w:pPr>
        <w:pStyle w:val="PL"/>
      </w:pPr>
      <w:r w:rsidRPr="003B2883">
        <w:t xml:space="preserve">          content:</w:t>
      </w:r>
    </w:p>
    <w:p w14:paraId="4EE12A56" w14:textId="77777777" w:rsidR="00C91BFE" w:rsidRPr="003B2883" w:rsidRDefault="00C91BFE" w:rsidP="00C91BFE">
      <w:pPr>
        <w:pStyle w:val="PL"/>
      </w:pPr>
      <w:r w:rsidRPr="003B2883">
        <w:t xml:space="preserve">            application/json:</w:t>
      </w:r>
    </w:p>
    <w:p w14:paraId="2F22102B" w14:textId="77777777" w:rsidR="00C91BFE" w:rsidRPr="003B2883" w:rsidRDefault="00C91BFE" w:rsidP="00C91BFE">
      <w:pPr>
        <w:pStyle w:val="PL"/>
      </w:pPr>
      <w:r w:rsidRPr="003B2883">
        <w:t xml:space="preserve">              schema:</w:t>
      </w:r>
    </w:p>
    <w:p w14:paraId="48D2FCD0" w14:textId="77777777" w:rsidR="00C91BFE" w:rsidRPr="003B2883" w:rsidRDefault="00C91BFE" w:rsidP="00C91BFE">
      <w:pPr>
        <w:pStyle w:val="PL"/>
      </w:pPr>
      <w:r w:rsidRPr="003B2883">
        <w:t xml:space="preserve">                $ref: '#/components/schemas/N1N2MessageTransferRspData'</w:t>
      </w:r>
    </w:p>
    <w:p w14:paraId="7D5985B1" w14:textId="77777777" w:rsidR="00476DC5" w:rsidRDefault="00476DC5" w:rsidP="00476DC5">
      <w:pPr>
        <w:pStyle w:val="PL"/>
      </w:pPr>
      <w:r>
        <w:t xml:space="preserve">          headers:</w:t>
      </w:r>
    </w:p>
    <w:p w14:paraId="6E6ACDE9" w14:textId="77777777" w:rsidR="00476DC5" w:rsidRDefault="00476DC5" w:rsidP="00476DC5">
      <w:pPr>
        <w:pStyle w:val="PL"/>
      </w:pPr>
      <w:r>
        <w:t xml:space="preserve">          </w:t>
      </w:r>
      <w:r>
        <w:rPr>
          <w:rFonts w:hint="eastAsia"/>
          <w:lang w:eastAsia="zh-CN"/>
        </w:rPr>
        <w:t xml:space="preserve">  </w:t>
      </w:r>
      <w:r>
        <w:t>Location:</w:t>
      </w:r>
    </w:p>
    <w:p w14:paraId="126A522B" w14:textId="77777777" w:rsidR="00476DC5" w:rsidRDefault="00476DC5" w:rsidP="00476DC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13DEEC1A" w14:textId="77777777" w:rsidR="00476DC5" w:rsidRDefault="00476DC5" w:rsidP="00476DC5">
      <w:pPr>
        <w:pStyle w:val="PL"/>
      </w:pPr>
      <w:r>
        <w:t xml:space="preserve">          </w:t>
      </w:r>
      <w:r>
        <w:rPr>
          <w:rFonts w:hint="eastAsia"/>
          <w:lang w:eastAsia="zh-CN"/>
        </w:rPr>
        <w:t xml:space="preserve">    </w:t>
      </w:r>
      <w:r>
        <w:t>required: true</w:t>
      </w:r>
    </w:p>
    <w:p w14:paraId="6A1468ED" w14:textId="77777777" w:rsidR="00476DC5" w:rsidRDefault="00476DC5" w:rsidP="00476DC5">
      <w:pPr>
        <w:pStyle w:val="PL"/>
      </w:pPr>
      <w:r>
        <w:t xml:space="preserve">          </w:t>
      </w:r>
      <w:r>
        <w:rPr>
          <w:rFonts w:hint="eastAsia"/>
          <w:lang w:eastAsia="zh-CN"/>
        </w:rPr>
        <w:t xml:space="preserve">    </w:t>
      </w:r>
      <w:r>
        <w:t>schema:</w:t>
      </w:r>
    </w:p>
    <w:p w14:paraId="2C0A30E1" w14:textId="77777777" w:rsidR="00476DC5" w:rsidRPr="003B2883" w:rsidRDefault="00476DC5" w:rsidP="00476DC5">
      <w:pPr>
        <w:pStyle w:val="PL"/>
      </w:pPr>
      <w:r>
        <w:t xml:space="preserve">          </w:t>
      </w:r>
      <w:r>
        <w:rPr>
          <w:rFonts w:hint="eastAsia"/>
          <w:lang w:eastAsia="zh-CN"/>
        </w:rPr>
        <w:t xml:space="preserve">      </w:t>
      </w:r>
      <w:r>
        <w:t>type: string</w:t>
      </w:r>
    </w:p>
    <w:p w14:paraId="6139A46E" w14:textId="77777777" w:rsidR="00C91BFE" w:rsidRPr="003B2883" w:rsidRDefault="00C91BFE" w:rsidP="00C91BFE">
      <w:pPr>
        <w:pStyle w:val="PL"/>
      </w:pPr>
      <w:r w:rsidRPr="003B2883">
        <w:t xml:space="preserve">        '200':</w:t>
      </w:r>
    </w:p>
    <w:p w14:paraId="7B660D3D" w14:textId="77777777" w:rsidR="00C91BFE" w:rsidRPr="003B2883" w:rsidRDefault="00C91BFE" w:rsidP="00C91BFE">
      <w:pPr>
        <w:pStyle w:val="PL"/>
      </w:pPr>
      <w:r w:rsidRPr="003B2883">
        <w:t xml:space="preserve">          description: N1N2 Message Transfer successfully initiated.</w:t>
      </w:r>
    </w:p>
    <w:p w14:paraId="1516D1FA" w14:textId="77777777" w:rsidR="00C91BFE" w:rsidRPr="003B2883" w:rsidRDefault="00C91BFE" w:rsidP="00C91BFE">
      <w:pPr>
        <w:pStyle w:val="PL"/>
      </w:pPr>
      <w:r w:rsidRPr="003B2883">
        <w:t xml:space="preserve">          content:</w:t>
      </w:r>
    </w:p>
    <w:p w14:paraId="27821E31" w14:textId="77777777" w:rsidR="00C91BFE" w:rsidRPr="003B2883" w:rsidRDefault="00C91BFE" w:rsidP="00C91BFE">
      <w:pPr>
        <w:pStyle w:val="PL"/>
      </w:pPr>
      <w:r w:rsidRPr="003B2883">
        <w:t xml:space="preserve">            application/json:</w:t>
      </w:r>
    </w:p>
    <w:p w14:paraId="45CD0462" w14:textId="77777777" w:rsidR="00C91BFE" w:rsidRPr="003B2883" w:rsidRDefault="00C91BFE" w:rsidP="00C91BFE">
      <w:pPr>
        <w:pStyle w:val="PL"/>
      </w:pPr>
      <w:r w:rsidRPr="003B2883">
        <w:t xml:space="preserve">              schema:</w:t>
      </w:r>
    </w:p>
    <w:p w14:paraId="652E017C" w14:textId="77777777" w:rsidR="00C91BFE" w:rsidRPr="003B2883" w:rsidRDefault="00C91BFE" w:rsidP="00C91BFE">
      <w:pPr>
        <w:pStyle w:val="PL"/>
      </w:pPr>
      <w:r w:rsidRPr="003B2883">
        <w:t xml:space="preserve">                $ref: '#/components/schemas/N1N2MessageTransferRspData'</w:t>
      </w:r>
    </w:p>
    <w:p w14:paraId="30FBE2BE" w14:textId="77777777" w:rsidR="00C91BFE" w:rsidRPr="003B2883" w:rsidRDefault="00C91BFE" w:rsidP="00C91BFE">
      <w:pPr>
        <w:pStyle w:val="PL"/>
      </w:pPr>
      <w:r w:rsidRPr="003B2883">
        <w:t xml:space="preserve">        '307':</w:t>
      </w:r>
    </w:p>
    <w:p w14:paraId="4A364DB1" w14:textId="77777777" w:rsidR="00C91BFE" w:rsidRPr="003B2883" w:rsidRDefault="00C91BFE" w:rsidP="00C91BFE">
      <w:pPr>
        <w:pStyle w:val="PL"/>
      </w:pPr>
      <w:r w:rsidRPr="003B2883">
        <w:t xml:space="preserve">          description: Temporary Redirect</w:t>
      </w:r>
    </w:p>
    <w:p w14:paraId="204F61C2" w14:textId="77777777" w:rsidR="00C91BFE" w:rsidRPr="003B2883" w:rsidRDefault="00C91BFE" w:rsidP="00C91BFE">
      <w:pPr>
        <w:pStyle w:val="PL"/>
      </w:pPr>
      <w:r w:rsidRPr="003B2883">
        <w:t xml:space="preserve">          content:</w:t>
      </w:r>
    </w:p>
    <w:p w14:paraId="20661CE1" w14:textId="77777777" w:rsidR="00C91BFE" w:rsidRPr="003B2883" w:rsidRDefault="00C91BFE" w:rsidP="00C91BFE">
      <w:pPr>
        <w:pStyle w:val="PL"/>
      </w:pPr>
      <w:r w:rsidRPr="003B2883">
        <w:t xml:space="preserve">            application/problem+json:</w:t>
      </w:r>
    </w:p>
    <w:p w14:paraId="086EAF92" w14:textId="77777777" w:rsidR="00C91BFE" w:rsidRPr="003B2883" w:rsidRDefault="00C91BFE" w:rsidP="00C91BFE">
      <w:pPr>
        <w:pStyle w:val="PL"/>
      </w:pPr>
      <w:r w:rsidRPr="003B2883">
        <w:lastRenderedPageBreak/>
        <w:t xml:space="preserve">              schema:</w:t>
      </w:r>
    </w:p>
    <w:p w14:paraId="195220A0" w14:textId="6AA58FA6" w:rsidR="00C91BFE" w:rsidRPr="003B2883" w:rsidRDefault="00C91BFE" w:rsidP="00C91BFE">
      <w:pPr>
        <w:pStyle w:val="PL"/>
      </w:pPr>
      <w:r w:rsidRPr="003B2883">
        <w:t xml:space="preserve">                $ref: 'TS29571_CommonData.yaml#/components/schemas/ProblemDetails'</w:t>
      </w:r>
    </w:p>
    <w:p w14:paraId="544CF1C2" w14:textId="77777777" w:rsidR="00DB568C" w:rsidRPr="003B2883" w:rsidRDefault="00DB568C" w:rsidP="00DB568C">
      <w:pPr>
        <w:pStyle w:val="PL"/>
      </w:pPr>
      <w:r w:rsidRPr="003B2883">
        <w:t xml:space="preserve">          headers:</w:t>
      </w:r>
    </w:p>
    <w:p w14:paraId="26E37C33" w14:textId="77777777" w:rsidR="00DB568C" w:rsidRPr="003B2883" w:rsidRDefault="00DB568C" w:rsidP="00DB568C">
      <w:pPr>
        <w:pStyle w:val="PL"/>
      </w:pPr>
      <w:r w:rsidRPr="003B2883">
        <w:t xml:space="preserve">          </w:t>
      </w:r>
      <w:r w:rsidRPr="003B2883">
        <w:rPr>
          <w:rFonts w:hint="eastAsia"/>
          <w:lang w:eastAsia="zh-CN"/>
        </w:rPr>
        <w:t xml:space="preserve">  </w:t>
      </w:r>
      <w:r w:rsidRPr="003B2883">
        <w:t>Location:</w:t>
      </w:r>
    </w:p>
    <w:p w14:paraId="00207E28" w14:textId="77777777" w:rsidR="00DB568C" w:rsidRPr="003B2883" w:rsidRDefault="00DB568C" w:rsidP="00DB568C">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79947EE6" w14:textId="77777777" w:rsidR="00DB568C" w:rsidRPr="003B2883" w:rsidRDefault="00DB568C" w:rsidP="00DB568C">
      <w:pPr>
        <w:pStyle w:val="PL"/>
      </w:pPr>
      <w:r w:rsidRPr="003B2883">
        <w:t xml:space="preserve">          </w:t>
      </w:r>
      <w:r w:rsidRPr="003B2883">
        <w:rPr>
          <w:rFonts w:hint="eastAsia"/>
          <w:lang w:eastAsia="zh-CN"/>
        </w:rPr>
        <w:t xml:space="preserve">    </w:t>
      </w:r>
      <w:r w:rsidRPr="003B2883">
        <w:t>required: true</w:t>
      </w:r>
    </w:p>
    <w:p w14:paraId="50D52A80" w14:textId="77777777" w:rsidR="00DB568C" w:rsidRPr="003B2883" w:rsidRDefault="00DB568C" w:rsidP="00DB568C">
      <w:pPr>
        <w:pStyle w:val="PL"/>
      </w:pPr>
      <w:r w:rsidRPr="003B2883">
        <w:t xml:space="preserve">          </w:t>
      </w:r>
      <w:r w:rsidRPr="003B2883">
        <w:rPr>
          <w:rFonts w:hint="eastAsia"/>
          <w:lang w:eastAsia="zh-CN"/>
        </w:rPr>
        <w:t xml:space="preserve">    </w:t>
      </w:r>
      <w:r w:rsidRPr="003B2883">
        <w:t>schema:</w:t>
      </w:r>
    </w:p>
    <w:p w14:paraId="6C84CDE3" w14:textId="1CCC5CC6" w:rsidR="00DB568C" w:rsidRPr="003B2883" w:rsidRDefault="00DB568C" w:rsidP="00DB568C">
      <w:pPr>
        <w:pStyle w:val="PL"/>
      </w:pPr>
      <w:r w:rsidRPr="003B2883">
        <w:t xml:space="preserve">          </w:t>
      </w:r>
      <w:r w:rsidRPr="003B2883">
        <w:rPr>
          <w:rFonts w:hint="eastAsia"/>
          <w:lang w:eastAsia="zh-CN"/>
        </w:rPr>
        <w:t xml:space="preserve">      </w:t>
      </w:r>
      <w:r w:rsidRPr="003B2883">
        <w:t>type: string</w:t>
      </w:r>
    </w:p>
    <w:p w14:paraId="7EBA5085" w14:textId="77777777" w:rsidR="007F1F4E" w:rsidRPr="003B2883" w:rsidRDefault="007F1F4E" w:rsidP="007F1F4E">
      <w:pPr>
        <w:pStyle w:val="PL"/>
        <w:rPr>
          <w:lang w:val="en-US"/>
        </w:rPr>
      </w:pPr>
      <w:r w:rsidRPr="003B2883">
        <w:rPr>
          <w:lang w:val="en-US"/>
        </w:rPr>
        <w:t xml:space="preserve">        '400':</w:t>
      </w:r>
    </w:p>
    <w:p w14:paraId="4CAFF993" w14:textId="77777777" w:rsidR="007F1F4E" w:rsidRPr="003B2883" w:rsidRDefault="007F1F4E" w:rsidP="007F1F4E">
      <w:pPr>
        <w:pStyle w:val="PL"/>
        <w:rPr>
          <w:lang w:val="en-US"/>
        </w:rPr>
      </w:pPr>
      <w:r w:rsidRPr="003B2883">
        <w:rPr>
          <w:lang w:val="en-US"/>
        </w:rPr>
        <w:t xml:space="preserve">          $ref: 'TS29571_CommonData.yaml#/components/responses/400'</w:t>
      </w:r>
    </w:p>
    <w:p w14:paraId="16064E9A" w14:textId="77777777" w:rsidR="007F1F4E" w:rsidRPr="003B2883" w:rsidRDefault="007F1F4E" w:rsidP="007F1F4E">
      <w:pPr>
        <w:pStyle w:val="PL"/>
      </w:pPr>
      <w:r w:rsidRPr="003B2883">
        <w:t xml:space="preserve">        '403':</w:t>
      </w:r>
    </w:p>
    <w:p w14:paraId="0B022764" w14:textId="77777777" w:rsidR="007F1F4E" w:rsidRPr="003B2883" w:rsidRDefault="007F1F4E" w:rsidP="007F1F4E">
      <w:pPr>
        <w:pStyle w:val="PL"/>
      </w:pPr>
      <w:r w:rsidRPr="003B2883">
        <w:t xml:space="preserve">          $ref: 'TS29571_CommonData.yaml#/components/responses/403'</w:t>
      </w:r>
    </w:p>
    <w:p w14:paraId="6CADD8B4" w14:textId="77777777" w:rsidR="007F1F4E" w:rsidRPr="003B2883" w:rsidRDefault="007F1F4E" w:rsidP="007F1F4E">
      <w:pPr>
        <w:pStyle w:val="PL"/>
      </w:pPr>
      <w:r w:rsidRPr="003B2883">
        <w:t xml:space="preserve">        '404':</w:t>
      </w:r>
    </w:p>
    <w:p w14:paraId="645F6621" w14:textId="77777777" w:rsidR="007F1F4E" w:rsidRPr="003B2883" w:rsidRDefault="007F1F4E" w:rsidP="007F1F4E">
      <w:pPr>
        <w:pStyle w:val="PL"/>
      </w:pPr>
      <w:r w:rsidRPr="003B2883">
        <w:t xml:space="preserve">          $ref: 'TS29571_CommonData.yaml#/components/responses/404'</w:t>
      </w:r>
    </w:p>
    <w:p w14:paraId="3ADDD9D4" w14:textId="77777777" w:rsidR="00C91BFE" w:rsidRPr="003B2883" w:rsidRDefault="00C91BFE" w:rsidP="00C91BFE">
      <w:pPr>
        <w:pStyle w:val="PL"/>
      </w:pPr>
      <w:r w:rsidRPr="003B2883">
        <w:t xml:space="preserve">        '409':</w:t>
      </w:r>
    </w:p>
    <w:p w14:paraId="6BFA6BAF" w14:textId="77777777" w:rsidR="00C91BFE" w:rsidRPr="003B2883" w:rsidRDefault="00C91BFE" w:rsidP="00C91BFE">
      <w:pPr>
        <w:pStyle w:val="PL"/>
      </w:pPr>
      <w:r w:rsidRPr="003B2883">
        <w:t xml:space="preserve">          description: Conflicts</w:t>
      </w:r>
    </w:p>
    <w:p w14:paraId="01021855" w14:textId="77777777" w:rsidR="00C91BFE" w:rsidRPr="003B2883" w:rsidRDefault="00C91BFE" w:rsidP="00C91BFE">
      <w:pPr>
        <w:pStyle w:val="PL"/>
      </w:pPr>
      <w:r w:rsidRPr="003B2883">
        <w:t xml:space="preserve">          content:</w:t>
      </w:r>
    </w:p>
    <w:p w14:paraId="486C1CD1" w14:textId="77777777" w:rsidR="00C91BFE" w:rsidRPr="003B2883" w:rsidRDefault="00C91BFE" w:rsidP="00C91BFE">
      <w:pPr>
        <w:pStyle w:val="PL"/>
      </w:pPr>
      <w:r w:rsidRPr="003B2883">
        <w:t xml:space="preserve">            application/json:</w:t>
      </w:r>
    </w:p>
    <w:p w14:paraId="769A50A5" w14:textId="77777777" w:rsidR="00C91BFE" w:rsidRPr="003B2883" w:rsidRDefault="00C91BFE" w:rsidP="00C91BFE">
      <w:pPr>
        <w:pStyle w:val="PL"/>
      </w:pPr>
      <w:r w:rsidRPr="003B2883">
        <w:t xml:space="preserve">              schema:</w:t>
      </w:r>
    </w:p>
    <w:p w14:paraId="1914C3A1" w14:textId="77777777" w:rsidR="00C91BFE" w:rsidRPr="003B2883" w:rsidRDefault="00C91BFE" w:rsidP="00C91BFE">
      <w:pPr>
        <w:pStyle w:val="PL"/>
      </w:pPr>
      <w:r w:rsidRPr="003B2883">
        <w:t xml:space="preserve">                $ref: '#/components/schemas/N1N2MessageTransferError'</w:t>
      </w:r>
    </w:p>
    <w:p w14:paraId="4CA1AA5D" w14:textId="77777777" w:rsidR="007F1F4E" w:rsidRPr="003B2883" w:rsidRDefault="007F1F4E" w:rsidP="007F1F4E">
      <w:pPr>
        <w:pStyle w:val="PL"/>
        <w:rPr>
          <w:lang w:val="en-US"/>
        </w:rPr>
      </w:pPr>
      <w:r w:rsidRPr="003B2883">
        <w:rPr>
          <w:lang w:val="en-US"/>
        </w:rPr>
        <w:t xml:space="preserve">        '411':</w:t>
      </w:r>
    </w:p>
    <w:p w14:paraId="7111986F" w14:textId="77777777" w:rsidR="007F1F4E" w:rsidRPr="003B2883" w:rsidRDefault="007F1F4E" w:rsidP="007F1F4E">
      <w:pPr>
        <w:pStyle w:val="PL"/>
        <w:rPr>
          <w:lang w:val="en-US"/>
        </w:rPr>
      </w:pPr>
      <w:r w:rsidRPr="003B2883">
        <w:rPr>
          <w:lang w:val="en-US"/>
        </w:rPr>
        <w:t xml:space="preserve">          $ref: 'TS29571_CommonData.yaml#/components/responses/411'</w:t>
      </w:r>
    </w:p>
    <w:p w14:paraId="4B11D4AF" w14:textId="77777777" w:rsidR="007F1F4E" w:rsidRPr="003B2883" w:rsidRDefault="007F1F4E" w:rsidP="007F1F4E">
      <w:pPr>
        <w:pStyle w:val="PL"/>
        <w:rPr>
          <w:lang w:val="en-US"/>
        </w:rPr>
      </w:pPr>
      <w:r w:rsidRPr="003B2883">
        <w:rPr>
          <w:lang w:val="en-US"/>
        </w:rPr>
        <w:t xml:space="preserve">        '413':</w:t>
      </w:r>
    </w:p>
    <w:p w14:paraId="061908E2" w14:textId="77777777" w:rsidR="007F1F4E" w:rsidRPr="003B2883" w:rsidRDefault="007F1F4E" w:rsidP="007F1F4E">
      <w:pPr>
        <w:pStyle w:val="PL"/>
        <w:rPr>
          <w:lang w:val="en-US"/>
        </w:rPr>
      </w:pPr>
      <w:r w:rsidRPr="003B2883">
        <w:rPr>
          <w:lang w:val="en-US"/>
        </w:rPr>
        <w:t xml:space="preserve">          $ref: 'TS29571_CommonData.yaml#/components/responses/413'</w:t>
      </w:r>
    </w:p>
    <w:p w14:paraId="09766846" w14:textId="77777777" w:rsidR="007F1F4E" w:rsidRPr="003B2883" w:rsidRDefault="007F1F4E" w:rsidP="007F1F4E">
      <w:pPr>
        <w:pStyle w:val="PL"/>
        <w:rPr>
          <w:lang w:val="en-US"/>
        </w:rPr>
      </w:pPr>
      <w:r w:rsidRPr="003B2883">
        <w:rPr>
          <w:lang w:val="en-US"/>
        </w:rPr>
        <w:t xml:space="preserve">        '415':</w:t>
      </w:r>
    </w:p>
    <w:p w14:paraId="1E8AF250" w14:textId="77777777" w:rsidR="007F1F4E" w:rsidRPr="003B2883" w:rsidRDefault="007F1F4E" w:rsidP="007F1F4E">
      <w:pPr>
        <w:pStyle w:val="PL"/>
        <w:rPr>
          <w:lang w:val="en-US"/>
        </w:rPr>
      </w:pPr>
      <w:r w:rsidRPr="003B2883">
        <w:rPr>
          <w:lang w:val="en-US"/>
        </w:rPr>
        <w:t xml:space="preserve">          </w:t>
      </w:r>
      <w:r w:rsidRPr="003B2883">
        <w:t>$ref: 'TS29571_CommonData.yaml#/components/responses/415'</w:t>
      </w:r>
    </w:p>
    <w:p w14:paraId="537EB955" w14:textId="77777777" w:rsidR="00A826CF" w:rsidRPr="003B2883" w:rsidRDefault="00A826CF" w:rsidP="00A826CF">
      <w:pPr>
        <w:pStyle w:val="PL"/>
      </w:pPr>
      <w:r w:rsidRPr="003B2883">
        <w:t xml:space="preserve">        '429':</w:t>
      </w:r>
    </w:p>
    <w:p w14:paraId="3F98DCA7" w14:textId="77777777" w:rsidR="00A826CF" w:rsidRPr="003B2883" w:rsidRDefault="00A826CF" w:rsidP="00A826CF">
      <w:pPr>
        <w:pStyle w:val="PL"/>
      </w:pPr>
      <w:r w:rsidRPr="003B2883">
        <w:t xml:space="preserve">          $ref: 'TS29571_CommonData.yaml#/components/responses/429'</w:t>
      </w:r>
    </w:p>
    <w:p w14:paraId="6655C649" w14:textId="77777777" w:rsidR="007F1F4E" w:rsidRPr="003B2883" w:rsidRDefault="007F1F4E" w:rsidP="007F1F4E">
      <w:pPr>
        <w:pStyle w:val="PL"/>
      </w:pPr>
      <w:r w:rsidRPr="003B2883">
        <w:t xml:space="preserve">        '500':</w:t>
      </w:r>
    </w:p>
    <w:p w14:paraId="03A4D3A3" w14:textId="77777777" w:rsidR="007F1F4E" w:rsidRPr="003B2883" w:rsidRDefault="007F1F4E" w:rsidP="007F1F4E">
      <w:pPr>
        <w:pStyle w:val="PL"/>
      </w:pPr>
      <w:r w:rsidRPr="003B2883">
        <w:t xml:space="preserve">          $ref: 'TS29571_CommonData.yaml#/components/responses/500'</w:t>
      </w:r>
    </w:p>
    <w:p w14:paraId="6557C404" w14:textId="77777777" w:rsidR="007F1F4E" w:rsidRPr="003B2883" w:rsidRDefault="007F1F4E" w:rsidP="007F1F4E">
      <w:pPr>
        <w:pStyle w:val="PL"/>
      </w:pPr>
      <w:r w:rsidRPr="003B2883">
        <w:t xml:space="preserve">        '503':</w:t>
      </w:r>
    </w:p>
    <w:p w14:paraId="7307C94F" w14:textId="77777777" w:rsidR="007F1F4E" w:rsidRPr="003B2883" w:rsidRDefault="007F1F4E" w:rsidP="007F1F4E">
      <w:pPr>
        <w:pStyle w:val="PL"/>
      </w:pPr>
      <w:r w:rsidRPr="003B2883">
        <w:t xml:space="preserve">          $ref: 'TS29571_CommonData.yaml#/components/responses/503'</w:t>
      </w:r>
    </w:p>
    <w:p w14:paraId="0CC2BF35" w14:textId="77777777" w:rsidR="00C91BFE" w:rsidRPr="003B2883" w:rsidRDefault="00C91BFE" w:rsidP="00C91BFE">
      <w:pPr>
        <w:pStyle w:val="PL"/>
      </w:pPr>
      <w:r w:rsidRPr="003B2883">
        <w:t xml:space="preserve">        '504':</w:t>
      </w:r>
    </w:p>
    <w:p w14:paraId="262E1020" w14:textId="77777777" w:rsidR="00C91BFE" w:rsidRPr="003B2883" w:rsidRDefault="00C91BFE" w:rsidP="00C91BFE">
      <w:pPr>
        <w:pStyle w:val="PL"/>
      </w:pPr>
      <w:r w:rsidRPr="003B2883">
        <w:t xml:space="preserve">          description: Gateway Timeout</w:t>
      </w:r>
    </w:p>
    <w:p w14:paraId="502D541F" w14:textId="77777777" w:rsidR="00C91BFE" w:rsidRPr="003B2883" w:rsidRDefault="00C91BFE" w:rsidP="00C91BFE">
      <w:pPr>
        <w:pStyle w:val="PL"/>
      </w:pPr>
      <w:r w:rsidRPr="003B2883">
        <w:t xml:space="preserve">          content:</w:t>
      </w:r>
    </w:p>
    <w:p w14:paraId="76010173" w14:textId="77777777" w:rsidR="00C91BFE" w:rsidRPr="003B2883" w:rsidRDefault="00C91BFE" w:rsidP="00C91BFE">
      <w:pPr>
        <w:pStyle w:val="PL"/>
      </w:pPr>
      <w:r w:rsidRPr="003B2883">
        <w:t xml:space="preserve">            application/json:</w:t>
      </w:r>
    </w:p>
    <w:p w14:paraId="1FA190F7" w14:textId="77777777" w:rsidR="00C91BFE" w:rsidRPr="003B2883" w:rsidRDefault="00C91BFE" w:rsidP="00C91BFE">
      <w:pPr>
        <w:pStyle w:val="PL"/>
      </w:pPr>
      <w:r w:rsidRPr="003B2883">
        <w:t xml:space="preserve">              schema:</w:t>
      </w:r>
    </w:p>
    <w:p w14:paraId="144314B2" w14:textId="77777777" w:rsidR="00C91BFE" w:rsidRPr="003B2883" w:rsidRDefault="00C91BFE" w:rsidP="00C91BFE">
      <w:pPr>
        <w:pStyle w:val="PL"/>
      </w:pPr>
      <w:r w:rsidRPr="003B2883">
        <w:t xml:space="preserve">                $ref: '#/components/schemas/N1N2MessageTransferError'</w:t>
      </w:r>
    </w:p>
    <w:p w14:paraId="6C7DB6A5" w14:textId="77777777" w:rsidR="00C91BFE" w:rsidRPr="003B2883" w:rsidRDefault="00C91BFE" w:rsidP="00C91BFE">
      <w:pPr>
        <w:pStyle w:val="PL"/>
      </w:pPr>
      <w:r w:rsidRPr="003B2883">
        <w:t xml:space="preserve">        default:</w:t>
      </w:r>
    </w:p>
    <w:p w14:paraId="2DD4CACF" w14:textId="77777777" w:rsidR="00C91BFE" w:rsidRPr="003B2883" w:rsidRDefault="00C91BFE" w:rsidP="00C91BFE">
      <w:pPr>
        <w:pStyle w:val="PL"/>
      </w:pPr>
      <w:r w:rsidRPr="003B2883">
        <w:t xml:space="preserve">          description: Unexpected error</w:t>
      </w:r>
    </w:p>
    <w:p w14:paraId="57752C35" w14:textId="77777777" w:rsidR="00C91BFE" w:rsidRPr="003B2883" w:rsidRDefault="00C91BFE" w:rsidP="00C91BFE">
      <w:pPr>
        <w:pStyle w:val="PL"/>
      </w:pPr>
      <w:r w:rsidRPr="003B2883">
        <w:t xml:space="preserve">      callbacks:</w:t>
      </w:r>
    </w:p>
    <w:p w14:paraId="452DD242" w14:textId="77777777" w:rsidR="00C91BFE" w:rsidRPr="003B2883" w:rsidRDefault="00C91BFE" w:rsidP="00C91BFE">
      <w:pPr>
        <w:pStyle w:val="PL"/>
      </w:pPr>
      <w:r w:rsidRPr="003B2883">
        <w:t xml:space="preserve">        onN1N2TransferFailure:</w:t>
      </w:r>
    </w:p>
    <w:p w14:paraId="09E80220" w14:textId="77777777" w:rsidR="00C91BFE" w:rsidRPr="003B2883" w:rsidRDefault="00C91BFE" w:rsidP="00C91BFE">
      <w:pPr>
        <w:pStyle w:val="PL"/>
      </w:pPr>
      <w:r w:rsidRPr="003B2883">
        <w:t xml:space="preserve">          </w:t>
      </w:r>
      <w:r w:rsidR="00A57556" w:rsidRPr="003B2883">
        <w:t>'</w:t>
      </w:r>
      <w:r w:rsidRPr="003B2883">
        <w:t>{$request.body#/n1n2FailureTxfNotifURI}</w:t>
      </w:r>
      <w:r w:rsidR="00A57556" w:rsidRPr="003B2883">
        <w:t>'</w:t>
      </w:r>
      <w:r w:rsidRPr="003B2883">
        <w:t>:</w:t>
      </w:r>
    </w:p>
    <w:p w14:paraId="24A6386E" w14:textId="77777777" w:rsidR="00C91BFE" w:rsidRPr="003B2883" w:rsidRDefault="00C91BFE" w:rsidP="00C91BFE">
      <w:pPr>
        <w:pStyle w:val="PL"/>
      </w:pPr>
      <w:r w:rsidRPr="003B2883">
        <w:t xml:space="preserve">            post:</w:t>
      </w:r>
    </w:p>
    <w:p w14:paraId="17CF8D49" w14:textId="77777777" w:rsidR="00C91BFE" w:rsidRPr="003B2883" w:rsidRDefault="00C91BFE" w:rsidP="00C91BFE">
      <w:pPr>
        <w:pStyle w:val="PL"/>
      </w:pPr>
      <w:r w:rsidRPr="003B2883">
        <w:t xml:space="preserve">              summary: Namf_Communication N1N2Transfer Failure Notification service Operation</w:t>
      </w:r>
    </w:p>
    <w:p w14:paraId="106BDB46" w14:textId="77777777" w:rsidR="00C91BFE" w:rsidRPr="003B2883" w:rsidRDefault="00C91BFE" w:rsidP="00C91BFE">
      <w:pPr>
        <w:pStyle w:val="PL"/>
      </w:pPr>
      <w:r w:rsidRPr="003B2883">
        <w:t xml:space="preserve">              tags:</w:t>
      </w:r>
    </w:p>
    <w:p w14:paraId="14C7D749" w14:textId="77777777" w:rsidR="00C91BFE" w:rsidRPr="003B2883" w:rsidRDefault="00C91BFE" w:rsidP="00C91BFE">
      <w:pPr>
        <w:pStyle w:val="PL"/>
      </w:pPr>
      <w:r w:rsidRPr="003B2883">
        <w:t xml:space="preserve">                - N1N2</w:t>
      </w:r>
      <w:r w:rsidR="00E807C1" w:rsidRPr="003B2883">
        <w:t xml:space="preserve"> </w:t>
      </w:r>
      <w:r w:rsidRPr="003B2883">
        <w:t>Transfer Failure Notification</w:t>
      </w:r>
    </w:p>
    <w:p w14:paraId="519AD09A" w14:textId="77777777" w:rsidR="00C91BFE" w:rsidRPr="003B2883" w:rsidRDefault="00C91BFE" w:rsidP="00C91BFE">
      <w:pPr>
        <w:pStyle w:val="PL"/>
      </w:pPr>
      <w:r w:rsidRPr="003B2883">
        <w:t xml:space="preserve">              operationId: N1N2TransferFailureNotification</w:t>
      </w:r>
    </w:p>
    <w:p w14:paraId="3B418FEB" w14:textId="77777777" w:rsidR="00C91BFE" w:rsidRPr="003B2883" w:rsidRDefault="00C91BFE" w:rsidP="00C91BFE">
      <w:pPr>
        <w:pStyle w:val="PL"/>
      </w:pPr>
      <w:r w:rsidRPr="003B2883">
        <w:t xml:space="preserve">              requestBody:</w:t>
      </w:r>
    </w:p>
    <w:p w14:paraId="5D3AFA65" w14:textId="77777777" w:rsidR="00C91BFE" w:rsidRPr="003B2883" w:rsidRDefault="00C91BFE" w:rsidP="00C91BFE">
      <w:pPr>
        <w:pStyle w:val="PL"/>
      </w:pPr>
      <w:r w:rsidRPr="003B2883">
        <w:t xml:space="preserve">                description: N1N2Transfer Failure Notification</w:t>
      </w:r>
    </w:p>
    <w:p w14:paraId="3AA4CE3B" w14:textId="77777777" w:rsidR="00C91BFE" w:rsidRPr="003B2883" w:rsidRDefault="00C91BFE" w:rsidP="00C91BFE">
      <w:pPr>
        <w:pStyle w:val="PL"/>
      </w:pPr>
      <w:r w:rsidRPr="003B2883">
        <w:t xml:space="preserve">                content:</w:t>
      </w:r>
    </w:p>
    <w:p w14:paraId="5F888998" w14:textId="77777777" w:rsidR="00C91BFE" w:rsidRPr="003B2883" w:rsidRDefault="00C91BFE" w:rsidP="00C91BFE">
      <w:pPr>
        <w:pStyle w:val="PL"/>
      </w:pPr>
      <w:r w:rsidRPr="003B2883">
        <w:t xml:space="preserve">                  application/json:</w:t>
      </w:r>
    </w:p>
    <w:p w14:paraId="14137618" w14:textId="77777777" w:rsidR="00C91BFE" w:rsidRPr="003B2883" w:rsidRDefault="00C91BFE" w:rsidP="00C91BFE">
      <w:pPr>
        <w:pStyle w:val="PL"/>
      </w:pPr>
      <w:r w:rsidRPr="003B2883">
        <w:t xml:space="preserve">                    schema:</w:t>
      </w:r>
    </w:p>
    <w:p w14:paraId="49A64372" w14:textId="77777777" w:rsidR="00C91BFE" w:rsidRPr="003B2883" w:rsidRDefault="00C91BFE" w:rsidP="00C91BFE">
      <w:pPr>
        <w:pStyle w:val="PL"/>
      </w:pPr>
      <w:r w:rsidRPr="003B2883">
        <w:t xml:space="preserve">                      $ref: '#/components/schemas/N1N2MsgTxfrFailureNotification'</w:t>
      </w:r>
    </w:p>
    <w:p w14:paraId="0A764642" w14:textId="77777777" w:rsidR="00C91BFE" w:rsidRPr="003B2883" w:rsidRDefault="00C91BFE" w:rsidP="00C91BFE">
      <w:pPr>
        <w:pStyle w:val="PL"/>
      </w:pPr>
      <w:r w:rsidRPr="003B2883">
        <w:t xml:space="preserve">              responses:</w:t>
      </w:r>
    </w:p>
    <w:p w14:paraId="7671FD48" w14:textId="77777777" w:rsidR="00C91BFE" w:rsidRPr="003B2883" w:rsidRDefault="00C91BFE" w:rsidP="00C91BFE">
      <w:pPr>
        <w:pStyle w:val="PL"/>
      </w:pPr>
      <w:r w:rsidRPr="003B2883">
        <w:t xml:space="preserve">                '204':</w:t>
      </w:r>
    </w:p>
    <w:p w14:paraId="0E0EB2EA" w14:textId="77777777" w:rsidR="00C91BFE" w:rsidRPr="003B2883" w:rsidRDefault="00C91BFE" w:rsidP="00C91BFE">
      <w:pPr>
        <w:pStyle w:val="PL"/>
      </w:pPr>
      <w:r w:rsidRPr="003B2883">
        <w:t xml:space="preserve">                  description: Expected response to a successful callback processing</w:t>
      </w:r>
    </w:p>
    <w:p w14:paraId="64F262F1" w14:textId="77777777" w:rsidR="003F4E86" w:rsidRPr="003B2883" w:rsidRDefault="003F4E86" w:rsidP="003F4E86">
      <w:pPr>
        <w:pStyle w:val="PL"/>
      </w:pPr>
      <w:bookmarkStart w:id="488" w:name="_Hlk521667976"/>
      <w:r w:rsidRPr="003B2883">
        <w:t xml:space="preserve">        </w:t>
      </w:r>
      <w:bookmarkEnd w:id="488"/>
      <w:r w:rsidRPr="003B2883">
        <w:t xml:space="preserve">        '400':</w:t>
      </w:r>
    </w:p>
    <w:p w14:paraId="41CAB0A3" w14:textId="77777777" w:rsidR="003F4E86" w:rsidRPr="003B2883" w:rsidRDefault="003F4E86" w:rsidP="003F4E86">
      <w:pPr>
        <w:pStyle w:val="PL"/>
      </w:pPr>
      <w:r w:rsidRPr="003B2883">
        <w:t xml:space="preserve">                  $ref: 'TS29571_CommonData.yaml#/components/responses/400'</w:t>
      </w:r>
    </w:p>
    <w:p w14:paraId="17E72513" w14:textId="77777777" w:rsidR="003F4E86" w:rsidRPr="003B2883" w:rsidRDefault="003F4E86" w:rsidP="003F4E86">
      <w:pPr>
        <w:pStyle w:val="PL"/>
      </w:pPr>
      <w:r w:rsidRPr="003B2883">
        <w:t xml:space="preserve">                '411':</w:t>
      </w:r>
    </w:p>
    <w:p w14:paraId="198604CC" w14:textId="77777777" w:rsidR="003F4E86" w:rsidRPr="003B2883" w:rsidRDefault="003F4E86" w:rsidP="003F4E86">
      <w:pPr>
        <w:pStyle w:val="PL"/>
      </w:pPr>
      <w:r w:rsidRPr="003B2883">
        <w:t xml:space="preserve">                  $ref: 'TS29571_CommonData.yaml#/components/responses/411'</w:t>
      </w:r>
    </w:p>
    <w:p w14:paraId="4572D71B" w14:textId="77777777" w:rsidR="003F4E86" w:rsidRPr="003B2883" w:rsidRDefault="003F4E86" w:rsidP="003F4E86">
      <w:pPr>
        <w:pStyle w:val="PL"/>
      </w:pPr>
      <w:r w:rsidRPr="003B2883">
        <w:t xml:space="preserve">                '413':</w:t>
      </w:r>
    </w:p>
    <w:p w14:paraId="61B30E35" w14:textId="77777777" w:rsidR="003F4E86" w:rsidRPr="003B2883" w:rsidRDefault="003F4E86" w:rsidP="003F4E86">
      <w:pPr>
        <w:pStyle w:val="PL"/>
      </w:pPr>
      <w:r w:rsidRPr="003B2883">
        <w:t xml:space="preserve">                  $ref: 'TS29571_CommonData.yaml#/components/responses/413'</w:t>
      </w:r>
    </w:p>
    <w:p w14:paraId="2D34FA92" w14:textId="77777777" w:rsidR="003F4E86" w:rsidRPr="003B2883" w:rsidRDefault="003F4E86" w:rsidP="003F4E86">
      <w:pPr>
        <w:pStyle w:val="PL"/>
      </w:pPr>
      <w:r w:rsidRPr="003B2883">
        <w:t xml:space="preserve">                '415':</w:t>
      </w:r>
    </w:p>
    <w:p w14:paraId="647D7B6B" w14:textId="77777777" w:rsidR="003F4E86" w:rsidRPr="003B2883" w:rsidRDefault="003F4E86" w:rsidP="003F4E86">
      <w:pPr>
        <w:pStyle w:val="PL"/>
      </w:pPr>
      <w:r w:rsidRPr="003B2883">
        <w:t xml:space="preserve">                  $ref: 'TS29571_CommonData.yaml#/components/responses/415'</w:t>
      </w:r>
    </w:p>
    <w:p w14:paraId="3CF4A38B" w14:textId="77777777" w:rsidR="00A826CF" w:rsidRPr="003B2883" w:rsidRDefault="00A826CF" w:rsidP="00A826CF">
      <w:pPr>
        <w:pStyle w:val="PL"/>
        <w:rPr>
          <w:lang w:val="en-US"/>
        </w:rPr>
      </w:pPr>
      <w:r w:rsidRPr="003B2883">
        <w:t xml:space="preserve">        </w:t>
      </w:r>
      <w:r w:rsidRPr="003B2883">
        <w:rPr>
          <w:lang w:val="en-US"/>
        </w:rPr>
        <w:t xml:space="preserve">        '429':</w:t>
      </w:r>
    </w:p>
    <w:p w14:paraId="1032E603"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BAEC4C1" w14:textId="77777777" w:rsidR="003F4E86" w:rsidRPr="003B2883" w:rsidRDefault="003F4E86" w:rsidP="003F4E86">
      <w:pPr>
        <w:pStyle w:val="PL"/>
      </w:pPr>
      <w:r w:rsidRPr="003B2883">
        <w:t xml:space="preserve">                '500':</w:t>
      </w:r>
    </w:p>
    <w:p w14:paraId="4ABED46A" w14:textId="77777777" w:rsidR="003F4E86" w:rsidRPr="003B2883" w:rsidRDefault="003F4E86" w:rsidP="003F4E86">
      <w:pPr>
        <w:pStyle w:val="PL"/>
      </w:pPr>
      <w:r w:rsidRPr="003B2883">
        <w:t xml:space="preserve">                  $ref: 'TS29571_CommonData.yaml#/components/responses/500'</w:t>
      </w:r>
    </w:p>
    <w:p w14:paraId="15E7B81C" w14:textId="77777777" w:rsidR="003F4E86" w:rsidRPr="003B2883" w:rsidRDefault="003F4E86" w:rsidP="003F4E86">
      <w:pPr>
        <w:pStyle w:val="PL"/>
      </w:pPr>
      <w:r w:rsidRPr="003B2883">
        <w:t xml:space="preserve">                '503':</w:t>
      </w:r>
    </w:p>
    <w:p w14:paraId="758EB63A" w14:textId="77777777" w:rsidR="003F4E86" w:rsidRPr="003B2883" w:rsidRDefault="003F4E86" w:rsidP="003F4E86">
      <w:pPr>
        <w:pStyle w:val="PL"/>
      </w:pPr>
      <w:r w:rsidRPr="003B2883">
        <w:t xml:space="preserve">                  $ref: 'TS29571_CommonData.yaml#/components/responses/503'</w:t>
      </w:r>
    </w:p>
    <w:p w14:paraId="7EF1C7C7" w14:textId="77777777" w:rsidR="00C91BFE" w:rsidRPr="003B2883" w:rsidRDefault="00C91BFE" w:rsidP="00C91BFE">
      <w:pPr>
        <w:pStyle w:val="PL"/>
      </w:pPr>
      <w:r w:rsidRPr="003B2883">
        <w:t xml:space="preserve">  /ue-contexts/{ueContextId}/n1-n2-messages/subscriptions:</w:t>
      </w:r>
    </w:p>
    <w:p w14:paraId="1C8A0F1D" w14:textId="77777777" w:rsidR="00C91BFE" w:rsidRPr="003B2883" w:rsidRDefault="00C91BFE" w:rsidP="00C91BFE">
      <w:pPr>
        <w:pStyle w:val="PL"/>
      </w:pPr>
      <w:r w:rsidRPr="003B2883">
        <w:t xml:space="preserve">    post:</w:t>
      </w:r>
    </w:p>
    <w:p w14:paraId="77727BB6" w14:textId="77777777" w:rsidR="00C91BFE" w:rsidRPr="003B2883" w:rsidRDefault="00C91BFE" w:rsidP="00C91BFE">
      <w:pPr>
        <w:pStyle w:val="PL"/>
      </w:pPr>
      <w:r w:rsidRPr="003B2883">
        <w:t xml:space="preserve">      summary: Namf_Communication N1N2 Message Subscribe (UE Specific) service Operation</w:t>
      </w:r>
    </w:p>
    <w:p w14:paraId="7E00ED73" w14:textId="77777777" w:rsidR="00C91BFE" w:rsidRPr="003B2883" w:rsidRDefault="00C91BFE" w:rsidP="00C91BFE">
      <w:pPr>
        <w:pStyle w:val="PL"/>
      </w:pPr>
      <w:r w:rsidRPr="003B2883">
        <w:t xml:space="preserve">      tags:</w:t>
      </w:r>
    </w:p>
    <w:p w14:paraId="04A24A32" w14:textId="77777777" w:rsidR="008D1FA2" w:rsidRPr="003B2883" w:rsidRDefault="008D1FA2" w:rsidP="008D1FA2">
      <w:pPr>
        <w:pStyle w:val="PL"/>
      </w:pPr>
      <w:r w:rsidRPr="003B2883">
        <w:t xml:space="preserve">        - N1N2 Subscriptions Collection for Individual UE Contexts (Document)</w:t>
      </w:r>
    </w:p>
    <w:p w14:paraId="18B2E491" w14:textId="77777777" w:rsidR="00C91BFE" w:rsidRPr="003B2883" w:rsidRDefault="00C91BFE" w:rsidP="00C91BFE">
      <w:pPr>
        <w:pStyle w:val="PL"/>
      </w:pPr>
      <w:r w:rsidRPr="003B2883">
        <w:t xml:space="preserve">      operationId: N1N2MessageSubscribe</w:t>
      </w:r>
    </w:p>
    <w:p w14:paraId="21F74932" w14:textId="77777777" w:rsidR="00C91BFE" w:rsidRPr="003B2883" w:rsidRDefault="00C91BFE" w:rsidP="00C91BFE">
      <w:pPr>
        <w:pStyle w:val="PL"/>
      </w:pPr>
      <w:r w:rsidRPr="003B2883">
        <w:lastRenderedPageBreak/>
        <w:t xml:space="preserve">      parameters:</w:t>
      </w:r>
    </w:p>
    <w:p w14:paraId="26BFD7AF" w14:textId="77777777" w:rsidR="00C91BFE" w:rsidRPr="003B2883" w:rsidRDefault="00C91BFE" w:rsidP="00C91BFE">
      <w:pPr>
        <w:pStyle w:val="PL"/>
      </w:pPr>
      <w:r w:rsidRPr="003B2883">
        <w:t xml:space="preserve">        - name: ueContextId</w:t>
      </w:r>
    </w:p>
    <w:p w14:paraId="28C22A38" w14:textId="77777777" w:rsidR="00C91BFE" w:rsidRPr="003B2883" w:rsidRDefault="00C91BFE" w:rsidP="00C91BFE">
      <w:pPr>
        <w:pStyle w:val="PL"/>
      </w:pPr>
      <w:r w:rsidRPr="003B2883">
        <w:t xml:space="preserve">          in: path</w:t>
      </w:r>
    </w:p>
    <w:p w14:paraId="3BDA716C" w14:textId="77777777" w:rsidR="00C91BFE" w:rsidRPr="003B2883" w:rsidRDefault="00C91BFE" w:rsidP="00C91BFE">
      <w:pPr>
        <w:pStyle w:val="PL"/>
      </w:pPr>
      <w:r w:rsidRPr="003B2883">
        <w:t xml:space="preserve">          description: UE Context Identifier</w:t>
      </w:r>
    </w:p>
    <w:p w14:paraId="463E1639" w14:textId="77777777" w:rsidR="00C91BFE" w:rsidRPr="003B2883" w:rsidRDefault="00C91BFE" w:rsidP="00C91BFE">
      <w:pPr>
        <w:pStyle w:val="PL"/>
      </w:pPr>
      <w:r w:rsidRPr="003B2883">
        <w:t xml:space="preserve">          required: true</w:t>
      </w:r>
    </w:p>
    <w:p w14:paraId="56E76851" w14:textId="77777777" w:rsidR="00C91BFE" w:rsidRPr="003B2883" w:rsidRDefault="00C91BFE" w:rsidP="00C91BFE">
      <w:pPr>
        <w:pStyle w:val="PL"/>
      </w:pPr>
      <w:r w:rsidRPr="003B2883">
        <w:t xml:space="preserve">          schema:</w:t>
      </w:r>
    </w:p>
    <w:p w14:paraId="0699BC94" w14:textId="77777777" w:rsidR="00C91BFE" w:rsidRPr="003B2883" w:rsidRDefault="00C91BFE" w:rsidP="00C91BFE">
      <w:pPr>
        <w:pStyle w:val="PL"/>
      </w:pPr>
      <w:r w:rsidRPr="003B2883">
        <w:t xml:space="preserve">            type: string</w:t>
      </w:r>
    </w:p>
    <w:p w14:paraId="52E42260"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507A7F3" w14:textId="77777777" w:rsidR="00C91BFE" w:rsidRPr="003B2883" w:rsidRDefault="00C91BFE" w:rsidP="00C91BFE">
      <w:pPr>
        <w:pStyle w:val="PL"/>
      </w:pPr>
      <w:r w:rsidRPr="003B2883">
        <w:t xml:space="preserve">      requestBody:</w:t>
      </w:r>
    </w:p>
    <w:p w14:paraId="61C2DE68" w14:textId="77777777" w:rsidR="00C91BFE" w:rsidRPr="003B2883" w:rsidRDefault="00C91BFE" w:rsidP="00C91BFE">
      <w:pPr>
        <w:pStyle w:val="PL"/>
      </w:pPr>
      <w:r w:rsidRPr="003B2883">
        <w:t xml:space="preserve">        content:</w:t>
      </w:r>
    </w:p>
    <w:p w14:paraId="0BDB206A" w14:textId="77777777" w:rsidR="00C91BFE" w:rsidRPr="003B2883" w:rsidRDefault="00C91BFE" w:rsidP="00C91BFE">
      <w:pPr>
        <w:pStyle w:val="PL"/>
      </w:pPr>
      <w:r w:rsidRPr="003B2883">
        <w:t xml:space="preserve">          application/json:</w:t>
      </w:r>
    </w:p>
    <w:p w14:paraId="707733CF" w14:textId="77777777" w:rsidR="00C91BFE" w:rsidRPr="003B2883" w:rsidRDefault="00C91BFE" w:rsidP="00C91BFE">
      <w:pPr>
        <w:pStyle w:val="PL"/>
      </w:pPr>
      <w:r w:rsidRPr="003B2883">
        <w:t xml:space="preserve">            schema:</w:t>
      </w:r>
    </w:p>
    <w:p w14:paraId="280B79F9" w14:textId="77777777" w:rsidR="00C91BFE" w:rsidRPr="003B2883" w:rsidRDefault="00C91BFE" w:rsidP="00C91BFE">
      <w:pPr>
        <w:pStyle w:val="PL"/>
      </w:pPr>
      <w:r w:rsidRPr="003B2883">
        <w:t xml:space="preserve">              $ref: '#/components/schemas/UeN1N2InfoSubscriptionCreateData'</w:t>
      </w:r>
    </w:p>
    <w:p w14:paraId="5B52FCFA" w14:textId="77777777" w:rsidR="00C91BFE" w:rsidRPr="003B2883" w:rsidRDefault="00C91BFE" w:rsidP="00C91BFE">
      <w:pPr>
        <w:pStyle w:val="PL"/>
      </w:pPr>
      <w:r w:rsidRPr="003B2883">
        <w:t xml:space="preserve">        required: true</w:t>
      </w:r>
    </w:p>
    <w:p w14:paraId="19BFF384" w14:textId="77777777" w:rsidR="00C91BFE" w:rsidRPr="003B2883" w:rsidRDefault="00C91BFE" w:rsidP="00C91BFE">
      <w:pPr>
        <w:pStyle w:val="PL"/>
      </w:pPr>
      <w:r w:rsidRPr="003B2883">
        <w:t xml:space="preserve">      responses:</w:t>
      </w:r>
    </w:p>
    <w:p w14:paraId="73EDC99E" w14:textId="77777777" w:rsidR="00C91BFE" w:rsidRPr="003B2883" w:rsidRDefault="00C91BFE" w:rsidP="00C91BFE">
      <w:pPr>
        <w:pStyle w:val="PL"/>
      </w:pPr>
      <w:r w:rsidRPr="003B2883">
        <w:t xml:space="preserve">        '201':</w:t>
      </w:r>
    </w:p>
    <w:p w14:paraId="045CBB39" w14:textId="77777777" w:rsidR="00C91BFE" w:rsidRPr="003B2883" w:rsidRDefault="00C91BFE" w:rsidP="00C91BFE">
      <w:pPr>
        <w:pStyle w:val="PL"/>
      </w:pPr>
      <w:r w:rsidRPr="003B2883">
        <w:t xml:space="preserve">          description: N1N2 Message Subscription successfully created.</w:t>
      </w:r>
    </w:p>
    <w:p w14:paraId="748720E4" w14:textId="77777777" w:rsidR="00B85159" w:rsidRPr="003B2883" w:rsidRDefault="00B85159" w:rsidP="00B85159">
      <w:pPr>
        <w:pStyle w:val="PL"/>
      </w:pPr>
      <w:r w:rsidRPr="003B2883">
        <w:t xml:space="preserve">          headers:</w:t>
      </w:r>
    </w:p>
    <w:p w14:paraId="7F05CAF4" w14:textId="77777777" w:rsidR="00B85159" w:rsidRPr="003B2883" w:rsidRDefault="00B85159" w:rsidP="00B85159">
      <w:pPr>
        <w:pStyle w:val="PL"/>
      </w:pPr>
      <w:r w:rsidRPr="003B2883">
        <w:t xml:space="preserve">            Location:</w:t>
      </w:r>
    </w:p>
    <w:p w14:paraId="1C47E3DC" w14:textId="03DA2AF0"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/{ueContextId}/</w:t>
      </w:r>
      <w:r w:rsidR="003312E7">
        <w:rPr>
          <w:rFonts w:hint="eastAsia"/>
          <w:lang w:eastAsia="zh-CN"/>
        </w:rPr>
        <w:t>ue-contexts/</w:t>
      </w:r>
      <w:r w:rsidRPr="003B2883">
        <w:t>n1-n2-messages/subscriptions/{subscriptionId}'</w:t>
      </w:r>
    </w:p>
    <w:p w14:paraId="0CFD3416" w14:textId="77777777" w:rsidR="00B85159" w:rsidRPr="003B2883" w:rsidRDefault="00B85159" w:rsidP="00B85159">
      <w:pPr>
        <w:pStyle w:val="PL"/>
      </w:pPr>
      <w:r w:rsidRPr="003B2883">
        <w:t xml:space="preserve">              required: true</w:t>
      </w:r>
    </w:p>
    <w:p w14:paraId="68C3D634" w14:textId="77777777" w:rsidR="00B85159" w:rsidRPr="003B2883" w:rsidRDefault="00B85159" w:rsidP="00B85159">
      <w:pPr>
        <w:pStyle w:val="PL"/>
      </w:pPr>
      <w:r w:rsidRPr="003B2883">
        <w:t xml:space="preserve">              schema:</w:t>
      </w:r>
    </w:p>
    <w:p w14:paraId="3BFD7B28" w14:textId="77777777" w:rsidR="00B85159" w:rsidRPr="003B2883" w:rsidRDefault="00B85159" w:rsidP="00B85159">
      <w:pPr>
        <w:pStyle w:val="PL"/>
      </w:pPr>
      <w:r w:rsidRPr="003B2883">
        <w:t xml:space="preserve">                type: string</w:t>
      </w:r>
    </w:p>
    <w:p w14:paraId="066A8773" w14:textId="77777777" w:rsidR="00C91BFE" w:rsidRPr="003B2883" w:rsidRDefault="00C91BFE" w:rsidP="00C91BFE">
      <w:pPr>
        <w:pStyle w:val="PL"/>
      </w:pPr>
      <w:r w:rsidRPr="003B2883">
        <w:t xml:space="preserve">          content:</w:t>
      </w:r>
    </w:p>
    <w:p w14:paraId="3FDAF90E" w14:textId="77777777" w:rsidR="00C91BFE" w:rsidRPr="003B2883" w:rsidRDefault="00C91BFE" w:rsidP="00C91BFE">
      <w:pPr>
        <w:pStyle w:val="PL"/>
      </w:pPr>
      <w:r w:rsidRPr="003B2883">
        <w:t xml:space="preserve">            application/json:</w:t>
      </w:r>
    </w:p>
    <w:p w14:paraId="4E91635B" w14:textId="77777777" w:rsidR="00C91BFE" w:rsidRPr="003B2883" w:rsidRDefault="00C91BFE" w:rsidP="00C91BFE">
      <w:pPr>
        <w:pStyle w:val="PL"/>
      </w:pPr>
      <w:r w:rsidRPr="003B2883">
        <w:t xml:space="preserve">              schema:</w:t>
      </w:r>
    </w:p>
    <w:p w14:paraId="3A9D68A9" w14:textId="77777777" w:rsidR="00C91BFE" w:rsidRPr="003B2883" w:rsidRDefault="00C91BFE" w:rsidP="00C91BFE">
      <w:pPr>
        <w:pStyle w:val="PL"/>
      </w:pPr>
      <w:r w:rsidRPr="003B2883">
        <w:t xml:space="preserve">                $ref: '#/components/schemas/UeN1N2InfoSubscriptionCreatedData'</w:t>
      </w:r>
    </w:p>
    <w:p w14:paraId="43C4E3A0" w14:textId="77777777" w:rsidR="003F4E86" w:rsidRPr="003B2883" w:rsidRDefault="003F4E86" w:rsidP="003F4E86">
      <w:pPr>
        <w:pStyle w:val="PL"/>
      </w:pPr>
      <w:r w:rsidRPr="003B2883">
        <w:t xml:space="preserve">        '400':</w:t>
      </w:r>
    </w:p>
    <w:p w14:paraId="735D4EDC" w14:textId="77777777" w:rsidR="003F4E86" w:rsidRPr="003B2883" w:rsidRDefault="003F4E86" w:rsidP="003F4E86">
      <w:pPr>
        <w:pStyle w:val="PL"/>
      </w:pPr>
      <w:r w:rsidRPr="003B2883">
        <w:t xml:space="preserve">          $ref: 'TS29571_CommonData.yaml#/components/responses/400'</w:t>
      </w:r>
    </w:p>
    <w:p w14:paraId="5DA730AD" w14:textId="77777777" w:rsidR="003F4E86" w:rsidRPr="003B2883" w:rsidRDefault="003F4E86" w:rsidP="003F4E86">
      <w:pPr>
        <w:pStyle w:val="PL"/>
      </w:pPr>
      <w:r w:rsidRPr="003B2883">
        <w:t xml:space="preserve">        '411':</w:t>
      </w:r>
    </w:p>
    <w:p w14:paraId="72034645" w14:textId="77777777" w:rsidR="003F4E86" w:rsidRPr="003B2883" w:rsidRDefault="003F4E86" w:rsidP="003F4E86">
      <w:pPr>
        <w:pStyle w:val="PL"/>
      </w:pPr>
      <w:r w:rsidRPr="003B2883">
        <w:t xml:space="preserve">          $ref: 'TS29571_CommonData.yaml#/components/responses/411'</w:t>
      </w:r>
    </w:p>
    <w:p w14:paraId="02ABB4B7" w14:textId="77777777" w:rsidR="003F4E86" w:rsidRPr="003B2883" w:rsidRDefault="003F4E86" w:rsidP="003F4E86">
      <w:pPr>
        <w:pStyle w:val="PL"/>
      </w:pPr>
      <w:r w:rsidRPr="003B2883">
        <w:t xml:space="preserve">        '413':</w:t>
      </w:r>
    </w:p>
    <w:p w14:paraId="10407679" w14:textId="77777777" w:rsidR="003F4E86" w:rsidRPr="003B2883" w:rsidRDefault="003F4E86" w:rsidP="003F4E86">
      <w:pPr>
        <w:pStyle w:val="PL"/>
      </w:pPr>
      <w:r w:rsidRPr="003B2883">
        <w:t xml:space="preserve">          $ref: 'TS29571_CommonData.yaml#/components/responses/413'</w:t>
      </w:r>
    </w:p>
    <w:p w14:paraId="140DB6F6" w14:textId="77777777" w:rsidR="003F4E86" w:rsidRPr="003B2883" w:rsidRDefault="003F4E86" w:rsidP="003F4E86">
      <w:pPr>
        <w:pStyle w:val="PL"/>
      </w:pPr>
      <w:r w:rsidRPr="003B2883">
        <w:t xml:space="preserve">        '415':</w:t>
      </w:r>
    </w:p>
    <w:p w14:paraId="6D30ABEB" w14:textId="77777777" w:rsidR="003F4E86" w:rsidRPr="003B2883" w:rsidRDefault="003F4E86" w:rsidP="003F4E86">
      <w:pPr>
        <w:pStyle w:val="PL"/>
      </w:pPr>
      <w:r w:rsidRPr="003B2883">
        <w:t xml:space="preserve">          $ref: 'TS29571_CommonData.yaml#/components/responses/415'</w:t>
      </w:r>
    </w:p>
    <w:p w14:paraId="7F404B2E" w14:textId="77777777" w:rsidR="00A826CF" w:rsidRPr="003B2883" w:rsidRDefault="00A826CF" w:rsidP="00A826CF">
      <w:pPr>
        <w:pStyle w:val="PL"/>
      </w:pPr>
      <w:r w:rsidRPr="003B2883">
        <w:t xml:space="preserve">        '429':</w:t>
      </w:r>
    </w:p>
    <w:p w14:paraId="60912ACE" w14:textId="77777777" w:rsidR="00A826CF" w:rsidRPr="003B2883" w:rsidRDefault="00A826CF" w:rsidP="00A826CF">
      <w:pPr>
        <w:pStyle w:val="PL"/>
      </w:pPr>
      <w:r w:rsidRPr="003B2883">
        <w:t xml:space="preserve">          $ref: 'TS29571_CommonData.yaml#/components/responses/429'</w:t>
      </w:r>
    </w:p>
    <w:p w14:paraId="3C240DDB" w14:textId="77777777" w:rsidR="003F4E86" w:rsidRPr="003B2883" w:rsidRDefault="003F4E86" w:rsidP="003F4E86">
      <w:pPr>
        <w:pStyle w:val="PL"/>
      </w:pPr>
      <w:r w:rsidRPr="003B2883">
        <w:t xml:space="preserve">        '500':</w:t>
      </w:r>
    </w:p>
    <w:p w14:paraId="4E346F69" w14:textId="77777777" w:rsidR="003F4E86" w:rsidRPr="003B2883" w:rsidRDefault="003F4E86" w:rsidP="003F4E86">
      <w:pPr>
        <w:pStyle w:val="PL"/>
      </w:pPr>
      <w:r w:rsidRPr="003B2883">
        <w:t xml:space="preserve">          $ref: 'TS29571_CommonData.yaml#/components/responses/500'</w:t>
      </w:r>
    </w:p>
    <w:p w14:paraId="4CA2FBB7" w14:textId="77777777" w:rsidR="003F4E86" w:rsidRPr="003B2883" w:rsidRDefault="003F4E86" w:rsidP="003F4E86">
      <w:pPr>
        <w:pStyle w:val="PL"/>
      </w:pPr>
      <w:r w:rsidRPr="003B2883">
        <w:t xml:space="preserve">        '503':</w:t>
      </w:r>
    </w:p>
    <w:p w14:paraId="239F7CE4" w14:textId="77777777" w:rsidR="003F4E86" w:rsidRPr="003B2883" w:rsidRDefault="003F4E86" w:rsidP="003F4E86">
      <w:pPr>
        <w:pStyle w:val="PL"/>
      </w:pPr>
      <w:r w:rsidRPr="003B2883">
        <w:t xml:space="preserve">          $ref: 'TS29571_CommonData.yaml#/components/responses/503'</w:t>
      </w:r>
    </w:p>
    <w:p w14:paraId="3886EF66" w14:textId="77777777" w:rsidR="00C91BFE" w:rsidRPr="003B2883" w:rsidRDefault="00C91BFE" w:rsidP="00C91BFE">
      <w:pPr>
        <w:pStyle w:val="PL"/>
      </w:pPr>
      <w:r w:rsidRPr="003B2883">
        <w:t xml:space="preserve">        default:</w:t>
      </w:r>
    </w:p>
    <w:p w14:paraId="2B9AFB37" w14:textId="77777777" w:rsidR="00C91BFE" w:rsidRPr="003B2883" w:rsidRDefault="00C91BFE" w:rsidP="00C91BFE">
      <w:pPr>
        <w:pStyle w:val="PL"/>
      </w:pPr>
      <w:r w:rsidRPr="003B2883">
        <w:t xml:space="preserve">          description: Unexpected error</w:t>
      </w:r>
    </w:p>
    <w:p w14:paraId="73A43AAE" w14:textId="77777777" w:rsidR="00C91BFE" w:rsidRPr="003B2883" w:rsidRDefault="00C91BFE" w:rsidP="00C91BFE">
      <w:pPr>
        <w:pStyle w:val="PL"/>
      </w:pPr>
      <w:r w:rsidRPr="003B2883">
        <w:t xml:space="preserve">      callbacks:</w:t>
      </w:r>
    </w:p>
    <w:p w14:paraId="7E6C0CE9" w14:textId="77777777" w:rsidR="00C91BFE" w:rsidRPr="003B2883" w:rsidRDefault="00C91BFE" w:rsidP="00C91BFE">
      <w:pPr>
        <w:pStyle w:val="PL"/>
      </w:pPr>
      <w:r w:rsidRPr="003B2883">
        <w:t xml:space="preserve">        onN1N2MessageNotify:</w:t>
      </w:r>
    </w:p>
    <w:p w14:paraId="12382F79" w14:textId="77777777" w:rsidR="00C91BFE" w:rsidRPr="003B2883" w:rsidRDefault="00C91BFE" w:rsidP="00C91BFE">
      <w:pPr>
        <w:pStyle w:val="PL"/>
      </w:pPr>
      <w:r w:rsidRPr="003B2883">
        <w:t xml:space="preserve">          '{$request.body#/n1NotifyCallbackUri}':</w:t>
      </w:r>
    </w:p>
    <w:p w14:paraId="1081ECEF" w14:textId="77777777" w:rsidR="00C91BFE" w:rsidRPr="003B2883" w:rsidRDefault="00C91BFE" w:rsidP="00C91BFE">
      <w:pPr>
        <w:pStyle w:val="PL"/>
      </w:pPr>
      <w:r w:rsidRPr="003B2883">
        <w:t xml:space="preserve">            post:</w:t>
      </w:r>
    </w:p>
    <w:p w14:paraId="636B343C" w14:textId="77777777" w:rsidR="00C91BFE" w:rsidRPr="003B2883" w:rsidRDefault="00C91BFE" w:rsidP="00C91BFE">
      <w:pPr>
        <w:pStyle w:val="PL"/>
      </w:pPr>
      <w:r w:rsidRPr="003B2883">
        <w:t xml:space="preserve">              summary: Namf_Communication N1 Message Notify service Operation</w:t>
      </w:r>
    </w:p>
    <w:p w14:paraId="22BFD078" w14:textId="77777777" w:rsidR="00C91BFE" w:rsidRPr="003B2883" w:rsidRDefault="00C91BFE" w:rsidP="00C91BFE">
      <w:pPr>
        <w:pStyle w:val="PL"/>
      </w:pPr>
      <w:r w:rsidRPr="003B2883">
        <w:t xml:space="preserve">              tags:</w:t>
      </w:r>
    </w:p>
    <w:p w14:paraId="33AD49EF" w14:textId="77777777" w:rsidR="00C91BFE" w:rsidRPr="003B2883" w:rsidRDefault="00C91BFE" w:rsidP="00C91BFE">
      <w:pPr>
        <w:pStyle w:val="PL"/>
      </w:pPr>
      <w:r w:rsidRPr="003B2883">
        <w:t xml:space="preserve">                - N1 Message Notify</w:t>
      </w:r>
    </w:p>
    <w:p w14:paraId="19FA3476" w14:textId="77777777" w:rsidR="00C91BFE" w:rsidRPr="003B2883" w:rsidRDefault="00C91BFE" w:rsidP="00C91BFE">
      <w:pPr>
        <w:pStyle w:val="PL"/>
      </w:pPr>
      <w:r w:rsidRPr="003B2883">
        <w:t xml:space="preserve">              operationId: N1MessageNotify</w:t>
      </w:r>
    </w:p>
    <w:p w14:paraId="2EBB5627" w14:textId="77777777" w:rsidR="00C91BFE" w:rsidRPr="003B2883" w:rsidRDefault="00C91BFE" w:rsidP="00C91BFE">
      <w:pPr>
        <w:pStyle w:val="PL"/>
      </w:pPr>
      <w:r w:rsidRPr="003B2883">
        <w:t xml:space="preserve">              requestBody:</w:t>
      </w:r>
    </w:p>
    <w:p w14:paraId="63E4F45A" w14:textId="77777777" w:rsidR="00C91BFE" w:rsidRPr="003B2883" w:rsidRDefault="00C91BFE" w:rsidP="00C91BFE">
      <w:pPr>
        <w:pStyle w:val="PL"/>
      </w:pPr>
      <w:r w:rsidRPr="003B2883">
        <w:t xml:space="preserve">                description: N1 Message Notification</w:t>
      </w:r>
    </w:p>
    <w:p w14:paraId="617F06E5" w14:textId="77777777" w:rsidR="00C91BFE" w:rsidRPr="003B2883" w:rsidRDefault="00C91BFE" w:rsidP="00C91BFE">
      <w:pPr>
        <w:pStyle w:val="PL"/>
      </w:pPr>
      <w:r w:rsidRPr="003B2883">
        <w:t xml:space="preserve">                content:</w:t>
      </w:r>
    </w:p>
    <w:p w14:paraId="6138761A" w14:textId="77777777" w:rsidR="00C91BFE" w:rsidRPr="003B2883" w:rsidRDefault="00C91BFE" w:rsidP="00C91BFE">
      <w:pPr>
        <w:pStyle w:val="PL"/>
      </w:pPr>
      <w:r w:rsidRPr="003B2883">
        <w:t xml:space="preserve">                  multipart/related:  # message with binary body part(s)</w:t>
      </w:r>
    </w:p>
    <w:p w14:paraId="4E17A766" w14:textId="77777777" w:rsidR="00C91BFE" w:rsidRPr="003B2883" w:rsidRDefault="00C91BFE" w:rsidP="00C91BFE">
      <w:pPr>
        <w:pStyle w:val="PL"/>
      </w:pPr>
      <w:r w:rsidRPr="003B2883">
        <w:t xml:space="preserve">                    schema:</w:t>
      </w:r>
    </w:p>
    <w:p w14:paraId="7C7DD9BB" w14:textId="77777777" w:rsidR="00C91BFE" w:rsidRPr="003B2883" w:rsidRDefault="00C91BFE" w:rsidP="00C91BFE">
      <w:pPr>
        <w:pStyle w:val="PL"/>
      </w:pPr>
      <w:r w:rsidRPr="003B2883">
        <w:t xml:space="preserve">                      type: object</w:t>
      </w:r>
    </w:p>
    <w:p w14:paraId="0316C76F" w14:textId="77777777" w:rsidR="00C91BFE" w:rsidRPr="003B2883" w:rsidRDefault="00C91BFE" w:rsidP="00C91BFE">
      <w:pPr>
        <w:pStyle w:val="PL"/>
      </w:pPr>
      <w:r w:rsidRPr="003B2883">
        <w:t xml:space="preserve">                      properties: # Request parts</w:t>
      </w:r>
    </w:p>
    <w:p w14:paraId="1BEDA167" w14:textId="77777777" w:rsidR="00C91BFE" w:rsidRPr="003B2883" w:rsidRDefault="00C91BFE" w:rsidP="00C91BFE">
      <w:pPr>
        <w:pStyle w:val="PL"/>
      </w:pPr>
      <w:r w:rsidRPr="003B2883">
        <w:t xml:space="preserve">                        jsonData:</w:t>
      </w:r>
    </w:p>
    <w:p w14:paraId="0655A91E" w14:textId="77777777" w:rsidR="00C91BFE" w:rsidRPr="003B2883" w:rsidRDefault="00C91BFE" w:rsidP="00C91BFE">
      <w:pPr>
        <w:pStyle w:val="PL"/>
      </w:pPr>
      <w:r w:rsidRPr="003B2883">
        <w:t xml:space="preserve">                          $ref: '#/components/schemas/N1MessageNotification'</w:t>
      </w:r>
    </w:p>
    <w:p w14:paraId="1F458CF6" w14:textId="77777777" w:rsidR="00C91BFE" w:rsidRPr="003B2883" w:rsidRDefault="00C91BFE" w:rsidP="00C91BFE">
      <w:pPr>
        <w:pStyle w:val="PL"/>
      </w:pPr>
      <w:r w:rsidRPr="003B2883">
        <w:t xml:space="preserve">                        binaryDataN1Message:</w:t>
      </w:r>
    </w:p>
    <w:p w14:paraId="4A3D8186" w14:textId="77777777" w:rsidR="00C91BFE" w:rsidRPr="003B2883" w:rsidRDefault="00C91BFE" w:rsidP="00C91BFE">
      <w:pPr>
        <w:pStyle w:val="PL"/>
      </w:pPr>
      <w:r w:rsidRPr="003B2883">
        <w:t xml:space="preserve">                          type: string</w:t>
      </w:r>
    </w:p>
    <w:p w14:paraId="349EC873" w14:textId="77777777" w:rsidR="00C91BFE" w:rsidRPr="003B2883" w:rsidRDefault="00C91BFE" w:rsidP="00C91BFE">
      <w:pPr>
        <w:pStyle w:val="PL"/>
      </w:pPr>
      <w:r w:rsidRPr="003B2883">
        <w:t xml:space="preserve">                          format: binary</w:t>
      </w:r>
    </w:p>
    <w:p w14:paraId="4A7CA44A" w14:textId="77777777" w:rsidR="00C91BFE" w:rsidRPr="003B2883" w:rsidRDefault="00C91BFE" w:rsidP="00C91BFE">
      <w:pPr>
        <w:pStyle w:val="PL"/>
      </w:pPr>
      <w:r w:rsidRPr="003B2883">
        <w:t xml:space="preserve">                    encoding:</w:t>
      </w:r>
    </w:p>
    <w:p w14:paraId="2AB793C9" w14:textId="77777777" w:rsidR="00C91BFE" w:rsidRPr="003B2883" w:rsidRDefault="00C91BFE" w:rsidP="00C91BFE">
      <w:pPr>
        <w:pStyle w:val="PL"/>
      </w:pPr>
      <w:r w:rsidRPr="003B2883">
        <w:t xml:space="preserve">                      jsonData:</w:t>
      </w:r>
    </w:p>
    <w:p w14:paraId="5FAD44E2" w14:textId="77777777" w:rsidR="00C91BFE" w:rsidRPr="003B2883" w:rsidRDefault="00C91BFE" w:rsidP="00C91BFE">
      <w:pPr>
        <w:pStyle w:val="PL"/>
      </w:pPr>
      <w:r w:rsidRPr="003B2883">
        <w:t xml:space="preserve">                        contentType:  application/json</w:t>
      </w:r>
    </w:p>
    <w:p w14:paraId="15387B27" w14:textId="77777777" w:rsidR="00C91BFE" w:rsidRPr="003B2883" w:rsidRDefault="00C91BFE" w:rsidP="00C91BFE">
      <w:pPr>
        <w:pStyle w:val="PL"/>
      </w:pPr>
      <w:r w:rsidRPr="003B2883">
        <w:t xml:space="preserve">                      binaryDataN1Message:</w:t>
      </w:r>
    </w:p>
    <w:p w14:paraId="32D953F8" w14:textId="77777777" w:rsidR="00C91BFE" w:rsidRPr="003B2883" w:rsidRDefault="00C91BFE" w:rsidP="00C91BFE">
      <w:pPr>
        <w:pStyle w:val="PL"/>
      </w:pPr>
      <w:r w:rsidRPr="003B2883">
        <w:t xml:space="preserve">                        contentType:  application/vnd.3gpp.5gnas</w:t>
      </w:r>
    </w:p>
    <w:p w14:paraId="567731E6" w14:textId="77777777" w:rsidR="00C91BFE" w:rsidRPr="003B2883" w:rsidRDefault="00C91BFE" w:rsidP="00C91BFE">
      <w:pPr>
        <w:pStyle w:val="PL"/>
      </w:pPr>
      <w:r w:rsidRPr="003B2883">
        <w:t xml:space="preserve">                        headers:</w:t>
      </w:r>
    </w:p>
    <w:p w14:paraId="35C23878" w14:textId="77777777" w:rsidR="00C91BFE" w:rsidRPr="003B2883" w:rsidRDefault="00C91BFE" w:rsidP="00C91BFE">
      <w:pPr>
        <w:pStyle w:val="PL"/>
      </w:pPr>
      <w:r w:rsidRPr="003B2883">
        <w:t xml:space="preserve">                          Content-Id:</w:t>
      </w:r>
    </w:p>
    <w:p w14:paraId="76FD2D5B" w14:textId="77777777" w:rsidR="00C91BFE" w:rsidRPr="003B2883" w:rsidRDefault="00C91BFE" w:rsidP="00C91BFE">
      <w:pPr>
        <w:pStyle w:val="PL"/>
      </w:pPr>
      <w:r w:rsidRPr="003B2883">
        <w:t xml:space="preserve">                            schema:</w:t>
      </w:r>
    </w:p>
    <w:p w14:paraId="69C1ED20" w14:textId="4E0A9FB1" w:rsidR="00C91BFE" w:rsidRPr="003B2883" w:rsidRDefault="00C91BFE" w:rsidP="00C91BFE">
      <w:pPr>
        <w:pStyle w:val="PL"/>
      </w:pPr>
      <w:r w:rsidRPr="003B2883">
        <w:t xml:space="preserve">                              type: string</w:t>
      </w:r>
    </w:p>
    <w:p w14:paraId="4FB2C236" w14:textId="77777777" w:rsidR="00C91BFE" w:rsidRPr="003B2883" w:rsidRDefault="00C91BFE" w:rsidP="00C91BFE">
      <w:pPr>
        <w:pStyle w:val="PL"/>
      </w:pPr>
      <w:r w:rsidRPr="003B2883">
        <w:t xml:space="preserve">              responses:</w:t>
      </w:r>
    </w:p>
    <w:p w14:paraId="17D16670" w14:textId="77777777" w:rsidR="00C91BFE" w:rsidRPr="003B2883" w:rsidRDefault="00C91BFE" w:rsidP="00C91BFE">
      <w:pPr>
        <w:pStyle w:val="PL"/>
      </w:pPr>
      <w:r w:rsidRPr="003B2883">
        <w:t xml:space="preserve">                '204':</w:t>
      </w:r>
    </w:p>
    <w:p w14:paraId="5753A1D7" w14:textId="77777777" w:rsidR="00C91BFE" w:rsidRPr="003B2883" w:rsidRDefault="00C91BFE" w:rsidP="00C91BFE">
      <w:pPr>
        <w:pStyle w:val="PL"/>
      </w:pPr>
      <w:r w:rsidRPr="003B2883">
        <w:t xml:space="preserve">                  description: Expected response to a successful callback processing</w:t>
      </w:r>
    </w:p>
    <w:p w14:paraId="3E749610" w14:textId="77777777" w:rsidR="003F4E86" w:rsidRPr="003B2883" w:rsidRDefault="003F4E86" w:rsidP="003F4E86">
      <w:pPr>
        <w:pStyle w:val="PL"/>
      </w:pPr>
      <w:r w:rsidRPr="003B2883">
        <w:lastRenderedPageBreak/>
        <w:t xml:space="preserve">                '400':</w:t>
      </w:r>
    </w:p>
    <w:p w14:paraId="19ADBF4D" w14:textId="77777777" w:rsidR="003F4E86" w:rsidRPr="003B2883" w:rsidRDefault="003F4E86" w:rsidP="003F4E86">
      <w:pPr>
        <w:pStyle w:val="PL"/>
      </w:pPr>
      <w:r w:rsidRPr="003B2883">
        <w:t xml:space="preserve">                  $ref: 'TS29571_CommonData.yaml#/components/responses/400'</w:t>
      </w:r>
    </w:p>
    <w:p w14:paraId="3990BE7F" w14:textId="77777777" w:rsidR="003F4E86" w:rsidRPr="003B2883" w:rsidRDefault="003F4E86" w:rsidP="003F4E86">
      <w:pPr>
        <w:pStyle w:val="PL"/>
      </w:pPr>
      <w:r w:rsidRPr="003B2883">
        <w:t xml:space="preserve">                '403':</w:t>
      </w:r>
    </w:p>
    <w:p w14:paraId="00E8D998" w14:textId="77777777" w:rsidR="003F4E86" w:rsidRPr="003B2883" w:rsidRDefault="003F4E86" w:rsidP="003F4E86">
      <w:pPr>
        <w:pStyle w:val="PL"/>
      </w:pPr>
      <w:r w:rsidRPr="003B2883">
        <w:t xml:space="preserve">                  $ref: 'TS29571_CommonData.yaml#/components/responses/403'</w:t>
      </w:r>
    </w:p>
    <w:p w14:paraId="7FF04C52" w14:textId="77777777" w:rsidR="003F4E86" w:rsidRPr="003B2883" w:rsidRDefault="003F4E86" w:rsidP="003F4E86">
      <w:pPr>
        <w:pStyle w:val="PL"/>
      </w:pPr>
      <w:r w:rsidRPr="003B2883">
        <w:t xml:space="preserve">                '411':</w:t>
      </w:r>
    </w:p>
    <w:p w14:paraId="40ACD728" w14:textId="77777777" w:rsidR="003F4E86" w:rsidRPr="003B2883" w:rsidRDefault="003F4E86" w:rsidP="003F4E86">
      <w:pPr>
        <w:pStyle w:val="PL"/>
      </w:pPr>
      <w:r w:rsidRPr="003B2883">
        <w:t xml:space="preserve">                  $ref: 'TS29571_CommonData.yaml#/components/responses/411'</w:t>
      </w:r>
    </w:p>
    <w:p w14:paraId="41C6F82A" w14:textId="77777777" w:rsidR="003F4E86" w:rsidRPr="003B2883" w:rsidRDefault="003F4E86" w:rsidP="003F4E86">
      <w:pPr>
        <w:pStyle w:val="PL"/>
      </w:pPr>
      <w:r w:rsidRPr="003B2883">
        <w:t xml:space="preserve">                '413':</w:t>
      </w:r>
    </w:p>
    <w:p w14:paraId="092B4CE9" w14:textId="77777777" w:rsidR="003F4E86" w:rsidRPr="003B2883" w:rsidRDefault="003F4E86" w:rsidP="003F4E86">
      <w:pPr>
        <w:pStyle w:val="PL"/>
      </w:pPr>
      <w:r w:rsidRPr="003B2883">
        <w:t xml:space="preserve">                  $ref: 'TS29571_CommonData.yaml#/components/responses/413'</w:t>
      </w:r>
    </w:p>
    <w:p w14:paraId="5D323E77" w14:textId="77777777" w:rsidR="003F4E86" w:rsidRPr="003B2883" w:rsidRDefault="003F4E86" w:rsidP="003F4E86">
      <w:pPr>
        <w:pStyle w:val="PL"/>
      </w:pPr>
      <w:r w:rsidRPr="003B2883">
        <w:t xml:space="preserve">                '415':</w:t>
      </w:r>
    </w:p>
    <w:p w14:paraId="6B93416E" w14:textId="77777777" w:rsidR="003F4E86" w:rsidRPr="003B2883" w:rsidRDefault="003F4E86" w:rsidP="003F4E86">
      <w:pPr>
        <w:pStyle w:val="PL"/>
      </w:pPr>
      <w:r w:rsidRPr="003B2883">
        <w:t xml:space="preserve">                  $ref: 'TS29571_CommonData.yaml#/components/responses/415'</w:t>
      </w:r>
    </w:p>
    <w:p w14:paraId="0B420FE0" w14:textId="77777777" w:rsidR="00A826CF" w:rsidRPr="003B2883" w:rsidRDefault="00A826CF" w:rsidP="00A826CF">
      <w:pPr>
        <w:pStyle w:val="PL"/>
        <w:rPr>
          <w:lang w:val="en-US"/>
        </w:rPr>
      </w:pPr>
      <w:r w:rsidRPr="003B2883">
        <w:t xml:space="preserve">        </w:t>
      </w:r>
      <w:r w:rsidRPr="003B2883">
        <w:rPr>
          <w:lang w:val="en-US"/>
        </w:rPr>
        <w:t xml:space="preserve">        '429':</w:t>
      </w:r>
    </w:p>
    <w:p w14:paraId="0067C20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78BE648" w14:textId="77777777" w:rsidR="003F4E86" w:rsidRPr="003B2883" w:rsidRDefault="003F4E86" w:rsidP="003F4E86">
      <w:pPr>
        <w:pStyle w:val="PL"/>
      </w:pPr>
      <w:r w:rsidRPr="003B2883">
        <w:t xml:space="preserve">                '500':</w:t>
      </w:r>
    </w:p>
    <w:p w14:paraId="3D0E1A2C" w14:textId="77777777" w:rsidR="003F4E86" w:rsidRPr="003B2883" w:rsidRDefault="003F4E86" w:rsidP="003F4E86">
      <w:pPr>
        <w:pStyle w:val="PL"/>
      </w:pPr>
      <w:r w:rsidRPr="003B2883">
        <w:t xml:space="preserve">                  $ref: 'TS29571_CommonData.yaml#/components/responses/500'</w:t>
      </w:r>
    </w:p>
    <w:p w14:paraId="610ECCD2" w14:textId="77777777" w:rsidR="003F4E86" w:rsidRPr="003B2883" w:rsidRDefault="003F4E86" w:rsidP="003F4E86">
      <w:pPr>
        <w:pStyle w:val="PL"/>
      </w:pPr>
      <w:r w:rsidRPr="003B2883">
        <w:t xml:space="preserve">                '503':</w:t>
      </w:r>
    </w:p>
    <w:p w14:paraId="0FD46F08" w14:textId="77777777" w:rsidR="003F4E86" w:rsidRPr="003B2883" w:rsidRDefault="003F4E86" w:rsidP="003F4E86">
      <w:pPr>
        <w:pStyle w:val="PL"/>
      </w:pPr>
      <w:r w:rsidRPr="003B2883">
        <w:t xml:space="preserve">                  $ref: 'TS29571_CommonData.yaml#/components/responses/503'</w:t>
      </w:r>
    </w:p>
    <w:p w14:paraId="63B4381B" w14:textId="77777777" w:rsidR="00C91BFE" w:rsidRPr="003B2883" w:rsidRDefault="00C91BFE" w:rsidP="00C91BFE">
      <w:pPr>
        <w:pStyle w:val="PL"/>
      </w:pPr>
      <w:r w:rsidRPr="003B2883">
        <w:t xml:space="preserve">          '{$request.body#/n2NotifyCallbackUri}':</w:t>
      </w:r>
    </w:p>
    <w:p w14:paraId="13D9587A" w14:textId="77777777" w:rsidR="00C91BFE" w:rsidRPr="003B2883" w:rsidRDefault="00C91BFE" w:rsidP="00C91BFE">
      <w:pPr>
        <w:pStyle w:val="PL"/>
      </w:pPr>
      <w:r w:rsidRPr="003B2883">
        <w:t xml:space="preserve">            post:</w:t>
      </w:r>
    </w:p>
    <w:p w14:paraId="1423ECAE" w14:textId="77777777" w:rsidR="00C91BFE" w:rsidRPr="003B2883" w:rsidRDefault="00C91BFE" w:rsidP="00C91BFE">
      <w:pPr>
        <w:pStyle w:val="PL"/>
      </w:pPr>
      <w:r w:rsidRPr="003B2883">
        <w:t xml:space="preserve">              summary: Namf_Communication N2 Info Notify (UE Specific) service Operation</w:t>
      </w:r>
    </w:p>
    <w:p w14:paraId="413B9711" w14:textId="77777777" w:rsidR="00C91BFE" w:rsidRPr="003B2883" w:rsidRDefault="00C91BFE" w:rsidP="00C91BFE">
      <w:pPr>
        <w:pStyle w:val="PL"/>
      </w:pPr>
      <w:r w:rsidRPr="003B2883">
        <w:t xml:space="preserve">              tags:</w:t>
      </w:r>
    </w:p>
    <w:p w14:paraId="261F486F" w14:textId="77777777" w:rsidR="00C91BFE" w:rsidRPr="003B2883" w:rsidRDefault="00C91BFE" w:rsidP="00C91BFE">
      <w:pPr>
        <w:pStyle w:val="PL"/>
      </w:pPr>
      <w:r w:rsidRPr="003B2883">
        <w:t xml:space="preserve">                - N2 Info Notify</w:t>
      </w:r>
    </w:p>
    <w:p w14:paraId="192A9B53" w14:textId="77777777" w:rsidR="00C91BFE" w:rsidRPr="003B2883" w:rsidRDefault="00C91BFE" w:rsidP="00C91BFE">
      <w:pPr>
        <w:pStyle w:val="PL"/>
      </w:pPr>
      <w:r w:rsidRPr="003B2883">
        <w:t xml:space="preserve">              operationId: N2InfoNotify</w:t>
      </w:r>
    </w:p>
    <w:p w14:paraId="12958031" w14:textId="77777777" w:rsidR="00C91BFE" w:rsidRPr="003B2883" w:rsidRDefault="00C91BFE" w:rsidP="00C91BFE">
      <w:pPr>
        <w:pStyle w:val="PL"/>
      </w:pPr>
      <w:r w:rsidRPr="003B2883">
        <w:t xml:space="preserve">              requestBody:</w:t>
      </w:r>
    </w:p>
    <w:p w14:paraId="0C63A4C1" w14:textId="77777777" w:rsidR="00C91BFE" w:rsidRPr="003B2883" w:rsidRDefault="00C91BFE" w:rsidP="00C91BFE">
      <w:pPr>
        <w:pStyle w:val="PL"/>
      </w:pPr>
      <w:r w:rsidRPr="003B2883">
        <w:t xml:space="preserve">                description: UE Specific N2 Informaiton Notification</w:t>
      </w:r>
    </w:p>
    <w:p w14:paraId="65B4487E" w14:textId="77777777" w:rsidR="00C91BFE" w:rsidRPr="003B2883" w:rsidRDefault="00C91BFE" w:rsidP="00C91BFE">
      <w:pPr>
        <w:pStyle w:val="PL"/>
      </w:pPr>
      <w:r w:rsidRPr="003B2883">
        <w:t xml:space="preserve">                content:</w:t>
      </w:r>
    </w:p>
    <w:p w14:paraId="504DF572" w14:textId="77777777" w:rsidR="00C91BFE" w:rsidRPr="003B2883" w:rsidRDefault="00C91BFE" w:rsidP="00C91BFE">
      <w:pPr>
        <w:pStyle w:val="PL"/>
      </w:pPr>
      <w:r w:rsidRPr="003B2883">
        <w:t xml:space="preserve">                  multipart/related:  # message with binary body part(s)</w:t>
      </w:r>
    </w:p>
    <w:p w14:paraId="59CDF0ED" w14:textId="77777777" w:rsidR="00C91BFE" w:rsidRPr="003B2883" w:rsidRDefault="00C91BFE" w:rsidP="00C91BFE">
      <w:pPr>
        <w:pStyle w:val="PL"/>
      </w:pPr>
      <w:r w:rsidRPr="003B2883">
        <w:t xml:space="preserve">                    schema:</w:t>
      </w:r>
    </w:p>
    <w:p w14:paraId="4CA09E1F" w14:textId="77777777" w:rsidR="00C91BFE" w:rsidRPr="003B2883" w:rsidRDefault="00C91BFE" w:rsidP="00C91BFE">
      <w:pPr>
        <w:pStyle w:val="PL"/>
      </w:pPr>
      <w:r w:rsidRPr="003B2883">
        <w:t xml:space="preserve">                      type: object</w:t>
      </w:r>
    </w:p>
    <w:p w14:paraId="48DEE5ED" w14:textId="77777777" w:rsidR="00C91BFE" w:rsidRPr="003B2883" w:rsidRDefault="00C91BFE" w:rsidP="00C91BFE">
      <w:pPr>
        <w:pStyle w:val="PL"/>
      </w:pPr>
      <w:r w:rsidRPr="003B2883">
        <w:t xml:space="preserve">                      properties: # Request parts</w:t>
      </w:r>
    </w:p>
    <w:p w14:paraId="2A2786B2" w14:textId="77777777" w:rsidR="00C91BFE" w:rsidRPr="003B2883" w:rsidRDefault="00C91BFE" w:rsidP="00C91BFE">
      <w:pPr>
        <w:pStyle w:val="PL"/>
      </w:pPr>
      <w:r w:rsidRPr="003B2883">
        <w:t xml:space="preserve">                        jsonData:</w:t>
      </w:r>
    </w:p>
    <w:p w14:paraId="49672D16" w14:textId="77777777" w:rsidR="00C91BFE" w:rsidRPr="003B2883" w:rsidRDefault="00C91BFE" w:rsidP="00C91BFE">
      <w:pPr>
        <w:pStyle w:val="PL"/>
      </w:pPr>
      <w:r w:rsidRPr="003B2883">
        <w:t xml:space="preserve">                          $ref: '#/components/schemas/N2InformationNotification'</w:t>
      </w:r>
    </w:p>
    <w:p w14:paraId="16397757" w14:textId="77777777" w:rsidR="00C91BFE" w:rsidRPr="003B2883" w:rsidRDefault="00C91BFE" w:rsidP="00C91BFE">
      <w:pPr>
        <w:pStyle w:val="PL"/>
      </w:pPr>
      <w:r w:rsidRPr="003B2883">
        <w:t xml:space="preserve">                        binaryDataN1Message:</w:t>
      </w:r>
    </w:p>
    <w:p w14:paraId="35A40FFC" w14:textId="77777777" w:rsidR="00C91BFE" w:rsidRPr="003B2883" w:rsidRDefault="00C91BFE" w:rsidP="00C91BFE">
      <w:pPr>
        <w:pStyle w:val="PL"/>
      </w:pPr>
      <w:r w:rsidRPr="003B2883">
        <w:t xml:space="preserve">                          type: string</w:t>
      </w:r>
    </w:p>
    <w:p w14:paraId="7206060B" w14:textId="77777777" w:rsidR="00C91BFE" w:rsidRPr="003B2883" w:rsidRDefault="00C91BFE" w:rsidP="00C91BFE">
      <w:pPr>
        <w:pStyle w:val="PL"/>
      </w:pPr>
      <w:r w:rsidRPr="003B2883">
        <w:t xml:space="preserve">                          format: binary</w:t>
      </w:r>
    </w:p>
    <w:p w14:paraId="6C22C97B" w14:textId="77777777" w:rsidR="00C91BFE" w:rsidRPr="003B2883" w:rsidRDefault="00C91BFE" w:rsidP="00C91BFE">
      <w:pPr>
        <w:pStyle w:val="PL"/>
      </w:pPr>
      <w:r w:rsidRPr="003B2883">
        <w:t xml:space="preserve">                        binaryDataN2Information:</w:t>
      </w:r>
    </w:p>
    <w:p w14:paraId="0D986CB2" w14:textId="77777777" w:rsidR="00C91BFE" w:rsidRPr="003B2883" w:rsidRDefault="00C91BFE" w:rsidP="00C91BFE">
      <w:pPr>
        <w:pStyle w:val="PL"/>
      </w:pPr>
      <w:r w:rsidRPr="003B2883">
        <w:t xml:space="preserve">                          type: string</w:t>
      </w:r>
    </w:p>
    <w:p w14:paraId="2B8EA9A1" w14:textId="77777777" w:rsidR="00C91BFE" w:rsidRPr="003B2883" w:rsidRDefault="00C91BFE" w:rsidP="00C91BFE">
      <w:pPr>
        <w:pStyle w:val="PL"/>
      </w:pPr>
      <w:r w:rsidRPr="003B2883">
        <w:t xml:space="preserve">                          format: binary</w:t>
      </w:r>
    </w:p>
    <w:p w14:paraId="1B0E4B79" w14:textId="77777777" w:rsidR="00C91BFE" w:rsidRPr="003B2883" w:rsidRDefault="00C91BFE" w:rsidP="00C91BFE">
      <w:pPr>
        <w:pStyle w:val="PL"/>
      </w:pPr>
      <w:r w:rsidRPr="003B2883">
        <w:t xml:space="preserve">                    encoding:</w:t>
      </w:r>
    </w:p>
    <w:p w14:paraId="0E722D76" w14:textId="77777777" w:rsidR="00C91BFE" w:rsidRPr="003B2883" w:rsidRDefault="00C91BFE" w:rsidP="00C91BFE">
      <w:pPr>
        <w:pStyle w:val="PL"/>
      </w:pPr>
      <w:r w:rsidRPr="003B2883">
        <w:t xml:space="preserve">                      jsonData:</w:t>
      </w:r>
    </w:p>
    <w:p w14:paraId="4D46CCCD" w14:textId="77777777" w:rsidR="00C91BFE" w:rsidRPr="003B2883" w:rsidRDefault="00C91BFE" w:rsidP="00C91BFE">
      <w:pPr>
        <w:pStyle w:val="PL"/>
      </w:pPr>
      <w:r w:rsidRPr="003B2883">
        <w:t xml:space="preserve">                        contentType:  application/json</w:t>
      </w:r>
    </w:p>
    <w:p w14:paraId="302BB282" w14:textId="77777777" w:rsidR="00C91BFE" w:rsidRPr="003B2883" w:rsidRDefault="00C91BFE" w:rsidP="00C91BFE">
      <w:pPr>
        <w:pStyle w:val="PL"/>
      </w:pPr>
      <w:r w:rsidRPr="003B2883">
        <w:t xml:space="preserve">                      binaryDataN1Message:</w:t>
      </w:r>
    </w:p>
    <w:p w14:paraId="176BFD7F" w14:textId="77777777" w:rsidR="00C91BFE" w:rsidRPr="003B2883" w:rsidRDefault="00C91BFE" w:rsidP="00C91BFE">
      <w:pPr>
        <w:pStyle w:val="PL"/>
      </w:pPr>
      <w:r w:rsidRPr="003B2883">
        <w:t xml:space="preserve">                        contentType:  application/vnd.3gpp.5gnas</w:t>
      </w:r>
    </w:p>
    <w:p w14:paraId="24E8A391" w14:textId="77777777" w:rsidR="00C91BFE" w:rsidRPr="003B2883" w:rsidRDefault="00C91BFE" w:rsidP="00C91BFE">
      <w:pPr>
        <w:pStyle w:val="PL"/>
      </w:pPr>
      <w:r w:rsidRPr="003B2883">
        <w:t xml:space="preserve">                        headers:</w:t>
      </w:r>
    </w:p>
    <w:p w14:paraId="0BD7AE85" w14:textId="77777777" w:rsidR="00C91BFE" w:rsidRPr="003B2883" w:rsidRDefault="00C91BFE" w:rsidP="00C91BFE">
      <w:pPr>
        <w:pStyle w:val="PL"/>
      </w:pPr>
      <w:r w:rsidRPr="003B2883">
        <w:t xml:space="preserve">                          Content-Id:</w:t>
      </w:r>
    </w:p>
    <w:p w14:paraId="6C4EEAAC" w14:textId="77777777" w:rsidR="00C91BFE" w:rsidRPr="003B2883" w:rsidRDefault="00C91BFE" w:rsidP="00C91BFE">
      <w:pPr>
        <w:pStyle w:val="PL"/>
      </w:pPr>
      <w:r w:rsidRPr="003B2883">
        <w:t xml:space="preserve">                            schema:</w:t>
      </w:r>
    </w:p>
    <w:p w14:paraId="2A8DB7D4" w14:textId="089D307B" w:rsidR="00C91BFE" w:rsidRPr="003B2883" w:rsidRDefault="00C91BFE" w:rsidP="00C91BFE">
      <w:pPr>
        <w:pStyle w:val="PL"/>
      </w:pPr>
      <w:r w:rsidRPr="003B2883">
        <w:t xml:space="preserve">                              type: string</w:t>
      </w:r>
    </w:p>
    <w:p w14:paraId="19D216DC" w14:textId="77777777" w:rsidR="00C91BFE" w:rsidRPr="003B2883" w:rsidRDefault="00C91BFE" w:rsidP="00C91BFE">
      <w:pPr>
        <w:pStyle w:val="PL"/>
      </w:pPr>
      <w:r w:rsidRPr="003B2883">
        <w:t xml:space="preserve">                      binaryDataN2Information:</w:t>
      </w:r>
    </w:p>
    <w:p w14:paraId="2BC3BD68" w14:textId="77777777" w:rsidR="00C91BFE" w:rsidRPr="003B2883" w:rsidRDefault="00C91BFE" w:rsidP="00C91BFE">
      <w:pPr>
        <w:pStyle w:val="PL"/>
      </w:pPr>
      <w:r w:rsidRPr="003B2883">
        <w:t xml:space="preserve">                        contentType:  application/vnd.3gpp.ngap</w:t>
      </w:r>
    </w:p>
    <w:p w14:paraId="0F45FD33" w14:textId="77777777" w:rsidR="00C91BFE" w:rsidRPr="003B2883" w:rsidRDefault="00C91BFE" w:rsidP="00C91BFE">
      <w:pPr>
        <w:pStyle w:val="PL"/>
      </w:pPr>
      <w:r w:rsidRPr="003B2883">
        <w:t xml:space="preserve">                        headers:</w:t>
      </w:r>
    </w:p>
    <w:p w14:paraId="0B0F4CC5" w14:textId="77777777" w:rsidR="00C91BFE" w:rsidRPr="003B2883" w:rsidRDefault="00C91BFE" w:rsidP="00C91BFE">
      <w:pPr>
        <w:pStyle w:val="PL"/>
      </w:pPr>
      <w:r w:rsidRPr="003B2883">
        <w:t xml:space="preserve">                          Content-Id:</w:t>
      </w:r>
    </w:p>
    <w:p w14:paraId="6500E0BB" w14:textId="77777777" w:rsidR="00C91BFE" w:rsidRPr="003B2883" w:rsidRDefault="00C91BFE" w:rsidP="00C91BFE">
      <w:pPr>
        <w:pStyle w:val="PL"/>
      </w:pPr>
      <w:r w:rsidRPr="003B2883">
        <w:t xml:space="preserve">                            schema:</w:t>
      </w:r>
    </w:p>
    <w:p w14:paraId="6DBA447E" w14:textId="115996BC" w:rsidR="00C91BFE" w:rsidRPr="003B2883" w:rsidRDefault="00C91BFE" w:rsidP="00C91BFE">
      <w:pPr>
        <w:pStyle w:val="PL"/>
      </w:pPr>
      <w:r w:rsidRPr="003B2883">
        <w:t xml:space="preserve">                              type: string</w:t>
      </w:r>
    </w:p>
    <w:p w14:paraId="1DE27875" w14:textId="77777777" w:rsidR="00C91BFE" w:rsidRPr="003B2883" w:rsidRDefault="00C91BFE" w:rsidP="00C91BFE">
      <w:pPr>
        <w:pStyle w:val="PL"/>
      </w:pPr>
      <w:r w:rsidRPr="003B2883">
        <w:t xml:space="preserve">              responses:</w:t>
      </w:r>
    </w:p>
    <w:p w14:paraId="1433DC86" w14:textId="77777777" w:rsidR="00C91BFE" w:rsidRPr="003B2883" w:rsidRDefault="00C91BFE" w:rsidP="00C91BFE">
      <w:pPr>
        <w:pStyle w:val="PL"/>
      </w:pPr>
      <w:r w:rsidRPr="003B2883">
        <w:t xml:space="preserve">                '204':</w:t>
      </w:r>
    </w:p>
    <w:p w14:paraId="249FC71D" w14:textId="77777777" w:rsidR="00C91BFE" w:rsidRPr="003B2883" w:rsidRDefault="00C91BFE" w:rsidP="00C91BFE">
      <w:pPr>
        <w:pStyle w:val="PL"/>
      </w:pPr>
      <w:r w:rsidRPr="003B2883">
        <w:t xml:space="preserve">                  description: Expected response to a successful callback processing</w:t>
      </w:r>
    </w:p>
    <w:p w14:paraId="20A6737C" w14:textId="77777777" w:rsidR="003F4E86" w:rsidRPr="003B2883" w:rsidRDefault="003F4E86" w:rsidP="003F4E86">
      <w:pPr>
        <w:pStyle w:val="PL"/>
      </w:pPr>
      <w:r w:rsidRPr="003B2883">
        <w:t xml:space="preserve">                '400':</w:t>
      </w:r>
    </w:p>
    <w:p w14:paraId="2CA92E9F" w14:textId="77777777" w:rsidR="003F4E86" w:rsidRPr="003B2883" w:rsidRDefault="003F4E86" w:rsidP="003F4E86">
      <w:pPr>
        <w:pStyle w:val="PL"/>
      </w:pPr>
      <w:r w:rsidRPr="003B2883">
        <w:t xml:space="preserve">                  $ref: 'TS29571_CommonData.yaml#/components/responses/400'</w:t>
      </w:r>
    </w:p>
    <w:p w14:paraId="716E43AE" w14:textId="77777777" w:rsidR="003F4E86" w:rsidRPr="003B2883" w:rsidRDefault="003F4E86" w:rsidP="003F4E86">
      <w:pPr>
        <w:pStyle w:val="PL"/>
      </w:pPr>
      <w:r w:rsidRPr="003B2883">
        <w:t xml:space="preserve">                '411':</w:t>
      </w:r>
    </w:p>
    <w:p w14:paraId="2E2753B6" w14:textId="77777777" w:rsidR="003F4E86" w:rsidRPr="003B2883" w:rsidRDefault="003F4E86" w:rsidP="003F4E86">
      <w:pPr>
        <w:pStyle w:val="PL"/>
      </w:pPr>
      <w:r w:rsidRPr="003B2883">
        <w:t xml:space="preserve">                  $ref: 'TS29571_CommonData.yaml#/components/responses/411'</w:t>
      </w:r>
    </w:p>
    <w:p w14:paraId="35C33D5E" w14:textId="77777777" w:rsidR="003F4E86" w:rsidRPr="003B2883" w:rsidRDefault="003F4E86" w:rsidP="003F4E86">
      <w:pPr>
        <w:pStyle w:val="PL"/>
      </w:pPr>
      <w:r w:rsidRPr="003B2883">
        <w:t xml:space="preserve">                '413':</w:t>
      </w:r>
    </w:p>
    <w:p w14:paraId="1E16073B" w14:textId="77777777" w:rsidR="003F4E86" w:rsidRPr="003B2883" w:rsidRDefault="003F4E86" w:rsidP="003F4E86">
      <w:pPr>
        <w:pStyle w:val="PL"/>
      </w:pPr>
      <w:r w:rsidRPr="003B2883">
        <w:t xml:space="preserve">                  $ref: 'TS29571_CommonData.yaml#/components/responses/413'</w:t>
      </w:r>
    </w:p>
    <w:p w14:paraId="4E20323B" w14:textId="77777777" w:rsidR="003F4E86" w:rsidRPr="003B2883" w:rsidRDefault="003F4E86" w:rsidP="003F4E86">
      <w:pPr>
        <w:pStyle w:val="PL"/>
      </w:pPr>
      <w:r w:rsidRPr="003B2883">
        <w:t xml:space="preserve">                '415':</w:t>
      </w:r>
    </w:p>
    <w:p w14:paraId="4433EC6E" w14:textId="77777777" w:rsidR="003F4E86" w:rsidRPr="003B2883" w:rsidRDefault="003F4E86" w:rsidP="003F4E86">
      <w:pPr>
        <w:pStyle w:val="PL"/>
      </w:pPr>
      <w:r w:rsidRPr="003B2883">
        <w:t xml:space="preserve">                  $ref: 'TS29571_CommonData.yaml#/components/responses/415'</w:t>
      </w:r>
    </w:p>
    <w:p w14:paraId="1702207D" w14:textId="77777777" w:rsidR="00A826CF" w:rsidRPr="003B2883" w:rsidRDefault="00A826CF" w:rsidP="00A826CF">
      <w:pPr>
        <w:pStyle w:val="PL"/>
        <w:rPr>
          <w:lang w:val="en-US"/>
        </w:rPr>
      </w:pPr>
      <w:r w:rsidRPr="003B2883">
        <w:t xml:space="preserve">        </w:t>
      </w:r>
      <w:r w:rsidRPr="003B2883">
        <w:rPr>
          <w:lang w:val="en-US"/>
        </w:rPr>
        <w:t xml:space="preserve">        '429':</w:t>
      </w:r>
    </w:p>
    <w:p w14:paraId="47A51DC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474F267" w14:textId="77777777" w:rsidR="003F4E86" w:rsidRPr="003B2883" w:rsidRDefault="003F4E86" w:rsidP="003F4E86">
      <w:pPr>
        <w:pStyle w:val="PL"/>
      </w:pPr>
      <w:r w:rsidRPr="003B2883">
        <w:t xml:space="preserve">                '500':</w:t>
      </w:r>
    </w:p>
    <w:p w14:paraId="35842459" w14:textId="77777777" w:rsidR="003F4E86" w:rsidRPr="003B2883" w:rsidRDefault="003F4E86" w:rsidP="003F4E86">
      <w:pPr>
        <w:pStyle w:val="PL"/>
      </w:pPr>
      <w:r w:rsidRPr="003B2883">
        <w:t xml:space="preserve">                  $ref: 'TS29571_CommonData.yaml#/components/responses/500'</w:t>
      </w:r>
    </w:p>
    <w:p w14:paraId="29733663" w14:textId="77777777" w:rsidR="003F4E86" w:rsidRPr="003B2883" w:rsidRDefault="003F4E86" w:rsidP="003F4E86">
      <w:pPr>
        <w:pStyle w:val="PL"/>
      </w:pPr>
      <w:r w:rsidRPr="003B2883">
        <w:t xml:space="preserve">                '503':</w:t>
      </w:r>
    </w:p>
    <w:p w14:paraId="43FA3574" w14:textId="77777777" w:rsidR="003F4E86" w:rsidRPr="003B2883" w:rsidRDefault="003F4E86" w:rsidP="003F4E86">
      <w:pPr>
        <w:pStyle w:val="PL"/>
      </w:pPr>
      <w:r w:rsidRPr="003B2883">
        <w:t xml:space="preserve">                  $ref: 'TS29571_CommonData.yaml#/components/responses/503'</w:t>
      </w:r>
    </w:p>
    <w:p w14:paraId="70E17389" w14:textId="77777777" w:rsidR="00C91BFE" w:rsidRPr="003B2883" w:rsidRDefault="00C91BFE" w:rsidP="00C91BFE">
      <w:pPr>
        <w:pStyle w:val="PL"/>
      </w:pPr>
      <w:r w:rsidRPr="003B2883">
        <w:t xml:space="preserve">  /ue-contexts/{ueContextId}/n1-n2-messages/subscriptions/{subscriptionId}:</w:t>
      </w:r>
    </w:p>
    <w:p w14:paraId="141A4B27" w14:textId="77777777" w:rsidR="00C91BFE" w:rsidRPr="003B2883" w:rsidRDefault="00C91BFE" w:rsidP="00C91BFE">
      <w:pPr>
        <w:pStyle w:val="PL"/>
      </w:pPr>
      <w:r w:rsidRPr="003B2883">
        <w:t xml:space="preserve">    delete:</w:t>
      </w:r>
    </w:p>
    <w:p w14:paraId="4FC1DEB9" w14:textId="77777777" w:rsidR="00C91BFE" w:rsidRPr="003B2883" w:rsidRDefault="00C91BFE" w:rsidP="00C91BFE">
      <w:pPr>
        <w:pStyle w:val="PL"/>
      </w:pPr>
      <w:r w:rsidRPr="003B2883">
        <w:t xml:space="preserve">      summary: Namf_Communication N1N2 Message UnSubscribe (UE Specific) service Operation</w:t>
      </w:r>
    </w:p>
    <w:p w14:paraId="5B8A4AF4" w14:textId="77777777" w:rsidR="00C91BFE" w:rsidRPr="003B2883" w:rsidRDefault="00C91BFE" w:rsidP="00C91BFE">
      <w:pPr>
        <w:pStyle w:val="PL"/>
      </w:pPr>
      <w:r w:rsidRPr="003B2883">
        <w:t xml:space="preserve">      tags:</w:t>
      </w:r>
    </w:p>
    <w:p w14:paraId="636A541F" w14:textId="77777777" w:rsidR="008D1FA2" w:rsidRPr="003B2883" w:rsidRDefault="008D1FA2" w:rsidP="008D1FA2">
      <w:pPr>
        <w:pStyle w:val="PL"/>
      </w:pPr>
      <w:r w:rsidRPr="003B2883">
        <w:t xml:space="preserve">        - N1N2 Individual Subscription (Document)</w:t>
      </w:r>
    </w:p>
    <w:p w14:paraId="4594994C" w14:textId="77777777" w:rsidR="00C91BFE" w:rsidRPr="003B2883" w:rsidRDefault="00C91BFE" w:rsidP="00C91BFE">
      <w:pPr>
        <w:pStyle w:val="PL"/>
      </w:pPr>
      <w:r w:rsidRPr="003B2883">
        <w:t xml:space="preserve">      operationId: N1N2MessageUnSubscribe</w:t>
      </w:r>
    </w:p>
    <w:p w14:paraId="70C9C6AF" w14:textId="77777777" w:rsidR="00C91BFE" w:rsidRPr="003B2883" w:rsidRDefault="00C91BFE" w:rsidP="00C91BFE">
      <w:pPr>
        <w:pStyle w:val="PL"/>
      </w:pPr>
      <w:r w:rsidRPr="003B2883">
        <w:t xml:space="preserve">      parameters:</w:t>
      </w:r>
    </w:p>
    <w:p w14:paraId="07D81739" w14:textId="77777777" w:rsidR="00C91BFE" w:rsidRPr="003B2883" w:rsidRDefault="00C91BFE" w:rsidP="00C91BFE">
      <w:pPr>
        <w:pStyle w:val="PL"/>
      </w:pPr>
      <w:r w:rsidRPr="003B2883">
        <w:t xml:space="preserve">        - name: ueContextId</w:t>
      </w:r>
    </w:p>
    <w:p w14:paraId="07FF8BB3" w14:textId="77777777" w:rsidR="00C91BFE" w:rsidRPr="003B2883" w:rsidRDefault="00C91BFE" w:rsidP="00C91BFE">
      <w:pPr>
        <w:pStyle w:val="PL"/>
      </w:pPr>
      <w:r w:rsidRPr="003B2883">
        <w:t xml:space="preserve">          in: path</w:t>
      </w:r>
    </w:p>
    <w:p w14:paraId="719F0906" w14:textId="77777777" w:rsidR="00C91BFE" w:rsidRPr="003B2883" w:rsidRDefault="00C91BFE" w:rsidP="00C91BFE">
      <w:pPr>
        <w:pStyle w:val="PL"/>
      </w:pPr>
      <w:r w:rsidRPr="003B2883">
        <w:lastRenderedPageBreak/>
        <w:t xml:space="preserve">          description: UE Context Identifier</w:t>
      </w:r>
    </w:p>
    <w:p w14:paraId="7D2A1174" w14:textId="77777777" w:rsidR="00C91BFE" w:rsidRPr="003B2883" w:rsidRDefault="00C91BFE" w:rsidP="00C91BFE">
      <w:pPr>
        <w:pStyle w:val="PL"/>
      </w:pPr>
      <w:r w:rsidRPr="003B2883">
        <w:t xml:space="preserve">          required: true</w:t>
      </w:r>
    </w:p>
    <w:p w14:paraId="51EC8D18" w14:textId="77777777" w:rsidR="00C91BFE" w:rsidRPr="003B2883" w:rsidRDefault="00C91BFE" w:rsidP="00C91BFE">
      <w:pPr>
        <w:pStyle w:val="PL"/>
      </w:pPr>
      <w:r w:rsidRPr="003B2883">
        <w:t xml:space="preserve">          schema:</w:t>
      </w:r>
    </w:p>
    <w:p w14:paraId="7AEDB898" w14:textId="77777777" w:rsidR="00C91BFE" w:rsidRPr="003B2883" w:rsidRDefault="00C91BFE" w:rsidP="00C91BFE">
      <w:pPr>
        <w:pStyle w:val="PL"/>
      </w:pPr>
      <w:r w:rsidRPr="003B2883">
        <w:t xml:space="preserve">            type: string</w:t>
      </w:r>
    </w:p>
    <w:p w14:paraId="0CCF881F"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0A5CC21" w14:textId="77777777" w:rsidR="00C91BFE" w:rsidRPr="003B2883" w:rsidRDefault="00C91BFE" w:rsidP="00C91BFE">
      <w:pPr>
        <w:pStyle w:val="PL"/>
      </w:pPr>
      <w:r w:rsidRPr="003B2883">
        <w:t xml:space="preserve">        - name: subscriptionId</w:t>
      </w:r>
    </w:p>
    <w:p w14:paraId="4394D0AD" w14:textId="77777777" w:rsidR="00C91BFE" w:rsidRPr="003B2883" w:rsidRDefault="00C91BFE" w:rsidP="00C91BFE">
      <w:pPr>
        <w:pStyle w:val="PL"/>
      </w:pPr>
      <w:r w:rsidRPr="003B2883">
        <w:t xml:space="preserve">          in: path</w:t>
      </w:r>
    </w:p>
    <w:p w14:paraId="3F1649A6" w14:textId="77777777" w:rsidR="00C91BFE" w:rsidRPr="003B2883" w:rsidRDefault="00C91BFE" w:rsidP="00C91BFE">
      <w:pPr>
        <w:pStyle w:val="PL"/>
      </w:pPr>
      <w:r w:rsidRPr="003B2883">
        <w:t xml:space="preserve">          description: Subscription Identifier</w:t>
      </w:r>
    </w:p>
    <w:p w14:paraId="5514461C" w14:textId="77777777" w:rsidR="00C91BFE" w:rsidRPr="003B2883" w:rsidRDefault="00C91BFE" w:rsidP="00C91BFE">
      <w:pPr>
        <w:pStyle w:val="PL"/>
      </w:pPr>
      <w:r w:rsidRPr="003B2883">
        <w:t xml:space="preserve">          required: true</w:t>
      </w:r>
    </w:p>
    <w:p w14:paraId="05D29417" w14:textId="77777777" w:rsidR="00C91BFE" w:rsidRPr="003B2883" w:rsidRDefault="00C91BFE" w:rsidP="00C91BFE">
      <w:pPr>
        <w:pStyle w:val="PL"/>
      </w:pPr>
      <w:r w:rsidRPr="003B2883">
        <w:t xml:space="preserve">          schema:</w:t>
      </w:r>
    </w:p>
    <w:p w14:paraId="7A87E9C1" w14:textId="77777777" w:rsidR="00C91BFE" w:rsidRPr="003B2883" w:rsidRDefault="00C91BFE" w:rsidP="00C91BFE">
      <w:pPr>
        <w:pStyle w:val="PL"/>
      </w:pPr>
      <w:r w:rsidRPr="003B2883">
        <w:t xml:space="preserve">            type: string</w:t>
      </w:r>
    </w:p>
    <w:p w14:paraId="4B1F822E" w14:textId="77777777" w:rsidR="00C91BFE" w:rsidRPr="003B2883" w:rsidRDefault="00C91BFE" w:rsidP="00C91BFE">
      <w:pPr>
        <w:pStyle w:val="PL"/>
      </w:pPr>
      <w:r w:rsidRPr="003B2883">
        <w:t xml:space="preserve">      responses:</w:t>
      </w:r>
    </w:p>
    <w:p w14:paraId="12D1FC4D" w14:textId="77777777" w:rsidR="00C91BFE" w:rsidRPr="003B2883" w:rsidRDefault="00C91BFE" w:rsidP="00C91BFE">
      <w:pPr>
        <w:pStyle w:val="PL"/>
      </w:pPr>
      <w:r w:rsidRPr="003B2883">
        <w:t xml:space="preserve">        '204':</w:t>
      </w:r>
    </w:p>
    <w:p w14:paraId="1CC8C46E" w14:textId="77777777" w:rsidR="00C91BFE" w:rsidRPr="003B2883" w:rsidRDefault="00C91BFE" w:rsidP="00C91BFE">
      <w:pPr>
        <w:pStyle w:val="PL"/>
      </w:pPr>
      <w:r w:rsidRPr="003B2883">
        <w:t xml:space="preserve">          description: N1N2 Message Subscription successfully removed.</w:t>
      </w:r>
    </w:p>
    <w:p w14:paraId="5D247B1D" w14:textId="77777777" w:rsidR="003F4E86" w:rsidRPr="003B2883" w:rsidRDefault="003F4E86" w:rsidP="003F4E86">
      <w:pPr>
        <w:pStyle w:val="PL"/>
      </w:pPr>
      <w:r w:rsidRPr="003B2883">
        <w:t xml:space="preserve">        '400':</w:t>
      </w:r>
    </w:p>
    <w:p w14:paraId="5B93E87E" w14:textId="77777777" w:rsidR="003F4E86" w:rsidRPr="003B2883" w:rsidRDefault="003F4E86" w:rsidP="003F4E86">
      <w:pPr>
        <w:pStyle w:val="PL"/>
      </w:pPr>
      <w:r w:rsidRPr="003B2883">
        <w:t xml:space="preserve">          $ref: 'TS29571_CommonData.yaml#/components/responses/400'</w:t>
      </w:r>
    </w:p>
    <w:p w14:paraId="544B0543" w14:textId="77777777" w:rsidR="003F4E86" w:rsidRPr="003B2883" w:rsidRDefault="003F4E86" w:rsidP="003F4E86">
      <w:pPr>
        <w:pStyle w:val="PL"/>
      </w:pPr>
      <w:r w:rsidRPr="003B2883">
        <w:t xml:space="preserve">        '411':</w:t>
      </w:r>
    </w:p>
    <w:p w14:paraId="5D15ACDC" w14:textId="77777777" w:rsidR="003F4E86" w:rsidRPr="003B2883" w:rsidRDefault="003F4E86" w:rsidP="003F4E86">
      <w:pPr>
        <w:pStyle w:val="PL"/>
      </w:pPr>
      <w:r w:rsidRPr="003B2883">
        <w:t xml:space="preserve">          $ref: 'TS29571_CommonData.yaml#/components/responses/411'</w:t>
      </w:r>
    </w:p>
    <w:p w14:paraId="239565BD" w14:textId="77777777" w:rsidR="003F4E86" w:rsidRPr="003B2883" w:rsidRDefault="003F4E86" w:rsidP="003F4E86">
      <w:pPr>
        <w:pStyle w:val="PL"/>
      </w:pPr>
      <w:r w:rsidRPr="003B2883">
        <w:t xml:space="preserve">        '413':</w:t>
      </w:r>
    </w:p>
    <w:p w14:paraId="356CDA21" w14:textId="77777777" w:rsidR="003F4E86" w:rsidRPr="003B2883" w:rsidRDefault="003F4E86" w:rsidP="003F4E86">
      <w:pPr>
        <w:pStyle w:val="PL"/>
      </w:pPr>
      <w:r w:rsidRPr="003B2883">
        <w:t xml:space="preserve">          $ref: 'TS29571_CommonData.yaml#/components/responses/413'</w:t>
      </w:r>
    </w:p>
    <w:p w14:paraId="2BF8EEFE" w14:textId="77777777" w:rsidR="003F4E86" w:rsidRPr="003B2883" w:rsidRDefault="003F4E86" w:rsidP="003F4E86">
      <w:pPr>
        <w:pStyle w:val="PL"/>
      </w:pPr>
      <w:r w:rsidRPr="003B2883">
        <w:t xml:space="preserve">        '415':</w:t>
      </w:r>
    </w:p>
    <w:p w14:paraId="07F5594C" w14:textId="77777777" w:rsidR="003F4E86" w:rsidRPr="003B2883" w:rsidRDefault="003F4E86" w:rsidP="003F4E86">
      <w:pPr>
        <w:pStyle w:val="PL"/>
      </w:pPr>
      <w:r w:rsidRPr="003B2883">
        <w:t xml:space="preserve">          $ref: 'TS29571_CommonData.yaml#/components/responses/415'</w:t>
      </w:r>
    </w:p>
    <w:p w14:paraId="6A6F75F9" w14:textId="77777777" w:rsidR="00A826CF" w:rsidRPr="003B2883" w:rsidRDefault="00A826CF" w:rsidP="00A826CF">
      <w:pPr>
        <w:pStyle w:val="PL"/>
      </w:pPr>
      <w:r w:rsidRPr="003B2883">
        <w:t xml:space="preserve">        '429':</w:t>
      </w:r>
    </w:p>
    <w:p w14:paraId="510DC898" w14:textId="77777777" w:rsidR="00A826CF" w:rsidRPr="003B2883" w:rsidRDefault="00A826CF" w:rsidP="00A826CF">
      <w:pPr>
        <w:pStyle w:val="PL"/>
      </w:pPr>
      <w:r w:rsidRPr="003B2883">
        <w:t xml:space="preserve">          $ref: 'TS29571_CommonData.yaml#/components/responses/429'</w:t>
      </w:r>
    </w:p>
    <w:p w14:paraId="18D541B8" w14:textId="77777777" w:rsidR="003F4E86" w:rsidRPr="003B2883" w:rsidRDefault="003F4E86" w:rsidP="003F4E86">
      <w:pPr>
        <w:pStyle w:val="PL"/>
      </w:pPr>
      <w:r w:rsidRPr="003B2883">
        <w:t xml:space="preserve">        '500':</w:t>
      </w:r>
    </w:p>
    <w:p w14:paraId="4846E2CB" w14:textId="77777777" w:rsidR="003F4E86" w:rsidRPr="003B2883" w:rsidRDefault="003F4E86" w:rsidP="003F4E86">
      <w:pPr>
        <w:pStyle w:val="PL"/>
      </w:pPr>
      <w:r w:rsidRPr="003B2883">
        <w:t xml:space="preserve">          $ref: 'TS29571_CommonData.yaml#/components/responses/500'</w:t>
      </w:r>
    </w:p>
    <w:p w14:paraId="6277735D" w14:textId="77777777" w:rsidR="003F4E86" w:rsidRPr="003B2883" w:rsidRDefault="003F4E86" w:rsidP="003F4E86">
      <w:pPr>
        <w:pStyle w:val="PL"/>
      </w:pPr>
      <w:r w:rsidRPr="003B2883">
        <w:t xml:space="preserve">        '503':</w:t>
      </w:r>
    </w:p>
    <w:p w14:paraId="1B91AD06" w14:textId="77777777" w:rsidR="003F4E86" w:rsidRPr="003B2883" w:rsidRDefault="003F4E86" w:rsidP="003F4E86">
      <w:pPr>
        <w:pStyle w:val="PL"/>
      </w:pPr>
      <w:r w:rsidRPr="003B2883">
        <w:t xml:space="preserve">          $ref: 'TS29571_CommonData.yaml#/components/responses/503'</w:t>
      </w:r>
    </w:p>
    <w:p w14:paraId="3EA78AC8" w14:textId="77777777" w:rsidR="00C91BFE" w:rsidRPr="003B2883" w:rsidRDefault="00C91BFE" w:rsidP="00C91BFE">
      <w:pPr>
        <w:pStyle w:val="PL"/>
      </w:pPr>
      <w:r w:rsidRPr="003B2883">
        <w:t xml:space="preserve">  /non-ue-n2-messages/transfer:</w:t>
      </w:r>
    </w:p>
    <w:p w14:paraId="3C83FF10" w14:textId="77777777" w:rsidR="00C91BFE" w:rsidRPr="003B2883" w:rsidRDefault="00C91BFE" w:rsidP="00C91BFE">
      <w:pPr>
        <w:pStyle w:val="PL"/>
      </w:pPr>
      <w:r w:rsidRPr="003B2883">
        <w:t xml:space="preserve">    post:</w:t>
      </w:r>
    </w:p>
    <w:p w14:paraId="2EDCCB93" w14:textId="77777777" w:rsidR="00C91BFE" w:rsidRPr="003B2883" w:rsidRDefault="00C91BFE" w:rsidP="00C91BFE">
      <w:pPr>
        <w:pStyle w:val="PL"/>
      </w:pPr>
      <w:r w:rsidRPr="003B2883">
        <w:t xml:space="preserve">      summary: Namf_Communication Non UE N2 Message Transfer service Operation</w:t>
      </w:r>
    </w:p>
    <w:p w14:paraId="677A9A2C" w14:textId="77777777" w:rsidR="00C91BFE" w:rsidRPr="003B2883" w:rsidRDefault="00C91BFE" w:rsidP="00C91BFE">
      <w:pPr>
        <w:pStyle w:val="PL"/>
      </w:pPr>
      <w:r w:rsidRPr="003B2883">
        <w:t xml:space="preserve">      tags:</w:t>
      </w:r>
    </w:p>
    <w:p w14:paraId="657966AB" w14:textId="77777777" w:rsidR="008D1FA2" w:rsidRPr="003B2883" w:rsidRDefault="008D1FA2" w:rsidP="008D1FA2">
      <w:pPr>
        <w:pStyle w:val="PL"/>
      </w:pPr>
      <w:r w:rsidRPr="003B2883">
        <w:t xml:space="preserve">        - </w:t>
      </w:r>
      <w:r w:rsidRPr="003B2883">
        <w:rPr>
          <w:lang w:eastAsia="zh-CN"/>
        </w:rPr>
        <w:t>Non UE N2Messages collection</w:t>
      </w:r>
      <w:r w:rsidRPr="003B2883">
        <w:rPr>
          <w:iCs/>
        </w:rPr>
        <w:t xml:space="preserve"> (Document)</w:t>
      </w:r>
    </w:p>
    <w:p w14:paraId="18B76C64" w14:textId="77777777" w:rsidR="00C91BFE" w:rsidRPr="003B2883" w:rsidRDefault="00C91BFE" w:rsidP="00C91BFE">
      <w:pPr>
        <w:pStyle w:val="PL"/>
      </w:pPr>
      <w:r w:rsidRPr="003B2883">
        <w:t xml:space="preserve">      operationId: NonUeN2MessageTransfer</w:t>
      </w:r>
    </w:p>
    <w:p w14:paraId="4FC5EE80" w14:textId="77777777" w:rsidR="00C91BFE" w:rsidRPr="003B2883" w:rsidRDefault="00C91BFE" w:rsidP="00C91BFE">
      <w:pPr>
        <w:pStyle w:val="PL"/>
      </w:pPr>
      <w:r w:rsidRPr="003B2883">
        <w:t xml:space="preserve">      requestBody:</w:t>
      </w:r>
    </w:p>
    <w:p w14:paraId="775B8AD9" w14:textId="77777777" w:rsidR="00C91BFE" w:rsidRPr="003B2883" w:rsidRDefault="00C91BFE" w:rsidP="00C91BFE">
      <w:pPr>
        <w:pStyle w:val="PL"/>
      </w:pPr>
      <w:r w:rsidRPr="003B2883">
        <w:t xml:space="preserve">        content:</w:t>
      </w:r>
    </w:p>
    <w:p w14:paraId="0DEAABAF" w14:textId="77777777" w:rsidR="00C91BFE" w:rsidRPr="003B2883" w:rsidRDefault="00C91BFE" w:rsidP="00C91BFE">
      <w:pPr>
        <w:pStyle w:val="PL"/>
      </w:pPr>
      <w:r w:rsidRPr="003B2883">
        <w:t xml:space="preserve">          application/json:</w:t>
      </w:r>
    </w:p>
    <w:p w14:paraId="7EC90DFF" w14:textId="77777777" w:rsidR="00C91BFE" w:rsidRPr="003B2883" w:rsidRDefault="00C91BFE" w:rsidP="00C91BFE">
      <w:pPr>
        <w:pStyle w:val="PL"/>
      </w:pPr>
      <w:r w:rsidRPr="003B2883">
        <w:t xml:space="preserve">            schema:</w:t>
      </w:r>
    </w:p>
    <w:p w14:paraId="022ADD09" w14:textId="77777777" w:rsidR="00C91BFE" w:rsidRPr="003B2883" w:rsidRDefault="00C91BFE" w:rsidP="00C91BFE">
      <w:pPr>
        <w:pStyle w:val="PL"/>
      </w:pPr>
      <w:r w:rsidRPr="003B2883">
        <w:t xml:space="preserve">              $ref: '#/components/schemas/N2InformationTransferReqData'</w:t>
      </w:r>
    </w:p>
    <w:p w14:paraId="416E5D3D" w14:textId="77777777" w:rsidR="00C91BFE" w:rsidRPr="003B2883" w:rsidRDefault="00C91BFE" w:rsidP="00C91BFE">
      <w:pPr>
        <w:pStyle w:val="PL"/>
      </w:pPr>
      <w:r w:rsidRPr="003B2883">
        <w:t xml:space="preserve">          multipart/related:  # message with binary body part(s)</w:t>
      </w:r>
    </w:p>
    <w:p w14:paraId="41FBC521" w14:textId="77777777" w:rsidR="00C91BFE" w:rsidRPr="003B2883" w:rsidRDefault="00C91BFE" w:rsidP="00C91BFE">
      <w:pPr>
        <w:pStyle w:val="PL"/>
      </w:pPr>
      <w:r w:rsidRPr="003B2883">
        <w:t xml:space="preserve">            schema:</w:t>
      </w:r>
    </w:p>
    <w:p w14:paraId="72C656E8" w14:textId="77777777" w:rsidR="00C91BFE" w:rsidRPr="003B2883" w:rsidRDefault="00C91BFE" w:rsidP="00C91BFE">
      <w:pPr>
        <w:pStyle w:val="PL"/>
      </w:pPr>
      <w:r w:rsidRPr="003B2883">
        <w:t xml:space="preserve">              type: object</w:t>
      </w:r>
    </w:p>
    <w:p w14:paraId="3E00ECE8" w14:textId="77777777" w:rsidR="00C91BFE" w:rsidRPr="003B2883" w:rsidRDefault="00C91BFE" w:rsidP="00C91BFE">
      <w:pPr>
        <w:pStyle w:val="PL"/>
      </w:pPr>
      <w:r w:rsidRPr="003B2883">
        <w:t xml:space="preserve">              properties: # Request parts</w:t>
      </w:r>
    </w:p>
    <w:p w14:paraId="448D460A" w14:textId="77777777" w:rsidR="00C91BFE" w:rsidRPr="003B2883" w:rsidRDefault="00C91BFE" w:rsidP="00C91BFE">
      <w:pPr>
        <w:pStyle w:val="PL"/>
      </w:pPr>
      <w:r w:rsidRPr="003B2883">
        <w:t xml:space="preserve">                jsonData:</w:t>
      </w:r>
    </w:p>
    <w:p w14:paraId="7AC4CB97" w14:textId="77777777" w:rsidR="00C91BFE" w:rsidRPr="003B2883" w:rsidRDefault="00C91BFE" w:rsidP="00C91BFE">
      <w:pPr>
        <w:pStyle w:val="PL"/>
      </w:pPr>
      <w:r w:rsidRPr="003B2883">
        <w:t xml:space="preserve">                  $ref: '#/components/schemas/N2InformationTransferReqData'</w:t>
      </w:r>
    </w:p>
    <w:p w14:paraId="6AC35783" w14:textId="77777777" w:rsidR="00C91BFE" w:rsidRPr="003B2883" w:rsidRDefault="00C91BFE" w:rsidP="00C91BFE">
      <w:pPr>
        <w:pStyle w:val="PL"/>
      </w:pPr>
      <w:r w:rsidRPr="003B2883">
        <w:t xml:space="preserve">                binaryDataN2Information:</w:t>
      </w:r>
    </w:p>
    <w:p w14:paraId="63013FF0" w14:textId="77777777" w:rsidR="00C91BFE" w:rsidRPr="003B2883" w:rsidRDefault="00C91BFE" w:rsidP="00C91BFE">
      <w:pPr>
        <w:pStyle w:val="PL"/>
      </w:pPr>
      <w:r w:rsidRPr="003B2883">
        <w:t xml:space="preserve">                  type: string</w:t>
      </w:r>
    </w:p>
    <w:p w14:paraId="41FEC3FD" w14:textId="77777777" w:rsidR="00C91BFE" w:rsidRPr="003B2883" w:rsidRDefault="00C91BFE" w:rsidP="00C91BFE">
      <w:pPr>
        <w:pStyle w:val="PL"/>
      </w:pPr>
      <w:r w:rsidRPr="003B2883">
        <w:t xml:space="preserve">                  format: binary</w:t>
      </w:r>
    </w:p>
    <w:p w14:paraId="65B186AB" w14:textId="77777777" w:rsidR="00C91BFE" w:rsidRPr="003B2883" w:rsidRDefault="00C91BFE" w:rsidP="00C91BFE">
      <w:pPr>
        <w:pStyle w:val="PL"/>
      </w:pPr>
      <w:r w:rsidRPr="003B2883">
        <w:t xml:space="preserve">            encoding:</w:t>
      </w:r>
    </w:p>
    <w:p w14:paraId="66882C14" w14:textId="77777777" w:rsidR="00C91BFE" w:rsidRPr="003B2883" w:rsidRDefault="00C91BFE" w:rsidP="00C91BFE">
      <w:pPr>
        <w:pStyle w:val="PL"/>
      </w:pPr>
      <w:r w:rsidRPr="003B2883">
        <w:t xml:space="preserve">              jsonData:</w:t>
      </w:r>
    </w:p>
    <w:p w14:paraId="110FF2EE" w14:textId="77777777" w:rsidR="00C91BFE" w:rsidRPr="003B2883" w:rsidRDefault="00C91BFE" w:rsidP="00C91BFE">
      <w:pPr>
        <w:pStyle w:val="PL"/>
      </w:pPr>
      <w:r w:rsidRPr="003B2883">
        <w:t xml:space="preserve">                contentType:  application/json</w:t>
      </w:r>
    </w:p>
    <w:p w14:paraId="2BE74B03" w14:textId="77777777" w:rsidR="00C91BFE" w:rsidRPr="003B2883" w:rsidRDefault="00C91BFE" w:rsidP="00C91BFE">
      <w:pPr>
        <w:pStyle w:val="PL"/>
      </w:pPr>
      <w:r w:rsidRPr="003B2883">
        <w:t xml:space="preserve">              binaryDataN2Information:</w:t>
      </w:r>
    </w:p>
    <w:p w14:paraId="63356E8E" w14:textId="77777777" w:rsidR="00C91BFE" w:rsidRPr="003B2883" w:rsidRDefault="00C91BFE" w:rsidP="00C91BFE">
      <w:pPr>
        <w:pStyle w:val="PL"/>
      </w:pPr>
      <w:r w:rsidRPr="003B2883">
        <w:t xml:space="preserve">                contentType:  application/vnd.3gpp.ngap</w:t>
      </w:r>
    </w:p>
    <w:p w14:paraId="13DF2DD5" w14:textId="77777777" w:rsidR="00C91BFE" w:rsidRPr="003B2883" w:rsidRDefault="00C91BFE" w:rsidP="00C91BFE">
      <w:pPr>
        <w:pStyle w:val="PL"/>
      </w:pPr>
      <w:r w:rsidRPr="003B2883">
        <w:t xml:space="preserve">                headers:</w:t>
      </w:r>
    </w:p>
    <w:p w14:paraId="73EDFB99" w14:textId="77777777" w:rsidR="00C91BFE" w:rsidRPr="003B2883" w:rsidRDefault="00C91BFE" w:rsidP="00C91BFE">
      <w:pPr>
        <w:pStyle w:val="PL"/>
      </w:pPr>
      <w:r w:rsidRPr="003B2883">
        <w:t xml:space="preserve">                  Content-Id:</w:t>
      </w:r>
    </w:p>
    <w:p w14:paraId="0BDA17C5" w14:textId="77777777" w:rsidR="00C91BFE" w:rsidRPr="003B2883" w:rsidRDefault="00C91BFE" w:rsidP="00C91BFE">
      <w:pPr>
        <w:pStyle w:val="PL"/>
      </w:pPr>
      <w:r w:rsidRPr="003B2883">
        <w:t xml:space="preserve">                    schema:</w:t>
      </w:r>
    </w:p>
    <w:p w14:paraId="48CE855B" w14:textId="54173AC5" w:rsidR="00C91BFE" w:rsidRPr="003B2883" w:rsidRDefault="00C91BFE" w:rsidP="00C91BFE">
      <w:pPr>
        <w:pStyle w:val="PL"/>
      </w:pPr>
      <w:r w:rsidRPr="003B2883">
        <w:t xml:space="preserve">                      type: string</w:t>
      </w:r>
    </w:p>
    <w:p w14:paraId="35DED504" w14:textId="77777777" w:rsidR="00C91BFE" w:rsidRPr="003B2883" w:rsidRDefault="00C91BFE" w:rsidP="00C91BFE">
      <w:pPr>
        <w:pStyle w:val="PL"/>
      </w:pPr>
      <w:r w:rsidRPr="003B2883">
        <w:t xml:space="preserve">        required: true</w:t>
      </w:r>
    </w:p>
    <w:p w14:paraId="409ED5F1" w14:textId="77777777" w:rsidR="00C91BFE" w:rsidRPr="003B2883" w:rsidRDefault="00C91BFE" w:rsidP="00C91BFE">
      <w:pPr>
        <w:pStyle w:val="PL"/>
      </w:pPr>
      <w:r w:rsidRPr="003B2883">
        <w:t xml:space="preserve">      responses:</w:t>
      </w:r>
    </w:p>
    <w:p w14:paraId="28825013" w14:textId="77777777" w:rsidR="00C91BFE" w:rsidRPr="003B2883" w:rsidRDefault="00C91BFE" w:rsidP="00C91BFE">
      <w:pPr>
        <w:pStyle w:val="PL"/>
      </w:pPr>
      <w:r w:rsidRPr="003B2883">
        <w:t xml:space="preserve">        '200':</w:t>
      </w:r>
    </w:p>
    <w:p w14:paraId="2A46B45B" w14:textId="77777777" w:rsidR="00C91BFE" w:rsidRPr="003B2883" w:rsidRDefault="00C91BFE" w:rsidP="00C91BFE">
      <w:pPr>
        <w:pStyle w:val="PL"/>
      </w:pPr>
      <w:r w:rsidRPr="003B2883">
        <w:t xml:space="preserve">          description: Non UE N2 Message Transfer successfully initiated.</w:t>
      </w:r>
    </w:p>
    <w:p w14:paraId="7581DD86" w14:textId="77777777" w:rsidR="00C91BFE" w:rsidRPr="003B2883" w:rsidRDefault="00C91BFE" w:rsidP="00C91BFE">
      <w:pPr>
        <w:pStyle w:val="PL"/>
      </w:pPr>
      <w:r w:rsidRPr="003B2883">
        <w:t xml:space="preserve">          content:</w:t>
      </w:r>
    </w:p>
    <w:p w14:paraId="121C4F0D" w14:textId="77777777" w:rsidR="00C91BFE" w:rsidRPr="003B2883" w:rsidRDefault="00C91BFE" w:rsidP="00C91BFE">
      <w:pPr>
        <w:pStyle w:val="PL"/>
      </w:pPr>
      <w:r w:rsidRPr="003B2883">
        <w:t xml:space="preserve">            application/json:</w:t>
      </w:r>
    </w:p>
    <w:p w14:paraId="63115274" w14:textId="77777777" w:rsidR="00C91BFE" w:rsidRPr="003B2883" w:rsidRDefault="00C91BFE" w:rsidP="00C91BFE">
      <w:pPr>
        <w:pStyle w:val="PL"/>
      </w:pPr>
      <w:r w:rsidRPr="003B2883">
        <w:t xml:space="preserve">              schema:</w:t>
      </w:r>
    </w:p>
    <w:p w14:paraId="2A9516D7" w14:textId="77777777" w:rsidR="00C91BFE" w:rsidRPr="003B2883" w:rsidRDefault="00C91BFE" w:rsidP="00C91BFE">
      <w:pPr>
        <w:pStyle w:val="PL"/>
      </w:pPr>
      <w:r w:rsidRPr="003B2883">
        <w:t xml:space="preserve">                $ref: '#/components/schemas/N2InformationTransferRspData'</w:t>
      </w:r>
    </w:p>
    <w:p w14:paraId="349A02C2" w14:textId="77777777" w:rsidR="00C91BFE" w:rsidRPr="003B2883" w:rsidRDefault="00C91BFE" w:rsidP="00C91BFE">
      <w:pPr>
        <w:pStyle w:val="PL"/>
      </w:pPr>
      <w:r w:rsidRPr="003B2883">
        <w:t xml:space="preserve">        '400':</w:t>
      </w:r>
    </w:p>
    <w:p w14:paraId="13689F5A" w14:textId="77777777" w:rsidR="00C91BFE" w:rsidRPr="003B2883" w:rsidRDefault="00C91BFE" w:rsidP="00C91BFE">
      <w:pPr>
        <w:pStyle w:val="PL"/>
      </w:pPr>
      <w:r w:rsidRPr="003B2883">
        <w:t xml:space="preserve">          description: Bad Request</w:t>
      </w:r>
    </w:p>
    <w:p w14:paraId="2FB5EF20" w14:textId="77777777" w:rsidR="00C91BFE" w:rsidRPr="003B2883" w:rsidRDefault="00C91BFE" w:rsidP="00C91BFE">
      <w:pPr>
        <w:pStyle w:val="PL"/>
      </w:pPr>
      <w:r w:rsidRPr="003B2883">
        <w:t xml:space="preserve">          content:</w:t>
      </w:r>
    </w:p>
    <w:p w14:paraId="71A377A3" w14:textId="77777777" w:rsidR="00C91BFE" w:rsidRPr="003B2883" w:rsidRDefault="00C91BFE" w:rsidP="00C91BFE">
      <w:pPr>
        <w:pStyle w:val="PL"/>
      </w:pPr>
      <w:r w:rsidRPr="003B2883">
        <w:t xml:space="preserve">            application/json:</w:t>
      </w:r>
    </w:p>
    <w:p w14:paraId="2731A054" w14:textId="77777777" w:rsidR="00C91BFE" w:rsidRPr="003B2883" w:rsidRDefault="00C91BFE" w:rsidP="00C91BFE">
      <w:pPr>
        <w:pStyle w:val="PL"/>
      </w:pPr>
      <w:r w:rsidRPr="003B2883">
        <w:t xml:space="preserve">              schema:</w:t>
      </w:r>
    </w:p>
    <w:p w14:paraId="35E07096" w14:textId="77777777" w:rsidR="00C91BFE" w:rsidRPr="003B2883" w:rsidRDefault="00C91BFE" w:rsidP="00C91BFE">
      <w:pPr>
        <w:pStyle w:val="PL"/>
      </w:pPr>
      <w:r w:rsidRPr="003B2883">
        <w:t xml:space="preserve">                $ref: '#/components/schemas/N2InformationTransferError'</w:t>
      </w:r>
    </w:p>
    <w:p w14:paraId="7E4BFB90" w14:textId="77777777" w:rsidR="00C91BFE" w:rsidRPr="003B2883" w:rsidRDefault="00C91BFE" w:rsidP="00C91BFE">
      <w:pPr>
        <w:pStyle w:val="PL"/>
      </w:pPr>
      <w:r w:rsidRPr="003B2883">
        <w:t xml:space="preserve">        '403':</w:t>
      </w:r>
    </w:p>
    <w:p w14:paraId="43FEB1AF" w14:textId="77777777" w:rsidR="00C91BFE" w:rsidRPr="003B2883" w:rsidRDefault="00C91BFE" w:rsidP="00C91BFE">
      <w:pPr>
        <w:pStyle w:val="PL"/>
      </w:pPr>
      <w:r w:rsidRPr="003B2883">
        <w:t xml:space="preserve">          description: Forbidden</w:t>
      </w:r>
    </w:p>
    <w:p w14:paraId="1CF34F7B" w14:textId="77777777" w:rsidR="00C91BFE" w:rsidRPr="003B2883" w:rsidRDefault="00C91BFE" w:rsidP="00C91BFE">
      <w:pPr>
        <w:pStyle w:val="PL"/>
      </w:pPr>
      <w:r w:rsidRPr="003B2883">
        <w:t xml:space="preserve">          content:</w:t>
      </w:r>
    </w:p>
    <w:p w14:paraId="3D3CF168" w14:textId="77777777" w:rsidR="00C91BFE" w:rsidRPr="003B2883" w:rsidRDefault="00C91BFE" w:rsidP="00C91BFE">
      <w:pPr>
        <w:pStyle w:val="PL"/>
      </w:pPr>
      <w:r w:rsidRPr="003B2883">
        <w:t xml:space="preserve">            application/json:</w:t>
      </w:r>
    </w:p>
    <w:p w14:paraId="660606CF" w14:textId="77777777" w:rsidR="00C91BFE" w:rsidRPr="003B2883" w:rsidRDefault="00C91BFE" w:rsidP="00C91BFE">
      <w:pPr>
        <w:pStyle w:val="PL"/>
      </w:pPr>
      <w:r w:rsidRPr="003B2883">
        <w:t xml:space="preserve">              schema:</w:t>
      </w:r>
    </w:p>
    <w:p w14:paraId="10401FD9" w14:textId="77777777" w:rsidR="00C91BFE" w:rsidRPr="003B2883" w:rsidRDefault="00C91BFE" w:rsidP="00C91BFE">
      <w:pPr>
        <w:pStyle w:val="PL"/>
      </w:pPr>
      <w:r w:rsidRPr="003B2883">
        <w:t xml:space="preserve">                $ref: '#/components/schemas/N2InformationTransferError'</w:t>
      </w:r>
    </w:p>
    <w:p w14:paraId="071289D9" w14:textId="77777777" w:rsidR="00C91BFE" w:rsidRPr="003B2883" w:rsidRDefault="00C91BFE" w:rsidP="00C91BFE">
      <w:pPr>
        <w:pStyle w:val="PL"/>
      </w:pPr>
      <w:r w:rsidRPr="003B2883">
        <w:lastRenderedPageBreak/>
        <w:t xml:space="preserve">        '404':</w:t>
      </w:r>
    </w:p>
    <w:p w14:paraId="6D3EFE48" w14:textId="77777777" w:rsidR="00C91BFE" w:rsidRPr="003B2883" w:rsidRDefault="00C91BFE" w:rsidP="00C91BFE">
      <w:pPr>
        <w:pStyle w:val="PL"/>
      </w:pPr>
      <w:r w:rsidRPr="003B2883">
        <w:t xml:space="preserve">          description: Not Found</w:t>
      </w:r>
    </w:p>
    <w:p w14:paraId="24ADEFB1" w14:textId="77777777" w:rsidR="00C91BFE" w:rsidRPr="003B2883" w:rsidRDefault="00C91BFE" w:rsidP="00C91BFE">
      <w:pPr>
        <w:pStyle w:val="PL"/>
      </w:pPr>
      <w:r w:rsidRPr="003B2883">
        <w:t xml:space="preserve">          content:</w:t>
      </w:r>
    </w:p>
    <w:p w14:paraId="3FD1238E" w14:textId="77777777" w:rsidR="00C91BFE" w:rsidRPr="003B2883" w:rsidRDefault="00C91BFE" w:rsidP="00C91BFE">
      <w:pPr>
        <w:pStyle w:val="PL"/>
      </w:pPr>
      <w:r w:rsidRPr="003B2883">
        <w:t xml:space="preserve">            application/json:</w:t>
      </w:r>
    </w:p>
    <w:p w14:paraId="554DD8A6" w14:textId="77777777" w:rsidR="00C91BFE" w:rsidRPr="003B2883" w:rsidRDefault="00C91BFE" w:rsidP="00C91BFE">
      <w:pPr>
        <w:pStyle w:val="PL"/>
      </w:pPr>
      <w:r w:rsidRPr="003B2883">
        <w:t xml:space="preserve">              schema:</w:t>
      </w:r>
    </w:p>
    <w:p w14:paraId="267D3EE2" w14:textId="77777777" w:rsidR="00C91BFE" w:rsidRPr="003B2883" w:rsidRDefault="00C91BFE" w:rsidP="00C91BFE">
      <w:pPr>
        <w:pStyle w:val="PL"/>
      </w:pPr>
      <w:r w:rsidRPr="003B2883">
        <w:t xml:space="preserve">                $ref: '#/components/schemas/N2InformationTransferError'</w:t>
      </w:r>
    </w:p>
    <w:p w14:paraId="2DE23121" w14:textId="77777777" w:rsidR="006A4C25" w:rsidRPr="003B2883" w:rsidRDefault="006A4C25" w:rsidP="006A4C25">
      <w:pPr>
        <w:pStyle w:val="PL"/>
      </w:pPr>
      <w:r w:rsidRPr="003B2883">
        <w:t xml:space="preserve">        '411':</w:t>
      </w:r>
    </w:p>
    <w:p w14:paraId="59838E56" w14:textId="77777777" w:rsidR="006A4C25" w:rsidRPr="003B2883" w:rsidRDefault="006A4C25" w:rsidP="006A4C25">
      <w:pPr>
        <w:pStyle w:val="PL"/>
      </w:pPr>
      <w:r w:rsidRPr="003B2883">
        <w:t xml:space="preserve">          $ref: 'TS29571_CommonData.yaml#/components/responses/411'</w:t>
      </w:r>
    </w:p>
    <w:p w14:paraId="26F860CC" w14:textId="77777777" w:rsidR="006A4C25" w:rsidRPr="003B2883" w:rsidRDefault="006A4C25" w:rsidP="006A4C25">
      <w:pPr>
        <w:pStyle w:val="PL"/>
      </w:pPr>
      <w:r w:rsidRPr="003B2883">
        <w:t xml:space="preserve">        '413':</w:t>
      </w:r>
    </w:p>
    <w:p w14:paraId="21A626A3" w14:textId="77777777" w:rsidR="006A4C25" w:rsidRPr="003B2883" w:rsidRDefault="006A4C25" w:rsidP="006A4C25">
      <w:pPr>
        <w:pStyle w:val="PL"/>
      </w:pPr>
      <w:r w:rsidRPr="003B2883">
        <w:t xml:space="preserve">          $ref: 'TS29571_CommonData.yaml#/components/responses/413'</w:t>
      </w:r>
    </w:p>
    <w:p w14:paraId="7E24FB5A" w14:textId="77777777" w:rsidR="006A4C25" w:rsidRPr="003B2883" w:rsidRDefault="006A4C25" w:rsidP="006A4C25">
      <w:pPr>
        <w:pStyle w:val="PL"/>
      </w:pPr>
      <w:r w:rsidRPr="003B2883">
        <w:t xml:space="preserve">        '415':</w:t>
      </w:r>
    </w:p>
    <w:p w14:paraId="6BCB981D" w14:textId="77777777" w:rsidR="006A4C25" w:rsidRPr="003B2883" w:rsidRDefault="006A4C25" w:rsidP="006A4C25">
      <w:pPr>
        <w:pStyle w:val="PL"/>
      </w:pPr>
      <w:r w:rsidRPr="003B2883">
        <w:t xml:space="preserve">          $ref: 'TS29571_CommonData.yaml#/components/responses/415'</w:t>
      </w:r>
    </w:p>
    <w:p w14:paraId="7C978A71" w14:textId="77777777" w:rsidR="00A826CF" w:rsidRPr="003B2883" w:rsidRDefault="00A826CF" w:rsidP="00A826CF">
      <w:pPr>
        <w:pStyle w:val="PL"/>
      </w:pPr>
      <w:r w:rsidRPr="003B2883">
        <w:t xml:space="preserve">        '429':</w:t>
      </w:r>
    </w:p>
    <w:p w14:paraId="5CA6FF45" w14:textId="77777777" w:rsidR="00A826CF" w:rsidRPr="003B2883" w:rsidRDefault="00A826CF" w:rsidP="00A826CF">
      <w:pPr>
        <w:pStyle w:val="PL"/>
      </w:pPr>
      <w:r w:rsidRPr="003B2883">
        <w:t xml:space="preserve">          $ref: 'TS29571_CommonData.yaml#/components/responses/429'</w:t>
      </w:r>
    </w:p>
    <w:p w14:paraId="0D9BDB67" w14:textId="77777777" w:rsidR="00C91BFE" w:rsidRPr="003B2883" w:rsidRDefault="00C91BFE" w:rsidP="00C91BFE">
      <w:pPr>
        <w:pStyle w:val="PL"/>
      </w:pPr>
      <w:r w:rsidRPr="003B2883">
        <w:t xml:space="preserve">        '500':</w:t>
      </w:r>
    </w:p>
    <w:p w14:paraId="2F3CB006" w14:textId="77777777" w:rsidR="00C91BFE" w:rsidRPr="003B2883" w:rsidRDefault="00C91BFE" w:rsidP="00C91BFE">
      <w:pPr>
        <w:pStyle w:val="PL"/>
      </w:pPr>
      <w:r w:rsidRPr="003B2883">
        <w:t xml:space="preserve">          description: Internal Server Error</w:t>
      </w:r>
    </w:p>
    <w:p w14:paraId="46399319" w14:textId="77777777" w:rsidR="00C91BFE" w:rsidRPr="003B2883" w:rsidRDefault="00C91BFE" w:rsidP="00C91BFE">
      <w:pPr>
        <w:pStyle w:val="PL"/>
      </w:pPr>
      <w:r w:rsidRPr="003B2883">
        <w:t xml:space="preserve">          content:</w:t>
      </w:r>
    </w:p>
    <w:p w14:paraId="29CCF369" w14:textId="77777777" w:rsidR="00C91BFE" w:rsidRPr="003B2883" w:rsidRDefault="00C91BFE" w:rsidP="00C91BFE">
      <w:pPr>
        <w:pStyle w:val="PL"/>
      </w:pPr>
      <w:r w:rsidRPr="003B2883">
        <w:t xml:space="preserve">            application/json:</w:t>
      </w:r>
    </w:p>
    <w:p w14:paraId="36A2C801" w14:textId="77777777" w:rsidR="00C91BFE" w:rsidRPr="003B2883" w:rsidRDefault="00C91BFE" w:rsidP="00C91BFE">
      <w:pPr>
        <w:pStyle w:val="PL"/>
      </w:pPr>
      <w:r w:rsidRPr="003B2883">
        <w:t xml:space="preserve">              schema:</w:t>
      </w:r>
    </w:p>
    <w:p w14:paraId="1DDFA56F" w14:textId="77777777" w:rsidR="00C91BFE" w:rsidRPr="003B2883" w:rsidRDefault="00C91BFE" w:rsidP="00C91BFE">
      <w:pPr>
        <w:pStyle w:val="PL"/>
      </w:pPr>
      <w:r w:rsidRPr="003B2883">
        <w:t xml:space="preserve">                $ref: '#/components/schemas/N2InformationTransferError'</w:t>
      </w:r>
    </w:p>
    <w:p w14:paraId="27DA4959" w14:textId="77777777" w:rsidR="00C91BFE" w:rsidRPr="003B2883" w:rsidRDefault="00C91BFE" w:rsidP="00C91BFE">
      <w:pPr>
        <w:pStyle w:val="PL"/>
      </w:pPr>
      <w:r w:rsidRPr="003B2883">
        <w:t xml:space="preserve">        '503':</w:t>
      </w:r>
    </w:p>
    <w:p w14:paraId="7C3CB3BE" w14:textId="77777777" w:rsidR="00C91BFE" w:rsidRPr="003B2883" w:rsidRDefault="00C91BFE" w:rsidP="00C91BFE">
      <w:pPr>
        <w:pStyle w:val="PL"/>
      </w:pPr>
      <w:r w:rsidRPr="003B2883">
        <w:t xml:space="preserve">          description: Service Unavailable</w:t>
      </w:r>
    </w:p>
    <w:p w14:paraId="3FC88D1D" w14:textId="77777777" w:rsidR="00C91BFE" w:rsidRPr="003B2883" w:rsidRDefault="00C91BFE" w:rsidP="00C91BFE">
      <w:pPr>
        <w:pStyle w:val="PL"/>
      </w:pPr>
      <w:r w:rsidRPr="003B2883">
        <w:t xml:space="preserve">          content:</w:t>
      </w:r>
    </w:p>
    <w:p w14:paraId="0BDA6C94" w14:textId="77777777" w:rsidR="00C91BFE" w:rsidRPr="003B2883" w:rsidRDefault="00C91BFE" w:rsidP="00C91BFE">
      <w:pPr>
        <w:pStyle w:val="PL"/>
      </w:pPr>
      <w:r w:rsidRPr="003B2883">
        <w:t xml:space="preserve">            application/json:</w:t>
      </w:r>
    </w:p>
    <w:p w14:paraId="5584117A" w14:textId="77777777" w:rsidR="00C91BFE" w:rsidRPr="003B2883" w:rsidRDefault="00C91BFE" w:rsidP="00C91BFE">
      <w:pPr>
        <w:pStyle w:val="PL"/>
      </w:pPr>
      <w:r w:rsidRPr="003B2883">
        <w:t xml:space="preserve">              schema:</w:t>
      </w:r>
    </w:p>
    <w:p w14:paraId="469F5980" w14:textId="77777777" w:rsidR="00C91BFE" w:rsidRPr="003B2883" w:rsidRDefault="00C91BFE" w:rsidP="00C91BFE">
      <w:pPr>
        <w:pStyle w:val="PL"/>
      </w:pPr>
      <w:r w:rsidRPr="003B2883">
        <w:t xml:space="preserve">                $ref: '#/components/schemas/N2InformationTransferError'</w:t>
      </w:r>
    </w:p>
    <w:p w14:paraId="6A3957B8" w14:textId="77777777" w:rsidR="00C91BFE" w:rsidRPr="003B2883" w:rsidRDefault="00C91BFE" w:rsidP="00C91BFE">
      <w:pPr>
        <w:pStyle w:val="PL"/>
      </w:pPr>
      <w:r w:rsidRPr="003B2883">
        <w:t xml:space="preserve">        default:</w:t>
      </w:r>
    </w:p>
    <w:p w14:paraId="34E70DFA" w14:textId="77777777" w:rsidR="00C91BFE" w:rsidRPr="003B2883" w:rsidRDefault="00C91BFE" w:rsidP="00C91BFE">
      <w:pPr>
        <w:pStyle w:val="PL"/>
      </w:pPr>
      <w:r w:rsidRPr="003B2883">
        <w:t xml:space="preserve">          description: Unexpected error</w:t>
      </w:r>
    </w:p>
    <w:p w14:paraId="1F100B63" w14:textId="77777777" w:rsidR="00C91BFE" w:rsidRPr="003B2883" w:rsidRDefault="00C91BFE" w:rsidP="00C91BFE">
      <w:pPr>
        <w:pStyle w:val="PL"/>
      </w:pPr>
      <w:r w:rsidRPr="003B2883">
        <w:t xml:space="preserve">  /non-ue-n2-messages/subscriptions:</w:t>
      </w:r>
    </w:p>
    <w:p w14:paraId="45918718" w14:textId="77777777" w:rsidR="00C91BFE" w:rsidRPr="003B2883" w:rsidRDefault="00C91BFE" w:rsidP="00C91BFE">
      <w:pPr>
        <w:pStyle w:val="PL"/>
      </w:pPr>
      <w:r w:rsidRPr="003B2883">
        <w:t xml:space="preserve">    post:</w:t>
      </w:r>
    </w:p>
    <w:p w14:paraId="7AF86B0C" w14:textId="77777777" w:rsidR="00C91BFE" w:rsidRPr="003B2883" w:rsidRDefault="00C91BFE" w:rsidP="00C91BFE">
      <w:pPr>
        <w:pStyle w:val="PL"/>
      </w:pPr>
      <w:r w:rsidRPr="003B2883">
        <w:t xml:space="preserve">      summary: Namf_Communication Non UE N2 Info Subscribe service Operation</w:t>
      </w:r>
    </w:p>
    <w:p w14:paraId="272FA891" w14:textId="77777777" w:rsidR="00C91BFE" w:rsidRPr="003B2883" w:rsidRDefault="00C91BFE" w:rsidP="00C91BFE">
      <w:pPr>
        <w:pStyle w:val="PL"/>
      </w:pPr>
      <w:r w:rsidRPr="003B2883">
        <w:t xml:space="preserve">      tags:</w:t>
      </w:r>
    </w:p>
    <w:p w14:paraId="6A628A3B" w14:textId="77777777" w:rsidR="008D1FA2" w:rsidRPr="003B2883" w:rsidRDefault="008D1FA2" w:rsidP="008D1FA2">
      <w:pPr>
        <w:pStyle w:val="PL"/>
      </w:pPr>
      <w:r w:rsidRPr="003B2883">
        <w:t xml:space="preserve">        - </w:t>
      </w:r>
      <w:r w:rsidRPr="003B2883">
        <w:rPr>
          <w:lang w:eastAsia="zh-CN"/>
        </w:rPr>
        <w:t>Non UE N2Messages Subscriptions collection (Document)</w:t>
      </w:r>
    </w:p>
    <w:p w14:paraId="6A2DF731" w14:textId="77777777" w:rsidR="00C91BFE" w:rsidRPr="003B2883" w:rsidRDefault="00C91BFE" w:rsidP="00C91BFE">
      <w:pPr>
        <w:pStyle w:val="PL"/>
      </w:pPr>
      <w:r w:rsidRPr="003B2883">
        <w:t xml:space="preserve">      operationId: NonUeN2InfoSubscribe</w:t>
      </w:r>
    </w:p>
    <w:p w14:paraId="0070F8B5" w14:textId="77777777" w:rsidR="00C91BFE" w:rsidRPr="003B2883" w:rsidRDefault="00C91BFE" w:rsidP="00C91BFE">
      <w:pPr>
        <w:pStyle w:val="PL"/>
      </w:pPr>
      <w:r w:rsidRPr="003B2883">
        <w:t xml:space="preserve">      requestBody:</w:t>
      </w:r>
    </w:p>
    <w:p w14:paraId="0901EC6F" w14:textId="77777777" w:rsidR="00C91BFE" w:rsidRPr="003B2883" w:rsidRDefault="00C91BFE" w:rsidP="00C91BFE">
      <w:pPr>
        <w:pStyle w:val="PL"/>
      </w:pPr>
      <w:r w:rsidRPr="003B2883">
        <w:t xml:space="preserve">        content:</w:t>
      </w:r>
    </w:p>
    <w:p w14:paraId="29D8060A" w14:textId="77777777" w:rsidR="00C91BFE" w:rsidRPr="003B2883" w:rsidRDefault="00C91BFE" w:rsidP="00C91BFE">
      <w:pPr>
        <w:pStyle w:val="PL"/>
      </w:pPr>
      <w:r w:rsidRPr="003B2883">
        <w:t xml:space="preserve">          application/json:</w:t>
      </w:r>
    </w:p>
    <w:p w14:paraId="5F6C76F3" w14:textId="77777777" w:rsidR="00C91BFE" w:rsidRPr="003B2883" w:rsidRDefault="00C91BFE" w:rsidP="00C91BFE">
      <w:pPr>
        <w:pStyle w:val="PL"/>
      </w:pPr>
      <w:r w:rsidRPr="003B2883">
        <w:t xml:space="preserve">            schema:</w:t>
      </w:r>
    </w:p>
    <w:p w14:paraId="5F1C2B25" w14:textId="77777777" w:rsidR="00C91BFE" w:rsidRPr="003B2883" w:rsidRDefault="00C91BFE" w:rsidP="00C91BFE">
      <w:pPr>
        <w:pStyle w:val="PL"/>
      </w:pPr>
      <w:r w:rsidRPr="003B2883">
        <w:t xml:space="preserve">              $ref: '#/components/schemas/NonUeN2InfoSubscriptionCreateData'</w:t>
      </w:r>
    </w:p>
    <w:p w14:paraId="56B00AF3" w14:textId="77777777" w:rsidR="00C91BFE" w:rsidRPr="003B2883" w:rsidRDefault="00C91BFE" w:rsidP="00C91BFE">
      <w:pPr>
        <w:pStyle w:val="PL"/>
      </w:pPr>
      <w:r w:rsidRPr="003B2883">
        <w:t xml:space="preserve">        required: true</w:t>
      </w:r>
    </w:p>
    <w:p w14:paraId="3AA0E452" w14:textId="77777777" w:rsidR="00C91BFE" w:rsidRPr="003B2883" w:rsidRDefault="00C91BFE" w:rsidP="00C91BFE">
      <w:pPr>
        <w:pStyle w:val="PL"/>
      </w:pPr>
      <w:r w:rsidRPr="003B2883">
        <w:t xml:space="preserve">      responses:</w:t>
      </w:r>
    </w:p>
    <w:p w14:paraId="4963E1AD" w14:textId="77777777" w:rsidR="00C91BFE" w:rsidRPr="003B2883" w:rsidRDefault="00C91BFE" w:rsidP="00C91BFE">
      <w:pPr>
        <w:pStyle w:val="PL"/>
      </w:pPr>
      <w:r w:rsidRPr="003B2883">
        <w:t xml:space="preserve">        '201':</w:t>
      </w:r>
    </w:p>
    <w:p w14:paraId="17D5730E" w14:textId="77777777" w:rsidR="00C91BFE" w:rsidRPr="003B2883" w:rsidRDefault="00C91BFE" w:rsidP="00C91BFE">
      <w:pPr>
        <w:pStyle w:val="PL"/>
      </w:pPr>
      <w:r w:rsidRPr="003B2883">
        <w:t xml:space="preserve">          description: Non UE N2 Info Subscription successfully created.</w:t>
      </w:r>
    </w:p>
    <w:p w14:paraId="72ABA551" w14:textId="77777777" w:rsidR="00B85159" w:rsidRPr="003B2883" w:rsidRDefault="00B85159" w:rsidP="00B85159">
      <w:pPr>
        <w:pStyle w:val="PL"/>
      </w:pPr>
      <w:r w:rsidRPr="003B2883">
        <w:t xml:space="preserve">          headers:</w:t>
      </w:r>
    </w:p>
    <w:p w14:paraId="3DF20E56" w14:textId="77777777" w:rsidR="00B85159" w:rsidRPr="003B2883" w:rsidRDefault="00B85159" w:rsidP="00B85159">
      <w:pPr>
        <w:pStyle w:val="PL"/>
      </w:pPr>
      <w:r w:rsidRPr="003B2883">
        <w:t xml:space="preserve">            Location:</w:t>
      </w:r>
    </w:p>
    <w:p w14:paraId="0A1CC11A" w14:textId="48A0BCA0"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/non-ue-n2-messages/subscriptions/{n2NotifySubscriptionId}'</w:t>
      </w:r>
    </w:p>
    <w:p w14:paraId="0C28BD58" w14:textId="77777777" w:rsidR="00B85159" w:rsidRPr="003B2883" w:rsidRDefault="00B85159" w:rsidP="00B85159">
      <w:pPr>
        <w:pStyle w:val="PL"/>
      </w:pPr>
      <w:r w:rsidRPr="003B2883">
        <w:t xml:space="preserve">              required: true</w:t>
      </w:r>
    </w:p>
    <w:p w14:paraId="11F4839B" w14:textId="77777777" w:rsidR="00B85159" w:rsidRPr="003B2883" w:rsidRDefault="00B85159" w:rsidP="00B85159">
      <w:pPr>
        <w:pStyle w:val="PL"/>
      </w:pPr>
      <w:r w:rsidRPr="003B2883">
        <w:t xml:space="preserve">              schema:</w:t>
      </w:r>
    </w:p>
    <w:p w14:paraId="6C699258" w14:textId="77777777" w:rsidR="00B85159" w:rsidRPr="003B2883" w:rsidRDefault="00B85159" w:rsidP="00B85159">
      <w:pPr>
        <w:pStyle w:val="PL"/>
      </w:pPr>
      <w:r w:rsidRPr="003B2883">
        <w:t xml:space="preserve">                type: string</w:t>
      </w:r>
    </w:p>
    <w:p w14:paraId="29202D49" w14:textId="77777777" w:rsidR="00C91BFE" w:rsidRPr="003B2883" w:rsidRDefault="00C91BFE" w:rsidP="00C91BFE">
      <w:pPr>
        <w:pStyle w:val="PL"/>
      </w:pPr>
      <w:r w:rsidRPr="003B2883">
        <w:t xml:space="preserve">          content:</w:t>
      </w:r>
    </w:p>
    <w:p w14:paraId="527611F9" w14:textId="77777777" w:rsidR="00C91BFE" w:rsidRPr="003B2883" w:rsidRDefault="00C91BFE" w:rsidP="00C91BFE">
      <w:pPr>
        <w:pStyle w:val="PL"/>
      </w:pPr>
      <w:r w:rsidRPr="003B2883">
        <w:t xml:space="preserve">            application/json:</w:t>
      </w:r>
    </w:p>
    <w:p w14:paraId="169C701A" w14:textId="77777777" w:rsidR="00C91BFE" w:rsidRPr="003B2883" w:rsidRDefault="00C91BFE" w:rsidP="00C91BFE">
      <w:pPr>
        <w:pStyle w:val="PL"/>
      </w:pPr>
      <w:r w:rsidRPr="003B2883">
        <w:t xml:space="preserve">              schema:</w:t>
      </w:r>
    </w:p>
    <w:p w14:paraId="0A85457A" w14:textId="77777777" w:rsidR="00C91BFE" w:rsidRPr="003B2883" w:rsidRDefault="00C91BFE" w:rsidP="00C91BFE">
      <w:pPr>
        <w:pStyle w:val="PL"/>
      </w:pPr>
      <w:r w:rsidRPr="003B2883">
        <w:t xml:space="preserve">                $ref: '#/components/schemas/NonUeN2InfoSubscriptionCreatedData'</w:t>
      </w:r>
    </w:p>
    <w:p w14:paraId="35C71D5B" w14:textId="77777777" w:rsidR="006A4C25" w:rsidRPr="003B2883" w:rsidRDefault="006A4C25" w:rsidP="006A4C25">
      <w:pPr>
        <w:pStyle w:val="PL"/>
      </w:pPr>
      <w:r w:rsidRPr="003B2883">
        <w:t xml:space="preserve">        '400':</w:t>
      </w:r>
    </w:p>
    <w:p w14:paraId="32BE0334" w14:textId="77777777" w:rsidR="006A4C25" w:rsidRPr="003B2883" w:rsidRDefault="006A4C25" w:rsidP="006A4C25">
      <w:pPr>
        <w:pStyle w:val="PL"/>
      </w:pPr>
      <w:r w:rsidRPr="003B2883">
        <w:t xml:space="preserve">          $ref: 'TS29571_CommonData.yaml#/components/responses/400'</w:t>
      </w:r>
    </w:p>
    <w:p w14:paraId="3E8D9EE2" w14:textId="77777777" w:rsidR="006A4C25" w:rsidRPr="003B2883" w:rsidRDefault="006A4C25" w:rsidP="006A4C25">
      <w:pPr>
        <w:pStyle w:val="PL"/>
      </w:pPr>
      <w:r w:rsidRPr="003B2883">
        <w:t xml:space="preserve">        '403':</w:t>
      </w:r>
    </w:p>
    <w:p w14:paraId="5A151865" w14:textId="77777777" w:rsidR="006A4C25" w:rsidRPr="003B2883" w:rsidRDefault="006A4C25" w:rsidP="006A4C25">
      <w:pPr>
        <w:pStyle w:val="PL"/>
      </w:pPr>
      <w:r w:rsidRPr="003B2883">
        <w:t xml:space="preserve">          $ref: 'TS29571_CommonData.yaml#/components/responses/403'</w:t>
      </w:r>
    </w:p>
    <w:p w14:paraId="7655C1CA" w14:textId="77777777" w:rsidR="006A4C25" w:rsidRPr="003B2883" w:rsidRDefault="006A4C25" w:rsidP="006A4C25">
      <w:pPr>
        <w:pStyle w:val="PL"/>
      </w:pPr>
      <w:r w:rsidRPr="003B2883">
        <w:t xml:space="preserve">        '411':</w:t>
      </w:r>
    </w:p>
    <w:p w14:paraId="52F86030" w14:textId="77777777" w:rsidR="006A4C25" w:rsidRPr="003B2883" w:rsidRDefault="006A4C25" w:rsidP="006A4C25">
      <w:pPr>
        <w:pStyle w:val="PL"/>
      </w:pPr>
      <w:r w:rsidRPr="003B2883">
        <w:t xml:space="preserve">          $ref: 'TS29571_CommonData.yaml#/components/responses/411'</w:t>
      </w:r>
    </w:p>
    <w:p w14:paraId="1D8EEA61" w14:textId="77777777" w:rsidR="006A4C25" w:rsidRPr="003B2883" w:rsidRDefault="006A4C25" w:rsidP="006A4C25">
      <w:pPr>
        <w:pStyle w:val="PL"/>
      </w:pPr>
      <w:r w:rsidRPr="003B2883">
        <w:t xml:space="preserve">        '413':</w:t>
      </w:r>
    </w:p>
    <w:p w14:paraId="0EC25605" w14:textId="77777777" w:rsidR="006A4C25" w:rsidRPr="003B2883" w:rsidRDefault="006A4C25" w:rsidP="006A4C25">
      <w:pPr>
        <w:pStyle w:val="PL"/>
      </w:pPr>
      <w:r w:rsidRPr="003B2883">
        <w:t xml:space="preserve">          $ref: 'TS29571_CommonData.yaml#/components/responses/413'</w:t>
      </w:r>
    </w:p>
    <w:p w14:paraId="506ABBEE" w14:textId="77777777" w:rsidR="006A4C25" w:rsidRPr="003B2883" w:rsidRDefault="006A4C25" w:rsidP="006A4C25">
      <w:pPr>
        <w:pStyle w:val="PL"/>
      </w:pPr>
      <w:r w:rsidRPr="003B2883">
        <w:t xml:space="preserve">        '415':</w:t>
      </w:r>
    </w:p>
    <w:p w14:paraId="29B8898E" w14:textId="77777777" w:rsidR="006A4C25" w:rsidRPr="003B2883" w:rsidRDefault="006A4C25" w:rsidP="006A4C25">
      <w:pPr>
        <w:pStyle w:val="PL"/>
      </w:pPr>
      <w:r w:rsidRPr="003B2883">
        <w:t xml:space="preserve">          $ref: 'TS29571_CommonData.yaml#/components/responses/415'</w:t>
      </w:r>
    </w:p>
    <w:p w14:paraId="2781DC3D" w14:textId="77777777" w:rsidR="00A826CF" w:rsidRPr="003B2883" w:rsidRDefault="00A826CF" w:rsidP="00A826CF">
      <w:pPr>
        <w:pStyle w:val="PL"/>
      </w:pPr>
      <w:r w:rsidRPr="003B2883">
        <w:t xml:space="preserve">        '429':</w:t>
      </w:r>
    </w:p>
    <w:p w14:paraId="3BEAC6DC" w14:textId="77777777" w:rsidR="00A826CF" w:rsidRPr="003B2883" w:rsidRDefault="00A826CF" w:rsidP="00A826CF">
      <w:pPr>
        <w:pStyle w:val="PL"/>
      </w:pPr>
      <w:r w:rsidRPr="003B2883">
        <w:t xml:space="preserve">          $ref: 'TS29571_CommonData.yaml#/components/responses/429'</w:t>
      </w:r>
    </w:p>
    <w:p w14:paraId="38DBB054" w14:textId="77777777" w:rsidR="006A4C25" w:rsidRPr="003B2883" w:rsidRDefault="006A4C25" w:rsidP="006A4C25">
      <w:pPr>
        <w:pStyle w:val="PL"/>
      </w:pPr>
      <w:r w:rsidRPr="003B2883">
        <w:t xml:space="preserve">        '500':</w:t>
      </w:r>
    </w:p>
    <w:p w14:paraId="5F084827" w14:textId="77777777" w:rsidR="006A4C25" w:rsidRPr="003B2883" w:rsidRDefault="006A4C25" w:rsidP="006A4C25">
      <w:pPr>
        <w:pStyle w:val="PL"/>
      </w:pPr>
      <w:r w:rsidRPr="003B2883">
        <w:t xml:space="preserve">          $ref: 'TS29571_CommonData.yaml#/components/responses/500'</w:t>
      </w:r>
    </w:p>
    <w:p w14:paraId="5BC4DE80" w14:textId="77777777" w:rsidR="006A4C25" w:rsidRPr="003B2883" w:rsidRDefault="006A4C25" w:rsidP="006A4C25">
      <w:pPr>
        <w:pStyle w:val="PL"/>
      </w:pPr>
      <w:r w:rsidRPr="003B2883">
        <w:t xml:space="preserve">        '503':</w:t>
      </w:r>
    </w:p>
    <w:p w14:paraId="2A98C8A4" w14:textId="77777777" w:rsidR="006A4C25" w:rsidRPr="003B2883" w:rsidRDefault="006A4C25" w:rsidP="006A4C25">
      <w:pPr>
        <w:pStyle w:val="PL"/>
      </w:pPr>
      <w:r w:rsidRPr="003B2883">
        <w:t xml:space="preserve">          $ref: 'TS29571_CommonData.yaml#/components/responses/503'</w:t>
      </w:r>
    </w:p>
    <w:p w14:paraId="425603E2" w14:textId="77777777" w:rsidR="00C91BFE" w:rsidRPr="003B2883" w:rsidRDefault="00C91BFE" w:rsidP="00C91BFE">
      <w:pPr>
        <w:pStyle w:val="PL"/>
      </w:pPr>
      <w:r w:rsidRPr="003B2883">
        <w:t xml:space="preserve">        default:</w:t>
      </w:r>
    </w:p>
    <w:p w14:paraId="78DFD9CD" w14:textId="77777777" w:rsidR="00C91BFE" w:rsidRPr="003B2883" w:rsidRDefault="00C91BFE" w:rsidP="00C91BFE">
      <w:pPr>
        <w:pStyle w:val="PL"/>
      </w:pPr>
      <w:r w:rsidRPr="003B2883">
        <w:t xml:space="preserve">          description: Unexpected error</w:t>
      </w:r>
    </w:p>
    <w:p w14:paraId="3EB39279" w14:textId="77777777" w:rsidR="00C91BFE" w:rsidRPr="003B2883" w:rsidRDefault="00C91BFE" w:rsidP="00C91BFE">
      <w:pPr>
        <w:pStyle w:val="PL"/>
      </w:pPr>
      <w:r w:rsidRPr="003B2883">
        <w:t xml:space="preserve">      callbacks:</w:t>
      </w:r>
    </w:p>
    <w:p w14:paraId="0A06EF52" w14:textId="77777777" w:rsidR="00C91BFE" w:rsidRPr="003B2883" w:rsidRDefault="00C91BFE" w:rsidP="00C91BFE">
      <w:pPr>
        <w:pStyle w:val="PL"/>
      </w:pPr>
      <w:r w:rsidRPr="003B2883">
        <w:t xml:space="preserve">        onN2InfoNotify:</w:t>
      </w:r>
    </w:p>
    <w:p w14:paraId="4717DB94" w14:textId="77777777" w:rsidR="00C91BFE" w:rsidRPr="003B2883" w:rsidRDefault="00C91BFE" w:rsidP="00C91BFE">
      <w:pPr>
        <w:pStyle w:val="PL"/>
      </w:pPr>
      <w:r w:rsidRPr="003B2883">
        <w:t xml:space="preserve">          </w:t>
      </w:r>
      <w:r w:rsidR="00A57556" w:rsidRPr="003B2883">
        <w:t>'</w:t>
      </w:r>
      <w:r w:rsidRPr="003B2883">
        <w:t>{$request.body#/n2NotifyCallbackUri}</w:t>
      </w:r>
      <w:r w:rsidR="00A57556" w:rsidRPr="003B2883">
        <w:t>'</w:t>
      </w:r>
      <w:r w:rsidRPr="003B2883">
        <w:t>:</w:t>
      </w:r>
    </w:p>
    <w:p w14:paraId="794F9ED8" w14:textId="77777777" w:rsidR="00C91BFE" w:rsidRPr="003B2883" w:rsidRDefault="00C91BFE" w:rsidP="00C91BFE">
      <w:pPr>
        <w:pStyle w:val="PL"/>
      </w:pPr>
      <w:r w:rsidRPr="003B2883">
        <w:t xml:space="preserve">            post:</w:t>
      </w:r>
    </w:p>
    <w:p w14:paraId="7E8DBBC0" w14:textId="77777777" w:rsidR="00C91BFE" w:rsidRPr="003B2883" w:rsidRDefault="00C91BFE" w:rsidP="00C91BFE">
      <w:pPr>
        <w:pStyle w:val="PL"/>
      </w:pPr>
      <w:r w:rsidRPr="003B2883">
        <w:t xml:space="preserve">              summary: Namf_Communication Non UE N2 Info Notify service Operation</w:t>
      </w:r>
    </w:p>
    <w:p w14:paraId="1E68BB8C" w14:textId="77777777" w:rsidR="00C91BFE" w:rsidRPr="003B2883" w:rsidRDefault="00C91BFE" w:rsidP="00C91BFE">
      <w:pPr>
        <w:pStyle w:val="PL"/>
      </w:pPr>
      <w:r w:rsidRPr="003B2883">
        <w:lastRenderedPageBreak/>
        <w:t xml:space="preserve">              tags:</w:t>
      </w:r>
    </w:p>
    <w:p w14:paraId="32EFBB02" w14:textId="77777777" w:rsidR="00C91BFE" w:rsidRPr="003B2883" w:rsidRDefault="00C91BFE" w:rsidP="00C91BFE">
      <w:pPr>
        <w:pStyle w:val="PL"/>
      </w:pPr>
      <w:r w:rsidRPr="003B2883">
        <w:t xml:space="preserve">                - Non UE N2 Info Notify</w:t>
      </w:r>
    </w:p>
    <w:p w14:paraId="31E60AB4" w14:textId="77777777" w:rsidR="00C91BFE" w:rsidRPr="003B2883" w:rsidRDefault="00C91BFE" w:rsidP="00C91BFE">
      <w:pPr>
        <w:pStyle w:val="PL"/>
      </w:pPr>
      <w:r w:rsidRPr="003B2883">
        <w:t xml:space="preserve">              operationId: NonUeN2InfoNotify</w:t>
      </w:r>
    </w:p>
    <w:p w14:paraId="61356019" w14:textId="77777777" w:rsidR="00C91BFE" w:rsidRPr="003B2883" w:rsidRDefault="00C91BFE" w:rsidP="00C91BFE">
      <w:pPr>
        <w:pStyle w:val="PL"/>
      </w:pPr>
      <w:r w:rsidRPr="003B2883">
        <w:t xml:space="preserve">              requestBody:</w:t>
      </w:r>
    </w:p>
    <w:p w14:paraId="57B48E93" w14:textId="77777777" w:rsidR="00C91BFE" w:rsidRPr="003B2883" w:rsidRDefault="00C91BFE" w:rsidP="00C91BFE">
      <w:pPr>
        <w:pStyle w:val="PL"/>
      </w:pPr>
      <w:r w:rsidRPr="003B2883">
        <w:t xml:space="preserve">                description: Non UE N2 Informaiton Notification</w:t>
      </w:r>
    </w:p>
    <w:p w14:paraId="44CE8208" w14:textId="77777777" w:rsidR="00C91BFE" w:rsidRPr="003B2883" w:rsidRDefault="00C91BFE" w:rsidP="00C91BFE">
      <w:pPr>
        <w:pStyle w:val="PL"/>
      </w:pPr>
      <w:r w:rsidRPr="003B2883">
        <w:t xml:space="preserve">                content:</w:t>
      </w:r>
    </w:p>
    <w:p w14:paraId="415F4493" w14:textId="77777777" w:rsidR="00C91BFE" w:rsidRPr="003B2883" w:rsidRDefault="00C91BFE" w:rsidP="00C91BFE">
      <w:pPr>
        <w:pStyle w:val="PL"/>
      </w:pPr>
      <w:r w:rsidRPr="003B2883">
        <w:t xml:space="preserve">                  application/json:</w:t>
      </w:r>
    </w:p>
    <w:p w14:paraId="7ED682CE" w14:textId="77777777" w:rsidR="00C91BFE" w:rsidRPr="003B2883" w:rsidRDefault="00C91BFE" w:rsidP="00C91BFE">
      <w:pPr>
        <w:pStyle w:val="PL"/>
      </w:pPr>
      <w:r w:rsidRPr="003B2883">
        <w:t xml:space="preserve">                    schema:</w:t>
      </w:r>
    </w:p>
    <w:p w14:paraId="06651D03" w14:textId="77777777" w:rsidR="00C91BFE" w:rsidRPr="003B2883" w:rsidRDefault="00C91BFE" w:rsidP="00C91BFE">
      <w:pPr>
        <w:pStyle w:val="PL"/>
      </w:pPr>
      <w:r w:rsidRPr="003B2883">
        <w:t xml:space="preserve">                      $ref: '#/components/schemas/N2InformationNotification'</w:t>
      </w:r>
    </w:p>
    <w:p w14:paraId="7016BF73" w14:textId="77777777" w:rsidR="00C91BFE" w:rsidRPr="003B2883" w:rsidRDefault="00C91BFE" w:rsidP="00C91BFE">
      <w:pPr>
        <w:pStyle w:val="PL"/>
      </w:pPr>
      <w:r w:rsidRPr="003B2883">
        <w:t xml:space="preserve">                  multipart/related:  # message with binary body part(s)</w:t>
      </w:r>
    </w:p>
    <w:p w14:paraId="33BB83EE" w14:textId="77777777" w:rsidR="00C91BFE" w:rsidRPr="003B2883" w:rsidRDefault="00C91BFE" w:rsidP="00C91BFE">
      <w:pPr>
        <w:pStyle w:val="PL"/>
      </w:pPr>
      <w:r w:rsidRPr="003B2883">
        <w:t xml:space="preserve">                    schema:</w:t>
      </w:r>
    </w:p>
    <w:p w14:paraId="3BC123B1" w14:textId="77777777" w:rsidR="00C91BFE" w:rsidRPr="003B2883" w:rsidRDefault="00C91BFE" w:rsidP="00C91BFE">
      <w:pPr>
        <w:pStyle w:val="PL"/>
      </w:pPr>
      <w:r w:rsidRPr="003B2883">
        <w:t xml:space="preserve">                      type: object</w:t>
      </w:r>
    </w:p>
    <w:p w14:paraId="7B831C28" w14:textId="77777777" w:rsidR="00C91BFE" w:rsidRPr="003B2883" w:rsidRDefault="00C91BFE" w:rsidP="00C91BFE">
      <w:pPr>
        <w:pStyle w:val="PL"/>
      </w:pPr>
      <w:r w:rsidRPr="003B2883">
        <w:t xml:space="preserve">                      properties: # Request parts</w:t>
      </w:r>
    </w:p>
    <w:p w14:paraId="6FDC2915" w14:textId="77777777" w:rsidR="00C91BFE" w:rsidRPr="003B2883" w:rsidRDefault="00C91BFE" w:rsidP="00C91BFE">
      <w:pPr>
        <w:pStyle w:val="PL"/>
      </w:pPr>
      <w:r w:rsidRPr="003B2883">
        <w:t xml:space="preserve">                        jsonData:</w:t>
      </w:r>
    </w:p>
    <w:p w14:paraId="6C2102E3" w14:textId="77777777" w:rsidR="00C91BFE" w:rsidRPr="003B2883" w:rsidRDefault="00C91BFE" w:rsidP="00C91BFE">
      <w:pPr>
        <w:pStyle w:val="PL"/>
      </w:pPr>
      <w:r w:rsidRPr="003B2883">
        <w:t xml:space="preserve">                          $ref: '#/components/schemas/N2InformationNotification'</w:t>
      </w:r>
    </w:p>
    <w:p w14:paraId="4978ACD5" w14:textId="77777777" w:rsidR="00C91BFE" w:rsidRPr="003B2883" w:rsidRDefault="00C91BFE" w:rsidP="00C91BFE">
      <w:pPr>
        <w:pStyle w:val="PL"/>
      </w:pPr>
      <w:r w:rsidRPr="003B2883">
        <w:t xml:space="preserve">                        binaryDataN2Information:</w:t>
      </w:r>
    </w:p>
    <w:p w14:paraId="358B56A6" w14:textId="77777777" w:rsidR="00C91BFE" w:rsidRPr="003B2883" w:rsidRDefault="00C91BFE" w:rsidP="00C91BFE">
      <w:pPr>
        <w:pStyle w:val="PL"/>
      </w:pPr>
      <w:r w:rsidRPr="003B2883">
        <w:t xml:space="preserve">                          type: string</w:t>
      </w:r>
    </w:p>
    <w:p w14:paraId="3D87EE07" w14:textId="77777777" w:rsidR="00C91BFE" w:rsidRPr="003B2883" w:rsidRDefault="00C91BFE" w:rsidP="00C91BFE">
      <w:pPr>
        <w:pStyle w:val="PL"/>
      </w:pPr>
      <w:r w:rsidRPr="003B2883">
        <w:t xml:space="preserve">                          format: binary</w:t>
      </w:r>
    </w:p>
    <w:p w14:paraId="22C36693" w14:textId="77777777" w:rsidR="00C91BFE" w:rsidRPr="003B2883" w:rsidRDefault="00C91BFE" w:rsidP="00C91BFE">
      <w:pPr>
        <w:pStyle w:val="PL"/>
      </w:pPr>
      <w:r w:rsidRPr="003B2883">
        <w:t xml:space="preserve">                    encoding:</w:t>
      </w:r>
    </w:p>
    <w:p w14:paraId="3D42DBB0" w14:textId="77777777" w:rsidR="00C91BFE" w:rsidRPr="003B2883" w:rsidRDefault="00C91BFE" w:rsidP="00C91BFE">
      <w:pPr>
        <w:pStyle w:val="PL"/>
      </w:pPr>
      <w:r w:rsidRPr="003B2883">
        <w:t xml:space="preserve">                      jsonData:</w:t>
      </w:r>
    </w:p>
    <w:p w14:paraId="48F2B0F3" w14:textId="77777777" w:rsidR="00C91BFE" w:rsidRPr="003B2883" w:rsidRDefault="00C91BFE" w:rsidP="00C91BFE">
      <w:pPr>
        <w:pStyle w:val="PL"/>
      </w:pPr>
      <w:r w:rsidRPr="003B2883">
        <w:t xml:space="preserve">                        contentType:  application/json</w:t>
      </w:r>
    </w:p>
    <w:p w14:paraId="217B3518" w14:textId="77777777" w:rsidR="00C91BFE" w:rsidRPr="003B2883" w:rsidRDefault="00C91BFE" w:rsidP="00C91BFE">
      <w:pPr>
        <w:pStyle w:val="PL"/>
      </w:pPr>
      <w:r w:rsidRPr="003B2883">
        <w:t xml:space="preserve">                      binaryDataN2Information:</w:t>
      </w:r>
    </w:p>
    <w:p w14:paraId="0EB092E4" w14:textId="77777777" w:rsidR="00C91BFE" w:rsidRPr="003B2883" w:rsidRDefault="00C91BFE" w:rsidP="00C91BFE">
      <w:pPr>
        <w:pStyle w:val="PL"/>
      </w:pPr>
      <w:r w:rsidRPr="003B2883">
        <w:t xml:space="preserve">                        contentType:  application/vnd.3gpp.ngap</w:t>
      </w:r>
    </w:p>
    <w:p w14:paraId="26FFFF02" w14:textId="77777777" w:rsidR="00C91BFE" w:rsidRPr="003B2883" w:rsidRDefault="00C91BFE" w:rsidP="00C91BFE">
      <w:pPr>
        <w:pStyle w:val="PL"/>
      </w:pPr>
      <w:r w:rsidRPr="003B2883">
        <w:t xml:space="preserve">                        headers:</w:t>
      </w:r>
    </w:p>
    <w:p w14:paraId="45E6C2D2" w14:textId="77777777" w:rsidR="00C91BFE" w:rsidRPr="003B2883" w:rsidRDefault="00C91BFE" w:rsidP="00C91BFE">
      <w:pPr>
        <w:pStyle w:val="PL"/>
      </w:pPr>
      <w:r w:rsidRPr="003B2883">
        <w:t xml:space="preserve">                          Content-Id:</w:t>
      </w:r>
    </w:p>
    <w:p w14:paraId="40CCDCFD" w14:textId="77777777" w:rsidR="00C91BFE" w:rsidRPr="003B2883" w:rsidRDefault="00C91BFE" w:rsidP="00C91BFE">
      <w:pPr>
        <w:pStyle w:val="PL"/>
      </w:pPr>
      <w:r w:rsidRPr="003B2883">
        <w:t xml:space="preserve">                            schema:</w:t>
      </w:r>
    </w:p>
    <w:p w14:paraId="0E46A291" w14:textId="1A3672AF" w:rsidR="00C91BFE" w:rsidRPr="003B2883" w:rsidRDefault="00C91BFE" w:rsidP="00C91BFE">
      <w:pPr>
        <w:pStyle w:val="PL"/>
      </w:pPr>
      <w:r w:rsidRPr="003B2883">
        <w:t xml:space="preserve">                              type: string</w:t>
      </w:r>
    </w:p>
    <w:p w14:paraId="46D7412F" w14:textId="77777777" w:rsidR="00C91BFE" w:rsidRPr="003B2883" w:rsidRDefault="00C91BFE" w:rsidP="00C91BFE">
      <w:pPr>
        <w:pStyle w:val="PL"/>
      </w:pPr>
      <w:r w:rsidRPr="003B2883">
        <w:t xml:space="preserve">              responses:</w:t>
      </w:r>
    </w:p>
    <w:p w14:paraId="4AEC7DDE" w14:textId="77777777" w:rsidR="00C91BFE" w:rsidRPr="003B2883" w:rsidRDefault="00C91BFE" w:rsidP="00C91BFE">
      <w:pPr>
        <w:pStyle w:val="PL"/>
      </w:pPr>
      <w:r w:rsidRPr="003B2883">
        <w:t xml:space="preserve">                '204':</w:t>
      </w:r>
    </w:p>
    <w:p w14:paraId="6DA586A9" w14:textId="77777777" w:rsidR="00C91BFE" w:rsidRPr="003B2883" w:rsidRDefault="00C91BFE" w:rsidP="00C91BFE">
      <w:pPr>
        <w:pStyle w:val="PL"/>
      </w:pPr>
      <w:r w:rsidRPr="003B2883">
        <w:t xml:space="preserve">                  description: Expected response to a successful callback processing</w:t>
      </w:r>
    </w:p>
    <w:p w14:paraId="022BF982" w14:textId="77777777" w:rsidR="006A4C25" w:rsidRPr="003B2883" w:rsidRDefault="006A4C25" w:rsidP="006A4C25">
      <w:pPr>
        <w:pStyle w:val="PL"/>
      </w:pPr>
      <w:r w:rsidRPr="003B2883">
        <w:t xml:space="preserve">                '400':</w:t>
      </w:r>
    </w:p>
    <w:p w14:paraId="6C0FAA4B" w14:textId="77777777" w:rsidR="006A4C25" w:rsidRPr="003B2883" w:rsidRDefault="006A4C25" w:rsidP="006A4C25">
      <w:pPr>
        <w:pStyle w:val="PL"/>
      </w:pPr>
      <w:r w:rsidRPr="003B2883">
        <w:t xml:space="preserve">                  $ref: 'TS29571_CommonData.yaml#/components/responses/400'</w:t>
      </w:r>
    </w:p>
    <w:p w14:paraId="3004F6AF" w14:textId="77777777" w:rsidR="006A4C25" w:rsidRPr="003B2883" w:rsidRDefault="006A4C25" w:rsidP="006A4C25">
      <w:pPr>
        <w:pStyle w:val="PL"/>
      </w:pPr>
      <w:r w:rsidRPr="003B2883">
        <w:t xml:space="preserve">                '411':</w:t>
      </w:r>
    </w:p>
    <w:p w14:paraId="497876A8" w14:textId="77777777" w:rsidR="006A4C25" w:rsidRPr="003B2883" w:rsidRDefault="006A4C25" w:rsidP="006A4C25">
      <w:pPr>
        <w:pStyle w:val="PL"/>
      </w:pPr>
      <w:r w:rsidRPr="003B2883">
        <w:t xml:space="preserve">                  $ref: 'TS29571_CommonData.yaml#/components/responses/411'</w:t>
      </w:r>
    </w:p>
    <w:p w14:paraId="2D6CF821" w14:textId="77777777" w:rsidR="006A4C25" w:rsidRPr="003B2883" w:rsidRDefault="006A4C25" w:rsidP="006A4C25">
      <w:pPr>
        <w:pStyle w:val="PL"/>
      </w:pPr>
      <w:r w:rsidRPr="003B2883">
        <w:t xml:space="preserve">                '413':</w:t>
      </w:r>
    </w:p>
    <w:p w14:paraId="4877CF72" w14:textId="77777777" w:rsidR="006A4C25" w:rsidRPr="003B2883" w:rsidRDefault="006A4C25" w:rsidP="006A4C25">
      <w:pPr>
        <w:pStyle w:val="PL"/>
      </w:pPr>
      <w:r w:rsidRPr="003B2883">
        <w:t xml:space="preserve">                  $ref: 'TS29571_CommonData.yaml#/components/responses/413'</w:t>
      </w:r>
    </w:p>
    <w:p w14:paraId="375E30DD" w14:textId="77777777" w:rsidR="006A4C25" w:rsidRPr="003B2883" w:rsidRDefault="006A4C25" w:rsidP="006A4C25">
      <w:pPr>
        <w:pStyle w:val="PL"/>
      </w:pPr>
      <w:r w:rsidRPr="003B2883">
        <w:t xml:space="preserve">                '415':</w:t>
      </w:r>
    </w:p>
    <w:p w14:paraId="33857011" w14:textId="77777777" w:rsidR="006A4C25" w:rsidRPr="003B2883" w:rsidRDefault="006A4C25" w:rsidP="006A4C25">
      <w:pPr>
        <w:pStyle w:val="PL"/>
      </w:pPr>
      <w:r w:rsidRPr="003B2883">
        <w:t xml:space="preserve">                  $ref: 'TS29571_CommonData.yaml#/components/responses/415'</w:t>
      </w:r>
    </w:p>
    <w:p w14:paraId="21291797" w14:textId="77777777" w:rsidR="00A826CF" w:rsidRPr="003B2883" w:rsidRDefault="00A826CF" w:rsidP="00A826CF">
      <w:pPr>
        <w:pStyle w:val="PL"/>
        <w:rPr>
          <w:lang w:val="en-US"/>
        </w:rPr>
      </w:pPr>
      <w:r w:rsidRPr="003B2883">
        <w:t xml:space="preserve">        </w:t>
      </w:r>
      <w:r w:rsidRPr="003B2883">
        <w:rPr>
          <w:lang w:val="en-US"/>
        </w:rPr>
        <w:t xml:space="preserve">        '429':</w:t>
      </w:r>
    </w:p>
    <w:p w14:paraId="407AC669"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411A79B8" w14:textId="77777777" w:rsidR="006A4C25" w:rsidRPr="003B2883" w:rsidRDefault="006A4C25" w:rsidP="006A4C25">
      <w:pPr>
        <w:pStyle w:val="PL"/>
      </w:pPr>
      <w:r w:rsidRPr="003B2883">
        <w:t xml:space="preserve">                '500':</w:t>
      </w:r>
    </w:p>
    <w:p w14:paraId="2FBC5DF0" w14:textId="77777777" w:rsidR="006A4C25" w:rsidRPr="003B2883" w:rsidRDefault="006A4C25" w:rsidP="006A4C25">
      <w:pPr>
        <w:pStyle w:val="PL"/>
      </w:pPr>
      <w:r w:rsidRPr="003B2883">
        <w:t xml:space="preserve">                  $ref: 'TS29571_CommonData.yaml#/components/responses/500'</w:t>
      </w:r>
    </w:p>
    <w:p w14:paraId="686C8EB6" w14:textId="77777777" w:rsidR="006A4C25" w:rsidRPr="003B2883" w:rsidRDefault="006A4C25" w:rsidP="006A4C25">
      <w:pPr>
        <w:pStyle w:val="PL"/>
      </w:pPr>
      <w:r w:rsidRPr="003B2883">
        <w:t xml:space="preserve">                '503':</w:t>
      </w:r>
    </w:p>
    <w:p w14:paraId="27ABC3BF" w14:textId="77777777" w:rsidR="006A4C25" w:rsidRPr="003B2883" w:rsidRDefault="006A4C25" w:rsidP="006A4C25">
      <w:pPr>
        <w:pStyle w:val="PL"/>
      </w:pPr>
      <w:r w:rsidRPr="003B2883">
        <w:t xml:space="preserve">                  $ref: 'TS29571_CommonData.yaml#/components/responses/503'</w:t>
      </w:r>
    </w:p>
    <w:p w14:paraId="038131E2" w14:textId="77777777" w:rsidR="00C91BFE" w:rsidRPr="003B2883" w:rsidRDefault="00C91BFE" w:rsidP="00C91BFE">
      <w:pPr>
        <w:pStyle w:val="PL"/>
      </w:pPr>
      <w:r w:rsidRPr="003B2883">
        <w:t xml:space="preserve">  /non-ue-n2-messages/subscriptions/{n2NotifySubscriptionId}:</w:t>
      </w:r>
    </w:p>
    <w:p w14:paraId="0E63671F" w14:textId="77777777" w:rsidR="00C91BFE" w:rsidRPr="003B2883" w:rsidRDefault="00C91BFE" w:rsidP="00C91BFE">
      <w:pPr>
        <w:pStyle w:val="PL"/>
      </w:pPr>
      <w:r w:rsidRPr="003B2883">
        <w:t xml:space="preserve">    delete:</w:t>
      </w:r>
    </w:p>
    <w:p w14:paraId="1677D6B2" w14:textId="77777777" w:rsidR="00C91BFE" w:rsidRPr="003B2883" w:rsidRDefault="00C91BFE" w:rsidP="00C91BFE">
      <w:pPr>
        <w:pStyle w:val="PL"/>
      </w:pPr>
      <w:r w:rsidRPr="003B2883">
        <w:t xml:space="preserve">      summary: Namf_Communication Non UE N2 Info UnSubscribe service Operation</w:t>
      </w:r>
    </w:p>
    <w:p w14:paraId="0E743A9E" w14:textId="77777777" w:rsidR="00C91BFE" w:rsidRPr="003B2883" w:rsidRDefault="00C91BFE" w:rsidP="00C91BFE">
      <w:pPr>
        <w:pStyle w:val="PL"/>
      </w:pPr>
      <w:r w:rsidRPr="003B2883">
        <w:t xml:space="preserve">      tags:</w:t>
      </w:r>
    </w:p>
    <w:p w14:paraId="1BF96B9C" w14:textId="77777777" w:rsidR="008D1FA2" w:rsidRPr="003B2883" w:rsidRDefault="008D1FA2" w:rsidP="008D1FA2">
      <w:pPr>
        <w:pStyle w:val="PL"/>
      </w:pPr>
      <w:r w:rsidRPr="003B2883">
        <w:t xml:space="preserve">        - Non UE N2 Message Notification Individual Subscription (Document)</w:t>
      </w:r>
    </w:p>
    <w:p w14:paraId="42F0FF5B" w14:textId="77777777" w:rsidR="00C91BFE" w:rsidRPr="003B2883" w:rsidRDefault="00C91BFE" w:rsidP="00C91BFE">
      <w:pPr>
        <w:pStyle w:val="PL"/>
      </w:pPr>
      <w:r w:rsidRPr="003B2883">
        <w:t xml:space="preserve">      operationId: NonUeN2InfoUnSubscribe</w:t>
      </w:r>
    </w:p>
    <w:p w14:paraId="3281164F" w14:textId="77777777" w:rsidR="00C91BFE" w:rsidRPr="003B2883" w:rsidRDefault="00C91BFE" w:rsidP="00C91BFE">
      <w:pPr>
        <w:pStyle w:val="PL"/>
      </w:pPr>
      <w:r w:rsidRPr="003B2883">
        <w:t xml:space="preserve">      parameters:</w:t>
      </w:r>
    </w:p>
    <w:p w14:paraId="1D419CC8" w14:textId="77777777" w:rsidR="00C91BFE" w:rsidRPr="003B2883" w:rsidRDefault="00C91BFE" w:rsidP="00C91BFE">
      <w:pPr>
        <w:pStyle w:val="PL"/>
      </w:pPr>
      <w:r w:rsidRPr="003B2883">
        <w:t xml:space="preserve">        - name: n2NotifySubscriptionId</w:t>
      </w:r>
    </w:p>
    <w:p w14:paraId="79287474" w14:textId="77777777" w:rsidR="00C91BFE" w:rsidRPr="003B2883" w:rsidRDefault="00C91BFE" w:rsidP="00C91BFE">
      <w:pPr>
        <w:pStyle w:val="PL"/>
      </w:pPr>
      <w:r w:rsidRPr="003B2883">
        <w:t xml:space="preserve">          in: path</w:t>
      </w:r>
    </w:p>
    <w:p w14:paraId="20087124" w14:textId="77777777" w:rsidR="00C91BFE" w:rsidRPr="003B2883" w:rsidRDefault="00C91BFE" w:rsidP="00C91BFE">
      <w:pPr>
        <w:pStyle w:val="PL"/>
      </w:pPr>
      <w:r w:rsidRPr="003B2883">
        <w:t xml:space="preserve">          description: N2 info Subscription Identifier</w:t>
      </w:r>
    </w:p>
    <w:p w14:paraId="7EE9343C" w14:textId="77777777" w:rsidR="00C91BFE" w:rsidRPr="003B2883" w:rsidRDefault="00C91BFE" w:rsidP="00C91BFE">
      <w:pPr>
        <w:pStyle w:val="PL"/>
      </w:pPr>
      <w:r w:rsidRPr="003B2883">
        <w:t xml:space="preserve">          required: true</w:t>
      </w:r>
    </w:p>
    <w:p w14:paraId="5385F0E9" w14:textId="77777777" w:rsidR="00C91BFE" w:rsidRPr="003B2883" w:rsidRDefault="00C91BFE" w:rsidP="00C91BFE">
      <w:pPr>
        <w:pStyle w:val="PL"/>
      </w:pPr>
      <w:r w:rsidRPr="003B2883">
        <w:t xml:space="preserve">          schema:</w:t>
      </w:r>
    </w:p>
    <w:p w14:paraId="5477F216" w14:textId="77777777" w:rsidR="00C91BFE" w:rsidRPr="003B2883" w:rsidRDefault="00C91BFE" w:rsidP="00C91BFE">
      <w:pPr>
        <w:pStyle w:val="PL"/>
      </w:pPr>
      <w:r w:rsidRPr="003B2883">
        <w:t xml:space="preserve">            type: string</w:t>
      </w:r>
    </w:p>
    <w:p w14:paraId="188F0EDC" w14:textId="77777777" w:rsidR="00C91BFE" w:rsidRPr="003B2883" w:rsidRDefault="00C91BFE" w:rsidP="00C91BFE">
      <w:pPr>
        <w:pStyle w:val="PL"/>
      </w:pPr>
      <w:r w:rsidRPr="003B2883">
        <w:t xml:space="preserve">      responses:</w:t>
      </w:r>
    </w:p>
    <w:p w14:paraId="4339D1BB" w14:textId="77777777" w:rsidR="00C91BFE" w:rsidRPr="003B2883" w:rsidRDefault="00C91BFE" w:rsidP="00C91BFE">
      <w:pPr>
        <w:pStyle w:val="PL"/>
      </w:pPr>
      <w:r w:rsidRPr="003B2883">
        <w:t xml:space="preserve">        '204':</w:t>
      </w:r>
    </w:p>
    <w:p w14:paraId="1C2FDB89" w14:textId="77777777" w:rsidR="00C91BFE" w:rsidRPr="003B2883" w:rsidRDefault="00C91BFE" w:rsidP="00C91BFE">
      <w:pPr>
        <w:pStyle w:val="PL"/>
      </w:pPr>
      <w:r w:rsidRPr="003B2883">
        <w:t xml:space="preserve">          description: Non UE N2 INfo Subscription successfully removed.</w:t>
      </w:r>
    </w:p>
    <w:p w14:paraId="7305E01F" w14:textId="77777777" w:rsidR="002B5392" w:rsidRPr="003B2883" w:rsidRDefault="002B5392" w:rsidP="002B5392">
      <w:pPr>
        <w:pStyle w:val="PL"/>
      </w:pPr>
      <w:r w:rsidRPr="003B2883">
        <w:t xml:space="preserve">        '400':</w:t>
      </w:r>
    </w:p>
    <w:p w14:paraId="4373FECC" w14:textId="77777777" w:rsidR="002B5392" w:rsidRPr="003B2883" w:rsidRDefault="002B5392" w:rsidP="002B5392">
      <w:pPr>
        <w:pStyle w:val="PL"/>
      </w:pPr>
      <w:r w:rsidRPr="003B2883">
        <w:t xml:space="preserve">          $ref: 'TS29571_CommonData.yaml#/components/responses/400'</w:t>
      </w:r>
    </w:p>
    <w:p w14:paraId="585ABB52" w14:textId="77777777" w:rsidR="00A826CF" w:rsidRPr="003B2883" w:rsidRDefault="00A826CF" w:rsidP="00A826CF">
      <w:pPr>
        <w:pStyle w:val="PL"/>
      </w:pPr>
      <w:r w:rsidRPr="003B2883">
        <w:t xml:space="preserve">        '429':</w:t>
      </w:r>
    </w:p>
    <w:p w14:paraId="2BD1122E" w14:textId="77777777" w:rsidR="00A826CF" w:rsidRPr="003B2883" w:rsidRDefault="00A826CF" w:rsidP="00A826CF">
      <w:pPr>
        <w:pStyle w:val="PL"/>
      </w:pPr>
      <w:r w:rsidRPr="003B2883">
        <w:t xml:space="preserve">          $ref: 'TS29571_CommonData.yaml#/components/responses/429'</w:t>
      </w:r>
    </w:p>
    <w:p w14:paraId="0EB33CF0" w14:textId="77777777" w:rsidR="002B5392" w:rsidRPr="003B2883" w:rsidRDefault="002B5392" w:rsidP="002B5392">
      <w:pPr>
        <w:pStyle w:val="PL"/>
      </w:pPr>
      <w:r w:rsidRPr="003B2883">
        <w:t xml:space="preserve">        '500':</w:t>
      </w:r>
    </w:p>
    <w:p w14:paraId="0D358EF2" w14:textId="77777777" w:rsidR="002B5392" w:rsidRPr="003B2883" w:rsidRDefault="002B5392" w:rsidP="002B5392">
      <w:pPr>
        <w:pStyle w:val="PL"/>
      </w:pPr>
      <w:r w:rsidRPr="003B2883">
        <w:t xml:space="preserve">          $ref: 'TS29571_CommonData.yaml#/components/responses/500'</w:t>
      </w:r>
    </w:p>
    <w:p w14:paraId="5AB97F87" w14:textId="77777777" w:rsidR="002B5392" w:rsidRPr="003B2883" w:rsidRDefault="002B5392" w:rsidP="002B5392">
      <w:pPr>
        <w:pStyle w:val="PL"/>
      </w:pPr>
      <w:r w:rsidRPr="003B2883">
        <w:t xml:space="preserve">        '503':</w:t>
      </w:r>
    </w:p>
    <w:p w14:paraId="195E3EEE" w14:textId="77777777" w:rsidR="002B5392" w:rsidRPr="003B2883" w:rsidRDefault="002B5392" w:rsidP="002B5392">
      <w:pPr>
        <w:pStyle w:val="PL"/>
      </w:pPr>
      <w:r w:rsidRPr="003B2883">
        <w:t xml:space="preserve">          $ref: 'TS29571_CommonData.yaml#/components/responses/503'</w:t>
      </w:r>
    </w:p>
    <w:p w14:paraId="4FA0DE9E" w14:textId="77777777" w:rsidR="00C91BFE" w:rsidRPr="003B2883" w:rsidRDefault="00C91BFE" w:rsidP="00C91BFE">
      <w:pPr>
        <w:pStyle w:val="PL"/>
      </w:pPr>
      <w:r w:rsidRPr="003B2883">
        <w:t xml:space="preserve">  /subscriptions:</w:t>
      </w:r>
    </w:p>
    <w:p w14:paraId="6989290A" w14:textId="77777777" w:rsidR="00C91BFE" w:rsidRPr="003B2883" w:rsidRDefault="00C91BFE" w:rsidP="00C91BFE">
      <w:pPr>
        <w:pStyle w:val="PL"/>
      </w:pPr>
      <w:r w:rsidRPr="003B2883">
        <w:t xml:space="preserve">    post:</w:t>
      </w:r>
    </w:p>
    <w:p w14:paraId="4DF85613" w14:textId="77777777" w:rsidR="00C91BFE" w:rsidRPr="003B2883" w:rsidRDefault="00C91BFE" w:rsidP="00C91BFE">
      <w:pPr>
        <w:pStyle w:val="PL"/>
      </w:pPr>
      <w:r w:rsidRPr="003B2883">
        <w:t xml:space="preserve">      summary: Namf_Communication AMF Status Change Subscribe service Operation</w:t>
      </w:r>
    </w:p>
    <w:p w14:paraId="4B0AF0E4" w14:textId="77777777" w:rsidR="00C91BFE" w:rsidRPr="003B2883" w:rsidRDefault="00C91BFE" w:rsidP="00C91BFE">
      <w:pPr>
        <w:pStyle w:val="PL"/>
      </w:pPr>
      <w:r w:rsidRPr="003B2883">
        <w:t xml:space="preserve">      tags:</w:t>
      </w:r>
    </w:p>
    <w:p w14:paraId="7DC83A6F" w14:textId="77777777" w:rsidR="008D1FA2" w:rsidRPr="003B2883" w:rsidRDefault="008D1FA2" w:rsidP="008D1FA2">
      <w:pPr>
        <w:pStyle w:val="PL"/>
      </w:pPr>
      <w:r w:rsidRPr="003B2883">
        <w:t xml:space="preserve">        - subscriptions collection (Document)</w:t>
      </w:r>
    </w:p>
    <w:p w14:paraId="34AAFFCB" w14:textId="77777777" w:rsidR="00C91BFE" w:rsidRPr="003B2883" w:rsidRDefault="00C91BFE" w:rsidP="00C91BFE">
      <w:pPr>
        <w:pStyle w:val="PL"/>
      </w:pPr>
      <w:r w:rsidRPr="003B2883">
        <w:t xml:space="preserve">      operationId: AMFStatusChangeSubscribe</w:t>
      </w:r>
    </w:p>
    <w:p w14:paraId="1F23DA6D" w14:textId="77777777" w:rsidR="00C91BFE" w:rsidRPr="003B2883" w:rsidRDefault="00C91BFE" w:rsidP="00C91BFE">
      <w:pPr>
        <w:pStyle w:val="PL"/>
      </w:pPr>
      <w:r w:rsidRPr="003B2883">
        <w:t xml:space="preserve">      requestBody:</w:t>
      </w:r>
    </w:p>
    <w:p w14:paraId="3D7F4C9B" w14:textId="77777777" w:rsidR="00C91BFE" w:rsidRPr="003B2883" w:rsidRDefault="00C91BFE" w:rsidP="00C91BFE">
      <w:pPr>
        <w:pStyle w:val="PL"/>
      </w:pPr>
      <w:r w:rsidRPr="003B2883">
        <w:t xml:space="preserve">        content:</w:t>
      </w:r>
    </w:p>
    <w:p w14:paraId="57AABB50" w14:textId="77777777" w:rsidR="00C91BFE" w:rsidRPr="003B2883" w:rsidRDefault="00C91BFE" w:rsidP="00C91BFE">
      <w:pPr>
        <w:pStyle w:val="PL"/>
      </w:pPr>
      <w:r w:rsidRPr="003B2883">
        <w:t xml:space="preserve">          application/json:</w:t>
      </w:r>
    </w:p>
    <w:p w14:paraId="4BE0C035" w14:textId="77777777" w:rsidR="00C91BFE" w:rsidRPr="003B2883" w:rsidRDefault="00C91BFE" w:rsidP="00C91BFE">
      <w:pPr>
        <w:pStyle w:val="PL"/>
      </w:pPr>
      <w:r w:rsidRPr="003B2883">
        <w:t xml:space="preserve">            schema:</w:t>
      </w:r>
    </w:p>
    <w:p w14:paraId="083A8A6C" w14:textId="77777777" w:rsidR="00C91BFE" w:rsidRPr="003B2883" w:rsidRDefault="00C91BFE" w:rsidP="00C91BFE">
      <w:pPr>
        <w:pStyle w:val="PL"/>
      </w:pPr>
      <w:r w:rsidRPr="003B2883">
        <w:lastRenderedPageBreak/>
        <w:t xml:space="preserve">              $ref: '#/components/schemas/SubscriptionData'</w:t>
      </w:r>
    </w:p>
    <w:p w14:paraId="48DD0A8E" w14:textId="77777777" w:rsidR="00C91BFE" w:rsidRPr="003B2883" w:rsidRDefault="00C91BFE" w:rsidP="00C91BFE">
      <w:pPr>
        <w:pStyle w:val="PL"/>
      </w:pPr>
      <w:r w:rsidRPr="003B2883">
        <w:t xml:space="preserve">        required: true</w:t>
      </w:r>
    </w:p>
    <w:p w14:paraId="62EAC1B3" w14:textId="77777777" w:rsidR="00C91BFE" w:rsidRPr="003B2883" w:rsidRDefault="00C91BFE" w:rsidP="00C91BFE">
      <w:pPr>
        <w:pStyle w:val="PL"/>
      </w:pPr>
      <w:r w:rsidRPr="003B2883">
        <w:t xml:space="preserve">      responses:</w:t>
      </w:r>
    </w:p>
    <w:p w14:paraId="6315E13E" w14:textId="77777777" w:rsidR="00C91BFE" w:rsidRPr="003B2883" w:rsidRDefault="00C91BFE" w:rsidP="00C91BFE">
      <w:pPr>
        <w:pStyle w:val="PL"/>
      </w:pPr>
      <w:r w:rsidRPr="003B2883">
        <w:t xml:space="preserve">        '201':</w:t>
      </w:r>
    </w:p>
    <w:p w14:paraId="596EF2F8" w14:textId="77777777" w:rsidR="00C91BFE" w:rsidRPr="003B2883" w:rsidRDefault="00C91BFE" w:rsidP="00C91BFE">
      <w:pPr>
        <w:pStyle w:val="PL"/>
      </w:pPr>
      <w:r w:rsidRPr="003B2883">
        <w:t xml:space="preserve">          description: N1N2 Message Subscription successfully created.</w:t>
      </w:r>
    </w:p>
    <w:p w14:paraId="106C0012" w14:textId="77777777" w:rsidR="00B85159" w:rsidRPr="003B2883" w:rsidRDefault="00B85159" w:rsidP="00B85159">
      <w:pPr>
        <w:pStyle w:val="PL"/>
      </w:pPr>
      <w:r w:rsidRPr="003B2883">
        <w:t xml:space="preserve">          headers:</w:t>
      </w:r>
    </w:p>
    <w:p w14:paraId="1A4B5C34" w14:textId="77777777" w:rsidR="00B85159" w:rsidRPr="003B2883" w:rsidRDefault="00B85159" w:rsidP="00B85159">
      <w:pPr>
        <w:pStyle w:val="PL"/>
      </w:pPr>
      <w:r w:rsidRPr="003B2883">
        <w:t xml:space="preserve">            Location:</w:t>
      </w:r>
    </w:p>
    <w:p w14:paraId="581CEA11" w14:textId="5971110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/subscriptions/{subscriptionId}'</w:t>
      </w:r>
    </w:p>
    <w:p w14:paraId="684C6A56" w14:textId="77777777" w:rsidR="00B85159" w:rsidRPr="003B2883" w:rsidRDefault="00B85159" w:rsidP="00B85159">
      <w:pPr>
        <w:pStyle w:val="PL"/>
      </w:pPr>
      <w:r w:rsidRPr="003B2883">
        <w:t xml:space="preserve">              required: true</w:t>
      </w:r>
    </w:p>
    <w:p w14:paraId="56984F1D" w14:textId="77777777" w:rsidR="00B85159" w:rsidRPr="003B2883" w:rsidRDefault="00B85159" w:rsidP="00B85159">
      <w:pPr>
        <w:pStyle w:val="PL"/>
      </w:pPr>
      <w:r w:rsidRPr="003B2883">
        <w:t xml:space="preserve">              schema:</w:t>
      </w:r>
    </w:p>
    <w:p w14:paraId="2C1FFEA0" w14:textId="77777777" w:rsidR="00B85159" w:rsidRPr="003B2883" w:rsidRDefault="00B85159" w:rsidP="00B85159">
      <w:pPr>
        <w:pStyle w:val="PL"/>
      </w:pPr>
      <w:r w:rsidRPr="003B2883">
        <w:t xml:space="preserve">                type: string</w:t>
      </w:r>
    </w:p>
    <w:p w14:paraId="627819F6" w14:textId="77777777" w:rsidR="00C91BFE" w:rsidRPr="003B2883" w:rsidRDefault="00C91BFE" w:rsidP="00C91BFE">
      <w:pPr>
        <w:pStyle w:val="PL"/>
      </w:pPr>
      <w:r w:rsidRPr="003B2883">
        <w:t xml:space="preserve">          content:</w:t>
      </w:r>
    </w:p>
    <w:p w14:paraId="3488EA67" w14:textId="77777777" w:rsidR="00C91BFE" w:rsidRPr="003B2883" w:rsidRDefault="00C91BFE" w:rsidP="00C91BFE">
      <w:pPr>
        <w:pStyle w:val="PL"/>
      </w:pPr>
      <w:r w:rsidRPr="003B2883">
        <w:t xml:space="preserve">            application/json:</w:t>
      </w:r>
    </w:p>
    <w:p w14:paraId="03954AD0" w14:textId="77777777" w:rsidR="00C91BFE" w:rsidRPr="003B2883" w:rsidRDefault="00C91BFE" w:rsidP="00C91BFE">
      <w:pPr>
        <w:pStyle w:val="PL"/>
      </w:pPr>
      <w:r w:rsidRPr="003B2883">
        <w:t xml:space="preserve">              schema:</w:t>
      </w:r>
    </w:p>
    <w:p w14:paraId="1163B56D" w14:textId="77777777" w:rsidR="00C91BFE" w:rsidRPr="003B2883" w:rsidRDefault="00C91BFE" w:rsidP="00C91BFE">
      <w:pPr>
        <w:pStyle w:val="PL"/>
      </w:pPr>
      <w:r w:rsidRPr="003B2883">
        <w:t xml:space="preserve">                $ref: '#/components/schemas/SubscriptionData'</w:t>
      </w:r>
    </w:p>
    <w:p w14:paraId="3933E25A" w14:textId="77777777" w:rsidR="00C91BFE" w:rsidRPr="003B2883" w:rsidRDefault="00C91BFE" w:rsidP="00C91BFE">
      <w:pPr>
        <w:pStyle w:val="PL"/>
      </w:pPr>
      <w:r w:rsidRPr="003B2883">
        <w:t xml:space="preserve">        '400':</w:t>
      </w:r>
    </w:p>
    <w:p w14:paraId="167F62AD" w14:textId="77777777" w:rsidR="00C91BFE" w:rsidRPr="003B2883" w:rsidRDefault="00C91BFE" w:rsidP="00C91BFE">
      <w:pPr>
        <w:pStyle w:val="PL"/>
      </w:pPr>
      <w:r w:rsidRPr="003B2883">
        <w:t xml:space="preserve">          $ref: 'TS29571_CommonData.yaml#/components/responses/400'</w:t>
      </w:r>
    </w:p>
    <w:p w14:paraId="2FF9415E" w14:textId="77777777" w:rsidR="00C91BFE" w:rsidRPr="003B2883" w:rsidRDefault="00C91BFE" w:rsidP="00C91BFE">
      <w:pPr>
        <w:pStyle w:val="PL"/>
      </w:pPr>
      <w:r w:rsidRPr="003B2883">
        <w:t xml:space="preserve">        '403':</w:t>
      </w:r>
    </w:p>
    <w:p w14:paraId="084D87AC" w14:textId="77777777" w:rsidR="00C91BFE" w:rsidRPr="003B2883" w:rsidRDefault="00C91BFE" w:rsidP="00C91BFE">
      <w:pPr>
        <w:pStyle w:val="PL"/>
      </w:pPr>
      <w:r w:rsidRPr="003B2883">
        <w:t xml:space="preserve">          $ref: 'TS29571_CommonData.yaml#/components/responses/403'</w:t>
      </w:r>
    </w:p>
    <w:p w14:paraId="215A80C4" w14:textId="77777777" w:rsidR="002B5392" w:rsidRPr="003B2883" w:rsidRDefault="002B5392" w:rsidP="002B5392">
      <w:pPr>
        <w:pStyle w:val="PL"/>
      </w:pPr>
      <w:r w:rsidRPr="003B2883">
        <w:t xml:space="preserve">        '411':</w:t>
      </w:r>
    </w:p>
    <w:p w14:paraId="280AAA48" w14:textId="77777777" w:rsidR="002B5392" w:rsidRPr="003B2883" w:rsidRDefault="002B5392" w:rsidP="002B5392">
      <w:pPr>
        <w:pStyle w:val="PL"/>
      </w:pPr>
      <w:r w:rsidRPr="003B2883">
        <w:t xml:space="preserve">          $ref: 'TS29571_CommonData.yaml#/components/responses/411'</w:t>
      </w:r>
    </w:p>
    <w:p w14:paraId="3C336625" w14:textId="77777777" w:rsidR="002B5392" w:rsidRPr="003B2883" w:rsidRDefault="002B5392" w:rsidP="002B5392">
      <w:pPr>
        <w:pStyle w:val="PL"/>
      </w:pPr>
      <w:r w:rsidRPr="003B2883">
        <w:t xml:space="preserve">        '413':</w:t>
      </w:r>
    </w:p>
    <w:p w14:paraId="1AE2790D" w14:textId="77777777" w:rsidR="002B5392" w:rsidRPr="003B2883" w:rsidRDefault="002B5392" w:rsidP="002B5392">
      <w:pPr>
        <w:pStyle w:val="PL"/>
      </w:pPr>
      <w:r w:rsidRPr="003B2883">
        <w:t xml:space="preserve">          $ref: 'TS29571_CommonData.yaml#/components/responses/413'</w:t>
      </w:r>
    </w:p>
    <w:p w14:paraId="7D4AB8DE" w14:textId="77777777" w:rsidR="002B5392" w:rsidRPr="003B2883" w:rsidRDefault="002B5392" w:rsidP="002B5392">
      <w:pPr>
        <w:pStyle w:val="PL"/>
      </w:pPr>
      <w:r w:rsidRPr="003B2883">
        <w:t xml:space="preserve">        '415':</w:t>
      </w:r>
    </w:p>
    <w:p w14:paraId="36A311FD" w14:textId="77777777" w:rsidR="002B5392" w:rsidRPr="003B2883" w:rsidRDefault="002B5392" w:rsidP="002B5392">
      <w:pPr>
        <w:pStyle w:val="PL"/>
      </w:pPr>
      <w:r w:rsidRPr="003B2883">
        <w:t xml:space="preserve">          $ref: 'TS29571_CommonData.yaml#/components/responses/415'</w:t>
      </w:r>
    </w:p>
    <w:p w14:paraId="28F5DBC5" w14:textId="77777777" w:rsidR="00A826CF" w:rsidRPr="003B2883" w:rsidRDefault="00A826CF" w:rsidP="00A826CF">
      <w:pPr>
        <w:pStyle w:val="PL"/>
      </w:pPr>
      <w:r w:rsidRPr="003B2883">
        <w:t xml:space="preserve">        '429':</w:t>
      </w:r>
    </w:p>
    <w:p w14:paraId="7AFCEBA1" w14:textId="77777777" w:rsidR="00A826CF" w:rsidRPr="003B2883" w:rsidRDefault="00A826CF" w:rsidP="00A826CF">
      <w:pPr>
        <w:pStyle w:val="PL"/>
      </w:pPr>
      <w:r w:rsidRPr="003B2883">
        <w:t xml:space="preserve">          $ref: 'TS29571_CommonData.yaml#/components/responses/429'</w:t>
      </w:r>
    </w:p>
    <w:p w14:paraId="53E8823D" w14:textId="77777777" w:rsidR="00C91BFE" w:rsidRPr="003B2883" w:rsidRDefault="00C91BFE" w:rsidP="00C91BFE">
      <w:pPr>
        <w:pStyle w:val="PL"/>
      </w:pPr>
      <w:r w:rsidRPr="003B2883">
        <w:t xml:space="preserve">        '500':</w:t>
      </w:r>
    </w:p>
    <w:p w14:paraId="19D936A7" w14:textId="77777777" w:rsidR="00C91BFE" w:rsidRPr="003B2883" w:rsidRDefault="00C91BFE" w:rsidP="00C91BFE">
      <w:pPr>
        <w:pStyle w:val="PL"/>
      </w:pPr>
      <w:r w:rsidRPr="003B2883">
        <w:t xml:space="preserve">          $ref: 'TS29571_CommonData.yaml#/components/responses/500'</w:t>
      </w:r>
    </w:p>
    <w:p w14:paraId="3D126C00" w14:textId="77777777" w:rsidR="00C91BFE" w:rsidRPr="003B2883" w:rsidRDefault="00C91BFE" w:rsidP="00C91BFE">
      <w:pPr>
        <w:pStyle w:val="PL"/>
      </w:pPr>
      <w:r w:rsidRPr="003B2883">
        <w:t xml:space="preserve">        '503':</w:t>
      </w:r>
    </w:p>
    <w:p w14:paraId="06C612D9" w14:textId="77777777" w:rsidR="00C91BFE" w:rsidRPr="003B2883" w:rsidRDefault="00C91BFE" w:rsidP="00C91BFE">
      <w:pPr>
        <w:pStyle w:val="PL"/>
      </w:pPr>
      <w:r w:rsidRPr="003B2883">
        <w:t xml:space="preserve">          $ref: 'TS29571_CommonData.yaml#/components/responses/503'</w:t>
      </w:r>
    </w:p>
    <w:p w14:paraId="77CDAFF2" w14:textId="77777777" w:rsidR="00C91BFE" w:rsidRPr="003B2883" w:rsidRDefault="00C91BFE" w:rsidP="00C91BFE">
      <w:pPr>
        <w:pStyle w:val="PL"/>
      </w:pPr>
      <w:r w:rsidRPr="003B2883">
        <w:t xml:space="preserve">        default:</w:t>
      </w:r>
    </w:p>
    <w:p w14:paraId="28E3E20F" w14:textId="77777777" w:rsidR="00C91BFE" w:rsidRPr="003B2883" w:rsidRDefault="00C91BFE" w:rsidP="00C91BFE">
      <w:pPr>
        <w:pStyle w:val="PL"/>
      </w:pPr>
      <w:r w:rsidRPr="003B2883">
        <w:t xml:space="preserve">          description: Unexpected error</w:t>
      </w:r>
    </w:p>
    <w:p w14:paraId="496418C3" w14:textId="77777777" w:rsidR="00C91BFE" w:rsidRPr="003B2883" w:rsidRDefault="00C91BFE" w:rsidP="00C91BFE">
      <w:pPr>
        <w:pStyle w:val="PL"/>
      </w:pPr>
      <w:r w:rsidRPr="003B2883">
        <w:t xml:space="preserve">      callbacks:</w:t>
      </w:r>
    </w:p>
    <w:p w14:paraId="2016DD57" w14:textId="77777777" w:rsidR="00C91BFE" w:rsidRPr="003B2883" w:rsidRDefault="00C91BFE" w:rsidP="00C91BFE">
      <w:pPr>
        <w:pStyle w:val="PL"/>
      </w:pPr>
      <w:r w:rsidRPr="003B2883">
        <w:t xml:space="preserve">        onAmfStatusChange:</w:t>
      </w:r>
    </w:p>
    <w:p w14:paraId="283606AF"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3BAB2444" w14:textId="77777777" w:rsidR="00C91BFE" w:rsidRPr="003B2883" w:rsidRDefault="00C91BFE" w:rsidP="00C91BFE">
      <w:pPr>
        <w:pStyle w:val="PL"/>
      </w:pPr>
      <w:r w:rsidRPr="003B2883">
        <w:t xml:space="preserve">            post:</w:t>
      </w:r>
    </w:p>
    <w:p w14:paraId="2F9B237D" w14:textId="77777777" w:rsidR="00C91BFE" w:rsidRPr="003B2883" w:rsidRDefault="00C91BFE" w:rsidP="00C91BFE">
      <w:pPr>
        <w:pStyle w:val="PL"/>
      </w:pPr>
      <w:r w:rsidRPr="003B2883">
        <w:t xml:space="preserve">              summary: Amf Status Change Notify service Operation</w:t>
      </w:r>
    </w:p>
    <w:p w14:paraId="6DAD43A1" w14:textId="77777777" w:rsidR="00C91BFE" w:rsidRPr="003B2883" w:rsidRDefault="00C91BFE" w:rsidP="00C91BFE">
      <w:pPr>
        <w:pStyle w:val="PL"/>
      </w:pPr>
      <w:r w:rsidRPr="003B2883">
        <w:t xml:space="preserve">              tags:</w:t>
      </w:r>
    </w:p>
    <w:p w14:paraId="2B0873CC" w14:textId="77777777" w:rsidR="00C91BFE" w:rsidRPr="003B2883" w:rsidRDefault="00C91BFE" w:rsidP="00C91BFE">
      <w:pPr>
        <w:pStyle w:val="PL"/>
      </w:pPr>
      <w:r w:rsidRPr="003B2883">
        <w:t xml:space="preserve">                - Amf Status Change Notify</w:t>
      </w:r>
    </w:p>
    <w:p w14:paraId="7E4F19C5" w14:textId="77777777" w:rsidR="00C91BFE" w:rsidRPr="003B2883" w:rsidRDefault="00C91BFE" w:rsidP="00C91BFE">
      <w:pPr>
        <w:pStyle w:val="PL"/>
      </w:pPr>
      <w:r w:rsidRPr="003B2883">
        <w:t xml:space="preserve">              operationId: AmfStatusChangeNotify</w:t>
      </w:r>
    </w:p>
    <w:p w14:paraId="3B9C9167" w14:textId="77777777" w:rsidR="00C91BFE" w:rsidRPr="003B2883" w:rsidRDefault="00C91BFE" w:rsidP="00C91BFE">
      <w:pPr>
        <w:pStyle w:val="PL"/>
      </w:pPr>
      <w:r w:rsidRPr="003B2883">
        <w:t xml:space="preserve">              requestBody:</w:t>
      </w:r>
    </w:p>
    <w:p w14:paraId="0082F98F" w14:textId="77777777" w:rsidR="00C91BFE" w:rsidRPr="003B2883" w:rsidRDefault="00C91BFE" w:rsidP="00C91BFE">
      <w:pPr>
        <w:pStyle w:val="PL"/>
      </w:pPr>
      <w:r w:rsidRPr="003B2883">
        <w:t xml:space="preserve">                description: Amf Status Change Notification</w:t>
      </w:r>
    </w:p>
    <w:p w14:paraId="3BAC8DF5" w14:textId="77777777" w:rsidR="00C91BFE" w:rsidRPr="003B2883" w:rsidRDefault="00C91BFE" w:rsidP="00C91BFE">
      <w:pPr>
        <w:pStyle w:val="PL"/>
      </w:pPr>
      <w:r w:rsidRPr="003B2883">
        <w:t xml:space="preserve">                content:</w:t>
      </w:r>
    </w:p>
    <w:p w14:paraId="65CED3E2" w14:textId="77777777" w:rsidR="00C91BFE" w:rsidRPr="003B2883" w:rsidRDefault="00C91BFE" w:rsidP="00C91BFE">
      <w:pPr>
        <w:pStyle w:val="PL"/>
      </w:pPr>
      <w:r w:rsidRPr="003B2883">
        <w:t xml:space="preserve">                  application/json:</w:t>
      </w:r>
    </w:p>
    <w:p w14:paraId="4AA36F46" w14:textId="77777777" w:rsidR="00C91BFE" w:rsidRPr="003B2883" w:rsidRDefault="00C91BFE" w:rsidP="00C91BFE">
      <w:pPr>
        <w:pStyle w:val="PL"/>
      </w:pPr>
      <w:r w:rsidRPr="003B2883">
        <w:t xml:space="preserve">                    schema:</w:t>
      </w:r>
    </w:p>
    <w:p w14:paraId="7AF0B907" w14:textId="77777777" w:rsidR="00C91BFE" w:rsidRPr="003B2883" w:rsidRDefault="00C91BFE" w:rsidP="00C91BFE">
      <w:pPr>
        <w:pStyle w:val="PL"/>
      </w:pPr>
      <w:r w:rsidRPr="003B2883">
        <w:t xml:space="preserve">                      $ref: '#/components/schemas/AmfStatusChangeNotification'</w:t>
      </w:r>
    </w:p>
    <w:p w14:paraId="7FF73142" w14:textId="77777777" w:rsidR="00C91BFE" w:rsidRPr="003B2883" w:rsidRDefault="00C91BFE" w:rsidP="00C91BFE">
      <w:pPr>
        <w:pStyle w:val="PL"/>
      </w:pPr>
      <w:r w:rsidRPr="003B2883">
        <w:t xml:space="preserve">              responses:</w:t>
      </w:r>
    </w:p>
    <w:p w14:paraId="4929AA96" w14:textId="77777777" w:rsidR="00C91BFE" w:rsidRPr="003B2883" w:rsidRDefault="00C91BFE" w:rsidP="00C91BFE">
      <w:pPr>
        <w:pStyle w:val="PL"/>
      </w:pPr>
      <w:r w:rsidRPr="003B2883">
        <w:t xml:space="preserve">                '204':</w:t>
      </w:r>
    </w:p>
    <w:p w14:paraId="5E820ED6" w14:textId="77777777" w:rsidR="00C91BFE" w:rsidRPr="003B2883" w:rsidRDefault="00C91BFE" w:rsidP="00C91BFE">
      <w:pPr>
        <w:pStyle w:val="PL"/>
      </w:pPr>
      <w:r w:rsidRPr="003B2883">
        <w:t xml:space="preserve">                  description: Expected response to a successful callback processing</w:t>
      </w:r>
    </w:p>
    <w:p w14:paraId="3E80197C" w14:textId="77777777" w:rsidR="002B5392" w:rsidRPr="003B2883" w:rsidRDefault="002B5392" w:rsidP="002B5392">
      <w:pPr>
        <w:pStyle w:val="PL"/>
      </w:pPr>
      <w:r w:rsidRPr="003B2883">
        <w:t xml:space="preserve">                '400':</w:t>
      </w:r>
    </w:p>
    <w:p w14:paraId="535E798C" w14:textId="77777777" w:rsidR="002B5392" w:rsidRPr="003B2883" w:rsidRDefault="002B5392" w:rsidP="002B5392">
      <w:pPr>
        <w:pStyle w:val="PL"/>
      </w:pPr>
      <w:r w:rsidRPr="003B2883">
        <w:t xml:space="preserve">                  $ref: 'TS29571_CommonData.yaml#/components/responses/400'</w:t>
      </w:r>
    </w:p>
    <w:p w14:paraId="6A69BEFB" w14:textId="77777777" w:rsidR="00C91BFE" w:rsidRPr="003B2883" w:rsidRDefault="00C91BFE" w:rsidP="00C91BFE">
      <w:pPr>
        <w:pStyle w:val="PL"/>
      </w:pPr>
      <w:r w:rsidRPr="003B2883">
        <w:t xml:space="preserve">                '404':</w:t>
      </w:r>
    </w:p>
    <w:p w14:paraId="75D09C31" w14:textId="77777777" w:rsidR="00C91BFE" w:rsidRPr="003B2883" w:rsidRDefault="00C91BFE" w:rsidP="00C91BFE">
      <w:pPr>
        <w:pStyle w:val="PL"/>
      </w:pPr>
      <w:r w:rsidRPr="003B2883">
        <w:t xml:space="preserve">                  $ref: 'TS29571_CommonData.yaml#/components/responses/404'</w:t>
      </w:r>
    </w:p>
    <w:p w14:paraId="5F04EB0D" w14:textId="77777777" w:rsidR="002B5392" w:rsidRPr="003B2883" w:rsidRDefault="002B5392" w:rsidP="002B5392">
      <w:pPr>
        <w:pStyle w:val="PL"/>
      </w:pPr>
      <w:r w:rsidRPr="003B2883">
        <w:t xml:space="preserve">                '411':</w:t>
      </w:r>
    </w:p>
    <w:p w14:paraId="5ABA3740" w14:textId="77777777" w:rsidR="002B5392" w:rsidRPr="003B2883" w:rsidRDefault="002B5392" w:rsidP="002B5392">
      <w:pPr>
        <w:pStyle w:val="PL"/>
      </w:pPr>
      <w:r w:rsidRPr="003B2883">
        <w:t xml:space="preserve">                  $ref: 'TS29571_CommonData.yaml#/components/responses/411'</w:t>
      </w:r>
    </w:p>
    <w:p w14:paraId="34E670CF" w14:textId="77777777" w:rsidR="002B5392" w:rsidRPr="003B2883" w:rsidRDefault="002B5392" w:rsidP="002B5392">
      <w:pPr>
        <w:pStyle w:val="PL"/>
      </w:pPr>
      <w:r w:rsidRPr="003B2883">
        <w:t xml:space="preserve">                '413':</w:t>
      </w:r>
    </w:p>
    <w:p w14:paraId="078297E2" w14:textId="77777777" w:rsidR="002B5392" w:rsidRPr="003B2883" w:rsidRDefault="002B5392" w:rsidP="002B5392">
      <w:pPr>
        <w:pStyle w:val="PL"/>
      </w:pPr>
      <w:r w:rsidRPr="003B2883">
        <w:t xml:space="preserve">                  $ref: 'TS29571_CommonData.yaml#/components/responses/413'</w:t>
      </w:r>
    </w:p>
    <w:p w14:paraId="3809750C" w14:textId="77777777" w:rsidR="002B5392" w:rsidRPr="003B2883" w:rsidRDefault="002B5392" w:rsidP="002B5392">
      <w:pPr>
        <w:pStyle w:val="PL"/>
      </w:pPr>
      <w:r w:rsidRPr="003B2883">
        <w:t xml:space="preserve">                '415':</w:t>
      </w:r>
    </w:p>
    <w:p w14:paraId="5DDC0CD2" w14:textId="77777777" w:rsidR="002B5392" w:rsidRPr="003B2883" w:rsidRDefault="002B5392" w:rsidP="002B5392">
      <w:pPr>
        <w:pStyle w:val="PL"/>
      </w:pPr>
      <w:r w:rsidRPr="003B2883">
        <w:t xml:space="preserve">                  $ref: 'TS29571_CommonData.yaml#/components/responses/415'</w:t>
      </w:r>
    </w:p>
    <w:p w14:paraId="5DE4CEB8" w14:textId="77777777" w:rsidR="00A826CF" w:rsidRPr="003B2883" w:rsidRDefault="00A826CF" w:rsidP="00A826CF">
      <w:pPr>
        <w:pStyle w:val="PL"/>
        <w:rPr>
          <w:lang w:val="en-US"/>
        </w:rPr>
      </w:pPr>
      <w:r w:rsidRPr="003B2883">
        <w:t xml:space="preserve">        </w:t>
      </w:r>
      <w:r w:rsidRPr="003B2883">
        <w:rPr>
          <w:lang w:val="en-US"/>
        </w:rPr>
        <w:t xml:space="preserve">        '429':</w:t>
      </w:r>
    </w:p>
    <w:p w14:paraId="2DDB6168"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54349039" w14:textId="77777777" w:rsidR="002B5392" w:rsidRPr="003B2883" w:rsidRDefault="002B5392" w:rsidP="002B5392">
      <w:pPr>
        <w:pStyle w:val="PL"/>
      </w:pPr>
      <w:r w:rsidRPr="003B2883">
        <w:t xml:space="preserve">                '500':</w:t>
      </w:r>
    </w:p>
    <w:p w14:paraId="7F8DB272" w14:textId="77777777" w:rsidR="002B5392" w:rsidRPr="003B2883" w:rsidRDefault="002B5392" w:rsidP="002B5392">
      <w:pPr>
        <w:pStyle w:val="PL"/>
      </w:pPr>
      <w:r w:rsidRPr="003B2883">
        <w:t xml:space="preserve">                  $ref: 'TS29571_CommonData.yaml#/components/responses/500'</w:t>
      </w:r>
    </w:p>
    <w:p w14:paraId="7A03B426" w14:textId="77777777" w:rsidR="002B5392" w:rsidRPr="003B2883" w:rsidRDefault="002B5392" w:rsidP="002B5392">
      <w:pPr>
        <w:pStyle w:val="PL"/>
      </w:pPr>
      <w:r w:rsidRPr="003B2883">
        <w:t xml:space="preserve">                '503':</w:t>
      </w:r>
    </w:p>
    <w:p w14:paraId="7B231601" w14:textId="77777777" w:rsidR="002B5392" w:rsidRPr="003B2883" w:rsidRDefault="002B5392" w:rsidP="002B5392">
      <w:pPr>
        <w:pStyle w:val="PL"/>
      </w:pPr>
      <w:r w:rsidRPr="003B2883">
        <w:t xml:space="preserve">                  $ref: 'TS29571_CommonData.yaml#/components/responses/503'</w:t>
      </w:r>
    </w:p>
    <w:p w14:paraId="0C101C7A" w14:textId="77777777" w:rsidR="00C91BFE" w:rsidRPr="003B2883" w:rsidRDefault="00C91BFE" w:rsidP="00C91BFE">
      <w:pPr>
        <w:pStyle w:val="PL"/>
      </w:pPr>
      <w:r w:rsidRPr="003B2883">
        <w:t xml:space="preserve">  /subscriptions/{subscriptionId}:</w:t>
      </w:r>
    </w:p>
    <w:p w14:paraId="61212E63" w14:textId="77777777" w:rsidR="00C91BFE" w:rsidRPr="003B2883" w:rsidRDefault="00C91BFE" w:rsidP="00C91BFE">
      <w:pPr>
        <w:pStyle w:val="PL"/>
      </w:pPr>
      <w:r w:rsidRPr="003B2883">
        <w:t xml:space="preserve">    delete:</w:t>
      </w:r>
    </w:p>
    <w:p w14:paraId="50FD8366" w14:textId="77777777" w:rsidR="00C91BFE" w:rsidRPr="003B2883" w:rsidRDefault="00C91BFE" w:rsidP="00C91BFE">
      <w:pPr>
        <w:pStyle w:val="PL"/>
      </w:pPr>
      <w:r w:rsidRPr="003B2883">
        <w:t xml:space="preserve">      summary: Namf_Communication AMF Status Change UnSubscribe service Operation</w:t>
      </w:r>
    </w:p>
    <w:p w14:paraId="28A6CE6D" w14:textId="77777777" w:rsidR="00C91BFE" w:rsidRPr="003B2883" w:rsidRDefault="00C91BFE" w:rsidP="00C91BFE">
      <w:pPr>
        <w:pStyle w:val="PL"/>
      </w:pPr>
      <w:r w:rsidRPr="003B2883">
        <w:t xml:space="preserve">      tags:</w:t>
      </w:r>
    </w:p>
    <w:p w14:paraId="2249F46E" w14:textId="77777777" w:rsidR="008D1FA2" w:rsidRPr="003B2883" w:rsidRDefault="008D1FA2" w:rsidP="008D1FA2">
      <w:pPr>
        <w:pStyle w:val="PL"/>
      </w:pPr>
      <w:r w:rsidRPr="003B2883">
        <w:t xml:space="preserve">        - individual subscription (Document)</w:t>
      </w:r>
    </w:p>
    <w:p w14:paraId="5E169CA1" w14:textId="77777777" w:rsidR="00C91BFE" w:rsidRPr="003B2883" w:rsidRDefault="00C91BFE" w:rsidP="00C91BFE">
      <w:pPr>
        <w:pStyle w:val="PL"/>
      </w:pPr>
      <w:r w:rsidRPr="003B2883">
        <w:t xml:space="preserve">      operationId: AMFStatusChangeUnSubscribe</w:t>
      </w:r>
    </w:p>
    <w:p w14:paraId="2483B8C3" w14:textId="77777777" w:rsidR="00C91BFE" w:rsidRPr="003B2883" w:rsidRDefault="00C91BFE" w:rsidP="00C91BFE">
      <w:pPr>
        <w:pStyle w:val="PL"/>
      </w:pPr>
      <w:r w:rsidRPr="003B2883">
        <w:t xml:space="preserve">      parameters:</w:t>
      </w:r>
    </w:p>
    <w:p w14:paraId="6C53D65F" w14:textId="77777777" w:rsidR="00C91BFE" w:rsidRPr="003B2883" w:rsidRDefault="00C91BFE" w:rsidP="00C91BFE">
      <w:pPr>
        <w:pStyle w:val="PL"/>
      </w:pPr>
      <w:r w:rsidRPr="003B2883">
        <w:t xml:space="preserve">        - name: subscriptionId</w:t>
      </w:r>
    </w:p>
    <w:p w14:paraId="6753E9EE" w14:textId="77777777" w:rsidR="00C91BFE" w:rsidRPr="003B2883" w:rsidRDefault="00C91BFE" w:rsidP="00C91BFE">
      <w:pPr>
        <w:pStyle w:val="PL"/>
      </w:pPr>
      <w:r w:rsidRPr="003B2883">
        <w:t xml:space="preserve">          in: path</w:t>
      </w:r>
    </w:p>
    <w:p w14:paraId="19422D33" w14:textId="77777777" w:rsidR="00C91BFE" w:rsidRPr="003B2883" w:rsidRDefault="00C91BFE" w:rsidP="00C91BFE">
      <w:pPr>
        <w:pStyle w:val="PL"/>
      </w:pPr>
      <w:r w:rsidRPr="003B2883">
        <w:t xml:space="preserve">          description: AMF Status Change Subscription Identifier</w:t>
      </w:r>
    </w:p>
    <w:p w14:paraId="1ACCB9EC" w14:textId="77777777" w:rsidR="00C91BFE" w:rsidRPr="003B2883" w:rsidRDefault="00C91BFE" w:rsidP="00C91BFE">
      <w:pPr>
        <w:pStyle w:val="PL"/>
      </w:pPr>
      <w:r w:rsidRPr="003B2883">
        <w:t xml:space="preserve">          required: true</w:t>
      </w:r>
    </w:p>
    <w:p w14:paraId="3B0555A5" w14:textId="77777777" w:rsidR="00C91BFE" w:rsidRPr="003B2883" w:rsidRDefault="00C91BFE" w:rsidP="00C91BFE">
      <w:pPr>
        <w:pStyle w:val="PL"/>
      </w:pPr>
      <w:r w:rsidRPr="003B2883">
        <w:lastRenderedPageBreak/>
        <w:t xml:space="preserve">          schema:</w:t>
      </w:r>
    </w:p>
    <w:p w14:paraId="56B37CA6" w14:textId="77777777" w:rsidR="00C91BFE" w:rsidRPr="003B2883" w:rsidRDefault="00C91BFE" w:rsidP="00C91BFE">
      <w:pPr>
        <w:pStyle w:val="PL"/>
      </w:pPr>
      <w:r w:rsidRPr="003B2883">
        <w:t xml:space="preserve">            type: string</w:t>
      </w:r>
    </w:p>
    <w:p w14:paraId="3EC1C0C0" w14:textId="77777777" w:rsidR="00C91BFE" w:rsidRPr="003B2883" w:rsidRDefault="00C91BFE" w:rsidP="00C91BFE">
      <w:pPr>
        <w:pStyle w:val="PL"/>
      </w:pPr>
      <w:r w:rsidRPr="003B2883">
        <w:t xml:space="preserve">      responses:</w:t>
      </w:r>
    </w:p>
    <w:p w14:paraId="2A0C546D" w14:textId="77777777" w:rsidR="00C91BFE" w:rsidRPr="003B2883" w:rsidRDefault="00C91BFE" w:rsidP="00C91BFE">
      <w:pPr>
        <w:pStyle w:val="PL"/>
      </w:pPr>
      <w:r w:rsidRPr="003B2883">
        <w:t xml:space="preserve">        '204':</w:t>
      </w:r>
    </w:p>
    <w:p w14:paraId="360FA8CC" w14:textId="77777777" w:rsidR="00C91BFE" w:rsidRPr="003B2883" w:rsidRDefault="00C91BFE" w:rsidP="00C91BFE">
      <w:pPr>
        <w:pStyle w:val="PL"/>
      </w:pPr>
      <w:r w:rsidRPr="003B2883">
        <w:t xml:space="preserve">          description: N1N2 Message Subscription successfully removed.</w:t>
      </w:r>
    </w:p>
    <w:p w14:paraId="11CB73BA" w14:textId="77777777" w:rsidR="002B5392" w:rsidRPr="003B2883" w:rsidRDefault="002B5392" w:rsidP="002B5392">
      <w:pPr>
        <w:pStyle w:val="PL"/>
      </w:pPr>
      <w:r w:rsidRPr="003B2883">
        <w:t xml:space="preserve">        '400':</w:t>
      </w:r>
    </w:p>
    <w:p w14:paraId="45236356" w14:textId="77777777" w:rsidR="002B5392" w:rsidRPr="003B2883" w:rsidRDefault="002B5392" w:rsidP="002B5392">
      <w:pPr>
        <w:pStyle w:val="PL"/>
      </w:pPr>
      <w:r w:rsidRPr="003B2883">
        <w:t xml:space="preserve">          $ref: 'TS29571_CommonData.yaml#/components/responses/400'</w:t>
      </w:r>
    </w:p>
    <w:p w14:paraId="79A6BFFE" w14:textId="77777777" w:rsidR="002B5392" w:rsidRPr="003B2883" w:rsidRDefault="002B5392" w:rsidP="002B5392">
      <w:pPr>
        <w:pStyle w:val="PL"/>
      </w:pPr>
      <w:r w:rsidRPr="003B2883">
        <w:t xml:space="preserve">        '404':</w:t>
      </w:r>
    </w:p>
    <w:p w14:paraId="0D2066BE" w14:textId="77777777" w:rsidR="002B5392" w:rsidRPr="003B2883" w:rsidRDefault="002B5392" w:rsidP="002B5392">
      <w:pPr>
        <w:pStyle w:val="PL"/>
      </w:pPr>
      <w:r w:rsidRPr="003B2883">
        <w:t xml:space="preserve">          $ref: 'TS29571_CommonData.yaml#/components/responses/404'</w:t>
      </w:r>
    </w:p>
    <w:p w14:paraId="5AE837A4" w14:textId="77777777" w:rsidR="00A826CF" w:rsidRPr="003B2883" w:rsidRDefault="00A826CF" w:rsidP="00A826CF">
      <w:pPr>
        <w:pStyle w:val="PL"/>
      </w:pPr>
      <w:r w:rsidRPr="003B2883">
        <w:t xml:space="preserve">        '429':</w:t>
      </w:r>
    </w:p>
    <w:p w14:paraId="19AB6772" w14:textId="77777777" w:rsidR="00A826CF" w:rsidRPr="003B2883" w:rsidRDefault="00A826CF" w:rsidP="00A826CF">
      <w:pPr>
        <w:pStyle w:val="PL"/>
      </w:pPr>
      <w:r w:rsidRPr="003B2883">
        <w:t xml:space="preserve">          $ref: 'TS29571_CommonData.yaml#/components/responses/429'</w:t>
      </w:r>
    </w:p>
    <w:p w14:paraId="5FAC4439" w14:textId="77777777" w:rsidR="002B5392" w:rsidRPr="003B2883" w:rsidRDefault="002B5392" w:rsidP="002B5392">
      <w:pPr>
        <w:pStyle w:val="PL"/>
      </w:pPr>
      <w:r w:rsidRPr="003B2883">
        <w:t xml:space="preserve">        '500':</w:t>
      </w:r>
    </w:p>
    <w:p w14:paraId="6EC2274E" w14:textId="77777777" w:rsidR="002B5392" w:rsidRPr="003B2883" w:rsidRDefault="002B5392" w:rsidP="002B5392">
      <w:pPr>
        <w:pStyle w:val="PL"/>
      </w:pPr>
      <w:r w:rsidRPr="003B2883">
        <w:t xml:space="preserve">          $ref: 'TS29571_CommonData.yaml#/components/responses/500'</w:t>
      </w:r>
    </w:p>
    <w:p w14:paraId="296ACB0E" w14:textId="77777777" w:rsidR="002B5392" w:rsidRPr="003B2883" w:rsidRDefault="002B5392" w:rsidP="002B5392">
      <w:pPr>
        <w:pStyle w:val="PL"/>
      </w:pPr>
      <w:r w:rsidRPr="003B2883">
        <w:t xml:space="preserve">        '503':</w:t>
      </w:r>
    </w:p>
    <w:p w14:paraId="00FCAB56" w14:textId="77777777" w:rsidR="002B5392" w:rsidRPr="003B2883" w:rsidRDefault="002B5392" w:rsidP="002B5392">
      <w:pPr>
        <w:pStyle w:val="PL"/>
      </w:pPr>
      <w:r w:rsidRPr="003B2883">
        <w:t xml:space="preserve">          $ref: 'TS29571_CommonData.yaml#/components/responses/503'</w:t>
      </w:r>
    </w:p>
    <w:p w14:paraId="7845AE26" w14:textId="77777777" w:rsidR="002B5392" w:rsidRPr="003B2883" w:rsidRDefault="002B5392" w:rsidP="002B5392">
      <w:pPr>
        <w:pStyle w:val="PL"/>
      </w:pPr>
      <w:r w:rsidRPr="003B2883">
        <w:t xml:space="preserve">        default:</w:t>
      </w:r>
    </w:p>
    <w:p w14:paraId="2436D295" w14:textId="77777777" w:rsidR="002B5392" w:rsidRPr="003B2883" w:rsidRDefault="002B5392" w:rsidP="002B5392">
      <w:pPr>
        <w:pStyle w:val="PL"/>
      </w:pPr>
      <w:r w:rsidRPr="003B2883">
        <w:t xml:space="preserve">          description: Unexpected error</w:t>
      </w:r>
    </w:p>
    <w:p w14:paraId="663956FF" w14:textId="77777777" w:rsidR="00C91BFE" w:rsidRPr="003B2883" w:rsidRDefault="00C91BFE" w:rsidP="00C91BFE">
      <w:pPr>
        <w:pStyle w:val="PL"/>
      </w:pPr>
      <w:r w:rsidRPr="003B2883">
        <w:t xml:space="preserve">    put:</w:t>
      </w:r>
    </w:p>
    <w:p w14:paraId="40CB6FAB" w14:textId="77777777" w:rsidR="00C91BFE" w:rsidRPr="003B2883" w:rsidRDefault="00C91BFE" w:rsidP="00C91BFE">
      <w:pPr>
        <w:pStyle w:val="PL"/>
      </w:pPr>
      <w:r w:rsidRPr="003B2883">
        <w:t xml:space="preserve">      summary: Namf_Communication AMF Status Change Subscribe Modify service Operation</w:t>
      </w:r>
    </w:p>
    <w:p w14:paraId="5787D6B3" w14:textId="77777777" w:rsidR="00C91BFE" w:rsidRPr="003B2883" w:rsidRDefault="00C91BFE" w:rsidP="00C91BFE">
      <w:pPr>
        <w:pStyle w:val="PL"/>
      </w:pPr>
      <w:r w:rsidRPr="003B2883">
        <w:t xml:space="preserve">      tags:</w:t>
      </w:r>
    </w:p>
    <w:p w14:paraId="11447A3B" w14:textId="77777777" w:rsidR="008D1FA2" w:rsidRPr="003B2883" w:rsidRDefault="008D1FA2" w:rsidP="008D1FA2">
      <w:pPr>
        <w:pStyle w:val="PL"/>
      </w:pPr>
      <w:r w:rsidRPr="003B2883">
        <w:t xml:space="preserve">        - individual subscription (Document)</w:t>
      </w:r>
    </w:p>
    <w:p w14:paraId="477726C4" w14:textId="77777777" w:rsidR="00C91BFE" w:rsidRPr="003B2883" w:rsidRDefault="00C91BFE" w:rsidP="00C91BFE">
      <w:pPr>
        <w:pStyle w:val="PL"/>
      </w:pPr>
      <w:r w:rsidRPr="003B2883">
        <w:t xml:space="preserve">      operationId: AMFStatusChangeSubscribeModfy</w:t>
      </w:r>
    </w:p>
    <w:p w14:paraId="4116FB81" w14:textId="77777777" w:rsidR="00C91BFE" w:rsidRPr="003B2883" w:rsidRDefault="00C91BFE" w:rsidP="00C91BFE">
      <w:pPr>
        <w:pStyle w:val="PL"/>
      </w:pPr>
      <w:r w:rsidRPr="003B2883">
        <w:t xml:space="preserve">      parameters:</w:t>
      </w:r>
    </w:p>
    <w:p w14:paraId="29BB5696" w14:textId="77777777" w:rsidR="00C91BFE" w:rsidRPr="003B2883" w:rsidRDefault="00C91BFE" w:rsidP="00C91BFE">
      <w:pPr>
        <w:pStyle w:val="PL"/>
      </w:pPr>
      <w:r w:rsidRPr="003B2883">
        <w:t xml:space="preserve">        - name: subscriptionId</w:t>
      </w:r>
    </w:p>
    <w:p w14:paraId="12F5805A" w14:textId="77777777" w:rsidR="00C91BFE" w:rsidRPr="003B2883" w:rsidRDefault="00C91BFE" w:rsidP="00C91BFE">
      <w:pPr>
        <w:pStyle w:val="PL"/>
      </w:pPr>
      <w:r w:rsidRPr="003B2883">
        <w:t xml:space="preserve">          in: path</w:t>
      </w:r>
    </w:p>
    <w:p w14:paraId="6F49B796" w14:textId="77777777" w:rsidR="00C91BFE" w:rsidRPr="003B2883" w:rsidRDefault="00C91BFE" w:rsidP="00C91BFE">
      <w:pPr>
        <w:pStyle w:val="PL"/>
      </w:pPr>
      <w:r w:rsidRPr="003B2883">
        <w:t xml:space="preserve">          description: AMF Status Change Subscription Identifier</w:t>
      </w:r>
    </w:p>
    <w:p w14:paraId="7A14ECDA" w14:textId="77777777" w:rsidR="00C91BFE" w:rsidRPr="003B2883" w:rsidRDefault="00C91BFE" w:rsidP="00C91BFE">
      <w:pPr>
        <w:pStyle w:val="PL"/>
      </w:pPr>
      <w:r w:rsidRPr="003B2883">
        <w:t xml:space="preserve">          required: true</w:t>
      </w:r>
    </w:p>
    <w:p w14:paraId="0FCF4EAD" w14:textId="77777777" w:rsidR="00C91BFE" w:rsidRPr="003B2883" w:rsidRDefault="00C91BFE" w:rsidP="00C91BFE">
      <w:pPr>
        <w:pStyle w:val="PL"/>
      </w:pPr>
      <w:r w:rsidRPr="003B2883">
        <w:t xml:space="preserve">          schema:</w:t>
      </w:r>
    </w:p>
    <w:p w14:paraId="1F09F07B" w14:textId="77777777" w:rsidR="00C91BFE" w:rsidRPr="003B2883" w:rsidRDefault="00C91BFE" w:rsidP="00C91BFE">
      <w:pPr>
        <w:pStyle w:val="PL"/>
      </w:pPr>
      <w:r w:rsidRPr="003B2883">
        <w:t xml:space="preserve">            type: string</w:t>
      </w:r>
    </w:p>
    <w:p w14:paraId="5B5B69E9" w14:textId="77777777" w:rsidR="00C91BFE" w:rsidRPr="003B2883" w:rsidRDefault="00C91BFE" w:rsidP="00C91BFE">
      <w:pPr>
        <w:pStyle w:val="PL"/>
      </w:pPr>
      <w:r w:rsidRPr="003B2883">
        <w:t xml:space="preserve">      requestBody:</w:t>
      </w:r>
    </w:p>
    <w:p w14:paraId="5CFAF792" w14:textId="77777777" w:rsidR="00C91BFE" w:rsidRPr="003B2883" w:rsidRDefault="00C91BFE" w:rsidP="00C91BFE">
      <w:pPr>
        <w:pStyle w:val="PL"/>
      </w:pPr>
      <w:r w:rsidRPr="003B2883">
        <w:t xml:space="preserve">        content:</w:t>
      </w:r>
    </w:p>
    <w:p w14:paraId="22F87368" w14:textId="77777777" w:rsidR="00C91BFE" w:rsidRPr="003B2883" w:rsidRDefault="00C91BFE" w:rsidP="00C91BFE">
      <w:pPr>
        <w:pStyle w:val="PL"/>
      </w:pPr>
      <w:r w:rsidRPr="003B2883">
        <w:t xml:space="preserve">          application/json:</w:t>
      </w:r>
    </w:p>
    <w:p w14:paraId="30702EAE" w14:textId="77777777" w:rsidR="00C91BFE" w:rsidRPr="003B2883" w:rsidRDefault="00C91BFE" w:rsidP="00C91BFE">
      <w:pPr>
        <w:pStyle w:val="PL"/>
      </w:pPr>
      <w:r w:rsidRPr="003B2883">
        <w:t xml:space="preserve">            schema:</w:t>
      </w:r>
    </w:p>
    <w:p w14:paraId="5ABB9124" w14:textId="77777777" w:rsidR="00C91BFE" w:rsidRPr="003B2883" w:rsidRDefault="00C91BFE" w:rsidP="00C91BFE">
      <w:pPr>
        <w:pStyle w:val="PL"/>
      </w:pPr>
      <w:r w:rsidRPr="003B2883">
        <w:t xml:space="preserve">              $ref: '#/components/schemas/SubscriptionData'</w:t>
      </w:r>
    </w:p>
    <w:p w14:paraId="68BBFA4D" w14:textId="77777777" w:rsidR="00C91BFE" w:rsidRPr="003B2883" w:rsidRDefault="00C91BFE" w:rsidP="00C91BFE">
      <w:pPr>
        <w:pStyle w:val="PL"/>
      </w:pPr>
      <w:r w:rsidRPr="003B2883">
        <w:t xml:space="preserve">        required: true</w:t>
      </w:r>
    </w:p>
    <w:p w14:paraId="0E7E4F37" w14:textId="77777777" w:rsidR="00C91BFE" w:rsidRPr="003B2883" w:rsidRDefault="00C91BFE" w:rsidP="00C91BFE">
      <w:pPr>
        <w:pStyle w:val="PL"/>
      </w:pPr>
      <w:r w:rsidRPr="003B2883">
        <w:t xml:space="preserve">      responses:</w:t>
      </w:r>
    </w:p>
    <w:p w14:paraId="1EB1B265" w14:textId="77777777" w:rsidR="00C91BFE" w:rsidRPr="003B2883" w:rsidRDefault="00C91BFE" w:rsidP="00C91BFE">
      <w:pPr>
        <w:pStyle w:val="PL"/>
      </w:pPr>
      <w:r w:rsidRPr="003B2883">
        <w:t xml:space="preserve">        '202':</w:t>
      </w:r>
    </w:p>
    <w:p w14:paraId="22159620" w14:textId="77777777" w:rsidR="00C91BFE" w:rsidRPr="003B2883" w:rsidRDefault="00C91BFE" w:rsidP="00C91BFE">
      <w:pPr>
        <w:pStyle w:val="PL"/>
      </w:pPr>
      <w:r w:rsidRPr="003B2883">
        <w:t xml:space="preserve">          description: N1N2 Message Subscription successfully updated.</w:t>
      </w:r>
    </w:p>
    <w:p w14:paraId="312CFD67" w14:textId="77777777" w:rsidR="00C91BFE" w:rsidRPr="003B2883" w:rsidRDefault="00C91BFE" w:rsidP="00C91BFE">
      <w:pPr>
        <w:pStyle w:val="PL"/>
      </w:pPr>
      <w:r w:rsidRPr="003B2883">
        <w:t xml:space="preserve">          content:</w:t>
      </w:r>
    </w:p>
    <w:p w14:paraId="26021F9A" w14:textId="77777777" w:rsidR="00C91BFE" w:rsidRPr="003B2883" w:rsidRDefault="00C91BFE" w:rsidP="00C91BFE">
      <w:pPr>
        <w:pStyle w:val="PL"/>
      </w:pPr>
      <w:r w:rsidRPr="003B2883">
        <w:t xml:space="preserve">            application/json:</w:t>
      </w:r>
    </w:p>
    <w:p w14:paraId="3A831FDA" w14:textId="77777777" w:rsidR="00C91BFE" w:rsidRPr="003B2883" w:rsidRDefault="00C91BFE" w:rsidP="00C91BFE">
      <w:pPr>
        <w:pStyle w:val="PL"/>
      </w:pPr>
      <w:r w:rsidRPr="003B2883">
        <w:t xml:space="preserve">              schema:</w:t>
      </w:r>
    </w:p>
    <w:p w14:paraId="5369BDEB" w14:textId="77777777" w:rsidR="00C91BFE" w:rsidRPr="003B2883" w:rsidRDefault="00C91BFE" w:rsidP="00C91BFE">
      <w:pPr>
        <w:pStyle w:val="PL"/>
      </w:pPr>
      <w:r w:rsidRPr="003B2883">
        <w:t xml:space="preserve">                $ref: '#/components/schemas/SubscriptionData'</w:t>
      </w:r>
    </w:p>
    <w:p w14:paraId="1AA7C467" w14:textId="77777777" w:rsidR="002B5392" w:rsidRPr="003B2883" w:rsidRDefault="002B5392" w:rsidP="002B5392">
      <w:pPr>
        <w:pStyle w:val="PL"/>
      </w:pPr>
      <w:r w:rsidRPr="003B2883">
        <w:t xml:space="preserve">        '400':</w:t>
      </w:r>
    </w:p>
    <w:p w14:paraId="312669B4" w14:textId="77777777" w:rsidR="002B5392" w:rsidRPr="003B2883" w:rsidRDefault="002B5392" w:rsidP="002B5392">
      <w:pPr>
        <w:pStyle w:val="PL"/>
      </w:pPr>
      <w:r w:rsidRPr="003B2883">
        <w:t xml:space="preserve">          $ref: 'TS29571_CommonData.yaml#/components/responses/400'</w:t>
      </w:r>
    </w:p>
    <w:p w14:paraId="29B1E067" w14:textId="77777777" w:rsidR="002B5392" w:rsidRPr="003B2883" w:rsidRDefault="002B5392" w:rsidP="002B5392">
      <w:pPr>
        <w:pStyle w:val="PL"/>
      </w:pPr>
      <w:r w:rsidRPr="003B2883">
        <w:t xml:space="preserve">        '403':</w:t>
      </w:r>
    </w:p>
    <w:p w14:paraId="27FAAA3C" w14:textId="77777777" w:rsidR="002B5392" w:rsidRPr="003B2883" w:rsidRDefault="002B5392" w:rsidP="002B5392">
      <w:pPr>
        <w:pStyle w:val="PL"/>
      </w:pPr>
      <w:r w:rsidRPr="003B2883">
        <w:t xml:space="preserve">          $ref: 'TS29571_CommonData.yaml#/components/responses/403'</w:t>
      </w:r>
    </w:p>
    <w:p w14:paraId="566178F7" w14:textId="77777777" w:rsidR="002B5392" w:rsidRPr="003B2883" w:rsidRDefault="002B5392" w:rsidP="002B5392">
      <w:pPr>
        <w:pStyle w:val="PL"/>
      </w:pPr>
      <w:r w:rsidRPr="003B2883">
        <w:t xml:space="preserve">        '411':</w:t>
      </w:r>
    </w:p>
    <w:p w14:paraId="746A8C45" w14:textId="77777777" w:rsidR="002B5392" w:rsidRPr="003B2883" w:rsidRDefault="002B5392" w:rsidP="002B5392">
      <w:pPr>
        <w:pStyle w:val="PL"/>
      </w:pPr>
      <w:r w:rsidRPr="003B2883">
        <w:t xml:space="preserve">          $ref: 'TS29571_CommonData.yaml#/components/responses/411'</w:t>
      </w:r>
    </w:p>
    <w:p w14:paraId="36942C87" w14:textId="77777777" w:rsidR="002B5392" w:rsidRPr="003B2883" w:rsidRDefault="002B5392" w:rsidP="002B5392">
      <w:pPr>
        <w:pStyle w:val="PL"/>
      </w:pPr>
      <w:r w:rsidRPr="003B2883">
        <w:t xml:space="preserve">        '413':</w:t>
      </w:r>
    </w:p>
    <w:p w14:paraId="6D7CFB73" w14:textId="77777777" w:rsidR="002B5392" w:rsidRPr="003B2883" w:rsidRDefault="002B5392" w:rsidP="002B5392">
      <w:pPr>
        <w:pStyle w:val="PL"/>
      </w:pPr>
      <w:r w:rsidRPr="003B2883">
        <w:t xml:space="preserve">          $ref: 'TS29571_CommonData.yaml#/components/responses/413'</w:t>
      </w:r>
    </w:p>
    <w:p w14:paraId="6EC764C2" w14:textId="77777777" w:rsidR="002B5392" w:rsidRPr="003B2883" w:rsidRDefault="002B5392" w:rsidP="002B5392">
      <w:pPr>
        <w:pStyle w:val="PL"/>
      </w:pPr>
      <w:r w:rsidRPr="003B2883">
        <w:t xml:space="preserve">        '415':</w:t>
      </w:r>
    </w:p>
    <w:p w14:paraId="72715B96" w14:textId="77777777" w:rsidR="002B5392" w:rsidRPr="003B2883" w:rsidRDefault="002B5392" w:rsidP="002B5392">
      <w:pPr>
        <w:pStyle w:val="PL"/>
      </w:pPr>
      <w:r w:rsidRPr="003B2883">
        <w:t xml:space="preserve">          $ref: 'TS29571_CommonData.yaml#/components/responses/415'</w:t>
      </w:r>
    </w:p>
    <w:p w14:paraId="01D3861A" w14:textId="77777777" w:rsidR="00A826CF" w:rsidRPr="003B2883" w:rsidRDefault="00A826CF" w:rsidP="00A826CF">
      <w:pPr>
        <w:pStyle w:val="PL"/>
      </w:pPr>
      <w:r w:rsidRPr="003B2883">
        <w:t xml:space="preserve">        '429':</w:t>
      </w:r>
    </w:p>
    <w:p w14:paraId="2ACC499F" w14:textId="77777777" w:rsidR="00A826CF" w:rsidRPr="003B2883" w:rsidRDefault="00A826CF" w:rsidP="00A826CF">
      <w:pPr>
        <w:pStyle w:val="PL"/>
      </w:pPr>
      <w:r w:rsidRPr="003B2883">
        <w:t xml:space="preserve">          $ref: 'TS29571_CommonData.yaml#/components/responses/429'</w:t>
      </w:r>
    </w:p>
    <w:p w14:paraId="7A3118C0" w14:textId="77777777" w:rsidR="002B5392" w:rsidRPr="003B2883" w:rsidRDefault="002B5392" w:rsidP="002B5392">
      <w:pPr>
        <w:pStyle w:val="PL"/>
      </w:pPr>
      <w:r w:rsidRPr="003B2883">
        <w:t xml:space="preserve">        '500':</w:t>
      </w:r>
    </w:p>
    <w:p w14:paraId="488F733D" w14:textId="77777777" w:rsidR="002B5392" w:rsidRPr="003B2883" w:rsidRDefault="002B5392" w:rsidP="002B5392">
      <w:pPr>
        <w:pStyle w:val="PL"/>
      </w:pPr>
      <w:r w:rsidRPr="003B2883">
        <w:t xml:space="preserve">          $ref: 'TS29571_CommonData.yaml#/components/responses/500'</w:t>
      </w:r>
    </w:p>
    <w:p w14:paraId="4244BDCE" w14:textId="77777777" w:rsidR="002B5392" w:rsidRPr="003B2883" w:rsidRDefault="002B5392" w:rsidP="002B5392">
      <w:pPr>
        <w:pStyle w:val="PL"/>
      </w:pPr>
      <w:r w:rsidRPr="003B2883">
        <w:t xml:space="preserve">        '503':</w:t>
      </w:r>
    </w:p>
    <w:p w14:paraId="62326F16" w14:textId="77777777" w:rsidR="002B5392" w:rsidRPr="003B2883" w:rsidRDefault="002B5392" w:rsidP="002B5392">
      <w:pPr>
        <w:pStyle w:val="PL"/>
      </w:pPr>
      <w:r w:rsidRPr="003B2883">
        <w:t xml:space="preserve">          $ref: 'TS29571_CommonData.yaml#/components/responses/503'</w:t>
      </w:r>
    </w:p>
    <w:p w14:paraId="43DC845F" w14:textId="77777777" w:rsidR="00C91BFE" w:rsidRPr="003B2883" w:rsidRDefault="00C91BFE" w:rsidP="00C91BFE">
      <w:pPr>
        <w:pStyle w:val="PL"/>
      </w:pPr>
      <w:r w:rsidRPr="003B2883">
        <w:t xml:space="preserve">        default:</w:t>
      </w:r>
    </w:p>
    <w:p w14:paraId="7DCF0122" w14:textId="77777777" w:rsidR="00C91BFE" w:rsidRPr="003B2883" w:rsidRDefault="00C91BFE" w:rsidP="00C91BFE">
      <w:pPr>
        <w:pStyle w:val="PL"/>
      </w:pPr>
      <w:r w:rsidRPr="003B2883">
        <w:t xml:space="preserve">          description: Unexpected error</w:t>
      </w:r>
    </w:p>
    <w:p w14:paraId="096B6047" w14:textId="77777777" w:rsidR="00C91BFE" w:rsidRPr="003B2883" w:rsidRDefault="00C91BFE" w:rsidP="00C91BFE">
      <w:pPr>
        <w:pStyle w:val="PL"/>
      </w:pPr>
      <w:r w:rsidRPr="003B2883">
        <w:t xml:space="preserve">      callbacks:</w:t>
      </w:r>
    </w:p>
    <w:p w14:paraId="77593F0F" w14:textId="77777777" w:rsidR="00C91BFE" w:rsidRPr="003B2883" w:rsidRDefault="00C91BFE" w:rsidP="00C91BFE">
      <w:pPr>
        <w:pStyle w:val="PL"/>
      </w:pPr>
      <w:r w:rsidRPr="003B2883">
        <w:t xml:space="preserve">        OnAmfStatusChange:</w:t>
      </w:r>
    </w:p>
    <w:p w14:paraId="35D5164A"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4AC4E7D4" w14:textId="77777777" w:rsidR="00C91BFE" w:rsidRPr="003B2883" w:rsidRDefault="00C91BFE" w:rsidP="00C91BFE">
      <w:pPr>
        <w:pStyle w:val="PL"/>
      </w:pPr>
      <w:r w:rsidRPr="003B2883">
        <w:t xml:space="preserve">            post:</w:t>
      </w:r>
    </w:p>
    <w:p w14:paraId="7EFE8CC6" w14:textId="77777777" w:rsidR="00C91BFE" w:rsidRPr="003B2883" w:rsidRDefault="00C91BFE" w:rsidP="00C91BFE">
      <w:pPr>
        <w:pStyle w:val="PL"/>
      </w:pPr>
      <w:r w:rsidRPr="003B2883">
        <w:t xml:space="preserve">              summary: Amf Status Change Notify service Operation</w:t>
      </w:r>
    </w:p>
    <w:p w14:paraId="066B8331" w14:textId="77777777" w:rsidR="00C91BFE" w:rsidRPr="003B2883" w:rsidRDefault="00C91BFE" w:rsidP="00C91BFE">
      <w:pPr>
        <w:pStyle w:val="PL"/>
      </w:pPr>
      <w:r w:rsidRPr="003B2883">
        <w:t xml:space="preserve">              tags:</w:t>
      </w:r>
    </w:p>
    <w:p w14:paraId="65949AA2" w14:textId="77777777" w:rsidR="00C91BFE" w:rsidRPr="003B2883" w:rsidRDefault="00C91BFE" w:rsidP="00C91BFE">
      <w:pPr>
        <w:pStyle w:val="PL"/>
      </w:pPr>
      <w:r w:rsidRPr="003B2883">
        <w:t xml:space="preserve">                - Amf Status Change Notify</w:t>
      </w:r>
    </w:p>
    <w:p w14:paraId="10FD1CA9" w14:textId="77777777" w:rsidR="00C91BFE" w:rsidRPr="003B2883" w:rsidRDefault="00C91BFE" w:rsidP="00C91BFE">
      <w:pPr>
        <w:pStyle w:val="PL"/>
      </w:pPr>
      <w:r w:rsidRPr="003B2883">
        <w:t xml:space="preserve">              operationId: AmfStatusChangeNOtify</w:t>
      </w:r>
    </w:p>
    <w:p w14:paraId="594130C5" w14:textId="77777777" w:rsidR="00C91BFE" w:rsidRPr="003B2883" w:rsidRDefault="00C91BFE" w:rsidP="00C91BFE">
      <w:pPr>
        <w:pStyle w:val="PL"/>
      </w:pPr>
      <w:r w:rsidRPr="003B2883">
        <w:t xml:space="preserve">              requestBody:</w:t>
      </w:r>
    </w:p>
    <w:p w14:paraId="34F8EA4E" w14:textId="77777777" w:rsidR="00C91BFE" w:rsidRPr="003B2883" w:rsidRDefault="00C91BFE" w:rsidP="00C91BFE">
      <w:pPr>
        <w:pStyle w:val="PL"/>
      </w:pPr>
      <w:r w:rsidRPr="003B2883">
        <w:t xml:space="preserve">                description: Amf Status Change Notification</w:t>
      </w:r>
    </w:p>
    <w:p w14:paraId="4C418C06" w14:textId="77777777" w:rsidR="00C91BFE" w:rsidRPr="003B2883" w:rsidRDefault="00C91BFE" w:rsidP="00C91BFE">
      <w:pPr>
        <w:pStyle w:val="PL"/>
      </w:pPr>
      <w:r w:rsidRPr="003B2883">
        <w:t xml:space="preserve">                content:</w:t>
      </w:r>
    </w:p>
    <w:p w14:paraId="09A5AC48" w14:textId="77777777" w:rsidR="00C91BFE" w:rsidRPr="003B2883" w:rsidRDefault="00C91BFE" w:rsidP="00C91BFE">
      <w:pPr>
        <w:pStyle w:val="PL"/>
      </w:pPr>
      <w:r w:rsidRPr="003B2883">
        <w:t xml:space="preserve">                  application/json:</w:t>
      </w:r>
    </w:p>
    <w:p w14:paraId="33CF016D" w14:textId="77777777" w:rsidR="00C91BFE" w:rsidRPr="003B2883" w:rsidRDefault="00C91BFE" w:rsidP="00C91BFE">
      <w:pPr>
        <w:pStyle w:val="PL"/>
      </w:pPr>
      <w:r w:rsidRPr="003B2883">
        <w:t xml:space="preserve">                    schema:</w:t>
      </w:r>
    </w:p>
    <w:p w14:paraId="27768013" w14:textId="77777777" w:rsidR="00C91BFE" w:rsidRPr="003B2883" w:rsidRDefault="00C91BFE" w:rsidP="00C91BFE">
      <w:pPr>
        <w:pStyle w:val="PL"/>
      </w:pPr>
      <w:r w:rsidRPr="003B2883">
        <w:t xml:space="preserve">                      $ref: '#/components/schemas/AmfStatusChangeNotification'</w:t>
      </w:r>
    </w:p>
    <w:p w14:paraId="081C2BB4" w14:textId="77777777" w:rsidR="00C91BFE" w:rsidRPr="003B2883" w:rsidRDefault="00C91BFE" w:rsidP="00C91BFE">
      <w:pPr>
        <w:pStyle w:val="PL"/>
      </w:pPr>
      <w:r w:rsidRPr="003B2883">
        <w:t xml:space="preserve">              responses:</w:t>
      </w:r>
    </w:p>
    <w:p w14:paraId="3BC540DA" w14:textId="77777777" w:rsidR="00C91BFE" w:rsidRPr="003B2883" w:rsidRDefault="00C91BFE" w:rsidP="00C91BFE">
      <w:pPr>
        <w:pStyle w:val="PL"/>
      </w:pPr>
      <w:r w:rsidRPr="003B2883">
        <w:t xml:space="preserve">                '204':</w:t>
      </w:r>
    </w:p>
    <w:p w14:paraId="1955C855" w14:textId="77777777" w:rsidR="00C91BFE" w:rsidRPr="003B2883" w:rsidRDefault="00C91BFE" w:rsidP="00C91BFE">
      <w:pPr>
        <w:pStyle w:val="PL"/>
      </w:pPr>
      <w:r w:rsidRPr="003B2883">
        <w:t xml:space="preserve">                  description: Expected response to a successful callback processing</w:t>
      </w:r>
    </w:p>
    <w:p w14:paraId="0AF33641" w14:textId="77777777" w:rsidR="002B5392" w:rsidRPr="003B2883" w:rsidRDefault="002B5392" w:rsidP="002B5392">
      <w:pPr>
        <w:pStyle w:val="PL"/>
      </w:pPr>
      <w:r w:rsidRPr="003B2883">
        <w:t xml:space="preserve">                '400':</w:t>
      </w:r>
    </w:p>
    <w:p w14:paraId="2F751921" w14:textId="77777777" w:rsidR="002B5392" w:rsidRPr="003B2883" w:rsidRDefault="002B5392" w:rsidP="002B5392">
      <w:pPr>
        <w:pStyle w:val="PL"/>
      </w:pPr>
      <w:r w:rsidRPr="003B2883">
        <w:lastRenderedPageBreak/>
        <w:t xml:space="preserve">                  $ref: 'TS29571_CommonData.yaml#/components/responses/400'</w:t>
      </w:r>
    </w:p>
    <w:p w14:paraId="3A51E5B3" w14:textId="77777777" w:rsidR="002B5392" w:rsidRPr="003B2883" w:rsidRDefault="002B5392" w:rsidP="002B5392">
      <w:pPr>
        <w:pStyle w:val="PL"/>
      </w:pPr>
      <w:r w:rsidRPr="003B2883">
        <w:t xml:space="preserve">                '403':</w:t>
      </w:r>
    </w:p>
    <w:p w14:paraId="72E5CE47" w14:textId="77777777" w:rsidR="002B5392" w:rsidRPr="003B2883" w:rsidRDefault="002B5392" w:rsidP="002B5392">
      <w:pPr>
        <w:pStyle w:val="PL"/>
      </w:pPr>
      <w:r w:rsidRPr="003B2883">
        <w:t xml:space="preserve">                  $ref: 'TS29571_CommonData.yaml#/components/responses/403'</w:t>
      </w:r>
    </w:p>
    <w:p w14:paraId="75277A38" w14:textId="77777777" w:rsidR="002B5392" w:rsidRPr="003B2883" w:rsidRDefault="002B5392" w:rsidP="002B5392">
      <w:pPr>
        <w:pStyle w:val="PL"/>
      </w:pPr>
      <w:r w:rsidRPr="003B2883">
        <w:t xml:space="preserve">                '411':</w:t>
      </w:r>
    </w:p>
    <w:p w14:paraId="06889D13" w14:textId="77777777" w:rsidR="002B5392" w:rsidRPr="003B2883" w:rsidRDefault="002B5392" w:rsidP="002B5392">
      <w:pPr>
        <w:pStyle w:val="PL"/>
      </w:pPr>
      <w:r w:rsidRPr="003B2883">
        <w:t xml:space="preserve">                  $ref: 'TS29571_CommonData.yaml#/components/responses/411'</w:t>
      </w:r>
    </w:p>
    <w:p w14:paraId="41FE9694" w14:textId="77777777" w:rsidR="002B5392" w:rsidRPr="003B2883" w:rsidRDefault="002B5392" w:rsidP="002B5392">
      <w:pPr>
        <w:pStyle w:val="PL"/>
      </w:pPr>
      <w:r w:rsidRPr="003B2883">
        <w:t xml:space="preserve">                '413':</w:t>
      </w:r>
    </w:p>
    <w:p w14:paraId="5EE379D7" w14:textId="77777777" w:rsidR="002B5392" w:rsidRPr="003B2883" w:rsidRDefault="002B5392" w:rsidP="002B5392">
      <w:pPr>
        <w:pStyle w:val="PL"/>
      </w:pPr>
      <w:r w:rsidRPr="003B2883">
        <w:t xml:space="preserve">                  $ref: 'TS29571_CommonData.yaml#/components/responses/413'</w:t>
      </w:r>
    </w:p>
    <w:p w14:paraId="57C61149" w14:textId="77777777" w:rsidR="002B5392" w:rsidRPr="003B2883" w:rsidRDefault="002B5392" w:rsidP="002B5392">
      <w:pPr>
        <w:pStyle w:val="PL"/>
      </w:pPr>
      <w:r w:rsidRPr="003B2883">
        <w:t xml:space="preserve">                '415':</w:t>
      </w:r>
    </w:p>
    <w:p w14:paraId="6491F1BD" w14:textId="77777777" w:rsidR="002B5392" w:rsidRPr="003B2883" w:rsidRDefault="002B5392" w:rsidP="002B5392">
      <w:pPr>
        <w:pStyle w:val="PL"/>
      </w:pPr>
      <w:r w:rsidRPr="003B2883">
        <w:t xml:space="preserve">                  $ref: 'TS29571_CommonData.yaml#/components/responses/415'</w:t>
      </w:r>
    </w:p>
    <w:p w14:paraId="4DF3BFCB" w14:textId="77777777" w:rsidR="00A826CF" w:rsidRPr="003B2883" w:rsidRDefault="00A826CF" w:rsidP="00A826CF">
      <w:pPr>
        <w:pStyle w:val="PL"/>
        <w:rPr>
          <w:lang w:val="en-US"/>
        </w:rPr>
      </w:pPr>
      <w:r w:rsidRPr="003B2883">
        <w:t xml:space="preserve">        </w:t>
      </w:r>
      <w:r w:rsidRPr="003B2883">
        <w:rPr>
          <w:lang w:val="en-US"/>
        </w:rPr>
        <w:t xml:space="preserve">        '429':</w:t>
      </w:r>
    </w:p>
    <w:p w14:paraId="1B11AA50"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FBF7131" w14:textId="77777777" w:rsidR="002B5392" w:rsidRPr="003B2883" w:rsidRDefault="002B5392" w:rsidP="002B5392">
      <w:pPr>
        <w:pStyle w:val="PL"/>
      </w:pPr>
      <w:r w:rsidRPr="003B2883">
        <w:t xml:space="preserve">                '500':</w:t>
      </w:r>
    </w:p>
    <w:p w14:paraId="3E662C22" w14:textId="77777777" w:rsidR="002B5392" w:rsidRPr="003B2883" w:rsidRDefault="002B5392" w:rsidP="002B5392">
      <w:pPr>
        <w:pStyle w:val="PL"/>
      </w:pPr>
      <w:r w:rsidRPr="003B2883">
        <w:t xml:space="preserve">                  $ref: 'TS29571_CommonData.yaml#/components/responses/500'</w:t>
      </w:r>
    </w:p>
    <w:p w14:paraId="70B7EB31" w14:textId="77777777" w:rsidR="002B5392" w:rsidRPr="003B2883" w:rsidRDefault="002B5392" w:rsidP="002B5392">
      <w:pPr>
        <w:pStyle w:val="PL"/>
      </w:pPr>
      <w:r w:rsidRPr="003B2883">
        <w:t xml:space="preserve">                '503':</w:t>
      </w:r>
    </w:p>
    <w:p w14:paraId="5AC6A4A5" w14:textId="77777777" w:rsidR="002B5392" w:rsidRPr="003B2883" w:rsidRDefault="002B5392" w:rsidP="002B5392">
      <w:pPr>
        <w:pStyle w:val="PL"/>
      </w:pPr>
      <w:r w:rsidRPr="003B2883">
        <w:t xml:space="preserve">                  $ref: 'TS29571_CommonData.yaml#/components/responses/503'</w:t>
      </w:r>
    </w:p>
    <w:p w14:paraId="11A732DF" w14:textId="77777777" w:rsidR="00C91BFE" w:rsidRPr="003B2883" w:rsidRDefault="00C91BFE" w:rsidP="00C91BFE">
      <w:pPr>
        <w:pStyle w:val="PL"/>
      </w:pPr>
      <w:r w:rsidRPr="003B2883">
        <w:t>components:</w:t>
      </w:r>
    </w:p>
    <w:p w14:paraId="56576230" w14:textId="77777777" w:rsidR="00C91BFE" w:rsidRPr="003B2883" w:rsidRDefault="00C91BFE" w:rsidP="00C91BFE">
      <w:pPr>
        <w:pStyle w:val="PL"/>
      </w:pPr>
      <w:r w:rsidRPr="003B2883">
        <w:t xml:space="preserve">  securitySchemes:</w:t>
      </w:r>
    </w:p>
    <w:p w14:paraId="715EA8B8" w14:textId="77777777" w:rsidR="00C91BFE" w:rsidRPr="003B2883" w:rsidRDefault="00C91BFE" w:rsidP="00C91BFE">
      <w:pPr>
        <w:pStyle w:val="PL"/>
      </w:pPr>
      <w:r w:rsidRPr="003B2883">
        <w:t xml:space="preserve">    oAuth2ClientCredentials:</w:t>
      </w:r>
    </w:p>
    <w:p w14:paraId="577BA084" w14:textId="77777777" w:rsidR="00C91BFE" w:rsidRPr="003B2883" w:rsidRDefault="00C91BFE" w:rsidP="00C91BFE">
      <w:pPr>
        <w:pStyle w:val="PL"/>
      </w:pPr>
      <w:r w:rsidRPr="003B2883">
        <w:t xml:space="preserve">      type: oauth2</w:t>
      </w:r>
    </w:p>
    <w:p w14:paraId="3CC9C397" w14:textId="77BA25B4" w:rsidR="00C91BFE" w:rsidRPr="003B2883" w:rsidRDefault="00C91BFE" w:rsidP="00C91BFE">
      <w:pPr>
        <w:pStyle w:val="PL"/>
      </w:pPr>
      <w:r w:rsidRPr="003B2883">
        <w:t xml:space="preserve">      flows:</w:t>
      </w:r>
    </w:p>
    <w:p w14:paraId="23615751" w14:textId="3B45505E" w:rsidR="00C91BFE" w:rsidRPr="003B2883" w:rsidRDefault="00C91BFE" w:rsidP="00C91BFE">
      <w:pPr>
        <w:pStyle w:val="PL"/>
      </w:pPr>
      <w:r w:rsidRPr="003B2883">
        <w:t xml:space="preserve">        clientCredentials:</w:t>
      </w:r>
    </w:p>
    <w:p w14:paraId="685F81A2" w14:textId="77777777" w:rsidR="00C91BFE" w:rsidRPr="003B2883" w:rsidRDefault="00C91BFE" w:rsidP="00C91BFE">
      <w:pPr>
        <w:pStyle w:val="PL"/>
      </w:pPr>
      <w:r w:rsidRPr="003B2883">
        <w:t xml:space="preserve">          tokenUrl: '{nrfApiRoot}/oauth2/token'</w:t>
      </w:r>
    </w:p>
    <w:p w14:paraId="32FD216F" w14:textId="65471245" w:rsidR="00C91BFE" w:rsidRPr="003B2883" w:rsidRDefault="00C91BFE" w:rsidP="00C91BFE">
      <w:pPr>
        <w:pStyle w:val="PL"/>
      </w:pPr>
      <w:r w:rsidRPr="003B2883">
        <w:t xml:space="preserve">          scopes:</w:t>
      </w:r>
    </w:p>
    <w:p w14:paraId="33F86349" w14:textId="77777777" w:rsidR="00C60831" w:rsidRPr="003B2883" w:rsidRDefault="00C60831" w:rsidP="00C60831">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5B05B7B1" w14:textId="77777777" w:rsidR="00C91BFE" w:rsidRPr="003B2883" w:rsidRDefault="00C91BFE" w:rsidP="00C91BFE">
      <w:pPr>
        <w:pStyle w:val="PL"/>
      </w:pPr>
      <w:r w:rsidRPr="003B2883">
        <w:t xml:space="preserve">  schemas:</w:t>
      </w:r>
    </w:p>
    <w:p w14:paraId="0564E8C8" w14:textId="77777777" w:rsidR="001272EA" w:rsidRPr="003B2883" w:rsidRDefault="001272EA" w:rsidP="001272EA">
      <w:pPr>
        <w:pStyle w:val="PL"/>
        <w:rPr>
          <w:lang w:val="en-US"/>
        </w:rPr>
      </w:pPr>
      <w:r w:rsidRPr="003B2883">
        <w:rPr>
          <w:lang w:val="en-US"/>
        </w:rPr>
        <w:t>#</w:t>
      </w:r>
    </w:p>
    <w:p w14:paraId="0B42EE37" w14:textId="77777777" w:rsidR="001272EA" w:rsidRPr="003B2883" w:rsidRDefault="001272EA" w:rsidP="001272EA">
      <w:pPr>
        <w:pStyle w:val="PL"/>
        <w:rPr>
          <w:lang w:val="en-US"/>
        </w:rPr>
      </w:pPr>
      <w:r w:rsidRPr="003B2883">
        <w:rPr>
          <w:lang w:val="en-US"/>
        </w:rPr>
        <w:t># STRUCTURED DATA TYPES</w:t>
      </w:r>
    </w:p>
    <w:p w14:paraId="21B9783E" w14:textId="77777777" w:rsidR="001272EA" w:rsidRPr="003B2883" w:rsidRDefault="001272EA" w:rsidP="001272EA">
      <w:pPr>
        <w:pStyle w:val="PL"/>
        <w:rPr>
          <w:lang w:val="en-US"/>
        </w:rPr>
      </w:pPr>
      <w:r w:rsidRPr="003B2883">
        <w:rPr>
          <w:lang w:val="en-US"/>
        </w:rPr>
        <w:t>#</w:t>
      </w:r>
    </w:p>
    <w:p w14:paraId="6346A834" w14:textId="77777777" w:rsidR="00C91BFE" w:rsidRPr="003B2883" w:rsidRDefault="00C91BFE" w:rsidP="00C91BFE">
      <w:pPr>
        <w:pStyle w:val="PL"/>
      </w:pPr>
      <w:r w:rsidRPr="003B2883">
        <w:t xml:space="preserve">    SubscriptionData:</w:t>
      </w:r>
    </w:p>
    <w:p w14:paraId="28AFD03F" w14:textId="77777777" w:rsidR="00C91BFE" w:rsidRPr="003B2883" w:rsidRDefault="00C91BFE" w:rsidP="00C91BFE">
      <w:pPr>
        <w:pStyle w:val="PL"/>
      </w:pPr>
      <w:r w:rsidRPr="003B2883">
        <w:t xml:space="preserve">      type: object</w:t>
      </w:r>
    </w:p>
    <w:p w14:paraId="7BD4D64D" w14:textId="77777777" w:rsidR="00C91BFE" w:rsidRPr="003B2883" w:rsidRDefault="00C91BFE" w:rsidP="00C91BFE">
      <w:pPr>
        <w:pStyle w:val="PL"/>
      </w:pPr>
      <w:r w:rsidRPr="003B2883">
        <w:t xml:space="preserve">      properties:</w:t>
      </w:r>
    </w:p>
    <w:p w14:paraId="2F2E4AE0" w14:textId="77777777" w:rsidR="00C91BFE" w:rsidRPr="003B2883" w:rsidRDefault="00C91BFE" w:rsidP="00C91BFE">
      <w:pPr>
        <w:pStyle w:val="PL"/>
      </w:pPr>
      <w:r w:rsidRPr="003B2883">
        <w:t xml:space="preserve">        amfStatusUri:</w:t>
      </w:r>
    </w:p>
    <w:p w14:paraId="1DFB3371" w14:textId="77777777" w:rsidR="00C91BFE" w:rsidRPr="003B2883" w:rsidRDefault="00C91BFE" w:rsidP="00C91BFE">
      <w:pPr>
        <w:pStyle w:val="PL"/>
      </w:pPr>
      <w:r w:rsidRPr="003B2883">
        <w:t xml:space="preserve">          $ref: 'TS29571_CommonData.yaml#/components/schemas/Uri'</w:t>
      </w:r>
    </w:p>
    <w:p w14:paraId="48F13524" w14:textId="77777777" w:rsidR="00C91BFE" w:rsidRPr="003B2883" w:rsidRDefault="00C91BFE" w:rsidP="00C91BFE">
      <w:pPr>
        <w:pStyle w:val="PL"/>
      </w:pPr>
      <w:r w:rsidRPr="003B2883">
        <w:t xml:space="preserve">        guami</w:t>
      </w:r>
      <w:r w:rsidR="00E03C11" w:rsidRPr="003B2883">
        <w:t>List</w:t>
      </w:r>
      <w:r w:rsidRPr="003B2883">
        <w:t>:</w:t>
      </w:r>
    </w:p>
    <w:p w14:paraId="68907DAB" w14:textId="77777777" w:rsidR="00E03C11" w:rsidRPr="003B2883" w:rsidRDefault="00E03C11" w:rsidP="00E03C11">
      <w:pPr>
        <w:pStyle w:val="PL"/>
      </w:pPr>
      <w:r w:rsidRPr="003B2883">
        <w:t xml:space="preserve">          type: array</w:t>
      </w:r>
    </w:p>
    <w:p w14:paraId="0A31EFED" w14:textId="77777777" w:rsidR="00E03C11" w:rsidRPr="003B2883" w:rsidRDefault="00E03C11" w:rsidP="00E03C11">
      <w:pPr>
        <w:pStyle w:val="PL"/>
      </w:pPr>
      <w:r w:rsidRPr="003B2883">
        <w:t xml:space="preserve">          items:</w:t>
      </w:r>
    </w:p>
    <w:p w14:paraId="38CE12AB" w14:textId="77777777" w:rsidR="00E03C11" w:rsidRPr="003B2883" w:rsidRDefault="00E03C11" w:rsidP="00E03C11">
      <w:pPr>
        <w:pStyle w:val="PL"/>
      </w:pPr>
      <w:r w:rsidRPr="003B2883">
        <w:t xml:space="preserve">            $ref: 'TS29571_CommonData.yaml#/components/schemas/Guami'</w:t>
      </w:r>
    </w:p>
    <w:p w14:paraId="54AEED1B" w14:textId="7294D461" w:rsidR="00E03C11" w:rsidRPr="003B2883" w:rsidRDefault="00E03C11" w:rsidP="00E03C11">
      <w:pPr>
        <w:pStyle w:val="PL"/>
      </w:pPr>
      <w:r w:rsidRPr="003B2883">
        <w:t xml:space="preserve">          minItems: </w:t>
      </w:r>
      <w:r w:rsidR="00B41241" w:rsidRPr="003B2883">
        <w:t>1</w:t>
      </w:r>
    </w:p>
    <w:p w14:paraId="55CB0D7B" w14:textId="77777777" w:rsidR="00C91BFE" w:rsidRPr="003B2883" w:rsidRDefault="00C91BFE" w:rsidP="00C91BFE">
      <w:pPr>
        <w:pStyle w:val="PL"/>
      </w:pPr>
      <w:r w:rsidRPr="003B2883">
        <w:t xml:space="preserve">      required:</w:t>
      </w:r>
    </w:p>
    <w:p w14:paraId="69D11E5E" w14:textId="77777777" w:rsidR="00C91BFE" w:rsidRPr="003B2883" w:rsidRDefault="00C91BFE" w:rsidP="00C91BFE">
      <w:pPr>
        <w:pStyle w:val="PL"/>
      </w:pPr>
      <w:r w:rsidRPr="003B2883">
        <w:t xml:space="preserve">        - amfStatusUri</w:t>
      </w:r>
    </w:p>
    <w:p w14:paraId="1686F190" w14:textId="77777777" w:rsidR="00C91BFE" w:rsidRPr="003B2883" w:rsidRDefault="00C91BFE" w:rsidP="00C91BFE">
      <w:pPr>
        <w:pStyle w:val="PL"/>
      </w:pPr>
      <w:r w:rsidRPr="003B2883">
        <w:t xml:space="preserve">    AmfStatusChangeNotification:</w:t>
      </w:r>
    </w:p>
    <w:p w14:paraId="51EDECFD" w14:textId="77777777" w:rsidR="00C91BFE" w:rsidRPr="003B2883" w:rsidRDefault="00C91BFE" w:rsidP="00C91BFE">
      <w:pPr>
        <w:pStyle w:val="PL"/>
      </w:pPr>
      <w:r w:rsidRPr="003B2883">
        <w:t xml:space="preserve">      type: object</w:t>
      </w:r>
    </w:p>
    <w:p w14:paraId="2FA99149" w14:textId="77777777" w:rsidR="00C91BFE" w:rsidRPr="003B2883" w:rsidRDefault="00C91BFE" w:rsidP="00C91BFE">
      <w:pPr>
        <w:pStyle w:val="PL"/>
      </w:pPr>
      <w:r w:rsidRPr="003B2883">
        <w:t xml:space="preserve">      properties:</w:t>
      </w:r>
    </w:p>
    <w:p w14:paraId="17375C2A" w14:textId="77777777" w:rsidR="00E03C11" w:rsidRPr="003B2883" w:rsidRDefault="00C91BFE" w:rsidP="00E03C11">
      <w:pPr>
        <w:pStyle w:val="PL"/>
      </w:pPr>
      <w:r w:rsidRPr="003B2883">
        <w:t xml:space="preserve">        amfStatusInfo</w:t>
      </w:r>
      <w:r w:rsidR="00E03C11" w:rsidRPr="003B2883">
        <w:t>List:</w:t>
      </w:r>
    </w:p>
    <w:p w14:paraId="41D7650A" w14:textId="77777777" w:rsidR="00E03C11" w:rsidRPr="003B2883" w:rsidRDefault="00E03C11" w:rsidP="00E03C11">
      <w:pPr>
        <w:pStyle w:val="PL"/>
      </w:pPr>
      <w:r w:rsidRPr="003B2883">
        <w:t xml:space="preserve">          type: array</w:t>
      </w:r>
    </w:p>
    <w:p w14:paraId="7F4C09CB" w14:textId="77777777" w:rsidR="00E03C11" w:rsidRPr="003B2883" w:rsidRDefault="00E03C11" w:rsidP="00E03C11">
      <w:pPr>
        <w:pStyle w:val="PL"/>
      </w:pPr>
      <w:r w:rsidRPr="003B2883">
        <w:t xml:space="preserve">          items:</w:t>
      </w:r>
    </w:p>
    <w:p w14:paraId="2320B6CB" w14:textId="77777777" w:rsidR="00E03C11" w:rsidRPr="003B2883" w:rsidRDefault="00E03C11" w:rsidP="00E03C11">
      <w:pPr>
        <w:pStyle w:val="PL"/>
      </w:pPr>
      <w:r w:rsidRPr="003B2883">
        <w:t xml:space="preserve">            $ref: '#/components/schemas/AmfStatusInfo'</w:t>
      </w:r>
    </w:p>
    <w:p w14:paraId="391161F0" w14:textId="77777777" w:rsidR="00994B27" w:rsidRPr="003B2883" w:rsidRDefault="00E03C11" w:rsidP="00E03C11">
      <w:pPr>
        <w:pStyle w:val="PL"/>
      </w:pPr>
      <w:r w:rsidRPr="003B2883">
        <w:t xml:space="preserve">          minItems: 1</w:t>
      </w:r>
    </w:p>
    <w:p w14:paraId="6AE70602" w14:textId="77777777" w:rsidR="00C91BFE" w:rsidRPr="003B2883" w:rsidRDefault="00C91BFE" w:rsidP="00C91BFE">
      <w:pPr>
        <w:pStyle w:val="PL"/>
      </w:pPr>
      <w:r w:rsidRPr="003B2883">
        <w:t xml:space="preserve">      required:</w:t>
      </w:r>
    </w:p>
    <w:p w14:paraId="3BDE620E" w14:textId="1AF06F1A" w:rsidR="00C91BFE" w:rsidRPr="003B2883" w:rsidRDefault="00C91BFE" w:rsidP="00C91BFE">
      <w:pPr>
        <w:pStyle w:val="PL"/>
      </w:pPr>
      <w:r w:rsidRPr="003B2883">
        <w:t xml:space="preserve">        - </w:t>
      </w:r>
      <w:r w:rsidR="00D56B67" w:rsidRPr="003B2883">
        <w:t>amfStatusInfoList</w:t>
      </w:r>
    </w:p>
    <w:p w14:paraId="5D647924" w14:textId="77777777" w:rsidR="00C91BFE" w:rsidRPr="003B2883" w:rsidRDefault="00C91BFE" w:rsidP="00C91BFE">
      <w:pPr>
        <w:pStyle w:val="PL"/>
      </w:pPr>
      <w:r w:rsidRPr="003B2883">
        <w:t xml:space="preserve">    AmfStatusInfo:</w:t>
      </w:r>
    </w:p>
    <w:p w14:paraId="728853E9" w14:textId="77777777" w:rsidR="00C91BFE" w:rsidRPr="003B2883" w:rsidRDefault="00C91BFE" w:rsidP="00C91BFE">
      <w:pPr>
        <w:pStyle w:val="PL"/>
      </w:pPr>
      <w:r w:rsidRPr="003B2883">
        <w:t xml:space="preserve">      type: object</w:t>
      </w:r>
    </w:p>
    <w:p w14:paraId="7307F8D1" w14:textId="77777777" w:rsidR="00C91BFE" w:rsidRPr="003B2883" w:rsidRDefault="00C91BFE" w:rsidP="00C91BFE">
      <w:pPr>
        <w:pStyle w:val="PL"/>
      </w:pPr>
      <w:r w:rsidRPr="003B2883">
        <w:t xml:space="preserve">      properties:</w:t>
      </w:r>
    </w:p>
    <w:p w14:paraId="13E16EC7" w14:textId="77777777" w:rsidR="00E03C11" w:rsidRPr="003B2883" w:rsidRDefault="00C91BFE" w:rsidP="00E03C11">
      <w:pPr>
        <w:pStyle w:val="PL"/>
      </w:pPr>
      <w:r w:rsidRPr="003B2883">
        <w:t xml:space="preserve">        guami</w:t>
      </w:r>
      <w:r w:rsidR="00E03C11" w:rsidRPr="003B2883">
        <w:t>List:</w:t>
      </w:r>
    </w:p>
    <w:p w14:paraId="4A637DB7" w14:textId="77777777" w:rsidR="00E03C11" w:rsidRPr="003B2883" w:rsidRDefault="00E03C11" w:rsidP="00E03C11">
      <w:pPr>
        <w:pStyle w:val="PL"/>
      </w:pPr>
      <w:r w:rsidRPr="003B2883">
        <w:t xml:space="preserve">          type: array</w:t>
      </w:r>
    </w:p>
    <w:p w14:paraId="65DAC2E0" w14:textId="77777777" w:rsidR="00E03C11" w:rsidRPr="003B2883" w:rsidRDefault="00E03C11" w:rsidP="00E03C11">
      <w:pPr>
        <w:pStyle w:val="PL"/>
      </w:pPr>
      <w:r w:rsidRPr="003B2883">
        <w:t xml:space="preserve">          items:</w:t>
      </w:r>
    </w:p>
    <w:p w14:paraId="1472ECB6" w14:textId="77777777" w:rsidR="00E03C11" w:rsidRPr="003B2883" w:rsidRDefault="00E03C11" w:rsidP="00E03C11">
      <w:pPr>
        <w:pStyle w:val="PL"/>
      </w:pPr>
      <w:r w:rsidRPr="003B2883">
        <w:t xml:space="preserve">            $ref: 'TS29571_CommonData.yaml#/components/schemas/Guami'</w:t>
      </w:r>
    </w:p>
    <w:p w14:paraId="17EFB3B9" w14:textId="77777777" w:rsidR="00E03C11" w:rsidRPr="003B2883" w:rsidRDefault="00E03C11" w:rsidP="00E03C11">
      <w:pPr>
        <w:pStyle w:val="PL"/>
      </w:pPr>
      <w:r w:rsidRPr="003B2883">
        <w:t xml:space="preserve">          minItems: 1</w:t>
      </w:r>
    </w:p>
    <w:p w14:paraId="61CE7D1F" w14:textId="77777777" w:rsidR="00C91BFE" w:rsidRPr="003B2883" w:rsidRDefault="00C91BFE" w:rsidP="00C91BFE">
      <w:pPr>
        <w:pStyle w:val="PL"/>
      </w:pPr>
      <w:r w:rsidRPr="003B2883">
        <w:t xml:space="preserve">        statusChange:</w:t>
      </w:r>
    </w:p>
    <w:p w14:paraId="49A301F3" w14:textId="77777777" w:rsidR="00C91BFE" w:rsidRPr="003B2883" w:rsidRDefault="00C91BFE" w:rsidP="00C91BFE">
      <w:pPr>
        <w:pStyle w:val="PL"/>
      </w:pPr>
      <w:r w:rsidRPr="003B2883">
        <w:t xml:space="preserve">          $ref: '#/components/schemas/StatusChange'</w:t>
      </w:r>
    </w:p>
    <w:p w14:paraId="0D8EB281" w14:textId="77777777" w:rsidR="002741C4" w:rsidRPr="003B2883" w:rsidRDefault="002741C4" w:rsidP="002741C4">
      <w:pPr>
        <w:pStyle w:val="PL"/>
      </w:pPr>
      <w:r w:rsidRPr="003B2883">
        <w:t xml:space="preserve">        targetAmfRemoval:</w:t>
      </w:r>
    </w:p>
    <w:p w14:paraId="3662AF91" w14:textId="77777777" w:rsidR="002741C4" w:rsidRPr="003B2883" w:rsidRDefault="002741C4" w:rsidP="002741C4">
      <w:pPr>
        <w:pStyle w:val="PL"/>
      </w:pPr>
      <w:r w:rsidRPr="003B2883">
        <w:t xml:space="preserve">          $ref: 'TS29571_CommonData.yaml#/components/schemas/AmfName'</w:t>
      </w:r>
    </w:p>
    <w:p w14:paraId="02F62A11" w14:textId="77777777" w:rsidR="002741C4" w:rsidRPr="003B2883" w:rsidRDefault="002741C4" w:rsidP="002741C4">
      <w:pPr>
        <w:pStyle w:val="PL"/>
      </w:pPr>
      <w:r w:rsidRPr="003B2883">
        <w:t xml:space="preserve">        targetAmfFailure:</w:t>
      </w:r>
    </w:p>
    <w:p w14:paraId="38B8803B" w14:textId="77777777" w:rsidR="002741C4" w:rsidRPr="003B2883" w:rsidRDefault="002741C4" w:rsidP="002741C4">
      <w:pPr>
        <w:pStyle w:val="PL"/>
      </w:pPr>
      <w:r w:rsidRPr="003B2883">
        <w:t xml:space="preserve">          $ref: 'TS29571_CommonData.yaml#/components/schemas/AmfName'</w:t>
      </w:r>
    </w:p>
    <w:p w14:paraId="191C17CD" w14:textId="77777777" w:rsidR="00C91BFE" w:rsidRPr="003B2883" w:rsidRDefault="00C91BFE" w:rsidP="00C91BFE">
      <w:pPr>
        <w:pStyle w:val="PL"/>
      </w:pPr>
      <w:r w:rsidRPr="003B2883">
        <w:t xml:space="preserve">      required:</w:t>
      </w:r>
    </w:p>
    <w:p w14:paraId="65C9DF13" w14:textId="14E2F66A" w:rsidR="00C91BFE" w:rsidRPr="003B2883" w:rsidRDefault="00C91BFE" w:rsidP="00C91BFE">
      <w:pPr>
        <w:pStyle w:val="PL"/>
      </w:pPr>
      <w:r w:rsidRPr="003B2883">
        <w:t xml:space="preserve">        - </w:t>
      </w:r>
      <w:r w:rsidR="00D56B67" w:rsidRPr="003B2883">
        <w:t>guamiList</w:t>
      </w:r>
    </w:p>
    <w:p w14:paraId="0C7FC04F" w14:textId="77777777" w:rsidR="00C91BFE" w:rsidRPr="003B2883" w:rsidRDefault="00C91BFE" w:rsidP="00C91BFE">
      <w:pPr>
        <w:pStyle w:val="PL"/>
      </w:pPr>
      <w:r w:rsidRPr="003B2883">
        <w:t xml:space="preserve">        - statusChange</w:t>
      </w:r>
    </w:p>
    <w:p w14:paraId="1C015976" w14:textId="77777777" w:rsidR="00C91BFE" w:rsidRPr="003B2883" w:rsidRDefault="00C91BFE" w:rsidP="00C91BFE">
      <w:pPr>
        <w:pStyle w:val="PL"/>
      </w:pPr>
      <w:r w:rsidRPr="003B2883">
        <w:t xml:space="preserve">    AssignEbi</w:t>
      </w:r>
      <w:r w:rsidR="006057F2" w:rsidRPr="003B2883">
        <w:t>Data</w:t>
      </w:r>
      <w:r w:rsidRPr="003B2883">
        <w:t>:</w:t>
      </w:r>
    </w:p>
    <w:p w14:paraId="7AD1D7A2" w14:textId="77777777" w:rsidR="00C91BFE" w:rsidRPr="003B2883" w:rsidRDefault="00C91BFE" w:rsidP="00C91BFE">
      <w:pPr>
        <w:pStyle w:val="PL"/>
      </w:pPr>
      <w:r w:rsidRPr="003B2883">
        <w:t xml:space="preserve">      type: object</w:t>
      </w:r>
    </w:p>
    <w:p w14:paraId="5F4A64E6" w14:textId="77777777" w:rsidR="00C91BFE" w:rsidRPr="003B2883" w:rsidRDefault="00C91BFE" w:rsidP="00C91BFE">
      <w:pPr>
        <w:pStyle w:val="PL"/>
      </w:pPr>
      <w:r w:rsidRPr="003B2883">
        <w:t xml:space="preserve">      properties:</w:t>
      </w:r>
    </w:p>
    <w:p w14:paraId="440DBFEB" w14:textId="77777777" w:rsidR="00C91BFE" w:rsidRPr="003B2883" w:rsidRDefault="00C91BFE" w:rsidP="00C91BFE">
      <w:pPr>
        <w:pStyle w:val="PL"/>
      </w:pPr>
      <w:r w:rsidRPr="003B2883">
        <w:t xml:space="preserve">        pduSessionId:</w:t>
      </w:r>
    </w:p>
    <w:p w14:paraId="5E887795" w14:textId="77777777" w:rsidR="00C91BFE" w:rsidRPr="003B2883" w:rsidRDefault="00C91BFE" w:rsidP="00C91BFE">
      <w:pPr>
        <w:pStyle w:val="PL"/>
      </w:pPr>
      <w:r w:rsidRPr="003B2883">
        <w:t xml:space="preserve">          $ref: 'TS29571_CommonData.yaml#/components/schemas/PduSessionId'</w:t>
      </w:r>
    </w:p>
    <w:p w14:paraId="34606778" w14:textId="77777777" w:rsidR="00C91BFE" w:rsidRPr="003B2883" w:rsidRDefault="00C91BFE" w:rsidP="00C91BFE">
      <w:pPr>
        <w:pStyle w:val="PL"/>
      </w:pPr>
      <w:r w:rsidRPr="003B2883">
        <w:t xml:space="preserve">        arp</w:t>
      </w:r>
      <w:r w:rsidR="00E03C11" w:rsidRPr="003B2883">
        <w:t>List</w:t>
      </w:r>
      <w:r w:rsidRPr="003B2883">
        <w:t>:</w:t>
      </w:r>
    </w:p>
    <w:p w14:paraId="716E4659" w14:textId="77777777" w:rsidR="00C91BFE" w:rsidRPr="003B2883" w:rsidRDefault="00C91BFE" w:rsidP="00C91BFE">
      <w:pPr>
        <w:pStyle w:val="PL"/>
      </w:pPr>
      <w:r w:rsidRPr="003B2883">
        <w:t xml:space="preserve">          type: array</w:t>
      </w:r>
    </w:p>
    <w:p w14:paraId="2E8DC9C8" w14:textId="77777777" w:rsidR="00C91BFE" w:rsidRPr="003B2883" w:rsidRDefault="00C91BFE" w:rsidP="00C91BFE">
      <w:pPr>
        <w:pStyle w:val="PL"/>
      </w:pPr>
      <w:r w:rsidRPr="003B2883">
        <w:t xml:space="preserve">          items:</w:t>
      </w:r>
    </w:p>
    <w:p w14:paraId="1082C477" w14:textId="77777777" w:rsidR="00C91BFE" w:rsidRPr="003B2883" w:rsidRDefault="00C91BFE" w:rsidP="00C91BFE">
      <w:pPr>
        <w:pStyle w:val="PL"/>
      </w:pPr>
      <w:r w:rsidRPr="003B2883">
        <w:t xml:space="preserve">            $ref: 'TS29571_CommonData.yaml#/components/schemas/Arp'</w:t>
      </w:r>
    </w:p>
    <w:p w14:paraId="03B7D5A9" w14:textId="77777777" w:rsidR="00C91BFE" w:rsidRPr="003B2883" w:rsidRDefault="00C91BFE" w:rsidP="00C91BFE">
      <w:pPr>
        <w:pStyle w:val="PL"/>
      </w:pPr>
      <w:r w:rsidRPr="003B2883">
        <w:t xml:space="preserve">          minItems: 1</w:t>
      </w:r>
    </w:p>
    <w:p w14:paraId="3E8C725C" w14:textId="77777777" w:rsidR="00C91BFE" w:rsidRPr="003B2883" w:rsidRDefault="00C91BFE" w:rsidP="00C91BFE">
      <w:pPr>
        <w:pStyle w:val="PL"/>
      </w:pPr>
      <w:r w:rsidRPr="003B2883">
        <w:t xml:space="preserve">        releasedEbiList:</w:t>
      </w:r>
    </w:p>
    <w:p w14:paraId="2D0C1594" w14:textId="77777777" w:rsidR="00C91BFE" w:rsidRPr="003B2883" w:rsidRDefault="00C91BFE" w:rsidP="00C91BFE">
      <w:pPr>
        <w:pStyle w:val="PL"/>
      </w:pPr>
      <w:r w:rsidRPr="003B2883">
        <w:lastRenderedPageBreak/>
        <w:t xml:space="preserve">          type: array</w:t>
      </w:r>
    </w:p>
    <w:p w14:paraId="43A4A6A8" w14:textId="77777777" w:rsidR="00C91BFE" w:rsidRPr="003B2883" w:rsidRDefault="00C91BFE" w:rsidP="00C91BFE">
      <w:pPr>
        <w:pStyle w:val="PL"/>
      </w:pPr>
      <w:r w:rsidRPr="003B2883">
        <w:t xml:space="preserve">          items:</w:t>
      </w:r>
    </w:p>
    <w:p w14:paraId="1E9A5758" w14:textId="77777777" w:rsidR="00C91BFE" w:rsidRPr="003B2883" w:rsidRDefault="00C91BFE" w:rsidP="00C91BFE">
      <w:pPr>
        <w:pStyle w:val="PL"/>
      </w:pPr>
      <w:r w:rsidRPr="003B2883">
        <w:t xml:space="preserve">            $ref: '#/components/schemas/EpsBearerId'</w:t>
      </w:r>
    </w:p>
    <w:p w14:paraId="22159C6B" w14:textId="52A47BFB" w:rsidR="00C91BFE" w:rsidRPr="003B2883" w:rsidRDefault="00C91BFE" w:rsidP="00C91BFE">
      <w:pPr>
        <w:pStyle w:val="PL"/>
      </w:pPr>
      <w:r w:rsidRPr="003B2883">
        <w:t xml:space="preserve">          minItems: </w:t>
      </w:r>
      <w:r w:rsidR="00B41241" w:rsidRPr="003B2883">
        <w:t>1</w:t>
      </w:r>
    </w:p>
    <w:p w14:paraId="41D121BB" w14:textId="77777777" w:rsidR="00E656FE" w:rsidRPr="003B2883" w:rsidRDefault="00E656FE" w:rsidP="00E656FE">
      <w:pPr>
        <w:pStyle w:val="PL"/>
      </w:pPr>
      <w:r w:rsidRPr="003B2883">
        <w:t xml:space="preserve">        </w:t>
      </w:r>
      <w:r>
        <w:t>oldGuami:</w:t>
      </w:r>
    </w:p>
    <w:p w14:paraId="0F07D236" w14:textId="77777777" w:rsidR="00E656FE" w:rsidRPr="003B2883" w:rsidRDefault="00E656FE" w:rsidP="00E656FE">
      <w:pPr>
        <w:pStyle w:val="PL"/>
      </w:pPr>
      <w:r w:rsidRPr="003B2883">
        <w:t xml:space="preserve">        </w:t>
      </w:r>
      <w:r>
        <w:t xml:space="preserve">  </w:t>
      </w:r>
      <w:r w:rsidRPr="003B2883">
        <w:t>$ref: 'TS29571_CommonData.yaml#/components/schemas/Guami'</w:t>
      </w:r>
    </w:p>
    <w:p w14:paraId="321E795B" w14:textId="77777777" w:rsidR="00C91BFE" w:rsidRPr="003B2883" w:rsidRDefault="00C91BFE" w:rsidP="00C91BFE">
      <w:pPr>
        <w:pStyle w:val="PL"/>
      </w:pPr>
      <w:r w:rsidRPr="003B2883">
        <w:t xml:space="preserve">      required:</w:t>
      </w:r>
    </w:p>
    <w:p w14:paraId="562272A5" w14:textId="77777777" w:rsidR="00C91BFE" w:rsidRPr="003B2883" w:rsidRDefault="00C91BFE" w:rsidP="00C91BFE">
      <w:pPr>
        <w:pStyle w:val="PL"/>
      </w:pPr>
      <w:r w:rsidRPr="003B2883">
        <w:t xml:space="preserve">        - pduSessionId</w:t>
      </w:r>
    </w:p>
    <w:p w14:paraId="029514F0" w14:textId="77777777" w:rsidR="00C91BFE" w:rsidRPr="003B2883" w:rsidRDefault="00C91BFE" w:rsidP="00C91BFE">
      <w:pPr>
        <w:pStyle w:val="PL"/>
      </w:pPr>
      <w:r w:rsidRPr="003B2883">
        <w:t xml:space="preserve">    AssignedEbi</w:t>
      </w:r>
      <w:r w:rsidR="006057F2" w:rsidRPr="003B2883">
        <w:t>Data</w:t>
      </w:r>
      <w:r w:rsidRPr="003B2883">
        <w:t>:</w:t>
      </w:r>
    </w:p>
    <w:p w14:paraId="2C50EB5E" w14:textId="77777777" w:rsidR="00C91BFE" w:rsidRPr="003B2883" w:rsidRDefault="00C91BFE" w:rsidP="00C91BFE">
      <w:pPr>
        <w:pStyle w:val="PL"/>
      </w:pPr>
      <w:r w:rsidRPr="003B2883">
        <w:t xml:space="preserve">      type: object</w:t>
      </w:r>
    </w:p>
    <w:p w14:paraId="37624720" w14:textId="77777777" w:rsidR="00C91BFE" w:rsidRPr="003B2883" w:rsidRDefault="00C91BFE" w:rsidP="00C91BFE">
      <w:pPr>
        <w:pStyle w:val="PL"/>
      </w:pPr>
      <w:r w:rsidRPr="003B2883">
        <w:t xml:space="preserve">      properties:</w:t>
      </w:r>
    </w:p>
    <w:p w14:paraId="504F562A" w14:textId="77777777" w:rsidR="00C91BFE" w:rsidRPr="003B2883" w:rsidRDefault="00C91BFE" w:rsidP="00C91BFE">
      <w:pPr>
        <w:pStyle w:val="PL"/>
      </w:pPr>
      <w:r w:rsidRPr="003B2883">
        <w:t xml:space="preserve">        pduSessionId:</w:t>
      </w:r>
    </w:p>
    <w:p w14:paraId="0EA9644D" w14:textId="77777777" w:rsidR="00C91BFE" w:rsidRPr="003B2883" w:rsidRDefault="00C91BFE" w:rsidP="00C91BFE">
      <w:pPr>
        <w:pStyle w:val="PL"/>
      </w:pPr>
      <w:r w:rsidRPr="003B2883">
        <w:t xml:space="preserve">          $ref: 'TS29571_CommonData.yaml#/components/schemas/PduSessionId'</w:t>
      </w:r>
    </w:p>
    <w:p w14:paraId="137985B0" w14:textId="77777777" w:rsidR="00C91BFE" w:rsidRPr="003B2883" w:rsidRDefault="00C91BFE" w:rsidP="00C91BFE">
      <w:pPr>
        <w:pStyle w:val="PL"/>
      </w:pPr>
      <w:r w:rsidRPr="003B2883">
        <w:t xml:space="preserve">        assignedEbi</w:t>
      </w:r>
      <w:r w:rsidR="00E03C11" w:rsidRPr="003B2883">
        <w:t>List</w:t>
      </w:r>
      <w:r w:rsidRPr="003B2883">
        <w:t>:</w:t>
      </w:r>
    </w:p>
    <w:p w14:paraId="380A6EC1" w14:textId="77777777" w:rsidR="00C91BFE" w:rsidRPr="003B2883" w:rsidRDefault="00C91BFE" w:rsidP="00C91BFE">
      <w:pPr>
        <w:pStyle w:val="PL"/>
      </w:pPr>
      <w:r w:rsidRPr="003B2883">
        <w:t xml:space="preserve">          type: array</w:t>
      </w:r>
    </w:p>
    <w:p w14:paraId="0347B656" w14:textId="77777777" w:rsidR="00C91BFE" w:rsidRPr="003B2883" w:rsidRDefault="00C91BFE" w:rsidP="00C91BFE">
      <w:pPr>
        <w:pStyle w:val="PL"/>
      </w:pPr>
      <w:r w:rsidRPr="003B2883">
        <w:t xml:space="preserve">          items:</w:t>
      </w:r>
    </w:p>
    <w:p w14:paraId="712ABB02" w14:textId="77777777" w:rsidR="00C91BFE" w:rsidRPr="003B2883" w:rsidRDefault="00C91BFE" w:rsidP="00C91BFE">
      <w:pPr>
        <w:pStyle w:val="PL"/>
      </w:pPr>
      <w:r w:rsidRPr="003B2883">
        <w:t xml:space="preserve">            $ref: 'TS29502_Nsmf_PDUSession.yaml#/components/schemas/EbiArpMapping'</w:t>
      </w:r>
    </w:p>
    <w:p w14:paraId="0F553DA8" w14:textId="1C0A58D3" w:rsidR="00C91BFE" w:rsidRPr="003B2883" w:rsidRDefault="00C91BFE" w:rsidP="00C91BFE">
      <w:pPr>
        <w:pStyle w:val="PL"/>
      </w:pPr>
      <w:r w:rsidRPr="003B2883">
        <w:t xml:space="preserve">          minItems: </w:t>
      </w:r>
      <w:r w:rsidR="00B83100" w:rsidRPr="003B2883">
        <w:t>0</w:t>
      </w:r>
    </w:p>
    <w:p w14:paraId="542B1F3C" w14:textId="77777777" w:rsidR="00C91BFE" w:rsidRPr="003B2883" w:rsidRDefault="00C91BFE" w:rsidP="00C91BFE">
      <w:pPr>
        <w:pStyle w:val="PL"/>
      </w:pPr>
      <w:r w:rsidRPr="003B2883">
        <w:t xml:space="preserve">        failedArpList:</w:t>
      </w:r>
    </w:p>
    <w:p w14:paraId="155A2C66" w14:textId="77777777" w:rsidR="00C91BFE" w:rsidRPr="003B2883" w:rsidRDefault="00C91BFE" w:rsidP="00C91BFE">
      <w:pPr>
        <w:pStyle w:val="PL"/>
      </w:pPr>
      <w:r w:rsidRPr="003B2883">
        <w:t xml:space="preserve">          type: array</w:t>
      </w:r>
    </w:p>
    <w:p w14:paraId="3F65F23D" w14:textId="77777777" w:rsidR="00C91BFE" w:rsidRPr="003B2883" w:rsidRDefault="00C91BFE" w:rsidP="00C91BFE">
      <w:pPr>
        <w:pStyle w:val="PL"/>
      </w:pPr>
      <w:r w:rsidRPr="003B2883">
        <w:t xml:space="preserve">          items:</w:t>
      </w:r>
    </w:p>
    <w:p w14:paraId="450AD5F1" w14:textId="77777777" w:rsidR="00C91BFE" w:rsidRPr="003B2883" w:rsidRDefault="00C91BFE" w:rsidP="00C91BFE">
      <w:pPr>
        <w:pStyle w:val="PL"/>
      </w:pPr>
      <w:r w:rsidRPr="003B2883">
        <w:t xml:space="preserve">            $ref: 'TS29571_CommonData.yaml#/components/schemas/Arp'</w:t>
      </w:r>
    </w:p>
    <w:p w14:paraId="4BBE58D7" w14:textId="0B353802" w:rsidR="00C91BFE" w:rsidRPr="003B2883" w:rsidRDefault="00C91BFE" w:rsidP="00C91BFE">
      <w:pPr>
        <w:pStyle w:val="PL"/>
      </w:pPr>
      <w:r w:rsidRPr="003B2883">
        <w:t xml:space="preserve">          minItems: </w:t>
      </w:r>
      <w:r w:rsidR="00B41241" w:rsidRPr="003B2883">
        <w:t>1</w:t>
      </w:r>
    </w:p>
    <w:p w14:paraId="60630539" w14:textId="77777777" w:rsidR="00C91BFE" w:rsidRPr="003B2883" w:rsidRDefault="00C91BFE" w:rsidP="00C91BFE">
      <w:pPr>
        <w:pStyle w:val="PL"/>
      </w:pPr>
      <w:r w:rsidRPr="003B2883">
        <w:t xml:space="preserve">        releasedEbiList:</w:t>
      </w:r>
    </w:p>
    <w:p w14:paraId="51CC42BC" w14:textId="77777777" w:rsidR="00C91BFE" w:rsidRPr="003B2883" w:rsidRDefault="00C91BFE" w:rsidP="00C91BFE">
      <w:pPr>
        <w:pStyle w:val="PL"/>
      </w:pPr>
      <w:r w:rsidRPr="003B2883">
        <w:t xml:space="preserve">          type: array</w:t>
      </w:r>
    </w:p>
    <w:p w14:paraId="2428F6C6" w14:textId="77777777" w:rsidR="00C91BFE" w:rsidRPr="003B2883" w:rsidRDefault="00C91BFE" w:rsidP="00C91BFE">
      <w:pPr>
        <w:pStyle w:val="PL"/>
      </w:pPr>
      <w:r w:rsidRPr="003B2883">
        <w:t xml:space="preserve">          items:</w:t>
      </w:r>
    </w:p>
    <w:p w14:paraId="528FC08D" w14:textId="77777777" w:rsidR="00C91BFE" w:rsidRPr="003B2883" w:rsidRDefault="00C91BFE" w:rsidP="00C91BFE">
      <w:pPr>
        <w:pStyle w:val="PL"/>
      </w:pPr>
      <w:r w:rsidRPr="003B2883">
        <w:t xml:space="preserve">            $ref: '#/components/schemas/EpsBearerId'</w:t>
      </w:r>
    </w:p>
    <w:p w14:paraId="6FDACB05" w14:textId="13B266D1" w:rsidR="00C91BFE" w:rsidRPr="003B2883" w:rsidRDefault="00C91BFE" w:rsidP="00C91BFE">
      <w:pPr>
        <w:pStyle w:val="PL"/>
      </w:pPr>
      <w:r w:rsidRPr="003B2883">
        <w:t xml:space="preserve">          minItems: </w:t>
      </w:r>
      <w:r w:rsidR="00B41241" w:rsidRPr="003B2883">
        <w:t>1</w:t>
      </w:r>
    </w:p>
    <w:p w14:paraId="37AB6AF0" w14:textId="77777777" w:rsidR="00C91BFE" w:rsidRPr="003B2883" w:rsidRDefault="00C91BFE" w:rsidP="00C91BFE">
      <w:pPr>
        <w:pStyle w:val="PL"/>
      </w:pPr>
      <w:r w:rsidRPr="003B2883">
        <w:t xml:space="preserve">      required:</w:t>
      </w:r>
    </w:p>
    <w:p w14:paraId="46325739" w14:textId="77777777" w:rsidR="00C91BFE" w:rsidRPr="003B2883" w:rsidRDefault="00C91BFE" w:rsidP="00C91BFE">
      <w:pPr>
        <w:pStyle w:val="PL"/>
      </w:pPr>
      <w:r w:rsidRPr="003B2883">
        <w:t xml:space="preserve">        - pduSessionId</w:t>
      </w:r>
    </w:p>
    <w:p w14:paraId="1448FDFA" w14:textId="6213FC4D" w:rsidR="00C91BFE" w:rsidRPr="003B2883" w:rsidRDefault="00C91BFE" w:rsidP="00C91BFE">
      <w:pPr>
        <w:pStyle w:val="PL"/>
      </w:pPr>
      <w:r w:rsidRPr="003B2883">
        <w:t xml:space="preserve">        - </w:t>
      </w:r>
      <w:r w:rsidR="00D56B67" w:rsidRPr="003B2883">
        <w:t>assignedEbiList</w:t>
      </w:r>
    </w:p>
    <w:p w14:paraId="4F44123F" w14:textId="77777777" w:rsidR="00C91BFE" w:rsidRPr="003B2883" w:rsidRDefault="00C91BFE" w:rsidP="00C91BFE">
      <w:pPr>
        <w:pStyle w:val="PL"/>
      </w:pPr>
      <w:r w:rsidRPr="003B2883">
        <w:t xml:space="preserve">    AssignEbiFailed:</w:t>
      </w:r>
    </w:p>
    <w:p w14:paraId="017CDE19" w14:textId="77777777" w:rsidR="00C91BFE" w:rsidRPr="003B2883" w:rsidRDefault="00C91BFE" w:rsidP="00C91BFE">
      <w:pPr>
        <w:pStyle w:val="PL"/>
      </w:pPr>
      <w:r w:rsidRPr="003B2883">
        <w:t xml:space="preserve">      type: object</w:t>
      </w:r>
    </w:p>
    <w:p w14:paraId="2E610514" w14:textId="77777777" w:rsidR="00C91BFE" w:rsidRPr="003B2883" w:rsidRDefault="00C91BFE" w:rsidP="00C91BFE">
      <w:pPr>
        <w:pStyle w:val="PL"/>
      </w:pPr>
      <w:r w:rsidRPr="003B2883">
        <w:t xml:space="preserve">      properties:</w:t>
      </w:r>
    </w:p>
    <w:p w14:paraId="5B0C993F" w14:textId="77777777" w:rsidR="00C91BFE" w:rsidRPr="003B2883" w:rsidRDefault="00C91BFE" w:rsidP="00C91BFE">
      <w:pPr>
        <w:pStyle w:val="PL"/>
      </w:pPr>
      <w:r w:rsidRPr="003B2883">
        <w:t xml:space="preserve">        pduSessionId:</w:t>
      </w:r>
    </w:p>
    <w:p w14:paraId="0D5FE815" w14:textId="77777777" w:rsidR="00C91BFE" w:rsidRPr="003B2883" w:rsidRDefault="00C91BFE" w:rsidP="00C91BFE">
      <w:pPr>
        <w:pStyle w:val="PL"/>
      </w:pPr>
      <w:r w:rsidRPr="003B2883">
        <w:t xml:space="preserve">          $ref: 'TS29571_CommonData.yaml#/components/schemas/PduSessionId'</w:t>
      </w:r>
    </w:p>
    <w:p w14:paraId="335735DC" w14:textId="77777777" w:rsidR="00C91BFE" w:rsidRPr="003B2883" w:rsidRDefault="00C91BFE" w:rsidP="00C91BFE">
      <w:pPr>
        <w:pStyle w:val="PL"/>
      </w:pPr>
      <w:r w:rsidRPr="003B2883">
        <w:t xml:space="preserve">        failedArpList:</w:t>
      </w:r>
    </w:p>
    <w:p w14:paraId="33BA16A9" w14:textId="77777777" w:rsidR="00C91BFE" w:rsidRPr="003B2883" w:rsidRDefault="00C91BFE" w:rsidP="00C91BFE">
      <w:pPr>
        <w:pStyle w:val="PL"/>
      </w:pPr>
      <w:r w:rsidRPr="003B2883">
        <w:t xml:space="preserve">          type: array</w:t>
      </w:r>
    </w:p>
    <w:p w14:paraId="05040DCA" w14:textId="77777777" w:rsidR="00C91BFE" w:rsidRPr="003B2883" w:rsidRDefault="00C91BFE" w:rsidP="00C91BFE">
      <w:pPr>
        <w:pStyle w:val="PL"/>
      </w:pPr>
      <w:r w:rsidRPr="003B2883">
        <w:t xml:space="preserve">          items:</w:t>
      </w:r>
    </w:p>
    <w:p w14:paraId="0791C14C" w14:textId="77777777" w:rsidR="00C91BFE" w:rsidRPr="003B2883" w:rsidRDefault="00C91BFE" w:rsidP="00C91BFE">
      <w:pPr>
        <w:pStyle w:val="PL"/>
      </w:pPr>
      <w:r w:rsidRPr="003B2883">
        <w:t xml:space="preserve">            $ref: 'TS29571_CommonData.yaml#/components/schemas/Arp'</w:t>
      </w:r>
    </w:p>
    <w:p w14:paraId="7DB13BF3" w14:textId="3E1F1B58" w:rsidR="00C91BFE" w:rsidRPr="003B2883" w:rsidRDefault="00C91BFE" w:rsidP="00C91BFE">
      <w:pPr>
        <w:pStyle w:val="PL"/>
      </w:pPr>
      <w:r w:rsidRPr="003B2883">
        <w:t xml:space="preserve">          minItems: </w:t>
      </w:r>
      <w:r w:rsidR="00B41241" w:rsidRPr="003B2883">
        <w:t>1</w:t>
      </w:r>
    </w:p>
    <w:p w14:paraId="1355D416" w14:textId="77777777" w:rsidR="00C91BFE" w:rsidRPr="003B2883" w:rsidRDefault="00C91BFE" w:rsidP="00C91BFE">
      <w:pPr>
        <w:pStyle w:val="PL"/>
      </w:pPr>
      <w:r w:rsidRPr="003B2883">
        <w:t xml:space="preserve">      required:</w:t>
      </w:r>
    </w:p>
    <w:p w14:paraId="5EB61EBE" w14:textId="77777777" w:rsidR="00C91BFE" w:rsidRPr="003B2883" w:rsidRDefault="00C91BFE" w:rsidP="00C91BFE">
      <w:pPr>
        <w:pStyle w:val="PL"/>
      </w:pPr>
      <w:r w:rsidRPr="003B2883">
        <w:t xml:space="preserve">        - pduSessionId</w:t>
      </w:r>
    </w:p>
    <w:p w14:paraId="0BC63532" w14:textId="77777777" w:rsidR="00C91BFE" w:rsidRPr="003B2883" w:rsidRDefault="00C91BFE" w:rsidP="00C91BFE">
      <w:pPr>
        <w:pStyle w:val="PL"/>
      </w:pPr>
      <w:r w:rsidRPr="003B2883">
        <w:t xml:space="preserve">    UEContextRelease:</w:t>
      </w:r>
    </w:p>
    <w:p w14:paraId="4DF36E4B" w14:textId="77777777" w:rsidR="00C91BFE" w:rsidRPr="003B2883" w:rsidRDefault="00C91BFE" w:rsidP="00C91BFE">
      <w:pPr>
        <w:pStyle w:val="PL"/>
      </w:pPr>
      <w:r w:rsidRPr="003B2883">
        <w:t xml:space="preserve">      type: object</w:t>
      </w:r>
    </w:p>
    <w:p w14:paraId="0EDB16C1" w14:textId="77777777" w:rsidR="00C91BFE" w:rsidRPr="003B2883" w:rsidRDefault="00C91BFE" w:rsidP="00C91BFE">
      <w:pPr>
        <w:pStyle w:val="PL"/>
      </w:pPr>
      <w:r w:rsidRPr="003B2883">
        <w:t xml:space="preserve">      properties:</w:t>
      </w:r>
    </w:p>
    <w:p w14:paraId="0604A5FC" w14:textId="77777777" w:rsidR="00C91BFE" w:rsidRPr="003B2883" w:rsidRDefault="00C91BFE" w:rsidP="00C91BFE">
      <w:pPr>
        <w:pStyle w:val="PL"/>
      </w:pPr>
      <w:r w:rsidRPr="003B2883">
        <w:t xml:space="preserve">        supi:</w:t>
      </w:r>
    </w:p>
    <w:p w14:paraId="7B606D0A" w14:textId="77777777" w:rsidR="00C91BFE" w:rsidRPr="003B2883" w:rsidRDefault="00C91BFE" w:rsidP="00C91BFE">
      <w:pPr>
        <w:pStyle w:val="PL"/>
      </w:pPr>
      <w:r w:rsidRPr="003B2883">
        <w:t xml:space="preserve">          $ref: 'TS29571_CommonData.yaml#/components/schemas/Supi'</w:t>
      </w:r>
    </w:p>
    <w:p w14:paraId="3D441730" w14:textId="77777777" w:rsidR="00C91BFE" w:rsidRPr="003B2883" w:rsidRDefault="00C91BFE" w:rsidP="00C91BFE">
      <w:pPr>
        <w:pStyle w:val="PL"/>
      </w:pPr>
      <w:r w:rsidRPr="003B2883">
        <w:t xml:space="preserve">        unauthenticatedSupi:</w:t>
      </w:r>
    </w:p>
    <w:p w14:paraId="783A5E55" w14:textId="77777777" w:rsidR="00C91BFE" w:rsidRPr="003B2883" w:rsidRDefault="00C91BFE" w:rsidP="00C91BFE">
      <w:pPr>
        <w:pStyle w:val="PL"/>
      </w:pPr>
      <w:r w:rsidRPr="003B2883">
        <w:t xml:space="preserve">          type: boolean</w:t>
      </w:r>
    </w:p>
    <w:p w14:paraId="7241D12C" w14:textId="77777777" w:rsidR="00C91BFE" w:rsidRPr="003B2883" w:rsidRDefault="00C91BFE" w:rsidP="00C91BFE">
      <w:pPr>
        <w:pStyle w:val="PL"/>
      </w:pPr>
      <w:r w:rsidRPr="003B2883">
        <w:t xml:space="preserve">          default: false</w:t>
      </w:r>
    </w:p>
    <w:p w14:paraId="62026D35" w14:textId="77777777" w:rsidR="00C91BFE" w:rsidRPr="003B2883" w:rsidRDefault="00C91BFE" w:rsidP="00C91BFE">
      <w:pPr>
        <w:pStyle w:val="PL"/>
      </w:pPr>
      <w:r w:rsidRPr="003B2883">
        <w:t xml:space="preserve">        ngapCause:</w:t>
      </w:r>
    </w:p>
    <w:p w14:paraId="12247D9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CF2126C" w14:textId="77777777" w:rsidR="00C91BFE" w:rsidRPr="003B2883" w:rsidRDefault="00C91BFE" w:rsidP="00C91BFE">
      <w:pPr>
        <w:pStyle w:val="PL"/>
      </w:pPr>
      <w:r w:rsidRPr="003B2883">
        <w:t xml:space="preserve">      required:</w:t>
      </w:r>
    </w:p>
    <w:p w14:paraId="0DB97E8C" w14:textId="77777777" w:rsidR="00C91BFE" w:rsidRPr="003B2883" w:rsidRDefault="00C91BFE" w:rsidP="00C91BFE">
      <w:pPr>
        <w:pStyle w:val="PL"/>
      </w:pPr>
      <w:r w:rsidRPr="003B2883">
        <w:t xml:space="preserve">        - ngapCause</w:t>
      </w:r>
    </w:p>
    <w:p w14:paraId="20387503" w14:textId="77777777" w:rsidR="00C91BFE" w:rsidRPr="003B2883" w:rsidRDefault="00C91BFE" w:rsidP="00C91BFE">
      <w:pPr>
        <w:pStyle w:val="PL"/>
      </w:pPr>
      <w:r w:rsidRPr="003B2883">
        <w:t xml:space="preserve">    N2InformationTransferReqData:</w:t>
      </w:r>
    </w:p>
    <w:p w14:paraId="30EDB7C0" w14:textId="77777777" w:rsidR="00C91BFE" w:rsidRPr="003B2883" w:rsidRDefault="00C91BFE" w:rsidP="00C91BFE">
      <w:pPr>
        <w:pStyle w:val="PL"/>
      </w:pPr>
      <w:r w:rsidRPr="003B2883">
        <w:t xml:space="preserve">      type: object</w:t>
      </w:r>
    </w:p>
    <w:p w14:paraId="2AAF1B6A" w14:textId="77777777" w:rsidR="00C91BFE" w:rsidRPr="003B2883" w:rsidRDefault="00C91BFE" w:rsidP="00C91BFE">
      <w:pPr>
        <w:pStyle w:val="PL"/>
      </w:pPr>
      <w:r w:rsidRPr="003B2883">
        <w:t xml:space="preserve">      properties:</w:t>
      </w:r>
    </w:p>
    <w:p w14:paraId="1ABB831B" w14:textId="77777777" w:rsidR="008A262A" w:rsidRPr="003B2883" w:rsidRDefault="008A262A" w:rsidP="008A262A">
      <w:pPr>
        <w:pStyle w:val="PL"/>
      </w:pPr>
      <w:r w:rsidRPr="003B2883">
        <w:t xml:space="preserve">        taiList:</w:t>
      </w:r>
    </w:p>
    <w:p w14:paraId="26A1753B" w14:textId="77777777" w:rsidR="008A262A" w:rsidRPr="003B2883" w:rsidRDefault="008A262A" w:rsidP="008A262A">
      <w:pPr>
        <w:pStyle w:val="PL"/>
      </w:pPr>
      <w:r w:rsidRPr="003B2883">
        <w:t xml:space="preserve">          type: array</w:t>
      </w:r>
    </w:p>
    <w:p w14:paraId="1B1B2AC8" w14:textId="77777777" w:rsidR="008A262A" w:rsidRPr="003B2883" w:rsidRDefault="008A262A" w:rsidP="008A262A">
      <w:pPr>
        <w:pStyle w:val="PL"/>
      </w:pPr>
      <w:r w:rsidRPr="003B2883">
        <w:t xml:space="preserve">          items:</w:t>
      </w:r>
    </w:p>
    <w:p w14:paraId="7C450608" w14:textId="77777777" w:rsidR="008A262A" w:rsidRPr="003B2883" w:rsidRDefault="008A262A" w:rsidP="008A262A">
      <w:pPr>
        <w:pStyle w:val="PL"/>
      </w:pPr>
      <w:r w:rsidRPr="003B2883">
        <w:t xml:space="preserve">            $ref: 'TS29571_CommonData.yaml#/components/schemas/Tai'</w:t>
      </w:r>
    </w:p>
    <w:p w14:paraId="7F0556C4" w14:textId="4A68DA62" w:rsidR="008A262A" w:rsidRPr="003B2883" w:rsidRDefault="008A262A" w:rsidP="008A262A">
      <w:pPr>
        <w:pStyle w:val="PL"/>
      </w:pPr>
      <w:r w:rsidRPr="003B2883">
        <w:t xml:space="preserve">          minItems: </w:t>
      </w:r>
      <w:r w:rsidR="00B41241" w:rsidRPr="003B2883">
        <w:t>1</w:t>
      </w:r>
    </w:p>
    <w:p w14:paraId="0ADE92C5" w14:textId="77777777" w:rsidR="008A262A" w:rsidRPr="003B2883" w:rsidRDefault="008A262A" w:rsidP="008A262A">
      <w:pPr>
        <w:pStyle w:val="PL"/>
      </w:pPr>
      <w:r w:rsidRPr="003B2883">
        <w:t xml:space="preserve">        ratSelector:</w:t>
      </w:r>
    </w:p>
    <w:p w14:paraId="17B142E5" w14:textId="77777777" w:rsidR="008A262A" w:rsidRPr="003B2883" w:rsidRDefault="008A262A" w:rsidP="008A262A">
      <w:pPr>
        <w:pStyle w:val="PL"/>
      </w:pPr>
      <w:r w:rsidRPr="003B2883">
        <w:t xml:space="preserve">          $ref: '#/components/schemas/RatSelector'</w:t>
      </w:r>
    </w:p>
    <w:p w14:paraId="06600EEE" w14:textId="77777777" w:rsidR="008A262A" w:rsidRPr="003B2883" w:rsidRDefault="008A262A" w:rsidP="008A262A">
      <w:pPr>
        <w:pStyle w:val="PL"/>
      </w:pPr>
      <w:r w:rsidRPr="003B2883">
        <w:t xml:space="preserve">        ecgiList:</w:t>
      </w:r>
    </w:p>
    <w:p w14:paraId="2E297BBB" w14:textId="77777777" w:rsidR="008A262A" w:rsidRPr="003B2883" w:rsidRDefault="008A262A" w:rsidP="008A262A">
      <w:pPr>
        <w:pStyle w:val="PL"/>
      </w:pPr>
      <w:r w:rsidRPr="003B2883">
        <w:t xml:space="preserve">          type: array</w:t>
      </w:r>
    </w:p>
    <w:p w14:paraId="087C826A" w14:textId="77777777" w:rsidR="008A262A" w:rsidRPr="003B2883" w:rsidRDefault="008A262A" w:rsidP="008A262A">
      <w:pPr>
        <w:pStyle w:val="PL"/>
      </w:pPr>
      <w:r w:rsidRPr="003B2883">
        <w:t xml:space="preserve">          items:</w:t>
      </w:r>
    </w:p>
    <w:p w14:paraId="2BA3C8F1" w14:textId="77777777" w:rsidR="008A262A" w:rsidRPr="003B2883" w:rsidRDefault="008A262A" w:rsidP="008A262A">
      <w:pPr>
        <w:pStyle w:val="PL"/>
      </w:pPr>
      <w:r w:rsidRPr="003B2883">
        <w:t xml:space="preserve">            $ref: 'TS29571_CommonData.yaml#/components/schemas/Ecgi'</w:t>
      </w:r>
    </w:p>
    <w:p w14:paraId="45609460" w14:textId="338EAC28" w:rsidR="008A262A" w:rsidRPr="003B2883" w:rsidRDefault="008A262A" w:rsidP="008A262A">
      <w:pPr>
        <w:pStyle w:val="PL"/>
      </w:pPr>
      <w:r w:rsidRPr="003B2883">
        <w:t xml:space="preserve">          minItems: </w:t>
      </w:r>
      <w:r w:rsidR="00B41241" w:rsidRPr="003B2883">
        <w:t>1</w:t>
      </w:r>
    </w:p>
    <w:p w14:paraId="25290403" w14:textId="77777777" w:rsidR="008A262A" w:rsidRPr="003B2883" w:rsidRDefault="008A262A" w:rsidP="008A262A">
      <w:pPr>
        <w:pStyle w:val="PL"/>
      </w:pPr>
      <w:r w:rsidRPr="003B2883">
        <w:t xml:space="preserve">        ncgiList:</w:t>
      </w:r>
    </w:p>
    <w:p w14:paraId="318BB877" w14:textId="77777777" w:rsidR="008A262A" w:rsidRPr="003B2883" w:rsidRDefault="008A262A" w:rsidP="008A262A">
      <w:pPr>
        <w:pStyle w:val="PL"/>
      </w:pPr>
      <w:r w:rsidRPr="003B2883">
        <w:t xml:space="preserve">          type: array</w:t>
      </w:r>
    </w:p>
    <w:p w14:paraId="58306ABF" w14:textId="77777777" w:rsidR="008A262A" w:rsidRPr="003B2883" w:rsidRDefault="008A262A" w:rsidP="008A262A">
      <w:pPr>
        <w:pStyle w:val="PL"/>
      </w:pPr>
      <w:r w:rsidRPr="003B2883">
        <w:t xml:space="preserve">          items:</w:t>
      </w:r>
    </w:p>
    <w:p w14:paraId="547C0018" w14:textId="77777777" w:rsidR="008A262A" w:rsidRPr="003B2883" w:rsidRDefault="008A262A" w:rsidP="008A262A">
      <w:pPr>
        <w:pStyle w:val="PL"/>
      </w:pPr>
      <w:r w:rsidRPr="003B2883">
        <w:t xml:space="preserve">            $ref: 'TS29571_CommonData.yaml#/components/schemas/Ncgi'</w:t>
      </w:r>
    </w:p>
    <w:p w14:paraId="341C8956" w14:textId="036F4A1C" w:rsidR="008A262A" w:rsidRPr="003B2883" w:rsidRDefault="008A262A" w:rsidP="008A262A">
      <w:pPr>
        <w:pStyle w:val="PL"/>
      </w:pPr>
      <w:r w:rsidRPr="003B2883">
        <w:t xml:space="preserve">          minItems: </w:t>
      </w:r>
      <w:r w:rsidR="00B41241" w:rsidRPr="003B2883">
        <w:t>1</w:t>
      </w:r>
    </w:p>
    <w:p w14:paraId="45CD824E" w14:textId="77777777" w:rsidR="008A262A" w:rsidRPr="003B2883" w:rsidRDefault="008A262A" w:rsidP="008A262A">
      <w:pPr>
        <w:pStyle w:val="PL"/>
      </w:pPr>
      <w:r w:rsidRPr="003B2883">
        <w:t xml:space="preserve">        globalRanNodeList:</w:t>
      </w:r>
    </w:p>
    <w:p w14:paraId="780CD0E9" w14:textId="77777777" w:rsidR="00C91BFE" w:rsidRPr="003B2883" w:rsidRDefault="00C91BFE" w:rsidP="00C91BFE">
      <w:pPr>
        <w:pStyle w:val="PL"/>
      </w:pPr>
      <w:r w:rsidRPr="003B2883">
        <w:t xml:space="preserve">          type: array</w:t>
      </w:r>
    </w:p>
    <w:p w14:paraId="1EB76E09" w14:textId="77777777" w:rsidR="00C91BFE" w:rsidRPr="003B2883" w:rsidRDefault="00C91BFE" w:rsidP="00C91BFE">
      <w:pPr>
        <w:pStyle w:val="PL"/>
      </w:pPr>
      <w:r w:rsidRPr="003B2883">
        <w:t xml:space="preserve">          items:</w:t>
      </w:r>
    </w:p>
    <w:p w14:paraId="7E051E9D" w14:textId="77777777" w:rsidR="00C91BFE" w:rsidRPr="003B2883" w:rsidRDefault="00C91BFE" w:rsidP="00C91BFE">
      <w:pPr>
        <w:pStyle w:val="PL"/>
      </w:pPr>
      <w:r w:rsidRPr="003B2883">
        <w:lastRenderedPageBreak/>
        <w:t xml:space="preserve">            $ref: '</w:t>
      </w:r>
      <w:r w:rsidR="00D04D75" w:rsidRPr="003B2883">
        <w:t>TS29571_CommonData.yaml</w:t>
      </w:r>
      <w:r w:rsidRPr="003B2883">
        <w:t>#/components/schemas/GlobalRanNodeId'</w:t>
      </w:r>
    </w:p>
    <w:p w14:paraId="25747AF4" w14:textId="5F7AC3E6" w:rsidR="002A7F09" w:rsidRPr="003B2883" w:rsidRDefault="002A7F09" w:rsidP="002A7F09">
      <w:pPr>
        <w:pStyle w:val="PL"/>
      </w:pPr>
      <w:r w:rsidRPr="003B2883">
        <w:t xml:space="preserve">          minItems: </w:t>
      </w:r>
      <w:r w:rsidR="00B41241" w:rsidRPr="003B2883">
        <w:t>1</w:t>
      </w:r>
    </w:p>
    <w:p w14:paraId="009D9752" w14:textId="77777777" w:rsidR="00C91BFE" w:rsidRPr="003B2883" w:rsidRDefault="00C91BFE" w:rsidP="00C91BFE">
      <w:pPr>
        <w:pStyle w:val="PL"/>
      </w:pPr>
      <w:r w:rsidRPr="003B2883">
        <w:t xml:space="preserve">        n2Information:</w:t>
      </w:r>
    </w:p>
    <w:p w14:paraId="38C2CC80" w14:textId="77777777" w:rsidR="00C91BFE" w:rsidRPr="003B2883" w:rsidRDefault="00C91BFE" w:rsidP="00C91BFE">
      <w:pPr>
        <w:pStyle w:val="PL"/>
      </w:pPr>
      <w:r w:rsidRPr="003B2883">
        <w:t xml:space="preserve">          $ref: '#/components/schemas/N2InfoContainer'</w:t>
      </w:r>
    </w:p>
    <w:p w14:paraId="242C2EAF" w14:textId="77777777" w:rsidR="00C91BFE" w:rsidRPr="003B2883" w:rsidRDefault="00C91BFE" w:rsidP="00C91BFE">
      <w:pPr>
        <w:pStyle w:val="PL"/>
      </w:pPr>
      <w:r w:rsidRPr="003B2883">
        <w:t xml:space="preserve">        supportedFeatures:</w:t>
      </w:r>
    </w:p>
    <w:p w14:paraId="4E07A8E5" w14:textId="77777777" w:rsidR="00C91BFE" w:rsidRPr="003B2883" w:rsidRDefault="00C91BFE" w:rsidP="00C91BFE">
      <w:pPr>
        <w:pStyle w:val="PL"/>
      </w:pPr>
      <w:r w:rsidRPr="003B2883">
        <w:t xml:space="preserve">          $ref: 'TS29571_CommonData.yaml#/components/schemas/SupportedFeatures'</w:t>
      </w:r>
    </w:p>
    <w:p w14:paraId="16E7314F" w14:textId="77777777" w:rsidR="00C91BFE" w:rsidRPr="003B2883" w:rsidRDefault="00C91BFE" w:rsidP="00C91BFE">
      <w:pPr>
        <w:pStyle w:val="PL"/>
      </w:pPr>
      <w:r w:rsidRPr="003B2883">
        <w:t xml:space="preserve">      required:</w:t>
      </w:r>
    </w:p>
    <w:p w14:paraId="3E5B6E8E" w14:textId="77777777" w:rsidR="00C91BFE" w:rsidRPr="003B2883" w:rsidRDefault="00C91BFE" w:rsidP="00C91BFE">
      <w:pPr>
        <w:pStyle w:val="PL"/>
      </w:pPr>
      <w:r w:rsidRPr="003B2883">
        <w:t xml:space="preserve">        - n2Information</w:t>
      </w:r>
    </w:p>
    <w:p w14:paraId="54AD02AB" w14:textId="77777777" w:rsidR="00C91BFE" w:rsidRPr="003B2883" w:rsidRDefault="00C91BFE" w:rsidP="00C91BFE">
      <w:pPr>
        <w:pStyle w:val="PL"/>
      </w:pPr>
      <w:r w:rsidRPr="003B2883">
        <w:t xml:space="preserve">    NonUeN2InfoSubscriptionCreateData:</w:t>
      </w:r>
    </w:p>
    <w:p w14:paraId="0C4C4619" w14:textId="77777777" w:rsidR="00C91BFE" w:rsidRPr="003B2883" w:rsidRDefault="00C91BFE" w:rsidP="00C91BFE">
      <w:pPr>
        <w:pStyle w:val="PL"/>
      </w:pPr>
      <w:r w:rsidRPr="003B2883">
        <w:t xml:space="preserve">      type: object</w:t>
      </w:r>
    </w:p>
    <w:p w14:paraId="6529D6BD" w14:textId="77777777" w:rsidR="00C91BFE" w:rsidRPr="003B2883" w:rsidRDefault="00C91BFE" w:rsidP="00C91BFE">
      <w:pPr>
        <w:pStyle w:val="PL"/>
      </w:pPr>
      <w:r w:rsidRPr="003B2883">
        <w:t xml:space="preserve">      properties:</w:t>
      </w:r>
    </w:p>
    <w:p w14:paraId="11201091" w14:textId="77777777" w:rsidR="00C91BFE" w:rsidRPr="003B2883" w:rsidRDefault="00C91BFE" w:rsidP="00C91BFE">
      <w:pPr>
        <w:pStyle w:val="PL"/>
      </w:pPr>
      <w:r w:rsidRPr="003B2883">
        <w:t xml:space="preserve">        globalRanNode</w:t>
      </w:r>
      <w:r w:rsidR="00E03C11" w:rsidRPr="003B2883">
        <w:t>List</w:t>
      </w:r>
      <w:r w:rsidRPr="003B2883">
        <w:t>:</w:t>
      </w:r>
    </w:p>
    <w:p w14:paraId="1628407A" w14:textId="77777777" w:rsidR="00C91BFE" w:rsidRPr="003B2883" w:rsidRDefault="00C91BFE" w:rsidP="00C91BFE">
      <w:pPr>
        <w:pStyle w:val="PL"/>
      </w:pPr>
      <w:r w:rsidRPr="003B2883">
        <w:t xml:space="preserve">          type: array</w:t>
      </w:r>
    </w:p>
    <w:p w14:paraId="213E4BD5" w14:textId="77777777" w:rsidR="00C91BFE" w:rsidRPr="003B2883" w:rsidRDefault="00C91BFE" w:rsidP="00C91BFE">
      <w:pPr>
        <w:pStyle w:val="PL"/>
      </w:pPr>
      <w:r w:rsidRPr="003B2883">
        <w:t xml:space="preserve">          items:</w:t>
      </w:r>
    </w:p>
    <w:p w14:paraId="6DEFF71A" w14:textId="77777777" w:rsidR="00C91BFE" w:rsidRPr="003B2883" w:rsidRDefault="00C91BFE" w:rsidP="00C91BFE">
      <w:pPr>
        <w:pStyle w:val="PL"/>
      </w:pPr>
      <w:r w:rsidRPr="003B2883">
        <w:t xml:space="preserve">            $ref: '</w:t>
      </w:r>
      <w:r w:rsidR="00D04D75" w:rsidRPr="003B2883">
        <w:t>TS29571_CommonData.yaml</w:t>
      </w:r>
      <w:r w:rsidRPr="003B2883">
        <w:t>#/components/schemas/GlobalRanNodeId'</w:t>
      </w:r>
    </w:p>
    <w:p w14:paraId="29E7A0A6" w14:textId="03BA4372" w:rsidR="00E03C11" w:rsidRPr="003B2883" w:rsidRDefault="00E03C11" w:rsidP="00E03C11">
      <w:pPr>
        <w:pStyle w:val="PL"/>
      </w:pPr>
      <w:r w:rsidRPr="003B2883">
        <w:t xml:space="preserve">          minItems: </w:t>
      </w:r>
      <w:r w:rsidR="00B41241" w:rsidRPr="003B2883">
        <w:t>1</w:t>
      </w:r>
    </w:p>
    <w:p w14:paraId="360AD20D" w14:textId="77777777" w:rsidR="00C91BFE" w:rsidRPr="003B2883" w:rsidRDefault="00C91BFE" w:rsidP="00C91BFE">
      <w:pPr>
        <w:pStyle w:val="PL"/>
      </w:pPr>
      <w:r w:rsidRPr="003B2883">
        <w:t xml:space="preserve">        anType</w:t>
      </w:r>
      <w:r w:rsidR="00E03C11" w:rsidRPr="003B2883">
        <w:t>List</w:t>
      </w:r>
      <w:r w:rsidRPr="003B2883">
        <w:t>:</w:t>
      </w:r>
    </w:p>
    <w:p w14:paraId="58291D14" w14:textId="77777777" w:rsidR="00C91BFE" w:rsidRPr="003B2883" w:rsidRDefault="00C91BFE" w:rsidP="00C91BFE">
      <w:pPr>
        <w:pStyle w:val="PL"/>
      </w:pPr>
      <w:r w:rsidRPr="003B2883">
        <w:t xml:space="preserve">          type: array</w:t>
      </w:r>
    </w:p>
    <w:p w14:paraId="3C4D78BC" w14:textId="77777777" w:rsidR="00C91BFE" w:rsidRPr="003B2883" w:rsidRDefault="00C91BFE" w:rsidP="00C91BFE">
      <w:pPr>
        <w:pStyle w:val="PL"/>
      </w:pPr>
      <w:r w:rsidRPr="003B2883">
        <w:t xml:space="preserve">          items:</w:t>
      </w:r>
    </w:p>
    <w:p w14:paraId="031D906E" w14:textId="77777777" w:rsidR="00C91BFE" w:rsidRPr="003B2883" w:rsidRDefault="00C91BFE" w:rsidP="00C91BFE">
      <w:pPr>
        <w:pStyle w:val="PL"/>
      </w:pPr>
      <w:r w:rsidRPr="003B2883">
        <w:t xml:space="preserve">            $ref: 'TS29571_CommonData.yaml#/components/schemas/AccessType'</w:t>
      </w:r>
    </w:p>
    <w:p w14:paraId="203A6E0E" w14:textId="1BBA2DAE" w:rsidR="00E03C11" w:rsidRPr="003B2883" w:rsidRDefault="00E03C11" w:rsidP="00E03C11">
      <w:pPr>
        <w:pStyle w:val="PL"/>
      </w:pPr>
      <w:r w:rsidRPr="003B2883">
        <w:t xml:space="preserve">          minItems: </w:t>
      </w:r>
      <w:r w:rsidR="00B41241" w:rsidRPr="003B2883">
        <w:t>1</w:t>
      </w:r>
    </w:p>
    <w:p w14:paraId="7C9CDB5D" w14:textId="77777777" w:rsidR="00C91BFE" w:rsidRPr="003B2883" w:rsidRDefault="00C91BFE" w:rsidP="00C91BFE">
      <w:pPr>
        <w:pStyle w:val="PL"/>
      </w:pPr>
      <w:r w:rsidRPr="003B2883">
        <w:t xml:space="preserve">        n2InformationClass:</w:t>
      </w:r>
    </w:p>
    <w:p w14:paraId="28986C2F" w14:textId="77777777" w:rsidR="00C91BFE" w:rsidRPr="003B2883" w:rsidRDefault="00C91BFE" w:rsidP="00C91BFE">
      <w:pPr>
        <w:pStyle w:val="PL"/>
      </w:pPr>
      <w:r w:rsidRPr="003B2883">
        <w:t xml:space="preserve">          $ref: '#/components/schemas/N2InformationClass'</w:t>
      </w:r>
    </w:p>
    <w:p w14:paraId="7A7B020A" w14:textId="77777777" w:rsidR="00C91BFE" w:rsidRPr="003B2883" w:rsidRDefault="00C91BFE" w:rsidP="00C91BFE">
      <w:pPr>
        <w:pStyle w:val="PL"/>
      </w:pPr>
      <w:r w:rsidRPr="003B2883">
        <w:t xml:space="preserve">        n2NotifyCallbackUri:</w:t>
      </w:r>
    </w:p>
    <w:p w14:paraId="5C0A37F6" w14:textId="77777777" w:rsidR="00C91BFE" w:rsidRPr="003B2883" w:rsidRDefault="00C91BFE" w:rsidP="00C91BFE">
      <w:pPr>
        <w:pStyle w:val="PL"/>
      </w:pPr>
      <w:r w:rsidRPr="003B2883">
        <w:t xml:space="preserve">          $ref: 'TS29571_CommonData.yaml#/components/schemas/Uri'</w:t>
      </w:r>
    </w:p>
    <w:p w14:paraId="0F11BBCD" w14:textId="77777777" w:rsidR="00C91BFE" w:rsidRPr="003B2883" w:rsidRDefault="00C91BFE" w:rsidP="00C91BFE">
      <w:pPr>
        <w:pStyle w:val="PL"/>
      </w:pPr>
      <w:r w:rsidRPr="003B2883">
        <w:t xml:space="preserve">        </w:t>
      </w:r>
      <w:r w:rsidR="002C4BF4" w:rsidRPr="003B2883">
        <w:t>nfId</w:t>
      </w:r>
      <w:r w:rsidRPr="003B2883">
        <w:t>:</w:t>
      </w:r>
    </w:p>
    <w:p w14:paraId="365E5C5F" w14:textId="77777777" w:rsidR="00C91BFE" w:rsidRPr="003B2883" w:rsidRDefault="00C91BFE" w:rsidP="00C91BFE">
      <w:pPr>
        <w:pStyle w:val="PL"/>
      </w:pPr>
      <w:r w:rsidRPr="003B2883">
        <w:t xml:space="preserve">          $ref: 'TS29571_CommonData.yaml#/components/schemas/NfInstanceId'</w:t>
      </w:r>
    </w:p>
    <w:p w14:paraId="5D0A8B7E" w14:textId="77777777" w:rsidR="00C91BFE" w:rsidRPr="003B2883" w:rsidRDefault="00C91BFE" w:rsidP="00C91BFE">
      <w:pPr>
        <w:pStyle w:val="PL"/>
      </w:pPr>
      <w:r w:rsidRPr="003B2883">
        <w:t xml:space="preserve">        supportedFeatures:</w:t>
      </w:r>
    </w:p>
    <w:p w14:paraId="78963896" w14:textId="77777777" w:rsidR="00C91BFE" w:rsidRPr="003B2883" w:rsidRDefault="00C91BFE" w:rsidP="00C91BFE">
      <w:pPr>
        <w:pStyle w:val="PL"/>
      </w:pPr>
      <w:r w:rsidRPr="003B2883">
        <w:t xml:space="preserve">          $ref: 'TS29571_CommonData.yaml#/components/schemas/SupportedFeatures'</w:t>
      </w:r>
    </w:p>
    <w:p w14:paraId="3605CE33" w14:textId="77777777" w:rsidR="00C91BFE" w:rsidRPr="003B2883" w:rsidRDefault="00C91BFE" w:rsidP="00C91BFE">
      <w:pPr>
        <w:pStyle w:val="PL"/>
      </w:pPr>
      <w:r w:rsidRPr="003B2883">
        <w:t xml:space="preserve">      required:</w:t>
      </w:r>
    </w:p>
    <w:p w14:paraId="17C4502C" w14:textId="77777777" w:rsidR="00C91BFE" w:rsidRPr="003B2883" w:rsidRDefault="00C91BFE" w:rsidP="00C91BFE">
      <w:pPr>
        <w:pStyle w:val="PL"/>
      </w:pPr>
      <w:r w:rsidRPr="003B2883">
        <w:t xml:space="preserve">        - n2InformationClass</w:t>
      </w:r>
    </w:p>
    <w:p w14:paraId="61447310" w14:textId="77777777" w:rsidR="00C91BFE" w:rsidRPr="003B2883" w:rsidRDefault="00C91BFE" w:rsidP="00C91BFE">
      <w:pPr>
        <w:pStyle w:val="PL"/>
      </w:pPr>
      <w:r w:rsidRPr="003B2883">
        <w:t xml:space="preserve">        - n2NotifyCallbackUri</w:t>
      </w:r>
    </w:p>
    <w:p w14:paraId="19FF06CE" w14:textId="77777777" w:rsidR="00C91BFE" w:rsidRPr="003B2883" w:rsidRDefault="00C91BFE" w:rsidP="00C91BFE">
      <w:pPr>
        <w:pStyle w:val="PL"/>
      </w:pPr>
      <w:r w:rsidRPr="003B2883">
        <w:t xml:space="preserve">    NonUeN2InfoSubscriptionCreatedData:</w:t>
      </w:r>
    </w:p>
    <w:p w14:paraId="67B4C614" w14:textId="77777777" w:rsidR="00C91BFE" w:rsidRPr="003B2883" w:rsidRDefault="00C91BFE" w:rsidP="00C91BFE">
      <w:pPr>
        <w:pStyle w:val="PL"/>
      </w:pPr>
      <w:r w:rsidRPr="003B2883">
        <w:t xml:space="preserve">      type: object</w:t>
      </w:r>
    </w:p>
    <w:p w14:paraId="1D1FE4C7" w14:textId="77777777" w:rsidR="00C91BFE" w:rsidRPr="003B2883" w:rsidRDefault="00C91BFE" w:rsidP="00C91BFE">
      <w:pPr>
        <w:pStyle w:val="PL"/>
      </w:pPr>
      <w:r w:rsidRPr="003B2883">
        <w:t xml:space="preserve">      properties:</w:t>
      </w:r>
    </w:p>
    <w:p w14:paraId="6B987544" w14:textId="77777777" w:rsidR="00C91BFE" w:rsidRPr="003B2883" w:rsidRDefault="00C91BFE" w:rsidP="00C91BFE">
      <w:pPr>
        <w:pStyle w:val="PL"/>
      </w:pPr>
      <w:r w:rsidRPr="003B2883">
        <w:t xml:space="preserve">        n2NotifySubscriptionId:</w:t>
      </w:r>
    </w:p>
    <w:p w14:paraId="52D79CC6" w14:textId="77777777" w:rsidR="00C91BFE" w:rsidRPr="003B2883" w:rsidRDefault="00C91BFE" w:rsidP="00C91BFE">
      <w:pPr>
        <w:pStyle w:val="PL"/>
      </w:pPr>
      <w:r w:rsidRPr="003B2883">
        <w:t xml:space="preserve">          type: string</w:t>
      </w:r>
    </w:p>
    <w:p w14:paraId="34A64780" w14:textId="77777777" w:rsidR="00C91BFE" w:rsidRPr="003B2883" w:rsidRDefault="00C91BFE" w:rsidP="00C91BFE">
      <w:pPr>
        <w:pStyle w:val="PL"/>
      </w:pPr>
      <w:r w:rsidRPr="003B2883">
        <w:t xml:space="preserve">        supportedFeatures:</w:t>
      </w:r>
    </w:p>
    <w:p w14:paraId="6A11BEBB" w14:textId="77777777" w:rsidR="00C91BFE" w:rsidRPr="003B2883" w:rsidRDefault="00C91BFE" w:rsidP="00C91BFE">
      <w:pPr>
        <w:pStyle w:val="PL"/>
      </w:pPr>
      <w:r w:rsidRPr="003B2883">
        <w:t xml:space="preserve">          $ref: 'TS29571_CommonData.yaml#/components/schemas/SupportedFeatures'</w:t>
      </w:r>
    </w:p>
    <w:p w14:paraId="45CF05D8" w14:textId="77777777" w:rsidR="00C91BFE" w:rsidRPr="003B2883" w:rsidRDefault="00C91BFE" w:rsidP="00C91BFE">
      <w:pPr>
        <w:pStyle w:val="PL"/>
      </w:pPr>
      <w:r w:rsidRPr="003B2883">
        <w:t xml:space="preserve">      required:</w:t>
      </w:r>
    </w:p>
    <w:p w14:paraId="321FF740" w14:textId="77777777" w:rsidR="00C91BFE" w:rsidRPr="003B2883" w:rsidRDefault="00C91BFE" w:rsidP="00C91BFE">
      <w:pPr>
        <w:pStyle w:val="PL"/>
      </w:pPr>
      <w:r w:rsidRPr="003B2883">
        <w:t xml:space="preserve">        - n2NotifySubscriptionId</w:t>
      </w:r>
    </w:p>
    <w:p w14:paraId="0F5D2C8B" w14:textId="77777777" w:rsidR="00C91BFE" w:rsidRPr="003B2883" w:rsidRDefault="00C91BFE" w:rsidP="00C91BFE">
      <w:pPr>
        <w:pStyle w:val="PL"/>
      </w:pPr>
      <w:r w:rsidRPr="003B2883">
        <w:t xml:space="preserve">    UeN1N2InfoSubscriptionCreateData:</w:t>
      </w:r>
    </w:p>
    <w:p w14:paraId="04827F41" w14:textId="77777777" w:rsidR="00C91BFE" w:rsidRPr="003B2883" w:rsidRDefault="00C91BFE" w:rsidP="00C91BFE">
      <w:pPr>
        <w:pStyle w:val="PL"/>
      </w:pPr>
      <w:r w:rsidRPr="003B2883">
        <w:t xml:space="preserve">      type: object</w:t>
      </w:r>
    </w:p>
    <w:p w14:paraId="1D58A147" w14:textId="77777777" w:rsidR="00C91BFE" w:rsidRPr="003B2883" w:rsidRDefault="00C91BFE" w:rsidP="00C91BFE">
      <w:pPr>
        <w:pStyle w:val="PL"/>
      </w:pPr>
      <w:r w:rsidRPr="003B2883">
        <w:t xml:space="preserve">      properties:</w:t>
      </w:r>
    </w:p>
    <w:p w14:paraId="6C2FF143" w14:textId="77777777" w:rsidR="00C91BFE" w:rsidRPr="003B2883" w:rsidRDefault="00C91BFE" w:rsidP="00C91BFE">
      <w:pPr>
        <w:pStyle w:val="PL"/>
      </w:pPr>
      <w:r w:rsidRPr="003B2883">
        <w:t xml:space="preserve">        n2InformationClass:</w:t>
      </w:r>
    </w:p>
    <w:p w14:paraId="06479AB1" w14:textId="77777777" w:rsidR="00C91BFE" w:rsidRPr="003B2883" w:rsidRDefault="00C91BFE" w:rsidP="00C91BFE">
      <w:pPr>
        <w:pStyle w:val="PL"/>
      </w:pPr>
      <w:r w:rsidRPr="003B2883">
        <w:t xml:space="preserve">          $ref: '#/components/schemas/N2InformationClass'</w:t>
      </w:r>
    </w:p>
    <w:p w14:paraId="04063BD1" w14:textId="77777777" w:rsidR="00C91BFE" w:rsidRPr="003B2883" w:rsidRDefault="00C91BFE" w:rsidP="00C91BFE">
      <w:pPr>
        <w:pStyle w:val="PL"/>
      </w:pPr>
      <w:r w:rsidRPr="003B2883">
        <w:t xml:space="preserve">        n2NotifyCallbackUri:</w:t>
      </w:r>
    </w:p>
    <w:p w14:paraId="7E316749" w14:textId="77777777" w:rsidR="00C91BFE" w:rsidRPr="003B2883" w:rsidRDefault="00C91BFE" w:rsidP="00C91BFE">
      <w:pPr>
        <w:pStyle w:val="PL"/>
      </w:pPr>
      <w:r w:rsidRPr="003B2883">
        <w:t xml:space="preserve">          $ref: 'TS29571_CommonData.yaml#/components/schemas/Uri'</w:t>
      </w:r>
    </w:p>
    <w:p w14:paraId="48545BB9" w14:textId="77777777" w:rsidR="00C91BFE" w:rsidRPr="003B2883" w:rsidRDefault="00C91BFE" w:rsidP="00C91BFE">
      <w:pPr>
        <w:pStyle w:val="PL"/>
      </w:pPr>
      <w:r w:rsidRPr="003B2883">
        <w:t xml:space="preserve">        n1MessageClass:</w:t>
      </w:r>
    </w:p>
    <w:p w14:paraId="674F99F4" w14:textId="77777777" w:rsidR="00C91BFE" w:rsidRPr="003B2883" w:rsidRDefault="00C91BFE" w:rsidP="00C91BFE">
      <w:pPr>
        <w:pStyle w:val="PL"/>
      </w:pPr>
      <w:r w:rsidRPr="003B2883">
        <w:t xml:space="preserve">          $ref: '#/components/schemas/N1MessageClass'</w:t>
      </w:r>
    </w:p>
    <w:p w14:paraId="73D205FF" w14:textId="77777777" w:rsidR="00C91BFE" w:rsidRPr="003B2883" w:rsidRDefault="00C91BFE" w:rsidP="00C91BFE">
      <w:pPr>
        <w:pStyle w:val="PL"/>
      </w:pPr>
      <w:r w:rsidRPr="003B2883">
        <w:t xml:space="preserve">        n1NotifyCallbackUri:</w:t>
      </w:r>
    </w:p>
    <w:p w14:paraId="5B3CF81A" w14:textId="77777777" w:rsidR="00C91BFE" w:rsidRPr="003B2883" w:rsidRDefault="00C91BFE" w:rsidP="00C91BFE">
      <w:pPr>
        <w:pStyle w:val="PL"/>
      </w:pPr>
      <w:r w:rsidRPr="003B2883">
        <w:t xml:space="preserve">          $ref: 'TS29571_CommonData.yaml#/components/schemas/Uri'</w:t>
      </w:r>
    </w:p>
    <w:p w14:paraId="4D06F003" w14:textId="77777777" w:rsidR="00C91BFE" w:rsidRPr="003B2883" w:rsidRDefault="00C91BFE" w:rsidP="00C91BFE">
      <w:pPr>
        <w:pStyle w:val="PL"/>
      </w:pPr>
      <w:r w:rsidRPr="003B2883">
        <w:t xml:space="preserve">        </w:t>
      </w:r>
      <w:r w:rsidR="002C4BF4" w:rsidRPr="003B2883">
        <w:t>nfId</w:t>
      </w:r>
      <w:r w:rsidRPr="003B2883">
        <w:t>:</w:t>
      </w:r>
    </w:p>
    <w:p w14:paraId="1E327284" w14:textId="77777777" w:rsidR="00C91BFE" w:rsidRPr="003B2883" w:rsidRDefault="00C91BFE" w:rsidP="00C91BFE">
      <w:pPr>
        <w:pStyle w:val="PL"/>
      </w:pPr>
      <w:r w:rsidRPr="003B2883">
        <w:t xml:space="preserve">          $ref: 'TS29571_CommonData.yaml#/components/schemas/NfInstanceId'</w:t>
      </w:r>
    </w:p>
    <w:p w14:paraId="105FFA1D" w14:textId="77777777" w:rsidR="00C91BFE" w:rsidRPr="003B2883" w:rsidRDefault="00C91BFE" w:rsidP="00C91BFE">
      <w:pPr>
        <w:pStyle w:val="PL"/>
      </w:pPr>
      <w:r w:rsidRPr="003B2883">
        <w:t xml:space="preserve">        supportedFeatures:</w:t>
      </w:r>
    </w:p>
    <w:p w14:paraId="4D0ADAF0" w14:textId="77777777" w:rsidR="00C91BFE" w:rsidRPr="003B2883" w:rsidRDefault="00C91BFE" w:rsidP="00C91BFE">
      <w:pPr>
        <w:pStyle w:val="PL"/>
      </w:pPr>
      <w:r w:rsidRPr="003B2883">
        <w:t xml:space="preserve">          $ref: 'TS29571_CommonData.yaml#/components/schemas/SupportedFeatures'</w:t>
      </w:r>
    </w:p>
    <w:p w14:paraId="1DBBDAD3" w14:textId="77777777" w:rsidR="00E656FE" w:rsidRPr="003B2883" w:rsidRDefault="00E656FE" w:rsidP="00E656FE">
      <w:pPr>
        <w:pStyle w:val="PL"/>
      </w:pPr>
      <w:r w:rsidRPr="003B2883">
        <w:t xml:space="preserve">        </w:t>
      </w:r>
      <w:r>
        <w:t>oldGuami:</w:t>
      </w:r>
    </w:p>
    <w:p w14:paraId="4AC697FC" w14:textId="77777777" w:rsidR="00E656FE" w:rsidRPr="003B2883" w:rsidRDefault="00E656FE" w:rsidP="00E656FE">
      <w:pPr>
        <w:pStyle w:val="PL"/>
      </w:pPr>
      <w:r w:rsidRPr="003B2883">
        <w:t xml:space="preserve">        </w:t>
      </w:r>
      <w:r>
        <w:t xml:space="preserve">  </w:t>
      </w:r>
      <w:r w:rsidRPr="003B2883">
        <w:t>$ref: 'TS29571_CommonData.yaml#/components/schemas/Guami'</w:t>
      </w:r>
    </w:p>
    <w:p w14:paraId="347E1011" w14:textId="77777777" w:rsidR="00C91BFE" w:rsidRPr="003B2883" w:rsidRDefault="00C91BFE" w:rsidP="00C91BFE">
      <w:pPr>
        <w:pStyle w:val="PL"/>
      </w:pPr>
      <w:r w:rsidRPr="003B2883">
        <w:t xml:space="preserve">    UeN1N2InfoSubscriptionCreatedData:</w:t>
      </w:r>
    </w:p>
    <w:p w14:paraId="633B1EB6" w14:textId="77777777" w:rsidR="00C91BFE" w:rsidRPr="003B2883" w:rsidRDefault="00C91BFE" w:rsidP="00C91BFE">
      <w:pPr>
        <w:pStyle w:val="PL"/>
      </w:pPr>
      <w:r w:rsidRPr="003B2883">
        <w:t xml:space="preserve">      type: object</w:t>
      </w:r>
    </w:p>
    <w:p w14:paraId="6E161158" w14:textId="77777777" w:rsidR="00C91BFE" w:rsidRPr="003B2883" w:rsidRDefault="00C91BFE" w:rsidP="00C91BFE">
      <w:pPr>
        <w:pStyle w:val="PL"/>
      </w:pPr>
      <w:r w:rsidRPr="003B2883">
        <w:t xml:space="preserve">      properties:</w:t>
      </w:r>
    </w:p>
    <w:p w14:paraId="5FA44604" w14:textId="77777777" w:rsidR="00C91BFE" w:rsidRPr="003B2883" w:rsidRDefault="00C91BFE" w:rsidP="00C91BFE">
      <w:pPr>
        <w:pStyle w:val="PL"/>
      </w:pPr>
      <w:r w:rsidRPr="003B2883">
        <w:t xml:space="preserve">        n1n2NotifySubscriptionId:</w:t>
      </w:r>
    </w:p>
    <w:p w14:paraId="3C1EFAC5" w14:textId="77777777" w:rsidR="00C91BFE" w:rsidRPr="003B2883" w:rsidRDefault="00C91BFE" w:rsidP="00C91BFE">
      <w:pPr>
        <w:pStyle w:val="PL"/>
      </w:pPr>
      <w:r w:rsidRPr="003B2883">
        <w:t xml:space="preserve">          type: string</w:t>
      </w:r>
    </w:p>
    <w:p w14:paraId="0B871FF3" w14:textId="77777777" w:rsidR="00C91BFE" w:rsidRPr="003B2883" w:rsidRDefault="00C91BFE" w:rsidP="00C91BFE">
      <w:pPr>
        <w:pStyle w:val="PL"/>
      </w:pPr>
      <w:r w:rsidRPr="003B2883">
        <w:t xml:space="preserve">        supportedFeatures:</w:t>
      </w:r>
    </w:p>
    <w:p w14:paraId="59E17296" w14:textId="77777777" w:rsidR="00C91BFE" w:rsidRPr="003B2883" w:rsidRDefault="00C91BFE" w:rsidP="00C91BFE">
      <w:pPr>
        <w:pStyle w:val="PL"/>
      </w:pPr>
      <w:r w:rsidRPr="003B2883">
        <w:t xml:space="preserve">          $ref: 'TS29571_CommonData.yaml#/components/schemas/SupportedFeatures'</w:t>
      </w:r>
    </w:p>
    <w:p w14:paraId="38F5BF02" w14:textId="77777777" w:rsidR="00C91BFE" w:rsidRPr="003B2883" w:rsidRDefault="00C91BFE" w:rsidP="00C91BFE">
      <w:pPr>
        <w:pStyle w:val="PL"/>
      </w:pPr>
      <w:r w:rsidRPr="003B2883">
        <w:t xml:space="preserve">      required:</w:t>
      </w:r>
    </w:p>
    <w:p w14:paraId="46AD7363" w14:textId="77777777" w:rsidR="00C91BFE" w:rsidRPr="003B2883" w:rsidRDefault="00C91BFE" w:rsidP="00C91BFE">
      <w:pPr>
        <w:pStyle w:val="PL"/>
      </w:pPr>
      <w:r w:rsidRPr="003B2883">
        <w:t xml:space="preserve">        - n1n2NotifySubscriptionId</w:t>
      </w:r>
    </w:p>
    <w:p w14:paraId="073077A2" w14:textId="77777777" w:rsidR="00C91BFE" w:rsidRPr="003B2883" w:rsidRDefault="00C91BFE" w:rsidP="00C91BFE">
      <w:pPr>
        <w:pStyle w:val="PL"/>
      </w:pPr>
      <w:r w:rsidRPr="003B2883">
        <w:t xml:space="preserve">    N2InformationNotification:</w:t>
      </w:r>
    </w:p>
    <w:p w14:paraId="696A2D15" w14:textId="77777777" w:rsidR="00C91BFE" w:rsidRPr="003B2883" w:rsidRDefault="00C91BFE" w:rsidP="00C91BFE">
      <w:pPr>
        <w:pStyle w:val="PL"/>
      </w:pPr>
      <w:r w:rsidRPr="003B2883">
        <w:t xml:space="preserve">      type: object</w:t>
      </w:r>
    </w:p>
    <w:p w14:paraId="2950776A" w14:textId="77777777" w:rsidR="00C91BFE" w:rsidRPr="003B2883" w:rsidRDefault="00C91BFE" w:rsidP="00C91BFE">
      <w:pPr>
        <w:pStyle w:val="PL"/>
      </w:pPr>
      <w:r w:rsidRPr="003B2883">
        <w:t xml:space="preserve">      properties:</w:t>
      </w:r>
    </w:p>
    <w:p w14:paraId="0F01EFDB" w14:textId="77777777" w:rsidR="00C91BFE" w:rsidRPr="003B2883" w:rsidRDefault="00C91BFE" w:rsidP="00C91BFE">
      <w:pPr>
        <w:pStyle w:val="PL"/>
      </w:pPr>
      <w:r w:rsidRPr="003B2883">
        <w:t xml:space="preserve">        n2NotifySubscriptionId:</w:t>
      </w:r>
    </w:p>
    <w:p w14:paraId="585B6FEF" w14:textId="77777777" w:rsidR="00C91BFE" w:rsidRPr="003B2883" w:rsidRDefault="00C91BFE" w:rsidP="00C91BFE">
      <w:pPr>
        <w:pStyle w:val="PL"/>
      </w:pPr>
      <w:r w:rsidRPr="003B2883">
        <w:t xml:space="preserve">          type: string</w:t>
      </w:r>
    </w:p>
    <w:p w14:paraId="46E219B0" w14:textId="77777777" w:rsidR="00C91BFE" w:rsidRPr="003B2883" w:rsidRDefault="00C91BFE" w:rsidP="00C91BFE">
      <w:pPr>
        <w:pStyle w:val="PL"/>
      </w:pPr>
      <w:r w:rsidRPr="003B2883">
        <w:t xml:space="preserve">        n2InfoContainer:</w:t>
      </w:r>
    </w:p>
    <w:p w14:paraId="6B00440F" w14:textId="77777777" w:rsidR="00C91BFE" w:rsidRPr="003B2883" w:rsidRDefault="00C91BFE" w:rsidP="00C91BFE">
      <w:pPr>
        <w:pStyle w:val="PL"/>
      </w:pPr>
      <w:r w:rsidRPr="003B2883">
        <w:t xml:space="preserve">          $ref: '#/components/schemas/N2InfoContainer'</w:t>
      </w:r>
    </w:p>
    <w:p w14:paraId="043FEC76" w14:textId="77777777" w:rsidR="00C56DD9" w:rsidRPr="003B2883" w:rsidRDefault="00C56DD9" w:rsidP="00C56DD9">
      <w:pPr>
        <w:pStyle w:val="PL"/>
      </w:pPr>
      <w:r w:rsidRPr="003B2883">
        <w:t xml:space="preserve">        toReleaseSessionList:</w:t>
      </w:r>
    </w:p>
    <w:p w14:paraId="235F2BD5" w14:textId="77777777" w:rsidR="00C56DD9" w:rsidRPr="003B2883" w:rsidRDefault="00C56DD9" w:rsidP="00C56DD9">
      <w:pPr>
        <w:pStyle w:val="PL"/>
      </w:pPr>
      <w:r w:rsidRPr="003B2883">
        <w:t xml:space="preserve">          type: array</w:t>
      </w:r>
    </w:p>
    <w:p w14:paraId="1521505D" w14:textId="77777777" w:rsidR="00C56DD9" w:rsidRPr="003B2883" w:rsidRDefault="00C56DD9" w:rsidP="00C56DD9">
      <w:pPr>
        <w:pStyle w:val="PL"/>
      </w:pPr>
      <w:r w:rsidRPr="003B2883">
        <w:t xml:space="preserve">          items:</w:t>
      </w:r>
    </w:p>
    <w:p w14:paraId="3A14CC4A" w14:textId="77777777" w:rsidR="00C56DD9" w:rsidRPr="003B2883" w:rsidRDefault="00C56DD9" w:rsidP="00C56DD9">
      <w:pPr>
        <w:pStyle w:val="PL"/>
      </w:pPr>
      <w:r w:rsidRPr="003B2883">
        <w:t xml:space="preserve">            $ref: 'TS29571_CommonData.yaml#/components/schemas/PduSessionId'</w:t>
      </w:r>
    </w:p>
    <w:p w14:paraId="4AEDF7D1" w14:textId="507727B4" w:rsidR="00C56DD9" w:rsidRPr="003B2883" w:rsidRDefault="00C56DD9" w:rsidP="00C56DD9">
      <w:pPr>
        <w:pStyle w:val="PL"/>
      </w:pPr>
      <w:r w:rsidRPr="003B2883">
        <w:lastRenderedPageBreak/>
        <w:t xml:space="preserve">          minItems: </w:t>
      </w:r>
      <w:r w:rsidR="00B41241" w:rsidRPr="003B2883">
        <w:t>1</w:t>
      </w:r>
    </w:p>
    <w:p w14:paraId="2648EAF6" w14:textId="77777777" w:rsidR="00C91BFE" w:rsidRPr="003B2883" w:rsidRDefault="00C91BFE" w:rsidP="00C91BFE">
      <w:pPr>
        <w:pStyle w:val="PL"/>
      </w:pPr>
      <w:r w:rsidRPr="003B2883">
        <w:t xml:space="preserve">        lcsCorrelationId:</w:t>
      </w:r>
    </w:p>
    <w:p w14:paraId="566AB7A2"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57139AA4" w14:textId="77777777" w:rsidR="00473A8A" w:rsidRPr="003B2883" w:rsidRDefault="00473A8A" w:rsidP="00473A8A">
      <w:pPr>
        <w:pStyle w:val="PL"/>
      </w:pPr>
      <w:r w:rsidRPr="003B2883">
        <w:t xml:space="preserve">        notifyReason:</w:t>
      </w:r>
    </w:p>
    <w:p w14:paraId="262068C9" w14:textId="36B60A39" w:rsidR="00473A8A" w:rsidRPr="003B2883" w:rsidRDefault="00473A8A" w:rsidP="00473A8A">
      <w:pPr>
        <w:pStyle w:val="PL"/>
      </w:pPr>
      <w:r w:rsidRPr="003B2883">
        <w:t xml:space="preserve">          $ref: '#/components/schemas/N2InfoNotifyReason'</w:t>
      </w:r>
    </w:p>
    <w:p w14:paraId="57162E1A" w14:textId="77777777" w:rsidR="00BF1F75" w:rsidRPr="003B2883" w:rsidRDefault="00BF1F75" w:rsidP="00BF1F75">
      <w:pPr>
        <w:pStyle w:val="PL"/>
      </w:pPr>
      <w:r w:rsidRPr="003B2883">
        <w:t xml:space="preserve">        smfChangeInd:</w:t>
      </w:r>
    </w:p>
    <w:p w14:paraId="00B2F996" w14:textId="04C776F8" w:rsidR="00BF1F75" w:rsidRPr="003B2883" w:rsidRDefault="00BF1F75" w:rsidP="00473A8A">
      <w:pPr>
        <w:pStyle w:val="PL"/>
      </w:pPr>
      <w:r w:rsidRPr="003B2883">
        <w:t xml:space="preserve">          $ref: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09692B66" w14:textId="77777777" w:rsidR="0062740F" w:rsidRPr="003B2883" w:rsidRDefault="0062740F" w:rsidP="0062740F">
      <w:pPr>
        <w:pStyle w:val="PL"/>
      </w:pPr>
      <w:r w:rsidRPr="003B2883">
        <w:t xml:space="preserve">        </w:t>
      </w:r>
      <w:r w:rsidRPr="003B2883">
        <w:rPr>
          <w:rFonts w:hint="eastAsia"/>
          <w:lang w:eastAsia="zh-CN"/>
        </w:rPr>
        <w:t>ranNodeId</w:t>
      </w:r>
      <w:r w:rsidRPr="003B2883">
        <w:t>:</w:t>
      </w:r>
    </w:p>
    <w:p w14:paraId="22B29709" w14:textId="77777777" w:rsidR="0062740F" w:rsidRPr="003B2883" w:rsidRDefault="0062740F" w:rsidP="0062740F">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385909D7" w14:textId="77777777" w:rsidR="0062740F" w:rsidRPr="003B2883" w:rsidRDefault="0062740F" w:rsidP="0062740F">
      <w:pPr>
        <w:pStyle w:val="PL"/>
      </w:pPr>
      <w:r w:rsidRPr="003B2883">
        <w:t xml:space="preserve">        initialAmfName:</w:t>
      </w:r>
    </w:p>
    <w:p w14:paraId="4ADB4137" w14:textId="77777777" w:rsidR="0062740F" w:rsidRPr="003B2883" w:rsidRDefault="0062740F" w:rsidP="0062740F">
      <w:pPr>
        <w:pStyle w:val="PL"/>
      </w:pPr>
      <w:r w:rsidRPr="003B2883">
        <w:t xml:space="preserve">          $ref: 'TS29571_CommonData.yaml#/components/schemas/AmfName'</w:t>
      </w:r>
    </w:p>
    <w:p w14:paraId="5861B917" w14:textId="77777777" w:rsidR="0062740F" w:rsidRPr="003B2883" w:rsidRDefault="0062740F" w:rsidP="0062740F">
      <w:pPr>
        <w:pStyle w:val="PL"/>
      </w:pPr>
      <w:r w:rsidRPr="003B2883">
        <w:t xml:space="preserve">        anN2IPv4Addr:</w:t>
      </w:r>
    </w:p>
    <w:p w14:paraId="38068697" w14:textId="77777777" w:rsidR="0062740F" w:rsidRPr="003B2883" w:rsidRDefault="0062740F" w:rsidP="0062740F">
      <w:pPr>
        <w:pStyle w:val="PL"/>
      </w:pPr>
      <w:r w:rsidRPr="003B2883">
        <w:t xml:space="preserve">          $ref: 'TS29571_CommonData.yaml#/components/schemas/Ipv4Addr'</w:t>
      </w:r>
    </w:p>
    <w:p w14:paraId="6D662386" w14:textId="77777777" w:rsidR="0062740F" w:rsidRPr="003B2883" w:rsidRDefault="0062740F" w:rsidP="0062740F">
      <w:pPr>
        <w:pStyle w:val="PL"/>
      </w:pPr>
      <w:r w:rsidRPr="003B2883">
        <w:t xml:space="preserve">        anN2IPv6Addr:</w:t>
      </w:r>
    </w:p>
    <w:p w14:paraId="026DAF43" w14:textId="77777777" w:rsidR="0062740F" w:rsidRPr="003B2883" w:rsidRDefault="0062740F" w:rsidP="0062740F">
      <w:pPr>
        <w:pStyle w:val="PL"/>
      </w:pPr>
      <w:r w:rsidRPr="003B2883">
        <w:t xml:space="preserve">          $ref: 'TS29571_CommonData.yaml#/components/schemas/Ipv6Addr'</w:t>
      </w:r>
    </w:p>
    <w:p w14:paraId="4460AD61" w14:textId="77777777" w:rsidR="00C91BFE" w:rsidRPr="003B2883" w:rsidRDefault="00C91BFE" w:rsidP="00C91BFE">
      <w:pPr>
        <w:pStyle w:val="PL"/>
      </w:pPr>
      <w:r w:rsidRPr="003B2883">
        <w:t xml:space="preserve">      required:</w:t>
      </w:r>
    </w:p>
    <w:p w14:paraId="4BE82B38" w14:textId="77777777" w:rsidR="00C91BFE" w:rsidRPr="003B2883" w:rsidRDefault="00C91BFE" w:rsidP="00C91BFE">
      <w:pPr>
        <w:pStyle w:val="PL"/>
      </w:pPr>
      <w:r w:rsidRPr="003B2883">
        <w:t xml:space="preserve">        - n2NotifySubscriptionId</w:t>
      </w:r>
    </w:p>
    <w:p w14:paraId="2E8F6B2E" w14:textId="77777777" w:rsidR="00C91BFE" w:rsidRPr="003B2883" w:rsidRDefault="00C91BFE" w:rsidP="00C91BFE">
      <w:pPr>
        <w:pStyle w:val="PL"/>
      </w:pPr>
      <w:r w:rsidRPr="003B2883">
        <w:t xml:space="preserve">    N2InfoContainer:</w:t>
      </w:r>
    </w:p>
    <w:p w14:paraId="4F0F8A5E" w14:textId="77777777" w:rsidR="00C91BFE" w:rsidRPr="003B2883" w:rsidRDefault="00C91BFE" w:rsidP="00C91BFE">
      <w:pPr>
        <w:pStyle w:val="PL"/>
      </w:pPr>
      <w:r w:rsidRPr="003B2883">
        <w:t xml:space="preserve">      type: object</w:t>
      </w:r>
    </w:p>
    <w:p w14:paraId="223C1D01" w14:textId="77777777" w:rsidR="00C91BFE" w:rsidRPr="003B2883" w:rsidRDefault="00C91BFE" w:rsidP="00C91BFE">
      <w:pPr>
        <w:pStyle w:val="PL"/>
      </w:pPr>
      <w:r w:rsidRPr="003B2883">
        <w:t xml:space="preserve">      properties:</w:t>
      </w:r>
    </w:p>
    <w:p w14:paraId="77317591" w14:textId="77777777" w:rsidR="00C91BFE" w:rsidRPr="003B2883" w:rsidRDefault="00C91BFE" w:rsidP="00C91BFE">
      <w:pPr>
        <w:pStyle w:val="PL"/>
      </w:pPr>
      <w:r w:rsidRPr="003B2883">
        <w:t xml:space="preserve">        n2InformationClass:</w:t>
      </w:r>
    </w:p>
    <w:p w14:paraId="3F784372" w14:textId="77777777" w:rsidR="00C91BFE" w:rsidRPr="003B2883" w:rsidRDefault="00C91BFE" w:rsidP="00C91BFE">
      <w:pPr>
        <w:pStyle w:val="PL"/>
      </w:pPr>
      <w:r w:rsidRPr="003B2883">
        <w:t xml:space="preserve">          $ref: '#/components/schemas/N2InformationClass'</w:t>
      </w:r>
    </w:p>
    <w:p w14:paraId="03C04B5A" w14:textId="77777777" w:rsidR="00C91BFE" w:rsidRPr="003B2883" w:rsidRDefault="00C91BFE" w:rsidP="00C91BFE">
      <w:pPr>
        <w:pStyle w:val="PL"/>
      </w:pPr>
      <w:r w:rsidRPr="003B2883">
        <w:t xml:space="preserve">        smInfo:</w:t>
      </w:r>
    </w:p>
    <w:p w14:paraId="0317747F" w14:textId="77777777" w:rsidR="00C91BFE" w:rsidRPr="003B2883" w:rsidRDefault="00C91BFE" w:rsidP="00C91BFE">
      <w:pPr>
        <w:pStyle w:val="PL"/>
      </w:pPr>
      <w:r w:rsidRPr="003B2883">
        <w:t xml:space="preserve">          $ref: '#/components/schemas/N2SmInformation'</w:t>
      </w:r>
    </w:p>
    <w:p w14:paraId="35DCD37A" w14:textId="77777777" w:rsidR="0089725F" w:rsidRPr="003B2883" w:rsidRDefault="0089725F" w:rsidP="0089725F">
      <w:pPr>
        <w:pStyle w:val="PL"/>
      </w:pPr>
      <w:r w:rsidRPr="003B2883">
        <w:t xml:space="preserve">        ranInfo:</w:t>
      </w:r>
    </w:p>
    <w:p w14:paraId="73A9B0A8" w14:textId="77777777" w:rsidR="0089725F" w:rsidRPr="003B2883" w:rsidRDefault="0089725F" w:rsidP="0089725F">
      <w:pPr>
        <w:pStyle w:val="PL"/>
      </w:pPr>
      <w:r w:rsidRPr="003B2883">
        <w:t xml:space="preserve">          $ref: '#/components/schemas/N2RanInformation'</w:t>
      </w:r>
    </w:p>
    <w:p w14:paraId="4FEB1CDC" w14:textId="77777777" w:rsidR="00C91BFE" w:rsidRPr="003B2883" w:rsidRDefault="00C91BFE" w:rsidP="00C91BFE">
      <w:pPr>
        <w:pStyle w:val="PL"/>
      </w:pPr>
      <w:r w:rsidRPr="003B2883">
        <w:t xml:space="preserve">        nrppaInfo:</w:t>
      </w:r>
    </w:p>
    <w:p w14:paraId="09BEF945" w14:textId="77777777" w:rsidR="00C91BFE" w:rsidRPr="003B2883" w:rsidRDefault="00C91BFE" w:rsidP="00C91BFE">
      <w:pPr>
        <w:pStyle w:val="PL"/>
      </w:pPr>
      <w:r w:rsidRPr="003B2883">
        <w:t xml:space="preserve">          $ref: '#/components/schemas/NrppaInformation'</w:t>
      </w:r>
    </w:p>
    <w:p w14:paraId="7E6D7B45" w14:textId="77777777" w:rsidR="00C91BFE" w:rsidRPr="003B2883" w:rsidRDefault="00C91BFE" w:rsidP="00C91BFE">
      <w:pPr>
        <w:pStyle w:val="PL"/>
      </w:pPr>
      <w:r w:rsidRPr="003B2883">
        <w:t xml:space="preserve">        pwsInfo:</w:t>
      </w:r>
    </w:p>
    <w:p w14:paraId="491EF08A" w14:textId="77777777" w:rsidR="00C91BFE" w:rsidRPr="003B2883" w:rsidRDefault="00C91BFE" w:rsidP="00C91BFE">
      <w:pPr>
        <w:pStyle w:val="PL"/>
      </w:pPr>
      <w:r w:rsidRPr="003B2883">
        <w:t xml:space="preserve">          $ref: '#/components/schemas/PwsInformation'</w:t>
      </w:r>
    </w:p>
    <w:p w14:paraId="1960D20A" w14:textId="77777777" w:rsidR="00C91BFE" w:rsidRPr="003B2883" w:rsidRDefault="00C91BFE" w:rsidP="00C91BFE">
      <w:pPr>
        <w:pStyle w:val="PL"/>
      </w:pPr>
      <w:r w:rsidRPr="003B2883">
        <w:t xml:space="preserve">      required:</w:t>
      </w:r>
    </w:p>
    <w:p w14:paraId="3266873A" w14:textId="77777777" w:rsidR="00C91BFE" w:rsidRPr="003B2883" w:rsidRDefault="00C91BFE" w:rsidP="00C91BFE">
      <w:pPr>
        <w:pStyle w:val="PL"/>
      </w:pPr>
      <w:r w:rsidRPr="003B2883">
        <w:t xml:space="preserve">        - n2InformationClass</w:t>
      </w:r>
    </w:p>
    <w:p w14:paraId="225E7B63" w14:textId="77777777" w:rsidR="00C91BFE" w:rsidRPr="003B2883" w:rsidRDefault="00C91BFE" w:rsidP="00C91BFE">
      <w:pPr>
        <w:pStyle w:val="PL"/>
      </w:pPr>
      <w:r w:rsidRPr="003B2883">
        <w:t xml:space="preserve">    N1MessageNotification:</w:t>
      </w:r>
    </w:p>
    <w:p w14:paraId="1DB04B1A" w14:textId="77777777" w:rsidR="00C91BFE" w:rsidRPr="003B2883" w:rsidRDefault="00C91BFE" w:rsidP="00C91BFE">
      <w:pPr>
        <w:pStyle w:val="PL"/>
      </w:pPr>
      <w:r w:rsidRPr="003B2883">
        <w:t xml:space="preserve">      type: object</w:t>
      </w:r>
    </w:p>
    <w:p w14:paraId="0F3DD886" w14:textId="77777777" w:rsidR="00C91BFE" w:rsidRPr="003B2883" w:rsidRDefault="00C91BFE" w:rsidP="00C91BFE">
      <w:pPr>
        <w:pStyle w:val="PL"/>
      </w:pPr>
      <w:r w:rsidRPr="003B2883">
        <w:t xml:space="preserve">      properties:</w:t>
      </w:r>
    </w:p>
    <w:p w14:paraId="52A8495F" w14:textId="77777777" w:rsidR="00C91BFE" w:rsidRPr="003B2883" w:rsidRDefault="00C91BFE" w:rsidP="00C91BFE">
      <w:pPr>
        <w:pStyle w:val="PL"/>
      </w:pPr>
      <w:r w:rsidRPr="003B2883">
        <w:t xml:space="preserve">        n1NotifySubscriptionId:</w:t>
      </w:r>
    </w:p>
    <w:p w14:paraId="1D13A04C" w14:textId="77777777" w:rsidR="00C91BFE" w:rsidRPr="003B2883" w:rsidRDefault="00C91BFE" w:rsidP="00C91BFE">
      <w:pPr>
        <w:pStyle w:val="PL"/>
      </w:pPr>
      <w:r w:rsidRPr="003B2883">
        <w:t xml:space="preserve">          type: string</w:t>
      </w:r>
    </w:p>
    <w:p w14:paraId="14F954D6" w14:textId="77777777" w:rsidR="00C91BFE" w:rsidRPr="003B2883" w:rsidRDefault="00C91BFE" w:rsidP="00C91BFE">
      <w:pPr>
        <w:pStyle w:val="PL"/>
      </w:pPr>
      <w:r w:rsidRPr="003B2883">
        <w:t xml:space="preserve">        n1MessageContainer:</w:t>
      </w:r>
    </w:p>
    <w:p w14:paraId="3C384552" w14:textId="77777777" w:rsidR="00C91BFE" w:rsidRPr="003B2883" w:rsidRDefault="00C91BFE" w:rsidP="00C91BFE">
      <w:pPr>
        <w:pStyle w:val="PL"/>
      </w:pPr>
      <w:r w:rsidRPr="003B2883">
        <w:t xml:space="preserve">          $ref: '#/components/schemas/N1MessageContainer'</w:t>
      </w:r>
    </w:p>
    <w:p w14:paraId="55C841BD" w14:textId="77777777" w:rsidR="00C91BFE" w:rsidRPr="003B2883" w:rsidRDefault="00C91BFE" w:rsidP="00C91BFE">
      <w:pPr>
        <w:pStyle w:val="PL"/>
      </w:pPr>
      <w:r w:rsidRPr="003B2883">
        <w:t xml:space="preserve">        lcsCorrelationId:</w:t>
      </w:r>
    </w:p>
    <w:p w14:paraId="7E8EDF86"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4A221F26" w14:textId="77777777" w:rsidR="00C91BFE" w:rsidRPr="003B2883" w:rsidRDefault="00C91BFE" w:rsidP="00C91BFE">
      <w:pPr>
        <w:pStyle w:val="PL"/>
      </w:pPr>
      <w:r w:rsidRPr="003B2883">
        <w:t xml:space="preserve">        registrationCtxtContainer:</w:t>
      </w:r>
    </w:p>
    <w:p w14:paraId="1A11DE3B" w14:textId="77777777" w:rsidR="00C91BFE" w:rsidRPr="003B2883" w:rsidRDefault="00C91BFE" w:rsidP="00C91BFE">
      <w:pPr>
        <w:pStyle w:val="PL"/>
      </w:pPr>
      <w:r w:rsidRPr="003B2883">
        <w:t xml:space="preserve">          $ref: '#/components/schemas/RegistrationContextContainer'</w:t>
      </w:r>
    </w:p>
    <w:p w14:paraId="3A8746B7" w14:textId="77777777" w:rsidR="00C91BFE" w:rsidRPr="003B2883" w:rsidRDefault="00C91BFE" w:rsidP="00C91BFE">
      <w:pPr>
        <w:pStyle w:val="PL"/>
      </w:pPr>
      <w:r w:rsidRPr="003B2883">
        <w:t xml:space="preserve">      required:</w:t>
      </w:r>
    </w:p>
    <w:p w14:paraId="72B0A6AE" w14:textId="77777777" w:rsidR="00C91BFE" w:rsidRPr="003B2883" w:rsidRDefault="00C91BFE" w:rsidP="00C91BFE">
      <w:pPr>
        <w:pStyle w:val="PL"/>
      </w:pPr>
      <w:r w:rsidRPr="003B2883">
        <w:t xml:space="preserve">        - n1MessageContainer</w:t>
      </w:r>
    </w:p>
    <w:p w14:paraId="7DF756FF" w14:textId="77777777" w:rsidR="00C91BFE" w:rsidRPr="003B2883" w:rsidRDefault="00C91BFE" w:rsidP="00C91BFE">
      <w:pPr>
        <w:pStyle w:val="PL"/>
      </w:pPr>
      <w:r w:rsidRPr="003B2883">
        <w:t xml:space="preserve">    N1MessageContainer:</w:t>
      </w:r>
    </w:p>
    <w:p w14:paraId="14D16329" w14:textId="77777777" w:rsidR="00C91BFE" w:rsidRPr="003B2883" w:rsidRDefault="00C91BFE" w:rsidP="00C91BFE">
      <w:pPr>
        <w:pStyle w:val="PL"/>
      </w:pPr>
      <w:r w:rsidRPr="003B2883">
        <w:t xml:space="preserve">      type: object</w:t>
      </w:r>
    </w:p>
    <w:p w14:paraId="3FD5CC60" w14:textId="77777777" w:rsidR="00C91BFE" w:rsidRPr="003B2883" w:rsidRDefault="00C91BFE" w:rsidP="00C91BFE">
      <w:pPr>
        <w:pStyle w:val="PL"/>
      </w:pPr>
      <w:r w:rsidRPr="003B2883">
        <w:t xml:space="preserve">      properties:</w:t>
      </w:r>
    </w:p>
    <w:p w14:paraId="080E465C" w14:textId="77777777" w:rsidR="00C91BFE" w:rsidRPr="003B2883" w:rsidRDefault="00C91BFE" w:rsidP="00C91BFE">
      <w:pPr>
        <w:pStyle w:val="PL"/>
      </w:pPr>
      <w:r w:rsidRPr="003B2883">
        <w:t xml:space="preserve">        n1MessageClass:</w:t>
      </w:r>
    </w:p>
    <w:p w14:paraId="26ADF5D7" w14:textId="77777777" w:rsidR="00C91BFE" w:rsidRPr="003B2883" w:rsidRDefault="00C91BFE" w:rsidP="00C91BFE">
      <w:pPr>
        <w:pStyle w:val="PL"/>
      </w:pPr>
      <w:r w:rsidRPr="003B2883">
        <w:t xml:space="preserve">          $ref: '#/components/schemas/N1MessageClass'</w:t>
      </w:r>
    </w:p>
    <w:p w14:paraId="7ABCF857" w14:textId="77777777" w:rsidR="00C91BFE" w:rsidRPr="003B2883" w:rsidRDefault="00C91BFE" w:rsidP="00C91BFE">
      <w:pPr>
        <w:pStyle w:val="PL"/>
      </w:pPr>
      <w:r w:rsidRPr="003B2883">
        <w:t xml:space="preserve">        n1MessageContent:</w:t>
      </w:r>
    </w:p>
    <w:p w14:paraId="3E902D7F" w14:textId="77777777" w:rsidR="00C91BFE" w:rsidRPr="003B2883" w:rsidRDefault="00C91BFE" w:rsidP="00C91BFE">
      <w:pPr>
        <w:pStyle w:val="PL"/>
      </w:pPr>
      <w:r w:rsidRPr="003B2883">
        <w:t xml:space="preserve">          $ref: '</w:t>
      </w:r>
      <w:r w:rsidR="00DB4199" w:rsidRPr="003B2883">
        <w:t>TS29571_CommonData.yaml</w:t>
      </w:r>
      <w:r w:rsidRPr="003B2883">
        <w:t>#/components/schemas/RefToBinaryData'</w:t>
      </w:r>
    </w:p>
    <w:p w14:paraId="3C2E3FC6" w14:textId="77777777" w:rsidR="00C91BFE" w:rsidRPr="003B2883" w:rsidRDefault="00C91BFE" w:rsidP="00C91BFE">
      <w:pPr>
        <w:pStyle w:val="PL"/>
      </w:pPr>
      <w:r w:rsidRPr="003B2883">
        <w:t xml:space="preserve">        </w:t>
      </w:r>
      <w:r w:rsidR="002C4BF4" w:rsidRPr="003B2883">
        <w:t>nfId</w:t>
      </w:r>
      <w:r w:rsidRPr="003B2883">
        <w:t>:</w:t>
      </w:r>
    </w:p>
    <w:p w14:paraId="55515237" w14:textId="3D1DC8D5" w:rsidR="00C91BFE" w:rsidRPr="003B2883" w:rsidRDefault="00C91BFE" w:rsidP="00C91BFE">
      <w:pPr>
        <w:pStyle w:val="PL"/>
      </w:pPr>
      <w:r w:rsidRPr="003B2883">
        <w:t xml:space="preserve">          $ref: 'TS29571_CommonData.yaml#/components/schemas/NfInstanceId'</w:t>
      </w:r>
    </w:p>
    <w:p w14:paraId="0A7AAA90" w14:textId="77777777" w:rsidR="00D0587C" w:rsidRPr="003B2883" w:rsidRDefault="00D0587C" w:rsidP="00D0587C">
      <w:pPr>
        <w:pStyle w:val="PL"/>
      </w:pPr>
      <w:r w:rsidRPr="003B2883">
        <w:t xml:space="preserve">        serviceInstanceId:</w:t>
      </w:r>
    </w:p>
    <w:p w14:paraId="3AAE5B9C" w14:textId="6CA2A623" w:rsidR="00D0587C" w:rsidRPr="003B2883" w:rsidRDefault="00A313F5" w:rsidP="00D0587C">
      <w:pPr>
        <w:pStyle w:val="PL"/>
      </w:pPr>
      <w:r w:rsidRPr="003B2883">
        <w:t xml:space="preserve">          </w:t>
      </w:r>
      <w:r w:rsidR="00D0587C" w:rsidRPr="003B2883">
        <w:t>type: string</w:t>
      </w:r>
    </w:p>
    <w:p w14:paraId="2BCBE62B" w14:textId="77777777" w:rsidR="00C91BFE" w:rsidRPr="003B2883" w:rsidRDefault="00C91BFE" w:rsidP="00C91BFE">
      <w:pPr>
        <w:pStyle w:val="PL"/>
      </w:pPr>
      <w:r w:rsidRPr="003B2883">
        <w:t xml:space="preserve">      required:</w:t>
      </w:r>
    </w:p>
    <w:p w14:paraId="4849BF76" w14:textId="77777777" w:rsidR="00C91BFE" w:rsidRPr="003B2883" w:rsidRDefault="00C91BFE" w:rsidP="00C91BFE">
      <w:pPr>
        <w:pStyle w:val="PL"/>
      </w:pPr>
      <w:r w:rsidRPr="003B2883">
        <w:t xml:space="preserve">        - n1MessageClass</w:t>
      </w:r>
    </w:p>
    <w:p w14:paraId="5042E26A" w14:textId="77777777" w:rsidR="00C91BFE" w:rsidRPr="003B2883" w:rsidRDefault="00C91BFE" w:rsidP="00C91BFE">
      <w:pPr>
        <w:pStyle w:val="PL"/>
      </w:pPr>
      <w:r w:rsidRPr="003B2883">
        <w:t xml:space="preserve">        - n1MessageContent</w:t>
      </w:r>
    </w:p>
    <w:p w14:paraId="30F4E077" w14:textId="77777777" w:rsidR="00C91BFE" w:rsidRPr="003B2883" w:rsidRDefault="00C91BFE" w:rsidP="00C91BFE">
      <w:pPr>
        <w:pStyle w:val="PL"/>
      </w:pPr>
      <w:r w:rsidRPr="003B2883">
        <w:t xml:space="preserve">    </w:t>
      </w:r>
      <w:r w:rsidR="00CF2AE6" w:rsidRPr="003B2883">
        <w:rPr>
          <w:lang w:eastAsia="zh-CN"/>
        </w:rPr>
        <w:t>N1N2MessageTransferReqData</w:t>
      </w:r>
      <w:r w:rsidRPr="003B2883">
        <w:t>:</w:t>
      </w:r>
    </w:p>
    <w:p w14:paraId="3D53F48C" w14:textId="77777777" w:rsidR="00C91BFE" w:rsidRPr="003B2883" w:rsidRDefault="00C91BFE" w:rsidP="00C91BFE">
      <w:pPr>
        <w:pStyle w:val="PL"/>
      </w:pPr>
      <w:r w:rsidRPr="003B2883">
        <w:t xml:space="preserve">      type: object</w:t>
      </w:r>
    </w:p>
    <w:p w14:paraId="58D964FE" w14:textId="77777777" w:rsidR="00C91BFE" w:rsidRPr="003B2883" w:rsidRDefault="00C91BFE" w:rsidP="00C91BFE">
      <w:pPr>
        <w:pStyle w:val="PL"/>
      </w:pPr>
      <w:r w:rsidRPr="003B2883">
        <w:t xml:space="preserve">      properties:</w:t>
      </w:r>
    </w:p>
    <w:p w14:paraId="27043EB7" w14:textId="77777777" w:rsidR="00C91BFE" w:rsidRPr="003B2883" w:rsidRDefault="00C91BFE" w:rsidP="00C91BFE">
      <w:pPr>
        <w:pStyle w:val="PL"/>
      </w:pPr>
      <w:r w:rsidRPr="003B2883">
        <w:t xml:space="preserve">        n1MessageContainer:</w:t>
      </w:r>
    </w:p>
    <w:p w14:paraId="68E6AF2C" w14:textId="77777777" w:rsidR="00C91BFE" w:rsidRPr="003B2883" w:rsidRDefault="00C91BFE" w:rsidP="00C91BFE">
      <w:pPr>
        <w:pStyle w:val="PL"/>
      </w:pPr>
      <w:r w:rsidRPr="003B2883">
        <w:t xml:space="preserve">          $ref: '#/components/schemas/N1MessageContainer'</w:t>
      </w:r>
    </w:p>
    <w:p w14:paraId="74DB09C4" w14:textId="77777777" w:rsidR="00C91BFE" w:rsidRPr="003B2883" w:rsidRDefault="00C91BFE" w:rsidP="00C91BFE">
      <w:pPr>
        <w:pStyle w:val="PL"/>
      </w:pPr>
      <w:r w:rsidRPr="003B2883">
        <w:t xml:space="preserve">        n2InfoContainer:</w:t>
      </w:r>
    </w:p>
    <w:p w14:paraId="12129BCB" w14:textId="77777777" w:rsidR="00C91BFE" w:rsidRPr="003B2883" w:rsidRDefault="00C91BFE" w:rsidP="00C91BFE">
      <w:pPr>
        <w:pStyle w:val="PL"/>
      </w:pPr>
      <w:r w:rsidRPr="003B2883">
        <w:t xml:space="preserve">          $ref: '#/components/schemas/N2InfoContainer'</w:t>
      </w:r>
    </w:p>
    <w:p w14:paraId="6EEF6A53" w14:textId="77777777" w:rsidR="00CF2AE6" w:rsidRPr="003B2883" w:rsidRDefault="00CF2AE6" w:rsidP="00CF2AE6">
      <w:pPr>
        <w:pStyle w:val="PL"/>
      </w:pPr>
      <w:r w:rsidRPr="003B2883">
        <w:t xml:space="preserve">        skipInd:</w:t>
      </w:r>
    </w:p>
    <w:p w14:paraId="71CED91A" w14:textId="77777777" w:rsidR="00CF2AE6" w:rsidRPr="003B2883" w:rsidRDefault="00CF2AE6" w:rsidP="00CF2AE6">
      <w:pPr>
        <w:pStyle w:val="PL"/>
      </w:pPr>
      <w:r w:rsidRPr="003B2883">
        <w:t xml:space="preserve">          type: boolean</w:t>
      </w:r>
    </w:p>
    <w:p w14:paraId="276BAA77" w14:textId="77777777" w:rsidR="00CF2AE6" w:rsidRPr="003B2883" w:rsidRDefault="00CF2AE6" w:rsidP="00CF2AE6">
      <w:pPr>
        <w:pStyle w:val="PL"/>
      </w:pPr>
      <w:r w:rsidRPr="003B2883">
        <w:t xml:space="preserve">          default: false</w:t>
      </w:r>
    </w:p>
    <w:p w14:paraId="68775FFC" w14:textId="77777777" w:rsidR="00C91BFE" w:rsidRPr="003B2883" w:rsidRDefault="00C91BFE" w:rsidP="00C91BFE">
      <w:pPr>
        <w:pStyle w:val="PL"/>
      </w:pPr>
      <w:r w:rsidRPr="003B2883">
        <w:t xml:space="preserve">        lastMsgIndication:</w:t>
      </w:r>
    </w:p>
    <w:p w14:paraId="46AA2EB2" w14:textId="77777777" w:rsidR="00C91BFE" w:rsidRPr="003B2883" w:rsidRDefault="00C91BFE" w:rsidP="00C91BFE">
      <w:pPr>
        <w:pStyle w:val="PL"/>
      </w:pPr>
      <w:r w:rsidRPr="003B2883">
        <w:t xml:space="preserve">          type: boolean</w:t>
      </w:r>
    </w:p>
    <w:p w14:paraId="09CE4EF0" w14:textId="77777777" w:rsidR="003D0660" w:rsidRPr="003B2883" w:rsidRDefault="003D0660" w:rsidP="003D0660">
      <w:pPr>
        <w:pStyle w:val="PL"/>
      </w:pPr>
      <w:r w:rsidRPr="003B2883">
        <w:t xml:space="preserve">        pduSessionId:</w:t>
      </w:r>
    </w:p>
    <w:p w14:paraId="4AB712B8" w14:textId="77777777" w:rsidR="003D0660" w:rsidRPr="003B2883" w:rsidRDefault="003D0660" w:rsidP="003D0660">
      <w:pPr>
        <w:pStyle w:val="PL"/>
      </w:pPr>
      <w:r w:rsidRPr="003B2883">
        <w:t xml:space="preserve">          $ref: 'TS29571_CommonData.yaml#/components/schemas/PduSessionId'</w:t>
      </w:r>
    </w:p>
    <w:p w14:paraId="6C560C42" w14:textId="77777777" w:rsidR="003D0660" w:rsidRPr="003B2883" w:rsidRDefault="003D0660" w:rsidP="003D0660">
      <w:pPr>
        <w:pStyle w:val="PL"/>
      </w:pPr>
      <w:r w:rsidRPr="003B2883">
        <w:t xml:space="preserve">        lcsCorrelationId:</w:t>
      </w:r>
    </w:p>
    <w:p w14:paraId="3C214400" w14:textId="77777777" w:rsidR="003D0660" w:rsidRPr="003B2883" w:rsidRDefault="003D0660" w:rsidP="003D0660">
      <w:pPr>
        <w:pStyle w:val="PL"/>
      </w:pPr>
      <w:r w:rsidRPr="003B2883">
        <w:t xml:space="preserve">          $ref: 'TS29572_Nlmf_Location.yaml#/components/schemas/CorrelationID'</w:t>
      </w:r>
    </w:p>
    <w:p w14:paraId="0FA23AA0" w14:textId="77777777" w:rsidR="00C91BFE" w:rsidRPr="003B2883" w:rsidRDefault="00C91BFE" w:rsidP="00C91BFE">
      <w:pPr>
        <w:pStyle w:val="PL"/>
      </w:pPr>
      <w:r w:rsidRPr="003B2883">
        <w:t xml:space="preserve">        ppi:</w:t>
      </w:r>
    </w:p>
    <w:p w14:paraId="5DAFBE7A" w14:textId="77777777" w:rsidR="00C91BFE" w:rsidRPr="003B2883" w:rsidRDefault="00C91BFE" w:rsidP="00C91BFE">
      <w:pPr>
        <w:pStyle w:val="PL"/>
      </w:pPr>
      <w:r w:rsidRPr="003B2883">
        <w:t xml:space="preserve">          $ref: '#/components/schemas/Ppi'</w:t>
      </w:r>
    </w:p>
    <w:p w14:paraId="3A2B2A8F" w14:textId="77777777" w:rsidR="00C91BFE" w:rsidRPr="003B2883" w:rsidRDefault="00C91BFE" w:rsidP="00C91BFE">
      <w:pPr>
        <w:pStyle w:val="PL"/>
      </w:pPr>
      <w:r w:rsidRPr="003B2883">
        <w:t xml:space="preserve">        arp:</w:t>
      </w:r>
    </w:p>
    <w:p w14:paraId="250C7A6E" w14:textId="77777777" w:rsidR="00C91BFE" w:rsidRPr="003B2883" w:rsidRDefault="00C91BFE" w:rsidP="00C91BFE">
      <w:pPr>
        <w:pStyle w:val="PL"/>
      </w:pPr>
      <w:r w:rsidRPr="003B2883">
        <w:lastRenderedPageBreak/>
        <w:t xml:space="preserve">          $ref: 'TS29571_CommonData.yaml#/components/schemas/Arp'</w:t>
      </w:r>
    </w:p>
    <w:p w14:paraId="6AC19690" w14:textId="77777777" w:rsidR="00C91BFE" w:rsidRPr="003B2883" w:rsidRDefault="00C91BFE" w:rsidP="00C91BFE">
      <w:pPr>
        <w:pStyle w:val="PL"/>
      </w:pPr>
      <w:r w:rsidRPr="003B2883">
        <w:t xml:space="preserve">        5qi:</w:t>
      </w:r>
    </w:p>
    <w:p w14:paraId="1FBA12E4" w14:textId="77777777" w:rsidR="00C91BFE" w:rsidRPr="003B2883" w:rsidRDefault="00C91BFE" w:rsidP="00C91BFE">
      <w:pPr>
        <w:pStyle w:val="PL"/>
      </w:pPr>
      <w:r w:rsidRPr="003B2883">
        <w:t xml:space="preserve">          $ref: 'TS29571_CommonData.yaml#/components/schemas/5</w:t>
      </w:r>
      <w:r w:rsidR="00994B27" w:rsidRPr="003B2883">
        <w:t>Q</w:t>
      </w:r>
      <w:r w:rsidRPr="003B2883">
        <w:t>i'</w:t>
      </w:r>
    </w:p>
    <w:p w14:paraId="407382FB" w14:textId="77777777" w:rsidR="00C91BFE" w:rsidRPr="003B2883" w:rsidRDefault="00C91BFE" w:rsidP="00C91BFE">
      <w:pPr>
        <w:pStyle w:val="PL"/>
      </w:pPr>
      <w:r w:rsidRPr="003B2883">
        <w:t xml:space="preserve">        n1n2FailureTxfNotifURI:</w:t>
      </w:r>
    </w:p>
    <w:p w14:paraId="2A749BF8" w14:textId="77777777" w:rsidR="00C91BFE" w:rsidRPr="003B2883" w:rsidRDefault="00C91BFE" w:rsidP="00C91BFE">
      <w:pPr>
        <w:pStyle w:val="PL"/>
      </w:pPr>
      <w:r w:rsidRPr="003B2883">
        <w:t xml:space="preserve">          $ref: 'TS29571_CommonData.yaml#/components/schemas/Uri'</w:t>
      </w:r>
    </w:p>
    <w:p w14:paraId="56904931" w14:textId="77777777" w:rsidR="00EE4132" w:rsidRPr="003B2883" w:rsidRDefault="00EE4132" w:rsidP="00EE4132">
      <w:pPr>
        <w:pStyle w:val="PL"/>
      </w:pPr>
      <w:r w:rsidRPr="003B2883">
        <w:t xml:space="preserve">        </w:t>
      </w:r>
      <w:r w:rsidRPr="003B2883">
        <w:rPr>
          <w:lang w:eastAsia="zh-CN"/>
        </w:rPr>
        <w:t>smfReallocation</w:t>
      </w:r>
      <w:r w:rsidRPr="003B2883">
        <w:rPr>
          <w:rFonts w:hint="eastAsia"/>
          <w:lang w:eastAsia="zh-CN"/>
        </w:rPr>
        <w:t>Ind</w:t>
      </w:r>
      <w:r w:rsidRPr="003B2883">
        <w:t>:</w:t>
      </w:r>
    </w:p>
    <w:p w14:paraId="7854BD4E" w14:textId="77777777" w:rsidR="00EE4132" w:rsidRPr="003B2883" w:rsidRDefault="00EE4132" w:rsidP="00EE4132">
      <w:pPr>
        <w:pStyle w:val="PL"/>
      </w:pPr>
      <w:r w:rsidRPr="003B2883">
        <w:t xml:space="preserve">          type: boolean</w:t>
      </w:r>
    </w:p>
    <w:p w14:paraId="65EF57BD" w14:textId="77777777" w:rsidR="00EE4132" w:rsidRPr="003B2883" w:rsidRDefault="00EE4132" w:rsidP="00EE4132">
      <w:pPr>
        <w:pStyle w:val="PL"/>
      </w:pPr>
      <w:r w:rsidRPr="003B2883">
        <w:t xml:space="preserve">          default: false</w:t>
      </w:r>
    </w:p>
    <w:p w14:paraId="2A05D7FC" w14:textId="77777777" w:rsidR="00506C3B" w:rsidRPr="003B2883" w:rsidRDefault="00506C3B" w:rsidP="00506C3B">
      <w:pPr>
        <w:pStyle w:val="PL"/>
      </w:pPr>
      <w:r w:rsidRPr="003B2883">
        <w:t xml:space="preserve">        areaOfValidity:</w:t>
      </w:r>
    </w:p>
    <w:p w14:paraId="3D3BAEB8" w14:textId="77777777" w:rsidR="00506C3B" w:rsidRPr="003B2883" w:rsidRDefault="00506C3B" w:rsidP="00506C3B">
      <w:pPr>
        <w:pStyle w:val="PL"/>
      </w:pPr>
      <w:r w:rsidRPr="003B2883">
        <w:t xml:space="preserve">          $ref: '#/components/schemas/AreaOfValidity'</w:t>
      </w:r>
    </w:p>
    <w:p w14:paraId="35AAB052" w14:textId="77777777" w:rsidR="00C91BFE" w:rsidRPr="003B2883" w:rsidRDefault="00C91BFE" w:rsidP="00C91BFE">
      <w:pPr>
        <w:pStyle w:val="PL"/>
      </w:pPr>
      <w:r w:rsidRPr="003B2883">
        <w:t xml:space="preserve">        supportedFeatures:</w:t>
      </w:r>
    </w:p>
    <w:p w14:paraId="703B0DB5" w14:textId="77777777" w:rsidR="00C91BFE" w:rsidRPr="003B2883" w:rsidRDefault="00C91BFE" w:rsidP="00C91BFE">
      <w:pPr>
        <w:pStyle w:val="PL"/>
      </w:pPr>
      <w:r w:rsidRPr="003B2883">
        <w:t xml:space="preserve">          $ref: 'TS29571_CommonData.yaml#/components/schemas/SupportedFeatures'</w:t>
      </w:r>
    </w:p>
    <w:p w14:paraId="0205E681" w14:textId="77777777" w:rsidR="00E656FE" w:rsidRPr="003B2883" w:rsidRDefault="00E656FE" w:rsidP="00E656FE">
      <w:pPr>
        <w:pStyle w:val="PL"/>
      </w:pPr>
      <w:r w:rsidRPr="003B2883">
        <w:t xml:space="preserve">        </w:t>
      </w:r>
      <w:r>
        <w:t>oldGuami:</w:t>
      </w:r>
    </w:p>
    <w:p w14:paraId="3768A1E1" w14:textId="77777777" w:rsidR="00E656FE" w:rsidRPr="003B2883" w:rsidRDefault="00E656FE" w:rsidP="00E656FE">
      <w:pPr>
        <w:pStyle w:val="PL"/>
      </w:pPr>
      <w:r w:rsidRPr="003B2883">
        <w:t xml:space="preserve">        </w:t>
      </w:r>
      <w:r>
        <w:t xml:space="preserve">  </w:t>
      </w:r>
      <w:r w:rsidRPr="003B2883">
        <w:t>$ref: 'TS29571_CommonData.yaml#/components/schemas/Guami'</w:t>
      </w:r>
    </w:p>
    <w:p w14:paraId="2556BA96" w14:textId="77777777" w:rsidR="00DC2F74" w:rsidRPr="003B2883" w:rsidRDefault="00DC2F74" w:rsidP="00DC2F74">
      <w:pPr>
        <w:pStyle w:val="PL"/>
      </w:pPr>
      <w:r w:rsidRPr="003B2883">
        <w:t xml:space="preserve">        </w:t>
      </w:r>
      <w:r>
        <w:t>extBufSupport</w:t>
      </w:r>
      <w:r w:rsidRPr="003B2883">
        <w:t>:</w:t>
      </w:r>
    </w:p>
    <w:p w14:paraId="0B40C418" w14:textId="77777777" w:rsidR="00DC2F74" w:rsidRPr="003B2883" w:rsidRDefault="00DC2F74" w:rsidP="00DC2F74">
      <w:pPr>
        <w:pStyle w:val="PL"/>
      </w:pPr>
      <w:r w:rsidRPr="003B2883">
        <w:t xml:space="preserve">          type: boolean</w:t>
      </w:r>
    </w:p>
    <w:p w14:paraId="4EAF77A7" w14:textId="77777777" w:rsidR="00DC2F74" w:rsidRPr="003B2883" w:rsidRDefault="00DC2F74" w:rsidP="00DC2F74">
      <w:pPr>
        <w:pStyle w:val="PL"/>
      </w:pPr>
      <w:r w:rsidRPr="003B2883">
        <w:t xml:space="preserve">          default: false</w:t>
      </w:r>
    </w:p>
    <w:p w14:paraId="2489C361" w14:textId="77777777" w:rsidR="00C91BFE" w:rsidRPr="003B2883" w:rsidRDefault="00C91BFE" w:rsidP="00C91BFE">
      <w:pPr>
        <w:pStyle w:val="PL"/>
      </w:pPr>
      <w:r w:rsidRPr="003B2883">
        <w:t xml:space="preserve">    N1N2MessageTransferRspData:</w:t>
      </w:r>
    </w:p>
    <w:p w14:paraId="541925FF" w14:textId="77777777" w:rsidR="00C91BFE" w:rsidRPr="003B2883" w:rsidRDefault="00C91BFE" w:rsidP="00C91BFE">
      <w:pPr>
        <w:pStyle w:val="PL"/>
      </w:pPr>
      <w:r w:rsidRPr="003B2883">
        <w:t xml:space="preserve">      type: object</w:t>
      </w:r>
    </w:p>
    <w:p w14:paraId="63D38598" w14:textId="77777777" w:rsidR="00C91BFE" w:rsidRPr="003B2883" w:rsidRDefault="00C91BFE" w:rsidP="00C91BFE">
      <w:pPr>
        <w:pStyle w:val="PL"/>
      </w:pPr>
      <w:r w:rsidRPr="003B2883">
        <w:t xml:space="preserve">      properties:</w:t>
      </w:r>
    </w:p>
    <w:p w14:paraId="44B90FE1" w14:textId="77777777" w:rsidR="00C91BFE" w:rsidRPr="003B2883" w:rsidRDefault="00C91BFE" w:rsidP="00C91BFE">
      <w:pPr>
        <w:pStyle w:val="PL"/>
      </w:pPr>
      <w:r w:rsidRPr="003B2883">
        <w:t xml:space="preserve">        cause:</w:t>
      </w:r>
    </w:p>
    <w:p w14:paraId="0AA307A7" w14:textId="77777777" w:rsidR="00C91BFE" w:rsidRPr="003B2883" w:rsidRDefault="00C91BFE" w:rsidP="00C91BFE">
      <w:pPr>
        <w:pStyle w:val="PL"/>
      </w:pPr>
      <w:r w:rsidRPr="003B2883">
        <w:t xml:space="preserve">          $ref: '#/components/schemas/N1N2MessageTransferCause'</w:t>
      </w:r>
    </w:p>
    <w:p w14:paraId="2B694E23" w14:textId="77777777" w:rsidR="00C91BFE" w:rsidRPr="003B2883" w:rsidRDefault="00C91BFE" w:rsidP="00C91BFE">
      <w:pPr>
        <w:pStyle w:val="PL"/>
      </w:pPr>
      <w:r w:rsidRPr="003B2883">
        <w:t xml:space="preserve">        supportedFeatures:</w:t>
      </w:r>
    </w:p>
    <w:p w14:paraId="01E75E99" w14:textId="77777777" w:rsidR="00C91BFE" w:rsidRPr="003B2883" w:rsidRDefault="00C91BFE" w:rsidP="00C91BFE">
      <w:pPr>
        <w:pStyle w:val="PL"/>
      </w:pPr>
      <w:r w:rsidRPr="003B2883">
        <w:t xml:space="preserve">          $ref: 'TS29571_CommonData.yaml#/components/schemas/SupportedFeatures'</w:t>
      </w:r>
    </w:p>
    <w:p w14:paraId="2424CACE" w14:textId="77777777" w:rsidR="00C91BFE" w:rsidRPr="003B2883" w:rsidRDefault="00C91BFE" w:rsidP="00C91BFE">
      <w:pPr>
        <w:pStyle w:val="PL"/>
      </w:pPr>
      <w:r w:rsidRPr="003B2883">
        <w:t xml:space="preserve">      required:</w:t>
      </w:r>
    </w:p>
    <w:p w14:paraId="328515A9" w14:textId="77777777" w:rsidR="00C91BFE" w:rsidRPr="003B2883" w:rsidRDefault="00C91BFE" w:rsidP="00C91BFE">
      <w:pPr>
        <w:pStyle w:val="PL"/>
      </w:pPr>
      <w:r w:rsidRPr="003B2883">
        <w:t xml:space="preserve">        - cause</w:t>
      </w:r>
    </w:p>
    <w:p w14:paraId="369CB030" w14:textId="77777777" w:rsidR="00C91BFE" w:rsidRPr="003B2883" w:rsidRDefault="00C91BFE" w:rsidP="00C91BFE">
      <w:pPr>
        <w:pStyle w:val="PL"/>
      </w:pPr>
      <w:r w:rsidRPr="003B2883">
        <w:t xml:space="preserve">    RegistrationContextContainer:</w:t>
      </w:r>
    </w:p>
    <w:p w14:paraId="341FF954" w14:textId="77777777" w:rsidR="00C91BFE" w:rsidRPr="003B2883" w:rsidRDefault="00C91BFE" w:rsidP="00C91BFE">
      <w:pPr>
        <w:pStyle w:val="PL"/>
      </w:pPr>
      <w:r w:rsidRPr="003B2883">
        <w:t xml:space="preserve">      type: object</w:t>
      </w:r>
    </w:p>
    <w:p w14:paraId="49ACE7D4" w14:textId="77777777" w:rsidR="00C91BFE" w:rsidRPr="003B2883" w:rsidRDefault="00C91BFE" w:rsidP="00C91BFE">
      <w:pPr>
        <w:pStyle w:val="PL"/>
      </w:pPr>
      <w:r w:rsidRPr="003B2883">
        <w:t xml:space="preserve">      properties:</w:t>
      </w:r>
    </w:p>
    <w:p w14:paraId="09468177" w14:textId="77777777" w:rsidR="00C91BFE" w:rsidRPr="003B2883" w:rsidRDefault="00C91BFE" w:rsidP="00C91BFE">
      <w:pPr>
        <w:pStyle w:val="PL"/>
      </w:pPr>
      <w:r w:rsidRPr="003B2883">
        <w:t xml:space="preserve">        ueContext:</w:t>
      </w:r>
    </w:p>
    <w:p w14:paraId="70E176B6" w14:textId="77777777" w:rsidR="00C91BFE" w:rsidRPr="003B2883" w:rsidRDefault="00C91BFE" w:rsidP="00C91BFE">
      <w:pPr>
        <w:pStyle w:val="PL"/>
      </w:pPr>
      <w:r w:rsidRPr="003B2883">
        <w:t xml:space="preserve">          $ref: '#/components/schemas/UeContext'</w:t>
      </w:r>
    </w:p>
    <w:p w14:paraId="14942512" w14:textId="77777777" w:rsidR="00C91BFE" w:rsidRPr="003B2883" w:rsidRDefault="00C91BFE" w:rsidP="00C91BFE">
      <w:pPr>
        <w:pStyle w:val="PL"/>
      </w:pPr>
      <w:r w:rsidRPr="003B2883">
        <w:t xml:space="preserve">        localTimeZone:</w:t>
      </w:r>
    </w:p>
    <w:p w14:paraId="125EEE3F" w14:textId="77777777" w:rsidR="00C91BFE" w:rsidRPr="003B2883" w:rsidRDefault="00C91BFE" w:rsidP="00C91BFE">
      <w:pPr>
        <w:pStyle w:val="PL"/>
      </w:pPr>
      <w:r w:rsidRPr="003B2883">
        <w:t xml:space="preserve">          $ref: 'TS29571_CommonData.yaml#/components/schemas/TimeZone'</w:t>
      </w:r>
    </w:p>
    <w:p w14:paraId="5EE69E08" w14:textId="77777777" w:rsidR="00C91BFE" w:rsidRPr="003B2883" w:rsidRDefault="00C91BFE" w:rsidP="00C91BFE">
      <w:pPr>
        <w:pStyle w:val="PL"/>
      </w:pPr>
      <w:r w:rsidRPr="003B2883">
        <w:t xml:space="preserve">        anType:</w:t>
      </w:r>
    </w:p>
    <w:p w14:paraId="50498D1F" w14:textId="77777777" w:rsidR="00C91BFE" w:rsidRPr="003B2883" w:rsidRDefault="00C91BFE" w:rsidP="00C91BFE">
      <w:pPr>
        <w:pStyle w:val="PL"/>
      </w:pPr>
      <w:r w:rsidRPr="003B2883">
        <w:t xml:space="preserve">          $ref: 'TS29571_CommonData.yaml#/components/schemas/AccessType'</w:t>
      </w:r>
    </w:p>
    <w:p w14:paraId="30B7AD8A" w14:textId="77777777" w:rsidR="00C957DA" w:rsidRPr="003B2883" w:rsidRDefault="00C957DA" w:rsidP="00C957DA">
      <w:pPr>
        <w:pStyle w:val="PL"/>
      </w:pPr>
      <w:r w:rsidRPr="003B2883">
        <w:t xml:space="preserve">        </w:t>
      </w:r>
      <w:r w:rsidRPr="003B2883">
        <w:rPr>
          <w:rFonts w:hint="eastAsia"/>
          <w:lang w:eastAsia="zh-CN"/>
        </w:rPr>
        <w:t>anN2ApId</w:t>
      </w:r>
      <w:r w:rsidRPr="003B2883">
        <w:t>:</w:t>
      </w:r>
    </w:p>
    <w:p w14:paraId="1189415B" w14:textId="77777777" w:rsidR="00C957DA" w:rsidRPr="003B2883" w:rsidRDefault="00C957DA" w:rsidP="00C957DA">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99CF8B4" w14:textId="77777777" w:rsidR="000448CC" w:rsidRPr="003B2883" w:rsidRDefault="000448CC" w:rsidP="000448CC">
      <w:pPr>
        <w:pStyle w:val="PL"/>
      </w:pPr>
      <w:r w:rsidRPr="003B2883">
        <w:t xml:space="preserve">        </w:t>
      </w:r>
      <w:r w:rsidRPr="003B2883">
        <w:rPr>
          <w:rFonts w:hint="eastAsia"/>
          <w:lang w:eastAsia="zh-CN"/>
        </w:rPr>
        <w:t>ranNodeId</w:t>
      </w:r>
      <w:r w:rsidRPr="003B2883">
        <w:t>:</w:t>
      </w:r>
    </w:p>
    <w:p w14:paraId="75FDF784" w14:textId="0EB63E8F" w:rsidR="000448CC" w:rsidRPr="003B2883" w:rsidRDefault="000448CC" w:rsidP="000448CC">
      <w:pPr>
        <w:pStyle w:val="PL"/>
        <w:rPr>
          <w:lang w:eastAsia="zh-CN"/>
        </w:rPr>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2B0D72E6" w14:textId="77777777" w:rsidR="001F196F" w:rsidRPr="003B2883" w:rsidRDefault="001F196F" w:rsidP="001F196F">
      <w:pPr>
        <w:pStyle w:val="PL"/>
      </w:pPr>
      <w:r w:rsidRPr="003B2883">
        <w:t xml:space="preserve">        initialAmfName:</w:t>
      </w:r>
    </w:p>
    <w:p w14:paraId="3DFDA36B" w14:textId="77777777" w:rsidR="001F196F" w:rsidRPr="003B2883" w:rsidRDefault="001F196F" w:rsidP="001F196F">
      <w:pPr>
        <w:pStyle w:val="PL"/>
      </w:pPr>
      <w:r w:rsidRPr="003B2883">
        <w:t xml:space="preserve">          $ref: 'TS29571_CommonData.yaml#/components/schemas/AmfName'</w:t>
      </w:r>
    </w:p>
    <w:p w14:paraId="46730CBF" w14:textId="77777777" w:rsidR="001F196F" w:rsidRPr="003B2883" w:rsidRDefault="001F196F" w:rsidP="001F196F">
      <w:pPr>
        <w:pStyle w:val="PL"/>
      </w:pPr>
      <w:r w:rsidRPr="003B2883">
        <w:t xml:space="preserve">        userLocation:</w:t>
      </w:r>
    </w:p>
    <w:p w14:paraId="46BCE32A" w14:textId="77777777" w:rsidR="001F196F" w:rsidRPr="003B2883" w:rsidRDefault="001F196F" w:rsidP="001F196F">
      <w:pPr>
        <w:pStyle w:val="PL"/>
      </w:pPr>
      <w:r w:rsidRPr="003B2883">
        <w:t xml:space="preserve">          $ref: 'TS29571_CommonData.yaml#/components/schemas/UserLocation'</w:t>
      </w:r>
    </w:p>
    <w:p w14:paraId="57638BB0" w14:textId="77777777" w:rsidR="001F196F" w:rsidRPr="003B2883" w:rsidRDefault="001F196F" w:rsidP="001F196F">
      <w:pPr>
        <w:pStyle w:val="PL"/>
      </w:pPr>
      <w:r w:rsidRPr="003B2883">
        <w:t xml:space="preserve">        rrcEstCause:</w:t>
      </w:r>
    </w:p>
    <w:p w14:paraId="20F2B914" w14:textId="77777777" w:rsidR="001F196F" w:rsidRPr="003B2883" w:rsidRDefault="001F196F" w:rsidP="001F196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AB2FB73" w14:textId="77777777" w:rsidR="001F196F" w:rsidRPr="003B2883" w:rsidRDefault="001F196F" w:rsidP="001F196F">
      <w:pPr>
        <w:pStyle w:val="PL"/>
        <w:rPr>
          <w:lang w:eastAsia="zh-CN"/>
        </w:rPr>
      </w:pPr>
      <w:r w:rsidRPr="003B2883">
        <w:rPr>
          <w:lang w:eastAsia="zh-CN"/>
        </w:rPr>
        <w:t xml:space="preserve">          pattern: '^[0-9a-fA-F]+$'</w:t>
      </w:r>
    </w:p>
    <w:p w14:paraId="5F6533AE" w14:textId="77777777" w:rsidR="001F196F" w:rsidRPr="003B2883" w:rsidRDefault="001F196F" w:rsidP="001F196F">
      <w:pPr>
        <w:pStyle w:val="PL"/>
      </w:pPr>
      <w:r w:rsidRPr="003B2883">
        <w:t xml:space="preserve">        ueContextRequest:</w:t>
      </w:r>
    </w:p>
    <w:p w14:paraId="487C904C" w14:textId="77777777" w:rsidR="001F196F" w:rsidRPr="003B2883" w:rsidRDefault="001F196F" w:rsidP="001F196F">
      <w:pPr>
        <w:pStyle w:val="PL"/>
        <w:rPr>
          <w:lang w:val="en-US"/>
        </w:rPr>
      </w:pPr>
      <w:r w:rsidRPr="003B2883">
        <w:rPr>
          <w:lang w:val="en-US"/>
        </w:rPr>
        <w:t xml:space="preserve">          type: boolean</w:t>
      </w:r>
    </w:p>
    <w:p w14:paraId="6DB897A3" w14:textId="77777777" w:rsidR="001F196F" w:rsidRPr="003B2883" w:rsidRDefault="001F196F" w:rsidP="001F196F">
      <w:pPr>
        <w:pStyle w:val="PL"/>
        <w:rPr>
          <w:lang w:val="en-US"/>
        </w:rPr>
      </w:pPr>
      <w:r w:rsidRPr="003B2883">
        <w:rPr>
          <w:lang w:val="en-US"/>
        </w:rPr>
        <w:t xml:space="preserve">          default:  false</w:t>
      </w:r>
    </w:p>
    <w:p w14:paraId="5D9E34DC" w14:textId="77777777" w:rsidR="00C91BFE" w:rsidRPr="003B2883" w:rsidRDefault="00C91BFE" w:rsidP="001F196F">
      <w:pPr>
        <w:pStyle w:val="PL"/>
      </w:pPr>
      <w:r w:rsidRPr="003B2883">
        <w:t xml:space="preserve">        anN2IPv4Addr:</w:t>
      </w:r>
    </w:p>
    <w:p w14:paraId="195EC473" w14:textId="77777777" w:rsidR="00C91BFE" w:rsidRPr="003B2883" w:rsidRDefault="00C91BFE" w:rsidP="00C91BFE">
      <w:pPr>
        <w:pStyle w:val="PL"/>
      </w:pPr>
      <w:r w:rsidRPr="003B2883">
        <w:t xml:space="preserve">          $ref: 'TS29571_CommonData.yaml#/components/schemas/Ipv4Addr'</w:t>
      </w:r>
    </w:p>
    <w:p w14:paraId="63A33229" w14:textId="77777777" w:rsidR="00C91BFE" w:rsidRPr="003B2883" w:rsidRDefault="00C91BFE" w:rsidP="00C91BFE">
      <w:pPr>
        <w:pStyle w:val="PL"/>
      </w:pPr>
      <w:r w:rsidRPr="003B2883">
        <w:t xml:space="preserve">        anN2IPv6Addr:</w:t>
      </w:r>
    </w:p>
    <w:p w14:paraId="06C84C8E" w14:textId="77777777" w:rsidR="00C91BFE" w:rsidRPr="003B2883" w:rsidRDefault="00C91BFE" w:rsidP="00C91BFE">
      <w:pPr>
        <w:pStyle w:val="PL"/>
      </w:pPr>
      <w:r w:rsidRPr="003B2883">
        <w:t xml:space="preserve">          $ref: 'TS29571_CommonData.yaml#/components/schemas/Ipv6Addr'</w:t>
      </w:r>
    </w:p>
    <w:p w14:paraId="4D2D8827" w14:textId="77777777" w:rsidR="00C91BFE" w:rsidRPr="003B2883" w:rsidRDefault="00C91BFE" w:rsidP="00C91BFE">
      <w:pPr>
        <w:pStyle w:val="PL"/>
      </w:pPr>
      <w:r w:rsidRPr="003B2883">
        <w:t xml:space="preserve">        allowedNssai:</w:t>
      </w:r>
    </w:p>
    <w:p w14:paraId="66CD0C38" w14:textId="77777777" w:rsidR="00C91BFE" w:rsidRPr="003B2883" w:rsidRDefault="00C91BFE" w:rsidP="00C91BFE">
      <w:pPr>
        <w:pStyle w:val="PL"/>
      </w:pPr>
      <w:r w:rsidRPr="003B2883">
        <w:t xml:space="preserve">          $ref: 'TS29531_Nnssf_NSSelection.yaml#/components/schemas/AllowedNssai'</w:t>
      </w:r>
    </w:p>
    <w:p w14:paraId="635AA831" w14:textId="77777777" w:rsidR="00E937A0" w:rsidRPr="003B2883" w:rsidRDefault="00E937A0" w:rsidP="00E937A0">
      <w:pPr>
        <w:pStyle w:val="PL"/>
      </w:pPr>
      <w:r w:rsidRPr="003B2883">
        <w:t xml:space="preserve">        configuredNssai:</w:t>
      </w:r>
    </w:p>
    <w:p w14:paraId="27F35690" w14:textId="77777777" w:rsidR="000970EF" w:rsidRPr="003B2883" w:rsidRDefault="000970EF" w:rsidP="000970EF">
      <w:pPr>
        <w:pStyle w:val="PL"/>
      </w:pPr>
      <w:r w:rsidRPr="003B2883">
        <w:t xml:space="preserve">          type: array</w:t>
      </w:r>
    </w:p>
    <w:p w14:paraId="3D4CA855" w14:textId="77777777" w:rsidR="000970EF" w:rsidRPr="003B2883" w:rsidRDefault="000970EF" w:rsidP="000970EF">
      <w:pPr>
        <w:pStyle w:val="PL"/>
      </w:pPr>
      <w:r w:rsidRPr="003B2883">
        <w:t xml:space="preserve">          items:</w:t>
      </w:r>
    </w:p>
    <w:p w14:paraId="40E28C70" w14:textId="77777777" w:rsidR="000970EF" w:rsidRPr="003B2883" w:rsidRDefault="000970EF" w:rsidP="000970EF">
      <w:pPr>
        <w:pStyle w:val="PL"/>
      </w:pPr>
      <w:r w:rsidRPr="003B2883">
        <w:t xml:space="preserve">            $ref: 'TS29531_Nnssf_NSSelection.yaml#/components/schemas/ConfiguredSnssai'</w:t>
      </w:r>
    </w:p>
    <w:p w14:paraId="4E326A12" w14:textId="77777777" w:rsidR="0046312D" w:rsidRPr="003B2883" w:rsidRDefault="0046312D" w:rsidP="0046312D">
      <w:pPr>
        <w:pStyle w:val="PL"/>
      </w:pPr>
      <w:r w:rsidRPr="003B2883">
        <w:t xml:space="preserve">          minItems: 1</w:t>
      </w:r>
    </w:p>
    <w:p w14:paraId="7F1C1604" w14:textId="77777777" w:rsidR="00E937A0" w:rsidRPr="003B2883" w:rsidRDefault="00E937A0" w:rsidP="00E937A0">
      <w:pPr>
        <w:pStyle w:val="PL"/>
      </w:pPr>
      <w:r w:rsidRPr="003B2883">
        <w:t xml:space="preserve">        rejectedNssaiInPlmn:</w:t>
      </w:r>
    </w:p>
    <w:p w14:paraId="7385A3B7" w14:textId="77777777" w:rsidR="00E937A0" w:rsidRPr="003B2883" w:rsidRDefault="00E937A0" w:rsidP="00E937A0">
      <w:pPr>
        <w:pStyle w:val="PL"/>
      </w:pPr>
      <w:r w:rsidRPr="003B2883">
        <w:t xml:space="preserve">          type: array</w:t>
      </w:r>
    </w:p>
    <w:p w14:paraId="68E6A4E1" w14:textId="77777777" w:rsidR="00E937A0" w:rsidRPr="003B2883" w:rsidRDefault="00E937A0" w:rsidP="00E937A0">
      <w:pPr>
        <w:pStyle w:val="PL"/>
      </w:pPr>
      <w:r w:rsidRPr="003B2883">
        <w:t xml:space="preserve">          items:</w:t>
      </w:r>
    </w:p>
    <w:p w14:paraId="73504040" w14:textId="77777777" w:rsidR="00E937A0" w:rsidRPr="003B2883" w:rsidRDefault="00E937A0" w:rsidP="00E937A0">
      <w:pPr>
        <w:pStyle w:val="PL"/>
      </w:pPr>
      <w:r w:rsidRPr="003B2883">
        <w:t xml:space="preserve">            $ref: 'TS29571_CommonData.yaml#/components/schemas/Snssai'</w:t>
      </w:r>
    </w:p>
    <w:p w14:paraId="68BDC265" w14:textId="77777777" w:rsidR="0046312D" w:rsidRPr="003B2883" w:rsidRDefault="0046312D" w:rsidP="0046312D">
      <w:pPr>
        <w:pStyle w:val="PL"/>
      </w:pPr>
      <w:r w:rsidRPr="003B2883">
        <w:t xml:space="preserve">          minItems: 1</w:t>
      </w:r>
    </w:p>
    <w:p w14:paraId="52D7934D" w14:textId="77777777" w:rsidR="00E937A0" w:rsidRPr="003B2883" w:rsidRDefault="00E937A0" w:rsidP="00E937A0">
      <w:pPr>
        <w:pStyle w:val="PL"/>
      </w:pPr>
      <w:r w:rsidRPr="003B2883">
        <w:t xml:space="preserve">        rejectedNssaiInTa:</w:t>
      </w:r>
    </w:p>
    <w:p w14:paraId="333ADF6B" w14:textId="77777777" w:rsidR="00E937A0" w:rsidRPr="003B2883" w:rsidRDefault="00E937A0" w:rsidP="00E937A0">
      <w:pPr>
        <w:pStyle w:val="PL"/>
      </w:pPr>
      <w:r w:rsidRPr="003B2883">
        <w:t xml:space="preserve">          type: array</w:t>
      </w:r>
    </w:p>
    <w:p w14:paraId="7499DBAB" w14:textId="77777777" w:rsidR="00E937A0" w:rsidRPr="003B2883" w:rsidRDefault="00E937A0" w:rsidP="00E937A0">
      <w:pPr>
        <w:pStyle w:val="PL"/>
      </w:pPr>
      <w:r w:rsidRPr="003B2883">
        <w:t xml:space="preserve">          items:</w:t>
      </w:r>
    </w:p>
    <w:p w14:paraId="4D8D1A1E" w14:textId="77777777" w:rsidR="00E937A0" w:rsidRPr="003B2883" w:rsidRDefault="00E937A0" w:rsidP="00E937A0">
      <w:pPr>
        <w:pStyle w:val="PL"/>
      </w:pPr>
      <w:r w:rsidRPr="003B2883">
        <w:t xml:space="preserve">            $ref: 'TS29571_CommonData.yaml#/components/schemas/Snssai'</w:t>
      </w:r>
    </w:p>
    <w:p w14:paraId="392FD96D" w14:textId="77777777" w:rsidR="0046312D" w:rsidRPr="003B2883" w:rsidRDefault="0046312D" w:rsidP="0046312D">
      <w:pPr>
        <w:pStyle w:val="PL"/>
      </w:pPr>
      <w:r w:rsidRPr="003B2883">
        <w:t xml:space="preserve">          minItems: 1</w:t>
      </w:r>
    </w:p>
    <w:p w14:paraId="7BB4ECFB" w14:textId="77777777" w:rsidR="00C91BFE" w:rsidRPr="003B2883" w:rsidRDefault="00C91BFE" w:rsidP="00C91BFE">
      <w:pPr>
        <w:pStyle w:val="PL"/>
      </w:pPr>
      <w:r w:rsidRPr="003B2883">
        <w:t xml:space="preserve">      required:</w:t>
      </w:r>
    </w:p>
    <w:p w14:paraId="66F456D6" w14:textId="77777777" w:rsidR="00C91BFE" w:rsidRPr="003B2883" w:rsidRDefault="00C91BFE" w:rsidP="00C91BFE">
      <w:pPr>
        <w:pStyle w:val="PL"/>
      </w:pPr>
      <w:r w:rsidRPr="003B2883">
        <w:t xml:space="preserve">        - ueContext</w:t>
      </w:r>
    </w:p>
    <w:p w14:paraId="46B4411C" w14:textId="77777777" w:rsidR="00C91BFE" w:rsidRPr="003B2883" w:rsidRDefault="00C91BFE" w:rsidP="00C91BFE">
      <w:pPr>
        <w:pStyle w:val="PL"/>
      </w:pPr>
      <w:r w:rsidRPr="003B2883">
        <w:t xml:space="preserve">        - anType</w:t>
      </w:r>
    </w:p>
    <w:p w14:paraId="0C32A232" w14:textId="77777777" w:rsidR="00C957DA" w:rsidRPr="003B2883" w:rsidRDefault="00C957DA" w:rsidP="00C957DA">
      <w:pPr>
        <w:pStyle w:val="PL"/>
        <w:rPr>
          <w:lang w:eastAsia="zh-CN"/>
        </w:rPr>
      </w:pPr>
      <w:r w:rsidRPr="003B2883">
        <w:rPr>
          <w:rFonts w:hint="eastAsia"/>
          <w:lang w:eastAsia="zh-CN"/>
        </w:rPr>
        <w:t xml:space="preserve">        - anN2ApId</w:t>
      </w:r>
    </w:p>
    <w:p w14:paraId="0D851589" w14:textId="77777777" w:rsidR="000448CC" w:rsidRPr="003B2883" w:rsidRDefault="000448CC" w:rsidP="000448CC">
      <w:pPr>
        <w:pStyle w:val="PL"/>
        <w:rPr>
          <w:lang w:eastAsia="zh-CN"/>
        </w:rPr>
      </w:pPr>
      <w:r w:rsidRPr="003B2883">
        <w:rPr>
          <w:rFonts w:hint="eastAsia"/>
          <w:lang w:eastAsia="zh-CN"/>
        </w:rPr>
        <w:t xml:space="preserve">        - ranNodeId</w:t>
      </w:r>
    </w:p>
    <w:p w14:paraId="4597D32E"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initialAmfName</w:t>
      </w:r>
    </w:p>
    <w:p w14:paraId="6C8D5E34"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userLocation</w:t>
      </w:r>
    </w:p>
    <w:p w14:paraId="0663F093" w14:textId="77777777" w:rsidR="00C91BFE" w:rsidRPr="003B2883" w:rsidRDefault="00C91BFE" w:rsidP="00C91BFE">
      <w:pPr>
        <w:pStyle w:val="PL"/>
      </w:pPr>
      <w:r w:rsidRPr="003B2883">
        <w:t xml:space="preserve">    AreaOfValidity:</w:t>
      </w:r>
    </w:p>
    <w:p w14:paraId="4310D84C" w14:textId="77777777" w:rsidR="00C91BFE" w:rsidRPr="003B2883" w:rsidRDefault="00C91BFE" w:rsidP="00C91BFE">
      <w:pPr>
        <w:pStyle w:val="PL"/>
      </w:pPr>
      <w:r w:rsidRPr="003B2883">
        <w:lastRenderedPageBreak/>
        <w:t xml:space="preserve">      type: object</w:t>
      </w:r>
    </w:p>
    <w:p w14:paraId="7846AB7B" w14:textId="77777777" w:rsidR="00C91BFE" w:rsidRPr="003B2883" w:rsidRDefault="00C91BFE" w:rsidP="00C91BFE">
      <w:pPr>
        <w:pStyle w:val="PL"/>
      </w:pPr>
      <w:r w:rsidRPr="003B2883">
        <w:t xml:space="preserve">      properties:</w:t>
      </w:r>
    </w:p>
    <w:p w14:paraId="4A2D7FA6" w14:textId="77777777" w:rsidR="00C91BFE" w:rsidRPr="003B2883" w:rsidRDefault="00C91BFE" w:rsidP="00C91BFE">
      <w:pPr>
        <w:pStyle w:val="PL"/>
      </w:pPr>
      <w:r w:rsidRPr="003B2883">
        <w:t xml:space="preserve">        ta</w:t>
      </w:r>
      <w:r w:rsidR="006D55D7" w:rsidRPr="003B2883">
        <w:t>i</w:t>
      </w:r>
      <w:r w:rsidRPr="003B2883">
        <w:t>List:</w:t>
      </w:r>
    </w:p>
    <w:p w14:paraId="4E86E7C8" w14:textId="77777777" w:rsidR="00E03C11" w:rsidRPr="003B2883" w:rsidRDefault="00E03C11" w:rsidP="00E03C11">
      <w:pPr>
        <w:pStyle w:val="PL"/>
      </w:pPr>
      <w:r w:rsidRPr="003B2883">
        <w:t xml:space="preserve">          type: array</w:t>
      </w:r>
    </w:p>
    <w:p w14:paraId="2876D3C0" w14:textId="77777777" w:rsidR="00E03C11" w:rsidRPr="003B2883" w:rsidRDefault="00E03C11" w:rsidP="00E03C11">
      <w:pPr>
        <w:pStyle w:val="PL"/>
      </w:pPr>
      <w:r w:rsidRPr="003B2883">
        <w:t xml:space="preserve">          items:</w:t>
      </w:r>
    </w:p>
    <w:p w14:paraId="71A63C65" w14:textId="77777777" w:rsidR="00E03C11" w:rsidRPr="003B2883" w:rsidRDefault="00E03C11" w:rsidP="00E03C11">
      <w:pPr>
        <w:pStyle w:val="PL"/>
      </w:pPr>
      <w:r w:rsidRPr="003B2883">
        <w:t xml:space="preserve">            $ref: 'TS29571_CommonData.yaml#/components/schemas/Tai'</w:t>
      </w:r>
    </w:p>
    <w:p w14:paraId="1167F21E" w14:textId="77777777" w:rsidR="00E03C11" w:rsidRPr="003B2883" w:rsidRDefault="00E03C11" w:rsidP="00E03C11">
      <w:pPr>
        <w:pStyle w:val="PL"/>
      </w:pPr>
      <w:r w:rsidRPr="003B2883">
        <w:t xml:space="preserve">          minItems: 0</w:t>
      </w:r>
    </w:p>
    <w:p w14:paraId="5BC03373" w14:textId="77777777" w:rsidR="00C91BFE" w:rsidRPr="003B2883" w:rsidRDefault="00C91BFE" w:rsidP="00C91BFE">
      <w:pPr>
        <w:pStyle w:val="PL"/>
      </w:pPr>
      <w:r w:rsidRPr="003B2883">
        <w:t xml:space="preserve">      required:</w:t>
      </w:r>
    </w:p>
    <w:p w14:paraId="7782B8B6" w14:textId="33C2EDDD" w:rsidR="00C91BFE" w:rsidRPr="003B2883" w:rsidRDefault="00C91BFE" w:rsidP="00C91BFE">
      <w:pPr>
        <w:pStyle w:val="PL"/>
      </w:pPr>
      <w:r w:rsidRPr="003B2883">
        <w:t xml:space="preserve">        - </w:t>
      </w:r>
      <w:r w:rsidR="00D56B67" w:rsidRPr="003B2883">
        <w:t>taiList</w:t>
      </w:r>
    </w:p>
    <w:p w14:paraId="53D7F4C7" w14:textId="77777777" w:rsidR="00C91BFE" w:rsidRPr="003B2883" w:rsidRDefault="00C91BFE" w:rsidP="00C91BFE">
      <w:pPr>
        <w:pStyle w:val="PL"/>
      </w:pPr>
      <w:r w:rsidRPr="003B2883">
        <w:t xml:space="preserve">    UeContextTransferReqData:</w:t>
      </w:r>
    </w:p>
    <w:p w14:paraId="1ED664F7" w14:textId="77777777" w:rsidR="00C91BFE" w:rsidRPr="003B2883" w:rsidRDefault="00C91BFE" w:rsidP="00C91BFE">
      <w:pPr>
        <w:pStyle w:val="PL"/>
      </w:pPr>
      <w:r w:rsidRPr="003B2883">
        <w:t xml:space="preserve">      type: object</w:t>
      </w:r>
    </w:p>
    <w:p w14:paraId="21EC1613" w14:textId="77777777" w:rsidR="00C91BFE" w:rsidRPr="003B2883" w:rsidRDefault="00C91BFE" w:rsidP="00C91BFE">
      <w:pPr>
        <w:pStyle w:val="PL"/>
      </w:pPr>
      <w:r w:rsidRPr="003B2883">
        <w:t xml:space="preserve">      properties:</w:t>
      </w:r>
    </w:p>
    <w:p w14:paraId="79178F2C" w14:textId="77777777" w:rsidR="00C91BFE" w:rsidRPr="003B2883" w:rsidRDefault="00C91BFE" w:rsidP="00C91BFE">
      <w:pPr>
        <w:pStyle w:val="PL"/>
      </w:pPr>
      <w:r w:rsidRPr="003B2883">
        <w:t xml:space="preserve">        reason:</w:t>
      </w:r>
    </w:p>
    <w:p w14:paraId="17DC74A3" w14:textId="77777777" w:rsidR="00C91BFE" w:rsidRPr="003B2883" w:rsidRDefault="00C91BFE" w:rsidP="00C91BFE">
      <w:pPr>
        <w:pStyle w:val="PL"/>
      </w:pPr>
      <w:r w:rsidRPr="003B2883">
        <w:t xml:space="preserve">          $ref: '#/components/schemas/TransferReason'</w:t>
      </w:r>
    </w:p>
    <w:p w14:paraId="7F73492F" w14:textId="77777777" w:rsidR="00472E5D" w:rsidRPr="003B2883" w:rsidRDefault="00472E5D" w:rsidP="00472E5D">
      <w:pPr>
        <w:pStyle w:val="PL"/>
      </w:pPr>
      <w:r w:rsidRPr="003B2883">
        <w:t xml:space="preserve">        accessType:</w:t>
      </w:r>
    </w:p>
    <w:p w14:paraId="04CB8438" w14:textId="77777777" w:rsidR="00472E5D" w:rsidRPr="003B2883" w:rsidRDefault="00472E5D" w:rsidP="00472E5D">
      <w:pPr>
        <w:pStyle w:val="PL"/>
      </w:pPr>
      <w:r w:rsidRPr="003B2883">
        <w:t xml:space="preserve">          $ref: 'TS29571_CommonData.yaml#/components/schemas/AccessType'</w:t>
      </w:r>
    </w:p>
    <w:p w14:paraId="0E9BFA71" w14:textId="77777777" w:rsidR="00472E5D" w:rsidRPr="003B2883" w:rsidRDefault="00472E5D" w:rsidP="00472E5D">
      <w:pPr>
        <w:pStyle w:val="PL"/>
      </w:pPr>
      <w:r w:rsidRPr="003B2883">
        <w:t xml:space="preserve">        plmnId:</w:t>
      </w:r>
    </w:p>
    <w:p w14:paraId="10E366F8" w14:textId="77777777" w:rsidR="00472E5D" w:rsidRPr="003B2883" w:rsidRDefault="00472E5D" w:rsidP="00472E5D">
      <w:pPr>
        <w:pStyle w:val="PL"/>
      </w:pPr>
      <w:r w:rsidRPr="003B2883">
        <w:t xml:space="preserve">          $ref: 'TS29571_CommonData.yaml#/components/schemas/PlmnId'</w:t>
      </w:r>
    </w:p>
    <w:p w14:paraId="7EF1E81F" w14:textId="77777777" w:rsidR="00C91BFE" w:rsidRPr="003B2883" w:rsidRDefault="00C91BFE" w:rsidP="00C91BFE">
      <w:pPr>
        <w:pStyle w:val="PL"/>
      </w:pPr>
      <w:r w:rsidRPr="003B2883">
        <w:t xml:space="preserve">        regRequest:</w:t>
      </w:r>
    </w:p>
    <w:p w14:paraId="2162D7A9" w14:textId="77777777" w:rsidR="00C91BFE" w:rsidRPr="003B2883" w:rsidRDefault="00C91BFE" w:rsidP="00C91BFE">
      <w:pPr>
        <w:pStyle w:val="PL"/>
      </w:pPr>
      <w:r w:rsidRPr="003B2883">
        <w:t xml:space="preserve">          $ref: '#/components/schemas/N1MessageContainer'</w:t>
      </w:r>
    </w:p>
    <w:p w14:paraId="67F84589" w14:textId="77777777" w:rsidR="00C91BFE" w:rsidRPr="003B2883" w:rsidRDefault="00C91BFE" w:rsidP="00C91BFE">
      <w:pPr>
        <w:pStyle w:val="PL"/>
      </w:pPr>
      <w:r w:rsidRPr="003B2883">
        <w:t xml:space="preserve">        supportedFeatures:</w:t>
      </w:r>
    </w:p>
    <w:p w14:paraId="3A907C20" w14:textId="77777777" w:rsidR="00C91BFE" w:rsidRPr="003B2883" w:rsidRDefault="00C91BFE" w:rsidP="00C91BFE">
      <w:pPr>
        <w:pStyle w:val="PL"/>
      </w:pPr>
      <w:r w:rsidRPr="003B2883">
        <w:t xml:space="preserve">          $ref: 'TS29571_CommonData.yaml#/components/schemas/SupportedFeatures'</w:t>
      </w:r>
    </w:p>
    <w:p w14:paraId="53F6ABEB" w14:textId="77777777" w:rsidR="00C91BFE" w:rsidRPr="003B2883" w:rsidRDefault="00C91BFE" w:rsidP="00C91BFE">
      <w:pPr>
        <w:pStyle w:val="PL"/>
      </w:pPr>
      <w:r w:rsidRPr="003B2883">
        <w:t xml:space="preserve">      required:</w:t>
      </w:r>
    </w:p>
    <w:p w14:paraId="392E3D79" w14:textId="77777777" w:rsidR="00C91BFE" w:rsidRPr="003B2883" w:rsidRDefault="00C91BFE" w:rsidP="00C91BFE">
      <w:pPr>
        <w:pStyle w:val="PL"/>
      </w:pPr>
      <w:r w:rsidRPr="003B2883">
        <w:t xml:space="preserve">        - reason</w:t>
      </w:r>
    </w:p>
    <w:p w14:paraId="3DF92266" w14:textId="77777777" w:rsidR="00472E5D" w:rsidRPr="003B2883" w:rsidRDefault="00472E5D" w:rsidP="00472E5D">
      <w:pPr>
        <w:pStyle w:val="PL"/>
      </w:pPr>
      <w:r w:rsidRPr="003B2883">
        <w:t xml:space="preserve">        - accessType</w:t>
      </w:r>
    </w:p>
    <w:p w14:paraId="19A97BEC" w14:textId="77777777" w:rsidR="00C91BFE" w:rsidRPr="003B2883" w:rsidRDefault="00C91BFE" w:rsidP="00C91BFE">
      <w:pPr>
        <w:pStyle w:val="PL"/>
      </w:pPr>
      <w:bookmarkStart w:id="489" w:name="_Hlk531968307"/>
      <w:r w:rsidRPr="003B2883">
        <w:t xml:space="preserve">    UeContextTransferRspData:</w:t>
      </w:r>
    </w:p>
    <w:p w14:paraId="1603D08C" w14:textId="77777777" w:rsidR="00C91BFE" w:rsidRPr="003B2883" w:rsidRDefault="00C91BFE" w:rsidP="00C91BFE">
      <w:pPr>
        <w:pStyle w:val="PL"/>
      </w:pPr>
      <w:r w:rsidRPr="003B2883">
        <w:t xml:space="preserve">      type: object</w:t>
      </w:r>
    </w:p>
    <w:p w14:paraId="2B644D19" w14:textId="77777777" w:rsidR="00C91BFE" w:rsidRPr="003B2883" w:rsidRDefault="00C91BFE" w:rsidP="00C91BFE">
      <w:pPr>
        <w:pStyle w:val="PL"/>
      </w:pPr>
      <w:r w:rsidRPr="003B2883">
        <w:t xml:space="preserve">      properties:</w:t>
      </w:r>
    </w:p>
    <w:p w14:paraId="41EE8170" w14:textId="77777777" w:rsidR="00C91BFE" w:rsidRPr="003B2883" w:rsidRDefault="00C91BFE" w:rsidP="00C91BFE">
      <w:pPr>
        <w:pStyle w:val="PL"/>
      </w:pPr>
      <w:r w:rsidRPr="003B2883">
        <w:t xml:space="preserve">        ueContext:</w:t>
      </w:r>
    </w:p>
    <w:p w14:paraId="75E878DB" w14:textId="77777777" w:rsidR="00C91BFE" w:rsidRPr="003B2883" w:rsidRDefault="00C91BFE" w:rsidP="00C91BFE">
      <w:pPr>
        <w:pStyle w:val="PL"/>
      </w:pPr>
      <w:r w:rsidRPr="003B2883">
        <w:t xml:space="preserve">          $ref: '#/components/schemas/UeContext'</w:t>
      </w:r>
    </w:p>
    <w:p w14:paraId="54044D00" w14:textId="77777777" w:rsidR="00953085" w:rsidRPr="003B2883" w:rsidRDefault="00953085" w:rsidP="00953085">
      <w:pPr>
        <w:pStyle w:val="PL"/>
      </w:pPr>
      <w:r w:rsidRPr="003B2883">
        <w:t xml:space="preserve">        </w:t>
      </w:r>
      <w:r w:rsidRPr="003B2883">
        <w:rPr>
          <w:lang w:eastAsia="zh-CN"/>
        </w:rPr>
        <w:t>ueRadioCapability</w:t>
      </w:r>
      <w:r w:rsidRPr="003B2883">
        <w:t>:</w:t>
      </w:r>
    </w:p>
    <w:p w14:paraId="440AC8F3" w14:textId="5C1F9547" w:rsidR="00953085" w:rsidRPr="003B2883" w:rsidRDefault="00953085" w:rsidP="00953085">
      <w:pPr>
        <w:pStyle w:val="PL"/>
      </w:pPr>
      <w:r w:rsidRPr="003B2883">
        <w:t xml:space="preserve">          $ref: '#/components/schemas/</w:t>
      </w:r>
      <w:r w:rsidRPr="003B2883">
        <w:rPr>
          <w:lang w:val="en-US"/>
        </w:rPr>
        <w:t>N2InfoContent</w:t>
      </w:r>
      <w:r w:rsidRPr="003B2883">
        <w:t>'</w:t>
      </w:r>
    </w:p>
    <w:p w14:paraId="1A2CD0A2" w14:textId="77777777" w:rsidR="00926E08" w:rsidRPr="003B2883" w:rsidRDefault="00926E08" w:rsidP="00926E08">
      <w:pPr>
        <w:pStyle w:val="PL"/>
      </w:pPr>
      <w:r w:rsidRPr="003B2883">
        <w:t xml:space="preserve">        </w:t>
      </w:r>
      <w:r w:rsidRPr="003B2883">
        <w:rPr>
          <w:rFonts w:hint="eastAsia"/>
          <w:lang w:eastAsia="zh-CN"/>
        </w:rPr>
        <w:t>ueNbiotRadioCapability</w:t>
      </w:r>
      <w:r w:rsidRPr="003B2883">
        <w:t>:</w:t>
      </w:r>
    </w:p>
    <w:p w14:paraId="42AEB629" w14:textId="444C8C20" w:rsidR="00926E08" w:rsidRPr="003B2883" w:rsidRDefault="00926E08" w:rsidP="00926E08">
      <w:pPr>
        <w:pStyle w:val="PL"/>
      </w:pPr>
      <w:r w:rsidRPr="003B2883">
        <w:t xml:space="preserve">          $ref: '#/components/schemas/</w:t>
      </w:r>
      <w:r w:rsidRPr="003B2883">
        <w:rPr>
          <w:lang w:val="en-US"/>
        </w:rPr>
        <w:t>N2InfoContent</w:t>
      </w:r>
      <w:r w:rsidRPr="003B2883">
        <w:t>'</w:t>
      </w:r>
    </w:p>
    <w:p w14:paraId="12192F24" w14:textId="77777777" w:rsidR="00C91BFE" w:rsidRPr="003B2883" w:rsidRDefault="00C91BFE" w:rsidP="00C91BFE">
      <w:pPr>
        <w:pStyle w:val="PL"/>
      </w:pPr>
      <w:r w:rsidRPr="003B2883">
        <w:t xml:space="preserve">        supportedFeatures:</w:t>
      </w:r>
    </w:p>
    <w:p w14:paraId="6B3226D5" w14:textId="77777777" w:rsidR="00C91BFE" w:rsidRPr="003B2883" w:rsidRDefault="00C91BFE" w:rsidP="00C91BFE">
      <w:pPr>
        <w:pStyle w:val="PL"/>
      </w:pPr>
      <w:r w:rsidRPr="003B2883">
        <w:t xml:space="preserve">          $ref: 'TS29571_CommonData.yaml#/components/schemas/SupportedFeatures'</w:t>
      </w:r>
    </w:p>
    <w:p w14:paraId="7E08B768" w14:textId="77777777" w:rsidR="00C91BFE" w:rsidRPr="003B2883" w:rsidRDefault="00C91BFE" w:rsidP="00C91BFE">
      <w:pPr>
        <w:pStyle w:val="PL"/>
      </w:pPr>
      <w:r w:rsidRPr="003B2883">
        <w:t xml:space="preserve">      required:</w:t>
      </w:r>
    </w:p>
    <w:p w14:paraId="2F70FEB4" w14:textId="77777777" w:rsidR="00C91BFE" w:rsidRPr="003B2883" w:rsidRDefault="00C91BFE" w:rsidP="00C91BFE">
      <w:pPr>
        <w:pStyle w:val="PL"/>
      </w:pPr>
      <w:r w:rsidRPr="003B2883">
        <w:t xml:space="preserve">        - ueContext</w:t>
      </w:r>
    </w:p>
    <w:bookmarkEnd w:id="489"/>
    <w:p w14:paraId="0C0EE149" w14:textId="77777777" w:rsidR="00C91BFE" w:rsidRPr="003B2883" w:rsidRDefault="00C91BFE" w:rsidP="00C91BFE">
      <w:pPr>
        <w:pStyle w:val="PL"/>
      </w:pPr>
      <w:r w:rsidRPr="003B2883">
        <w:t xml:space="preserve">    UeContext:</w:t>
      </w:r>
    </w:p>
    <w:p w14:paraId="31E568F0" w14:textId="77777777" w:rsidR="00C91BFE" w:rsidRPr="003B2883" w:rsidRDefault="00C91BFE" w:rsidP="00C91BFE">
      <w:pPr>
        <w:pStyle w:val="PL"/>
      </w:pPr>
      <w:r w:rsidRPr="003B2883">
        <w:t xml:space="preserve">      type: object</w:t>
      </w:r>
    </w:p>
    <w:p w14:paraId="48F79A9A" w14:textId="77777777" w:rsidR="00C91BFE" w:rsidRPr="003B2883" w:rsidRDefault="00C91BFE" w:rsidP="00C91BFE">
      <w:pPr>
        <w:pStyle w:val="PL"/>
      </w:pPr>
      <w:r w:rsidRPr="003B2883">
        <w:t xml:space="preserve">      properties:</w:t>
      </w:r>
    </w:p>
    <w:p w14:paraId="5DF2D07F" w14:textId="77777777" w:rsidR="00C91BFE" w:rsidRPr="003B2883" w:rsidRDefault="00C91BFE" w:rsidP="00C91BFE">
      <w:pPr>
        <w:pStyle w:val="PL"/>
      </w:pPr>
      <w:r w:rsidRPr="003B2883">
        <w:t xml:space="preserve">        supi:</w:t>
      </w:r>
    </w:p>
    <w:p w14:paraId="47358E13" w14:textId="77777777" w:rsidR="00C91BFE" w:rsidRPr="003B2883" w:rsidRDefault="00C91BFE" w:rsidP="00C91BFE">
      <w:pPr>
        <w:pStyle w:val="PL"/>
      </w:pPr>
      <w:r w:rsidRPr="003B2883">
        <w:t xml:space="preserve">          $ref: 'TS29571_CommonData.yaml#/components/schemas/Supi'</w:t>
      </w:r>
    </w:p>
    <w:p w14:paraId="6C9844FE" w14:textId="77777777" w:rsidR="00C91BFE" w:rsidRPr="003B2883" w:rsidRDefault="00C91BFE" w:rsidP="00C91BFE">
      <w:pPr>
        <w:pStyle w:val="PL"/>
      </w:pPr>
      <w:r w:rsidRPr="003B2883">
        <w:t xml:space="preserve">        supiUnauthInd:</w:t>
      </w:r>
    </w:p>
    <w:p w14:paraId="289BB92A" w14:textId="77777777" w:rsidR="00C91BFE" w:rsidRPr="003B2883" w:rsidRDefault="00C91BFE" w:rsidP="00C91BFE">
      <w:pPr>
        <w:pStyle w:val="PL"/>
      </w:pPr>
      <w:r w:rsidRPr="003B2883">
        <w:t xml:space="preserve">          type: boolean</w:t>
      </w:r>
    </w:p>
    <w:p w14:paraId="791B4184" w14:textId="77777777" w:rsidR="00C91BFE" w:rsidRPr="003B2883" w:rsidRDefault="00C91BFE" w:rsidP="00C91BFE">
      <w:pPr>
        <w:pStyle w:val="PL"/>
      </w:pPr>
      <w:r w:rsidRPr="003B2883">
        <w:t xml:space="preserve">        gpsi</w:t>
      </w:r>
      <w:r w:rsidR="00CC61F8" w:rsidRPr="003B2883">
        <w:t>List</w:t>
      </w:r>
      <w:r w:rsidRPr="003B2883">
        <w:t>:</w:t>
      </w:r>
    </w:p>
    <w:p w14:paraId="25AD6D2D" w14:textId="77777777" w:rsidR="00C91BFE" w:rsidRPr="003B2883" w:rsidRDefault="00C91BFE" w:rsidP="00C91BFE">
      <w:pPr>
        <w:pStyle w:val="PL"/>
      </w:pPr>
      <w:r w:rsidRPr="003B2883">
        <w:t xml:space="preserve">          type: array</w:t>
      </w:r>
    </w:p>
    <w:p w14:paraId="09421385" w14:textId="77777777" w:rsidR="00C91BFE" w:rsidRPr="003B2883" w:rsidRDefault="00C91BFE" w:rsidP="00C91BFE">
      <w:pPr>
        <w:pStyle w:val="PL"/>
      </w:pPr>
      <w:r w:rsidRPr="003B2883">
        <w:t xml:space="preserve">          items:</w:t>
      </w:r>
    </w:p>
    <w:p w14:paraId="46F38353" w14:textId="77777777" w:rsidR="00C91BFE" w:rsidRPr="003B2883" w:rsidRDefault="00C91BFE" w:rsidP="00C91BFE">
      <w:pPr>
        <w:pStyle w:val="PL"/>
      </w:pPr>
      <w:r w:rsidRPr="003B2883">
        <w:t xml:space="preserve">            $ref: 'TS29571_CommonData.yaml#/components/schemas/Gpsi'</w:t>
      </w:r>
    </w:p>
    <w:p w14:paraId="0701CEDD" w14:textId="5D4A41D3" w:rsidR="00C91BFE" w:rsidRPr="003B2883" w:rsidRDefault="00C91BFE" w:rsidP="00C91BFE">
      <w:pPr>
        <w:pStyle w:val="PL"/>
      </w:pPr>
      <w:r w:rsidRPr="003B2883">
        <w:t xml:space="preserve">          minItems: </w:t>
      </w:r>
      <w:r w:rsidR="00B41241" w:rsidRPr="003B2883">
        <w:t>1</w:t>
      </w:r>
    </w:p>
    <w:p w14:paraId="6B69A13D" w14:textId="77777777" w:rsidR="00C91BFE" w:rsidRPr="003B2883" w:rsidRDefault="00C91BFE" w:rsidP="00C91BFE">
      <w:pPr>
        <w:pStyle w:val="PL"/>
      </w:pPr>
      <w:r w:rsidRPr="003B2883">
        <w:t xml:space="preserve">        pei:</w:t>
      </w:r>
    </w:p>
    <w:p w14:paraId="4E5BA0C3" w14:textId="77777777" w:rsidR="00C91BFE" w:rsidRPr="003B2883" w:rsidRDefault="00C91BFE" w:rsidP="00C91BFE">
      <w:pPr>
        <w:pStyle w:val="PL"/>
      </w:pPr>
      <w:r w:rsidRPr="003B2883">
        <w:t xml:space="preserve">          $ref: 'TS29571_CommonData.yaml#/components/schemas/Pei'</w:t>
      </w:r>
    </w:p>
    <w:p w14:paraId="2C333F91" w14:textId="77777777" w:rsidR="005159DF" w:rsidRPr="003B2883" w:rsidRDefault="005159DF" w:rsidP="005159DF">
      <w:pPr>
        <w:pStyle w:val="PL"/>
      </w:pPr>
      <w:r w:rsidRPr="003B2883">
        <w:t xml:space="preserve">        udmGroupId:</w:t>
      </w:r>
    </w:p>
    <w:p w14:paraId="451A78A4" w14:textId="77777777" w:rsidR="005159DF" w:rsidRPr="003B2883" w:rsidRDefault="005159DF" w:rsidP="005159DF">
      <w:pPr>
        <w:pStyle w:val="PL"/>
      </w:pPr>
      <w:r w:rsidRPr="003B2883">
        <w:t xml:space="preserve">          $ref: 'TS29571_CommonData.yaml#/components/schemas/NfGroupId'</w:t>
      </w:r>
    </w:p>
    <w:p w14:paraId="2392F2B0" w14:textId="77777777" w:rsidR="005159DF" w:rsidRPr="003B2883" w:rsidRDefault="005159DF" w:rsidP="005159DF">
      <w:pPr>
        <w:pStyle w:val="PL"/>
      </w:pPr>
      <w:r w:rsidRPr="003B2883">
        <w:t xml:space="preserve">        ausfGroupId:</w:t>
      </w:r>
    </w:p>
    <w:p w14:paraId="57750BE0" w14:textId="77777777" w:rsidR="005159DF" w:rsidRPr="003B2883" w:rsidRDefault="005159DF" w:rsidP="005159DF">
      <w:pPr>
        <w:pStyle w:val="PL"/>
      </w:pPr>
      <w:r w:rsidRPr="003B2883">
        <w:t xml:space="preserve">          $ref: 'TS29571_CommonData.yaml#/components/schemas/NfGroupId'</w:t>
      </w:r>
    </w:p>
    <w:p w14:paraId="40556438" w14:textId="77777777" w:rsidR="005159DF" w:rsidRPr="003B2883" w:rsidRDefault="005159DF" w:rsidP="005159DF">
      <w:pPr>
        <w:pStyle w:val="PL"/>
      </w:pPr>
      <w:r w:rsidRPr="003B2883">
        <w:t xml:space="preserve">        routingIndicator:</w:t>
      </w:r>
    </w:p>
    <w:p w14:paraId="26F29C00" w14:textId="77777777" w:rsidR="005159DF" w:rsidRPr="003B2883" w:rsidRDefault="005159DF" w:rsidP="005159DF">
      <w:pPr>
        <w:pStyle w:val="PL"/>
      </w:pPr>
      <w:r w:rsidRPr="003B2883">
        <w:t xml:space="preserve">          type: string</w:t>
      </w:r>
    </w:p>
    <w:p w14:paraId="445775CE" w14:textId="77777777" w:rsidR="00C91BFE" w:rsidRPr="003B2883" w:rsidRDefault="00C91BFE" w:rsidP="00C91BFE">
      <w:pPr>
        <w:pStyle w:val="PL"/>
      </w:pPr>
      <w:r w:rsidRPr="003B2883">
        <w:t xml:space="preserve">        group</w:t>
      </w:r>
      <w:r w:rsidR="00CC61F8" w:rsidRPr="003B2883">
        <w:t>List</w:t>
      </w:r>
      <w:r w:rsidRPr="003B2883">
        <w:t>:</w:t>
      </w:r>
    </w:p>
    <w:p w14:paraId="6A4F3673" w14:textId="77777777" w:rsidR="00C91BFE" w:rsidRPr="003B2883" w:rsidRDefault="00C91BFE" w:rsidP="00C91BFE">
      <w:pPr>
        <w:pStyle w:val="PL"/>
      </w:pPr>
      <w:r w:rsidRPr="003B2883">
        <w:t xml:space="preserve">          type: array</w:t>
      </w:r>
    </w:p>
    <w:p w14:paraId="7BE8D914" w14:textId="77777777" w:rsidR="00C91BFE" w:rsidRPr="003B2883" w:rsidRDefault="00C91BFE" w:rsidP="00C91BFE">
      <w:pPr>
        <w:pStyle w:val="PL"/>
      </w:pPr>
      <w:r w:rsidRPr="003B2883">
        <w:t xml:space="preserve">          items:</w:t>
      </w:r>
    </w:p>
    <w:p w14:paraId="2EDCC569" w14:textId="77777777" w:rsidR="00C91BFE" w:rsidRPr="003B2883" w:rsidRDefault="00C91BFE" w:rsidP="00C91BFE">
      <w:pPr>
        <w:pStyle w:val="PL"/>
      </w:pPr>
      <w:r w:rsidRPr="003B2883">
        <w:t xml:space="preserve">            $ref: 'TS29571_CommonData.yaml#/components/schemas/GroupId'</w:t>
      </w:r>
    </w:p>
    <w:p w14:paraId="668E0B68" w14:textId="04CC28FA" w:rsidR="00C91BFE" w:rsidRPr="003B2883" w:rsidRDefault="00C91BFE" w:rsidP="00C91BFE">
      <w:pPr>
        <w:pStyle w:val="PL"/>
      </w:pPr>
      <w:r w:rsidRPr="003B2883">
        <w:t xml:space="preserve">          minItems: </w:t>
      </w:r>
      <w:r w:rsidR="00B41241" w:rsidRPr="003B2883">
        <w:t>1</w:t>
      </w:r>
    </w:p>
    <w:p w14:paraId="725892CF" w14:textId="77777777" w:rsidR="00C91BFE" w:rsidRPr="003B2883" w:rsidRDefault="00C91BFE" w:rsidP="00C91BFE">
      <w:pPr>
        <w:pStyle w:val="PL"/>
      </w:pPr>
      <w:r w:rsidRPr="003B2883">
        <w:t xml:space="preserve">        drxParameter:</w:t>
      </w:r>
    </w:p>
    <w:p w14:paraId="4B04FCF8" w14:textId="77777777" w:rsidR="00C91BFE" w:rsidRPr="003B2883" w:rsidRDefault="00C91BFE" w:rsidP="00C91BFE">
      <w:pPr>
        <w:pStyle w:val="PL"/>
      </w:pPr>
      <w:r w:rsidRPr="003B2883">
        <w:t xml:space="preserve">          $ref: '#/components/schemas/DrxParameter'</w:t>
      </w:r>
    </w:p>
    <w:p w14:paraId="196993FB" w14:textId="77777777" w:rsidR="00C91BFE" w:rsidRPr="003B2883" w:rsidRDefault="00C91BFE" w:rsidP="00C91BFE">
      <w:pPr>
        <w:pStyle w:val="PL"/>
      </w:pPr>
      <w:r w:rsidRPr="003B2883">
        <w:t xml:space="preserve">        subRfsp:</w:t>
      </w:r>
    </w:p>
    <w:p w14:paraId="025ECE84" w14:textId="77777777" w:rsidR="00C91BFE" w:rsidRPr="003B2883" w:rsidRDefault="00C91BFE" w:rsidP="00C91BFE">
      <w:pPr>
        <w:pStyle w:val="PL"/>
      </w:pPr>
      <w:r w:rsidRPr="003B2883">
        <w:t xml:space="preserve">          $ref: 'TS29571_CommonData.yaml#/components/schemas/RfspIndex'</w:t>
      </w:r>
    </w:p>
    <w:p w14:paraId="0A2558A0" w14:textId="77777777" w:rsidR="00C91BFE" w:rsidRPr="003B2883" w:rsidRDefault="00C91BFE" w:rsidP="00C91BFE">
      <w:pPr>
        <w:pStyle w:val="PL"/>
      </w:pPr>
      <w:r w:rsidRPr="003B2883">
        <w:t xml:space="preserve">        usedRfsp:</w:t>
      </w:r>
    </w:p>
    <w:p w14:paraId="55C5AE38" w14:textId="77777777" w:rsidR="00C91BFE" w:rsidRPr="003B2883" w:rsidRDefault="00C91BFE" w:rsidP="00C91BFE">
      <w:pPr>
        <w:pStyle w:val="PL"/>
      </w:pPr>
      <w:r w:rsidRPr="003B2883">
        <w:t xml:space="preserve">          $ref: 'TS29571_CommonData.yaml#/components/schemas/RfspIndex'</w:t>
      </w:r>
    </w:p>
    <w:p w14:paraId="1BB97EBE" w14:textId="77777777" w:rsidR="00B56623" w:rsidRPr="003B2883" w:rsidRDefault="00B56623" w:rsidP="00B56623">
      <w:pPr>
        <w:pStyle w:val="PL"/>
      </w:pPr>
      <w:r w:rsidRPr="003B2883">
        <w:t xml:space="preserve">        subUeAmbr:</w:t>
      </w:r>
    </w:p>
    <w:p w14:paraId="363FF280" w14:textId="77777777" w:rsidR="00B56623" w:rsidRPr="003B2883" w:rsidRDefault="00B56623" w:rsidP="00B56623">
      <w:pPr>
        <w:pStyle w:val="PL"/>
      </w:pPr>
      <w:r w:rsidRPr="003B2883">
        <w:t xml:space="preserve">          $ref: 'TS29571_CommonData.yaml#/components/schemas/Ambr'</w:t>
      </w:r>
    </w:p>
    <w:p w14:paraId="4E46EA2C" w14:textId="77777777" w:rsidR="00C91BFE" w:rsidRPr="003B2883" w:rsidRDefault="00C91BFE" w:rsidP="00C91BFE">
      <w:pPr>
        <w:pStyle w:val="PL"/>
      </w:pPr>
      <w:r w:rsidRPr="003B2883">
        <w:t xml:space="preserve">        smsSupport:</w:t>
      </w:r>
    </w:p>
    <w:p w14:paraId="11927361" w14:textId="77777777" w:rsidR="00C91BFE" w:rsidRPr="003B2883" w:rsidRDefault="00C91BFE" w:rsidP="00C91BFE">
      <w:pPr>
        <w:pStyle w:val="PL"/>
      </w:pPr>
      <w:r w:rsidRPr="003B2883">
        <w:t xml:space="preserve">          $ref: '#/components/schemas/SmsSupport'</w:t>
      </w:r>
    </w:p>
    <w:p w14:paraId="3A60F81A" w14:textId="77777777" w:rsidR="00C91BFE" w:rsidRPr="003B2883" w:rsidRDefault="00C91BFE" w:rsidP="00C91BFE">
      <w:pPr>
        <w:pStyle w:val="PL"/>
      </w:pPr>
      <w:r w:rsidRPr="003B2883">
        <w:t xml:space="preserve">        smsfId:</w:t>
      </w:r>
    </w:p>
    <w:p w14:paraId="351AC933" w14:textId="77777777" w:rsidR="00C91BFE" w:rsidRPr="003B2883" w:rsidRDefault="00C91BFE" w:rsidP="00C91BFE">
      <w:pPr>
        <w:pStyle w:val="PL"/>
      </w:pPr>
      <w:r w:rsidRPr="003B2883">
        <w:t xml:space="preserve">          $ref: 'TS29571_CommonData.yaml#/components/schemas/NfInstanceId'</w:t>
      </w:r>
    </w:p>
    <w:p w14:paraId="5FA57581" w14:textId="77777777" w:rsidR="00C91BFE" w:rsidRPr="003B2883" w:rsidRDefault="00C91BFE" w:rsidP="00C91BFE">
      <w:pPr>
        <w:pStyle w:val="PL"/>
      </w:pPr>
      <w:r w:rsidRPr="003B2883">
        <w:t xml:space="preserve">        seafData:</w:t>
      </w:r>
    </w:p>
    <w:p w14:paraId="6999B6BE" w14:textId="77777777" w:rsidR="00C91BFE" w:rsidRPr="003B2883" w:rsidRDefault="00C91BFE" w:rsidP="00C91BFE">
      <w:pPr>
        <w:pStyle w:val="PL"/>
      </w:pPr>
      <w:r w:rsidRPr="003B2883">
        <w:t xml:space="preserve">          $ref: '#/components/schemas/SeafData'</w:t>
      </w:r>
    </w:p>
    <w:p w14:paraId="490491E8" w14:textId="274CB2D3" w:rsidR="00616C3D" w:rsidRPr="003B2883" w:rsidRDefault="00616C3D" w:rsidP="00616C3D">
      <w:pPr>
        <w:pStyle w:val="PL"/>
      </w:pPr>
      <w:r w:rsidRPr="003B2883">
        <w:t xml:space="preserve">        5g</w:t>
      </w:r>
      <w:r w:rsidR="00062AD5" w:rsidRPr="003B2883">
        <w:t>M</w:t>
      </w:r>
      <w:r w:rsidRPr="003B2883">
        <w:t>mCapability:</w:t>
      </w:r>
    </w:p>
    <w:p w14:paraId="4F5E46EC" w14:textId="4474FE60" w:rsidR="00616C3D" w:rsidRPr="003B2883" w:rsidRDefault="00616C3D" w:rsidP="00616C3D">
      <w:pPr>
        <w:pStyle w:val="PL"/>
      </w:pPr>
      <w:r w:rsidRPr="003B2883">
        <w:lastRenderedPageBreak/>
        <w:t xml:space="preserve">          $ref: '#/components/schemas/5</w:t>
      </w:r>
      <w:r w:rsidR="00062AD5" w:rsidRPr="003B2883">
        <w:t>GM</w:t>
      </w:r>
      <w:r w:rsidRPr="003B2883">
        <w:t>mCapability'</w:t>
      </w:r>
    </w:p>
    <w:p w14:paraId="6ED3BD2C" w14:textId="77777777" w:rsidR="00C91BFE" w:rsidRPr="003B2883" w:rsidRDefault="00C91BFE" w:rsidP="00C91BFE">
      <w:pPr>
        <w:pStyle w:val="PL"/>
      </w:pPr>
      <w:r w:rsidRPr="003B2883">
        <w:t xml:space="preserve">        pcfId:</w:t>
      </w:r>
    </w:p>
    <w:p w14:paraId="4C0D4156" w14:textId="77777777" w:rsidR="00C91BFE" w:rsidRPr="003B2883" w:rsidRDefault="00C91BFE" w:rsidP="00C91BFE">
      <w:pPr>
        <w:pStyle w:val="PL"/>
      </w:pPr>
      <w:r w:rsidRPr="003B2883">
        <w:t xml:space="preserve">          $ref: 'TS29571_CommonData.yaml#/components/schemas/NfInstanceId'</w:t>
      </w:r>
    </w:p>
    <w:p w14:paraId="33905FED" w14:textId="77777777" w:rsidR="009549F6" w:rsidRPr="003B2883" w:rsidRDefault="009549F6" w:rsidP="009549F6">
      <w:pPr>
        <w:pStyle w:val="PL"/>
      </w:pPr>
      <w:r w:rsidRPr="003B2883">
        <w:t xml:space="preserve">        pcfAmPolicyUri:</w:t>
      </w:r>
    </w:p>
    <w:p w14:paraId="44BCDF37" w14:textId="77777777" w:rsidR="009549F6" w:rsidRPr="003B2883" w:rsidRDefault="009549F6" w:rsidP="009549F6">
      <w:pPr>
        <w:pStyle w:val="PL"/>
      </w:pPr>
      <w:r w:rsidRPr="003B2883">
        <w:t xml:space="preserve">          $ref: 'TS29571_CommonData.yaml#/components/schemas/Uri'</w:t>
      </w:r>
    </w:p>
    <w:p w14:paraId="1CCC0BD6" w14:textId="77777777" w:rsidR="009549F6" w:rsidRPr="003B2883" w:rsidRDefault="009549F6" w:rsidP="009549F6">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5AEED5D3" w14:textId="77777777" w:rsidR="009549F6" w:rsidRPr="003B2883" w:rsidRDefault="009549F6" w:rsidP="009549F6">
      <w:pPr>
        <w:pStyle w:val="PL"/>
        <w:rPr>
          <w:lang w:eastAsia="zh-CN"/>
        </w:rPr>
      </w:pPr>
      <w:r w:rsidRPr="003B2883">
        <w:rPr>
          <w:lang w:eastAsia="zh-CN"/>
        </w:rPr>
        <w:t xml:space="preserve">          type: array</w:t>
      </w:r>
    </w:p>
    <w:p w14:paraId="178DEBA0" w14:textId="77777777" w:rsidR="009549F6" w:rsidRPr="003B2883" w:rsidRDefault="009549F6" w:rsidP="009549F6">
      <w:pPr>
        <w:pStyle w:val="PL"/>
        <w:rPr>
          <w:lang w:eastAsia="zh-CN"/>
        </w:rPr>
      </w:pPr>
      <w:r w:rsidRPr="003B2883">
        <w:rPr>
          <w:lang w:eastAsia="zh-CN"/>
        </w:rPr>
        <w:t xml:space="preserve">          items:</w:t>
      </w:r>
    </w:p>
    <w:p w14:paraId="3A952926" w14:textId="582C1398" w:rsidR="009549F6" w:rsidRPr="003B2883" w:rsidRDefault="009549F6" w:rsidP="009549F6">
      <w:pPr>
        <w:pStyle w:val="PL"/>
      </w:pPr>
      <w:r w:rsidRPr="003B2883">
        <w:rPr>
          <w:lang w:eastAsia="zh-CN"/>
        </w:rPr>
        <w:t xml:space="preserve">            $ref: '</w:t>
      </w:r>
      <w:r w:rsidRPr="003B2883">
        <w:t>#/components/schemas/PolicyReqTrigger'</w:t>
      </w:r>
    </w:p>
    <w:p w14:paraId="07587059" w14:textId="4D4E05E4" w:rsidR="009549F6" w:rsidRPr="003B2883" w:rsidRDefault="009549F6" w:rsidP="009549F6">
      <w:pPr>
        <w:pStyle w:val="PL"/>
      </w:pPr>
      <w:r w:rsidRPr="003B2883">
        <w:rPr>
          <w:lang w:eastAsia="zh-CN"/>
        </w:rPr>
        <w:t xml:space="preserve">          </w:t>
      </w:r>
      <w:r w:rsidRPr="003B2883">
        <w:t xml:space="preserve">minItems: </w:t>
      </w:r>
      <w:r w:rsidR="00B41241" w:rsidRPr="003B2883">
        <w:t>1</w:t>
      </w:r>
    </w:p>
    <w:p w14:paraId="1E30B30E" w14:textId="77777777" w:rsidR="008A02F3" w:rsidRPr="003B2883" w:rsidRDefault="008A02F3" w:rsidP="008A02F3">
      <w:pPr>
        <w:pStyle w:val="PL"/>
      </w:pPr>
      <w:r w:rsidRPr="003B2883">
        <w:t xml:space="preserve">        pcfUePolicyUri:</w:t>
      </w:r>
    </w:p>
    <w:p w14:paraId="4D51D489" w14:textId="77777777" w:rsidR="008A02F3" w:rsidRPr="003B2883" w:rsidRDefault="008A02F3" w:rsidP="008A02F3">
      <w:pPr>
        <w:pStyle w:val="PL"/>
      </w:pPr>
      <w:r w:rsidRPr="003B2883">
        <w:t xml:space="preserve">          $ref: 'TS29571_CommonData.yaml#/components/schemas/Uri'</w:t>
      </w:r>
    </w:p>
    <w:p w14:paraId="57536B4D" w14:textId="77777777" w:rsidR="008A02F3" w:rsidRPr="003B2883" w:rsidRDefault="008A02F3" w:rsidP="008A02F3">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36485984" w14:textId="77777777" w:rsidR="008A02F3" w:rsidRPr="003B2883" w:rsidRDefault="008A02F3" w:rsidP="008A02F3">
      <w:pPr>
        <w:pStyle w:val="PL"/>
        <w:rPr>
          <w:lang w:eastAsia="zh-CN"/>
        </w:rPr>
      </w:pPr>
      <w:r w:rsidRPr="003B2883">
        <w:rPr>
          <w:lang w:eastAsia="zh-CN"/>
        </w:rPr>
        <w:t xml:space="preserve">          type: array</w:t>
      </w:r>
    </w:p>
    <w:p w14:paraId="109EF00D" w14:textId="77777777" w:rsidR="008A02F3" w:rsidRPr="003B2883" w:rsidRDefault="008A02F3" w:rsidP="008A02F3">
      <w:pPr>
        <w:pStyle w:val="PL"/>
        <w:rPr>
          <w:lang w:eastAsia="zh-CN"/>
        </w:rPr>
      </w:pPr>
      <w:r w:rsidRPr="003B2883">
        <w:rPr>
          <w:lang w:eastAsia="zh-CN"/>
        </w:rPr>
        <w:t xml:space="preserve">          items:</w:t>
      </w:r>
    </w:p>
    <w:p w14:paraId="3C6BE70F" w14:textId="77777777" w:rsidR="008A02F3" w:rsidRPr="003B2883" w:rsidRDefault="008A02F3" w:rsidP="008A02F3">
      <w:pPr>
        <w:pStyle w:val="PL"/>
      </w:pPr>
      <w:r w:rsidRPr="003B2883">
        <w:rPr>
          <w:lang w:eastAsia="zh-CN"/>
        </w:rPr>
        <w:t xml:space="preserve">            $ref: '</w:t>
      </w:r>
      <w:r w:rsidRPr="003B2883">
        <w:t>#/components/schemas/PolicyReqTrigger'</w:t>
      </w:r>
    </w:p>
    <w:p w14:paraId="4544E8C6" w14:textId="128BF71B" w:rsidR="008A02F3" w:rsidRPr="003B2883" w:rsidRDefault="008A02F3" w:rsidP="008A02F3">
      <w:pPr>
        <w:pStyle w:val="PL"/>
      </w:pPr>
      <w:r w:rsidRPr="003B2883">
        <w:rPr>
          <w:lang w:eastAsia="zh-CN"/>
        </w:rPr>
        <w:t xml:space="preserve">          </w:t>
      </w:r>
      <w:r w:rsidRPr="003B2883">
        <w:t>minItems: 1</w:t>
      </w:r>
    </w:p>
    <w:p w14:paraId="66DABC21" w14:textId="77777777" w:rsidR="00C91BFE" w:rsidRPr="003B2883" w:rsidRDefault="00C91BFE" w:rsidP="00C91BFE">
      <w:pPr>
        <w:pStyle w:val="PL"/>
      </w:pPr>
      <w:r w:rsidRPr="003B2883">
        <w:t xml:space="preserve">        hpcfId:</w:t>
      </w:r>
    </w:p>
    <w:p w14:paraId="707027DC" w14:textId="77777777" w:rsidR="00C91BFE" w:rsidRPr="003B2883" w:rsidRDefault="00C91BFE" w:rsidP="00C91BFE">
      <w:pPr>
        <w:pStyle w:val="PL"/>
      </w:pPr>
      <w:r w:rsidRPr="003B2883">
        <w:t xml:space="preserve">          $ref: 'TS29571_CommonData.yaml#/components/schemas/NfInstanceId'</w:t>
      </w:r>
    </w:p>
    <w:p w14:paraId="19B61604" w14:textId="77777777" w:rsidR="0047048E" w:rsidRPr="003B2883" w:rsidRDefault="0047048E" w:rsidP="0047048E">
      <w:pPr>
        <w:pStyle w:val="PL"/>
        <w:rPr>
          <w:lang w:val="en-US"/>
        </w:rPr>
      </w:pPr>
      <w:r w:rsidRPr="003B2883">
        <w:rPr>
          <w:lang w:val="en-US"/>
        </w:rPr>
        <w:t xml:space="preserve">        restrictedRatList:</w:t>
      </w:r>
    </w:p>
    <w:p w14:paraId="79774AED" w14:textId="77777777" w:rsidR="0047048E" w:rsidRPr="003B2883" w:rsidRDefault="0047048E" w:rsidP="0047048E">
      <w:pPr>
        <w:pStyle w:val="PL"/>
        <w:rPr>
          <w:lang w:val="en-US"/>
        </w:rPr>
      </w:pPr>
      <w:r w:rsidRPr="003B2883">
        <w:rPr>
          <w:lang w:val="en-US"/>
        </w:rPr>
        <w:t xml:space="preserve">          type: array</w:t>
      </w:r>
    </w:p>
    <w:p w14:paraId="70825E21" w14:textId="77777777" w:rsidR="0047048E" w:rsidRPr="003B2883" w:rsidRDefault="0047048E" w:rsidP="0047048E">
      <w:pPr>
        <w:pStyle w:val="PL"/>
        <w:rPr>
          <w:lang w:val="en-US"/>
        </w:rPr>
      </w:pPr>
      <w:r w:rsidRPr="003B2883">
        <w:rPr>
          <w:lang w:val="en-US"/>
        </w:rPr>
        <w:t xml:space="preserve">          items:</w:t>
      </w:r>
    </w:p>
    <w:p w14:paraId="546217E4"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#/components/schemas/RatType'</w:t>
      </w:r>
    </w:p>
    <w:p w14:paraId="523B6210" w14:textId="21B24882" w:rsidR="0047048E" w:rsidRPr="003B2883" w:rsidRDefault="0047048E" w:rsidP="0047048E">
      <w:pPr>
        <w:pStyle w:val="PL"/>
      </w:pPr>
      <w:r w:rsidRPr="003B2883">
        <w:t xml:space="preserve">          minItems: </w:t>
      </w:r>
      <w:r w:rsidR="00B41241" w:rsidRPr="003B2883">
        <w:t>1</w:t>
      </w:r>
    </w:p>
    <w:p w14:paraId="4B2DF0A7" w14:textId="77777777" w:rsidR="0047048E" w:rsidRPr="003B2883" w:rsidRDefault="0047048E" w:rsidP="0047048E">
      <w:pPr>
        <w:pStyle w:val="PL"/>
        <w:rPr>
          <w:lang w:val="en-US"/>
        </w:rPr>
      </w:pPr>
      <w:r w:rsidRPr="003B2883">
        <w:rPr>
          <w:lang w:val="en-US"/>
        </w:rPr>
        <w:t xml:space="preserve">        forbiddenAreaList:</w:t>
      </w:r>
    </w:p>
    <w:p w14:paraId="3C7625A3" w14:textId="77777777" w:rsidR="0047048E" w:rsidRPr="003B2883" w:rsidRDefault="0047048E" w:rsidP="0047048E">
      <w:pPr>
        <w:pStyle w:val="PL"/>
        <w:rPr>
          <w:lang w:val="en-US"/>
        </w:rPr>
      </w:pPr>
      <w:r w:rsidRPr="003B2883">
        <w:rPr>
          <w:lang w:val="en-US"/>
        </w:rPr>
        <w:t xml:space="preserve">          type: array</w:t>
      </w:r>
    </w:p>
    <w:p w14:paraId="1B8EB86E" w14:textId="77777777" w:rsidR="0047048E" w:rsidRPr="003B2883" w:rsidRDefault="0047048E" w:rsidP="0047048E">
      <w:pPr>
        <w:pStyle w:val="PL"/>
        <w:rPr>
          <w:lang w:val="en-US"/>
        </w:rPr>
      </w:pPr>
      <w:r w:rsidRPr="003B2883">
        <w:rPr>
          <w:lang w:val="en-US"/>
        </w:rPr>
        <w:t xml:space="preserve">          items:</w:t>
      </w:r>
    </w:p>
    <w:p w14:paraId="4D46221C"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#/components/schemas/Area'</w:t>
      </w:r>
    </w:p>
    <w:p w14:paraId="16977752" w14:textId="4F945654" w:rsidR="0047048E" w:rsidRPr="003B2883" w:rsidRDefault="0047048E" w:rsidP="0047048E">
      <w:pPr>
        <w:pStyle w:val="PL"/>
      </w:pPr>
      <w:r w:rsidRPr="003B2883">
        <w:t xml:space="preserve">          minItems: </w:t>
      </w:r>
      <w:r w:rsidR="00B41241" w:rsidRPr="003B2883">
        <w:t>1</w:t>
      </w:r>
    </w:p>
    <w:p w14:paraId="4BC954E3" w14:textId="77777777" w:rsidR="0047048E" w:rsidRPr="003B2883" w:rsidRDefault="0047048E" w:rsidP="0047048E">
      <w:pPr>
        <w:pStyle w:val="PL"/>
        <w:rPr>
          <w:lang w:val="en-US"/>
        </w:rPr>
      </w:pPr>
      <w:r w:rsidRPr="003B2883">
        <w:rPr>
          <w:lang w:val="en-US"/>
        </w:rPr>
        <w:t xml:space="preserve">        serviceAreaRestriction:</w:t>
      </w:r>
    </w:p>
    <w:p w14:paraId="05CA68FA"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4129F07F" w14:textId="77777777" w:rsidR="0047048E" w:rsidRPr="003B2883" w:rsidRDefault="0047048E" w:rsidP="0047048E">
      <w:pPr>
        <w:pStyle w:val="PL"/>
        <w:rPr>
          <w:lang w:val="en-US"/>
        </w:rPr>
      </w:pPr>
      <w:r w:rsidRPr="003B2883">
        <w:rPr>
          <w:lang w:val="en-US"/>
        </w:rPr>
        <w:t xml:space="preserve">        restrictedCoreNwTypeList:</w:t>
      </w:r>
    </w:p>
    <w:p w14:paraId="00FC2264" w14:textId="77777777" w:rsidR="0047048E" w:rsidRPr="003B2883" w:rsidRDefault="0047048E" w:rsidP="0047048E">
      <w:pPr>
        <w:pStyle w:val="PL"/>
        <w:rPr>
          <w:lang w:val="en-US"/>
        </w:rPr>
      </w:pPr>
      <w:r w:rsidRPr="003B2883">
        <w:rPr>
          <w:lang w:val="en-US"/>
        </w:rPr>
        <w:t xml:space="preserve">          type: array</w:t>
      </w:r>
    </w:p>
    <w:p w14:paraId="63BFF92B" w14:textId="77777777" w:rsidR="0047048E" w:rsidRPr="003B2883" w:rsidRDefault="0047048E" w:rsidP="0047048E">
      <w:pPr>
        <w:pStyle w:val="PL"/>
        <w:rPr>
          <w:lang w:val="en-US"/>
        </w:rPr>
      </w:pPr>
      <w:r w:rsidRPr="003B2883">
        <w:rPr>
          <w:lang w:val="en-US"/>
        </w:rPr>
        <w:t xml:space="preserve">          items:</w:t>
      </w:r>
    </w:p>
    <w:p w14:paraId="56C6D238"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#/components/schemas/CoreNetworkType'</w:t>
      </w:r>
    </w:p>
    <w:p w14:paraId="247B8D5B" w14:textId="08C0A9B6" w:rsidR="0047048E" w:rsidRPr="003B2883" w:rsidRDefault="0047048E" w:rsidP="0047048E">
      <w:pPr>
        <w:pStyle w:val="PL"/>
      </w:pPr>
      <w:r w:rsidRPr="003B2883">
        <w:t xml:space="preserve">          minItems: </w:t>
      </w:r>
      <w:r w:rsidR="00B41241" w:rsidRPr="003B2883">
        <w:t>1</w:t>
      </w:r>
    </w:p>
    <w:p w14:paraId="32EA9BD3" w14:textId="77777777" w:rsidR="00C91BFE" w:rsidRPr="003B2883" w:rsidRDefault="00C91BFE" w:rsidP="00C91BFE">
      <w:pPr>
        <w:pStyle w:val="PL"/>
      </w:pPr>
      <w:r w:rsidRPr="003B2883">
        <w:t xml:space="preserve">        eventSubscription</w:t>
      </w:r>
      <w:r w:rsidR="009549F6" w:rsidRPr="003B2883">
        <w:t>List</w:t>
      </w:r>
      <w:r w:rsidRPr="003B2883">
        <w:t>:</w:t>
      </w:r>
    </w:p>
    <w:p w14:paraId="6D68B73B" w14:textId="77777777" w:rsidR="00C91BFE" w:rsidRPr="003B2883" w:rsidRDefault="00C91BFE" w:rsidP="00C91BFE">
      <w:pPr>
        <w:pStyle w:val="PL"/>
      </w:pPr>
      <w:r w:rsidRPr="003B2883">
        <w:t xml:space="preserve">          type: array</w:t>
      </w:r>
    </w:p>
    <w:p w14:paraId="654A3A82" w14:textId="77777777" w:rsidR="00C91BFE" w:rsidRPr="003B2883" w:rsidRDefault="00C91BFE" w:rsidP="00C91BFE">
      <w:pPr>
        <w:pStyle w:val="PL"/>
      </w:pPr>
      <w:r w:rsidRPr="003B2883">
        <w:t xml:space="preserve">          items:</w:t>
      </w:r>
    </w:p>
    <w:p w14:paraId="6BB3729A" w14:textId="77777777" w:rsidR="00C91BFE" w:rsidRPr="003B2883" w:rsidRDefault="00C91BFE" w:rsidP="00C91BFE">
      <w:pPr>
        <w:pStyle w:val="PL"/>
      </w:pPr>
      <w:r w:rsidRPr="003B2883">
        <w:t xml:space="preserve">            $ref: 'TS29518_Namf_EventExposure.yaml#/components/schemas/AmfEventSubscription'</w:t>
      </w:r>
    </w:p>
    <w:p w14:paraId="5E4074EE" w14:textId="623B72BF" w:rsidR="00C91BFE" w:rsidRPr="003B2883" w:rsidRDefault="00C91BFE" w:rsidP="00C91BFE">
      <w:pPr>
        <w:pStyle w:val="PL"/>
      </w:pPr>
      <w:r w:rsidRPr="003B2883">
        <w:t xml:space="preserve">          minItems: </w:t>
      </w:r>
      <w:r w:rsidR="00B41241" w:rsidRPr="003B2883">
        <w:t>1</w:t>
      </w:r>
    </w:p>
    <w:p w14:paraId="69D2B962" w14:textId="77777777" w:rsidR="00C91BFE" w:rsidRPr="003B2883" w:rsidRDefault="00C91BFE" w:rsidP="00C91BFE">
      <w:pPr>
        <w:pStyle w:val="PL"/>
      </w:pPr>
      <w:r w:rsidRPr="003B2883">
        <w:t xml:space="preserve">        mmContext</w:t>
      </w:r>
      <w:r w:rsidR="009549F6" w:rsidRPr="003B2883">
        <w:t>List</w:t>
      </w:r>
      <w:r w:rsidRPr="003B2883">
        <w:t>:</w:t>
      </w:r>
    </w:p>
    <w:p w14:paraId="541EC628" w14:textId="77777777" w:rsidR="00C91BFE" w:rsidRPr="003B2883" w:rsidRDefault="00C91BFE" w:rsidP="00C91BFE">
      <w:pPr>
        <w:pStyle w:val="PL"/>
      </w:pPr>
      <w:r w:rsidRPr="003B2883">
        <w:t xml:space="preserve">          type: array</w:t>
      </w:r>
    </w:p>
    <w:p w14:paraId="3BA4D967" w14:textId="77777777" w:rsidR="00C91BFE" w:rsidRPr="003B2883" w:rsidRDefault="00C91BFE" w:rsidP="00C91BFE">
      <w:pPr>
        <w:pStyle w:val="PL"/>
      </w:pPr>
      <w:r w:rsidRPr="003B2883">
        <w:t xml:space="preserve">          items:</w:t>
      </w:r>
    </w:p>
    <w:p w14:paraId="3E351B56" w14:textId="77777777" w:rsidR="00C91BFE" w:rsidRPr="003B2883" w:rsidRDefault="00C91BFE" w:rsidP="00C91BFE">
      <w:pPr>
        <w:pStyle w:val="PL"/>
      </w:pPr>
      <w:r w:rsidRPr="003B2883">
        <w:t xml:space="preserve">            $ref: '#/components/schemas/MmContext'</w:t>
      </w:r>
    </w:p>
    <w:p w14:paraId="166680B2" w14:textId="1DADFC1B" w:rsidR="00C91BFE" w:rsidRPr="003B2883" w:rsidRDefault="00C91BFE" w:rsidP="00C91BFE">
      <w:pPr>
        <w:pStyle w:val="PL"/>
      </w:pPr>
      <w:r w:rsidRPr="003B2883">
        <w:t xml:space="preserve">          minItems: </w:t>
      </w:r>
      <w:r w:rsidR="00B41241" w:rsidRPr="003B2883">
        <w:t>1</w:t>
      </w:r>
    </w:p>
    <w:p w14:paraId="7563E6F5" w14:textId="77777777" w:rsidR="00C91BFE" w:rsidRPr="003B2883" w:rsidRDefault="00C91BFE" w:rsidP="00C91BFE">
      <w:pPr>
        <w:pStyle w:val="PL"/>
      </w:pPr>
      <w:r w:rsidRPr="003B2883">
        <w:t xml:space="preserve">          maxItems: 2</w:t>
      </w:r>
    </w:p>
    <w:p w14:paraId="14A02AFC" w14:textId="77777777" w:rsidR="00C91BFE" w:rsidRPr="003B2883" w:rsidRDefault="00C91BFE" w:rsidP="00C91BFE">
      <w:pPr>
        <w:pStyle w:val="PL"/>
      </w:pPr>
      <w:r w:rsidRPr="003B2883">
        <w:t xml:space="preserve">        sessionContext</w:t>
      </w:r>
      <w:r w:rsidR="009549F6" w:rsidRPr="003B2883">
        <w:t>List</w:t>
      </w:r>
      <w:r w:rsidRPr="003B2883">
        <w:t>:</w:t>
      </w:r>
    </w:p>
    <w:p w14:paraId="5F9DC143" w14:textId="77777777" w:rsidR="00C91BFE" w:rsidRPr="003B2883" w:rsidRDefault="00C91BFE" w:rsidP="00C91BFE">
      <w:pPr>
        <w:pStyle w:val="PL"/>
      </w:pPr>
      <w:r w:rsidRPr="003B2883">
        <w:t xml:space="preserve">          type: array</w:t>
      </w:r>
    </w:p>
    <w:p w14:paraId="420C1EA0" w14:textId="77777777" w:rsidR="00C91BFE" w:rsidRPr="003B2883" w:rsidRDefault="00C91BFE" w:rsidP="00C91BFE">
      <w:pPr>
        <w:pStyle w:val="PL"/>
      </w:pPr>
      <w:r w:rsidRPr="003B2883">
        <w:t xml:space="preserve">          items:</w:t>
      </w:r>
    </w:p>
    <w:p w14:paraId="65FFC08E" w14:textId="77777777" w:rsidR="00C91BFE" w:rsidRPr="003B2883" w:rsidRDefault="00C91BFE" w:rsidP="00C91BFE">
      <w:pPr>
        <w:pStyle w:val="PL"/>
      </w:pPr>
      <w:r w:rsidRPr="003B2883">
        <w:t xml:space="preserve">            $ref: '#/components/schemas/PduSessionContext'</w:t>
      </w:r>
    </w:p>
    <w:p w14:paraId="1F8AFF06" w14:textId="36AD4ECF" w:rsidR="00C91BFE" w:rsidRPr="003B2883" w:rsidRDefault="00C91BFE" w:rsidP="00C91BFE">
      <w:pPr>
        <w:pStyle w:val="PL"/>
      </w:pPr>
      <w:r w:rsidRPr="003B2883">
        <w:t xml:space="preserve">          minItems: </w:t>
      </w:r>
      <w:r w:rsidR="00B41241" w:rsidRPr="003B2883">
        <w:t>1</w:t>
      </w:r>
    </w:p>
    <w:p w14:paraId="32665130" w14:textId="77777777" w:rsidR="00CB1808" w:rsidRPr="003B2883" w:rsidRDefault="00CB1808" w:rsidP="00CB1808">
      <w:pPr>
        <w:pStyle w:val="PL"/>
        <w:rPr>
          <w:lang w:val="en-US"/>
        </w:rPr>
      </w:pPr>
      <w:r w:rsidRPr="003B2883">
        <w:rPr>
          <w:lang w:val="en-US"/>
        </w:rPr>
        <w:t xml:space="preserve">        traceData:</w:t>
      </w:r>
    </w:p>
    <w:p w14:paraId="1A456745" w14:textId="4C43A13F" w:rsidR="00CB1808" w:rsidRPr="003B2883" w:rsidRDefault="00CB1808" w:rsidP="00CB1808">
      <w:pPr>
        <w:pStyle w:val="PL"/>
        <w:rPr>
          <w:lang w:val="en-US"/>
        </w:rPr>
      </w:pPr>
      <w:r w:rsidRPr="003B2883">
        <w:rPr>
          <w:lang w:val="en-US"/>
        </w:rPr>
        <w:t xml:space="preserve">          $ref: 'TS29571_CommonData.yaml#/components/schemas/TraceData'</w:t>
      </w:r>
    </w:p>
    <w:p w14:paraId="4290B178" w14:textId="1E7E5F7D" w:rsidR="00CC3358" w:rsidRPr="003B2883" w:rsidRDefault="00CC3358" w:rsidP="00CC3358">
      <w:pPr>
        <w:pStyle w:val="PL"/>
        <w:rPr>
          <w:lang w:val="en-US"/>
        </w:rPr>
      </w:pPr>
      <w:r w:rsidRPr="003B2883">
        <w:rPr>
          <w:lang w:val="en-US"/>
        </w:rPr>
        <w:t xml:space="preserve">        </w:t>
      </w:r>
      <w:r w:rsidR="00415F1E">
        <w:rPr>
          <w:lang w:eastAsia="zh-CN"/>
        </w:rPr>
        <w:t>s</w:t>
      </w:r>
      <w:r w:rsidR="00415F1E" w:rsidRPr="003B2883">
        <w:rPr>
          <w:rFonts w:hint="eastAsia"/>
          <w:lang w:eastAsia="zh-CN"/>
        </w:rPr>
        <w:t>erviceGap</w:t>
      </w:r>
      <w:r w:rsidR="00415F1E">
        <w:rPr>
          <w:lang w:eastAsia="zh-CN"/>
        </w:rPr>
        <w:t>Expiry</w:t>
      </w:r>
      <w:r w:rsidR="00415F1E" w:rsidRPr="003B2883">
        <w:rPr>
          <w:rFonts w:hint="eastAsia"/>
          <w:lang w:eastAsia="zh-CN"/>
        </w:rPr>
        <w:t>Time</w:t>
      </w:r>
      <w:r w:rsidRPr="003B2883">
        <w:rPr>
          <w:lang w:val="en-US"/>
        </w:rPr>
        <w:t>:</w:t>
      </w:r>
    </w:p>
    <w:p w14:paraId="598DDC54" w14:textId="71220EE1" w:rsidR="00CC3358" w:rsidRPr="003B2883" w:rsidRDefault="00CC3358" w:rsidP="00CB1808">
      <w:pPr>
        <w:pStyle w:val="PL"/>
        <w:rPr>
          <w:lang w:val="en-US" w:eastAsia="zh-CN"/>
        </w:rPr>
      </w:pPr>
      <w:r w:rsidRPr="003B2883">
        <w:rPr>
          <w:lang w:val="en-US"/>
        </w:rPr>
        <w:t xml:space="preserve">          $ref: 'TS29571_CommonData.yaml#/components/schemas/</w:t>
      </w:r>
      <w:r w:rsidR="00415F1E">
        <w:rPr>
          <w:lang w:eastAsia="zh-CN"/>
        </w:rPr>
        <w:t>DateTime</w:t>
      </w:r>
      <w:r w:rsidRPr="003B2883">
        <w:rPr>
          <w:lang w:val="en-US"/>
        </w:rPr>
        <w:t>'</w:t>
      </w:r>
    </w:p>
    <w:p w14:paraId="339B6E96" w14:textId="77777777" w:rsidR="00C70FA1" w:rsidRDefault="00C70FA1" w:rsidP="00C70FA1">
      <w:pPr>
        <w:pStyle w:val="PL"/>
        <w:rPr>
          <w:lang w:val="en-US"/>
        </w:rPr>
      </w:pPr>
      <w:r>
        <w:rPr>
          <w:lang w:val="en-US"/>
        </w:rPr>
        <w:t xml:space="preserve">        </w:t>
      </w:r>
      <w:r>
        <w:rPr>
          <w:rFonts w:eastAsia="SimSun"/>
          <w:lang w:val="en-US" w:eastAsia="zh-CN"/>
        </w:rPr>
        <w:t>stnSr</w:t>
      </w:r>
      <w:r>
        <w:rPr>
          <w:lang w:val="en-US"/>
        </w:rPr>
        <w:t>:</w:t>
      </w:r>
    </w:p>
    <w:p w14:paraId="6CEE3353" w14:textId="77777777" w:rsidR="00C70FA1" w:rsidRDefault="00C70FA1" w:rsidP="00C70FA1">
      <w:pPr>
        <w:pStyle w:val="PL"/>
        <w:rPr>
          <w:lang w:val="en-US"/>
        </w:rPr>
      </w:pPr>
      <w:r>
        <w:rPr>
          <w:lang w:val="en-US"/>
        </w:rPr>
        <w:t xml:space="preserve">          $ref: 'TS29571_CommonData.yaml#/components/schemas/</w:t>
      </w:r>
      <w:r>
        <w:rPr>
          <w:rFonts w:eastAsia="SimSun"/>
          <w:lang w:val="en-US" w:eastAsia="zh-CN"/>
        </w:rPr>
        <w:t>StnSr</w:t>
      </w:r>
      <w:r>
        <w:rPr>
          <w:lang w:val="en-US"/>
        </w:rPr>
        <w:t>'</w:t>
      </w:r>
    </w:p>
    <w:p w14:paraId="0933F842" w14:textId="77777777" w:rsidR="00C70FA1" w:rsidRDefault="00C70FA1" w:rsidP="00C70FA1">
      <w:pPr>
        <w:pStyle w:val="PL"/>
        <w:rPr>
          <w:lang w:val="en-US"/>
        </w:rPr>
      </w:pPr>
      <w:r>
        <w:rPr>
          <w:lang w:val="en-US"/>
        </w:rPr>
        <w:t xml:space="preserve">        </w:t>
      </w:r>
      <w:r>
        <w:rPr>
          <w:rFonts w:eastAsia="SimSun"/>
          <w:lang w:val="en-US" w:eastAsia="zh-CN"/>
        </w:rPr>
        <w:t>cMsisdn</w:t>
      </w:r>
      <w:r>
        <w:rPr>
          <w:lang w:val="en-US"/>
        </w:rPr>
        <w:t>:</w:t>
      </w:r>
    </w:p>
    <w:p w14:paraId="29C7AE41" w14:textId="77777777" w:rsidR="00C70FA1" w:rsidRDefault="00C70FA1" w:rsidP="00C70FA1">
      <w:pPr>
        <w:pStyle w:val="PL"/>
        <w:rPr>
          <w:lang w:val="en-US"/>
        </w:rPr>
      </w:pPr>
      <w:r>
        <w:rPr>
          <w:lang w:val="en-US"/>
        </w:rPr>
        <w:t xml:space="preserve">          $ref: 'TS29571_CommonData.yaml#/components/schemas/</w:t>
      </w:r>
      <w:r>
        <w:rPr>
          <w:rFonts w:eastAsia="SimSun"/>
          <w:lang w:val="en-US" w:eastAsia="zh-CN"/>
        </w:rPr>
        <w:t>CMsisdn</w:t>
      </w:r>
      <w:r>
        <w:rPr>
          <w:lang w:val="en-US"/>
        </w:rPr>
        <w:t>'</w:t>
      </w:r>
    </w:p>
    <w:p w14:paraId="6C74C8E1" w14:textId="77777777" w:rsidR="00C70FA1" w:rsidRDefault="00C70FA1" w:rsidP="00C70FA1">
      <w:pPr>
        <w:pStyle w:val="PL"/>
        <w:rPr>
          <w:lang w:val="en-US"/>
        </w:rPr>
      </w:pPr>
      <w:r>
        <w:rPr>
          <w:lang w:val="en-US"/>
        </w:rPr>
        <w:t xml:space="preserve">        </w:t>
      </w:r>
      <w:r>
        <w:rPr>
          <w:rFonts w:eastAsia="SimSun"/>
          <w:lang w:val="en-US" w:eastAsia="zh-CN"/>
        </w:rPr>
        <w:t>msClassmark2</w:t>
      </w:r>
      <w:r>
        <w:rPr>
          <w:lang w:val="en-US"/>
        </w:rPr>
        <w:t>:</w:t>
      </w:r>
    </w:p>
    <w:p w14:paraId="574B54B3" w14:textId="77777777" w:rsidR="00C70FA1" w:rsidRDefault="00C70FA1" w:rsidP="00C70FA1">
      <w:pPr>
        <w:pStyle w:val="PL"/>
        <w:rPr>
          <w:lang w:val="en-US"/>
        </w:rPr>
      </w:pPr>
      <w:r>
        <w:rPr>
          <w:lang w:val="en-US"/>
        </w:rPr>
        <w:t xml:space="preserve">          </w:t>
      </w:r>
      <w:r>
        <w:t>$ref: '#/components/schemas/</w:t>
      </w:r>
      <w:r>
        <w:rPr>
          <w:rFonts w:eastAsia="SimSun"/>
          <w:lang w:val="en-US" w:eastAsia="zh-CN"/>
        </w:rPr>
        <w:t>MSClassmark2</w:t>
      </w:r>
      <w:r>
        <w:t>'</w:t>
      </w:r>
    </w:p>
    <w:p w14:paraId="7FFD45B1" w14:textId="77777777" w:rsidR="00C70FA1" w:rsidRDefault="00C70FA1" w:rsidP="00C70FA1">
      <w:pPr>
        <w:pStyle w:val="PL"/>
        <w:rPr>
          <w:lang w:val="en-US"/>
        </w:rPr>
      </w:pPr>
      <w:r>
        <w:rPr>
          <w:lang w:val="en-US"/>
        </w:rPr>
        <w:t xml:space="preserve">        </w:t>
      </w:r>
      <w:r>
        <w:rPr>
          <w:rFonts w:eastAsia="SimSun"/>
          <w:lang w:val="en-US" w:eastAsia="zh-CN"/>
        </w:rPr>
        <w:t>supportedCodecList</w:t>
      </w:r>
      <w:r>
        <w:rPr>
          <w:lang w:val="en-US"/>
        </w:rPr>
        <w:t>:</w:t>
      </w:r>
    </w:p>
    <w:p w14:paraId="3267A25E" w14:textId="77777777" w:rsidR="00C70FA1" w:rsidRDefault="00C70FA1" w:rsidP="00C70FA1">
      <w:pPr>
        <w:pStyle w:val="PL"/>
      </w:pPr>
      <w:r>
        <w:t xml:space="preserve">          type: array</w:t>
      </w:r>
    </w:p>
    <w:p w14:paraId="4CCCCEC8" w14:textId="77777777" w:rsidR="00C70FA1" w:rsidRDefault="00C70FA1" w:rsidP="00C70FA1">
      <w:pPr>
        <w:pStyle w:val="PL"/>
      </w:pPr>
      <w:r>
        <w:t xml:space="preserve">          items:</w:t>
      </w:r>
    </w:p>
    <w:p w14:paraId="6825B84E" w14:textId="77777777" w:rsidR="00C70FA1" w:rsidRDefault="00C70FA1" w:rsidP="00C70FA1">
      <w:pPr>
        <w:pStyle w:val="PL"/>
      </w:pPr>
      <w:r>
        <w:t xml:space="preserve">            $ref: '#/components/schemas/</w:t>
      </w:r>
      <w:r>
        <w:rPr>
          <w:rFonts w:eastAsia="SimSun"/>
          <w:lang w:val="en-US" w:eastAsia="zh-CN"/>
        </w:rPr>
        <w:t>SupportedCodec</w:t>
      </w:r>
      <w:r>
        <w:t>'</w:t>
      </w:r>
    </w:p>
    <w:p w14:paraId="0A1C6686" w14:textId="77777777" w:rsidR="00C70FA1" w:rsidRDefault="00C70FA1" w:rsidP="00C70FA1">
      <w:pPr>
        <w:pStyle w:val="PL"/>
      </w:pPr>
      <w:r>
        <w:t xml:space="preserve">          minItems: 1</w:t>
      </w:r>
    </w:p>
    <w:p w14:paraId="4A2C8DB6" w14:textId="77777777" w:rsidR="00BC3F8F" w:rsidRDefault="00BC3F8F" w:rsidP="00BC3F8F">
      <w:pPr>
        <w:pStyle w:val="PL"/>
        <w:rPr>
          <w:lang w:val="en-US"/>
        </w:rPr>
      </w:pPr>
      <w:r w:rsidRPr="002E5CBA">
        <w:rPr>
          <w:lang w:val="en-US"/>
        </w:rPr>
        <w:t xml:space="preserve">        </w:t>
      </w:r>
      <w:r>
        <w:rPr>
          <w:lang w:val="en-US" w:eastAsia="zh-CN"/>
        </w:rPr>
        <w:t>smallDataRateStatusInfos</w:t>
      </w:r>
      <w:r w:rsidRPr="002E5CBA">
        <w:rPr>
          <w:lang w:val="en-US"/>
        </w:rPr>
        <w:t>:</w:t>
      </w:r>
    </w:p>
    <w:p w14:paraId="2A454A92" w14:textId="77777777" w:rsidR="00BC3F8F" w:rsidRDefault="00BC3F8F" w:rsidP="00BC3F8F">
      <w:pPr>
        <w:pStyle w:val="PL"/>
        <w:rPr>
          <w:lang w:val="en-US"/>
        </w:rPr>
      </w:pPr>
      <w:r>
        <w:rPr>
          <w:lang w:val="en-US"/>
        </w:rPr>
        <w:t xml:space="preserve">          type: array</w:t>
      </w:r>
    </w:p>
    <w:p w14:paraId="3F4A9982" w14:textId="77777777" w:rsidR="00BC3F8F" w:rsidRPr="003B2883" w:rsidRDefault="00BC3F8F" w:rsidP="00BC3F8F">
      <w:pPr>
        <w:pStyle w:val="PL"/>
      </w:pPr>
      <w:r w:rsidRPr="003B2883">
        <w:t xml:space="preserve">          items:</w:t>
      </w:r>
    </w:p>
    <w:p w14:paraId="2BEFDB3B" w14:textId="77777777" w:rsidR="00BC3F8F" w:rsidRDefault="00BC3F8F" w:rsidP="00BC3F8F">
      <w:pPr>
        <w:pStyle w:val="PL"/>
      </w:pPr>
      <w:r w:rsidRPr="003B2883">
        <w:t xml:space="preserve">            $ref: '#/components/schemas/</w:t>
      </w:r>
      <w:r>
        <w:rPr>
          <w:lang w:val="en-US" w:eastAsia="zh-CN"/>
        </w:rPr>
        <w:t>SmallDataRateStatusInfo</w:t>
      </w:r>
      <w:r w:rsidRPr="003B2883">
        <w:t>'</w:t>
      </w:r>
    </w:p>
    <w:p w14:paraId="2BBA3975" w14:textId="77777777" w:rsidR="00BC3F8F" w:rsidRDefault="00BC3F8F" w:rsidP="00BC3F8F">
      <w:pPr>
        <w:pStyle w:val="PL"/>
        <w:rPr>
          <w:lang w:val="en-US"/>
        </w:rPr>
      </w:pPr>
      <w:r w:rsidRPr="003B2883">
        <w:t xml:space="preserve">          minItems: 1</w:t>
      </w:r>
    </w:p>
    <w:p w14:paraId="2959EF1C" w14:textId="77777777" w:rsidR="00C91BFE" w:rsidRPr="003B2883" w:rsidRDefault="00C91BFE" w:rsidP="00C91BFE">
      <w:pPr>
        <w:pStyle w:val="PL"/>
      </w:pPr>
      <w:r w:rsidRPr="003B2883">
        <w:t xml:space="preserve">    N2SmInformation:</w:t>
      </w:r>
    </w:p>
    <w:p w14:paraId="7A36D8A4" w14:textId="77777777" w:rsidR="00C91BFE" w:rsidRPr="003B2883" w:rsidRDefault="00C91BFE" w:rsidP="00C91BFE">
      <w:pPr>
        <w:pStyle w:val="PL"/>
      </w:pPr>
      <w:r w:rsidRPr="003B2883">
        <w:t xml:space="preserve">      type: object</w:t>
      </w:r>
    </w:p>
    <w:p w14:paraId="2521F2C2" w14:textId="77777777" w:rsidR="00C91BFE" w:rsidRPr="003B2883" w:rsidRDefault="00C91BFE" w:rsidP="00C91BFE">
      <w:pPr>
        <w:pStyle w:val="PL"/>
      </w:pPr>
      <w:r w:rsidRPr="003B2883">
        <w:t xml:space="preserve">      properties:</w:t>
      </w:r>
    </w:p>
    <w:p w14:paraId="226AB49A" w14:textId="77777777" w:rsidR="00C91BFE" w:rsidRPr="003B2883" w:rsidRDefault="00C91BFE" w:rsidP="00C91BFE">
      <w:pPr>
        <w:pStyle w:val="PL"/>
      </w:pPr>
      <w:r w:rsidRPr="003B2883">
        <w:t xml:space="preserve">        pduSessionId:</w:t>
      </w:r>
    </w:p>
    <w:p w14:paraId="729F2D4B" w14:textId="77777777" w:rsidR="00C91BFE" w:rsidRPr="003B2883" w:rsidRDefault="00C91BFE" w:rsidP="00C91BFE">
      <w:pPr>
        <w:pStyle w:val="PL"/>
      </w:pPr>
      <w:r w:rsidRPr="003B2883">
        <w:t xml:space="preserve">          $ref: 'TS29571_CommonData.yaml#/components/schemas/PduSessionId'</w:t>
      </w:r>
    </w:p>
    <w:p w14:paraId="5F997CAC" w14:textId="77777777" w:rsidR="00C91BFE" w:rsidRPr="003B2883" w:rsidRDefault="00C91BFE" w:rsidP="00C91BFE">
      <w:pPr>
        <w:pStyle w:val="PL"/>
      </w:pPr>
      <w:r w:rsidRPr="003B2883">
        <w:t xml:space="preserve">        n2InfoContent:</w:t>
      </w:r>
    </w:p>
    <w:p w14:paraId="1E50B804" w14:textId="77777777" w:rsidR="00C91BFE" w:rsidRPr="003B2883" w:rsidRDefault="00C91BFE" w:rsidP="00C91BFE">
      <w:pPr>
        <w:pStyle w:val="PL"/>
      </w:pPr>
      <w:r w:rsidRPr="003B2883">
        <w:lastRenderedPageBreak/>
        <w:t xml:space="preserve">          $ref: '#/components/schemas/N2InfoContent'</w:t>
      </w:r>
    </w:p>
    <w:p w14:paraId="634B50DA" w14:textId="77777777" w:rsidR="00C91BFE" w:rsidRPr="003B2883" w:rsidRDefault="00C91BFE" w:rsidP="00C91BFE">
      <w:pPr>
        <w:pStyle w:val="PL"/>
      </w:pPr>
      <w:r w:rsidRPr="003B2883">
        <w:t xml:space="preserve">        sNssai:</w:t>
      </w:r>
    </w:p>
    <w:p w14:paraId="5B69A106" w14:textId="39F7902C" w:rsidR="00C91BFE" w:rsidRPr="003B2883" w:rsidRDefault="00C91BFE" w:rsidP="00C91BFE">
      <w:pPr>
        <w:pStyle w:val="PL"/>
      </w:pPr>
      <w:r w:rsidRPr="003B2883">
        <w:t xml:space="preserve">          $ref: 'TS29571_CommonData.yaml#/components/schemas/Snssai'</w:t>
      </w:r>
    </w:p>
    <w:p w14:paraId="6FB58EC3" w14:textId="77777777" w:rsidR="00FD6EB2" w:rsidRPr="003B2883" w:rsidRDefault="00FD6EB2" w:rsidP="00FD6EB2">
      <w:pPr>
        <w:pStyle w:val="PL"/>
      </w:pPr>
      <w:r w:rsidRPr="003B2883">
        <w:t xml:space="preserve">        </w:t>
      </w:r>
      <w:r w:rsidRPr="003B2883">
        <w:rPr>
          <w:rFonts w:hint="eastAsia"/>
          <w:lang w:eastAsia="zh-CN"/>
        </w:rPr>
        <w:t>homePlmnSnssai</w:t>
      </w:r>
      <w:r w:rsidRPr="003B2883">
        <w:t>:</w:t>
      </w:r>
    </w:p>
    <w:p w14:paraId="6962B143" w14:textId="2332B545" w:rsidR="00FD6EB2" w:rsidRPr="003B2883" w:rsidRDefault="00FD6EB2" w:rsidP="00FD6EB2">
      <w:pPr>
        <w:pStyle w:val="PL"/>
      </w:pPr>
      <w:r w:rsidRPr="003B2883">
        <w:t xml:space="preserve">          $ref: 'TS29571_CommonData.yaml#/components/schemas/Snssai'</w:t>
      </w:r>
    </w:p>
    <w:p w14:paraId="7E53373F" w14:textId="77777777" w:rsidR="00C91BFE" w:rsidRPr="003B2883" w:rsidRDefault="00C91BFE" w:rsidP="00C91BFE">
      <w:pPr>
        <w:pStyle w:val="PL"/>
      </w:pPr>
      <w:r w:rsidRPr="003B2883">
        <w:t xml:space="preserve">        subjectToHo:</w:t>
      </w:r>
    </w:p>
    <w:p w14:paraId="597B6472" w14:textId="77777777" w:rsidR="00C91BFE" w:rsidRPr="003B2883" w:rsidRDefault="00C91BFE" w:rsidP="00C91BFE">
      <w:pPr>
        <w:pStyle w:val="PL"/>
      </w:pPr>
      <w:r w:rsidRPr="003B2883">
        <w:t xml:space="preserve">          type: boolean</w:t>
      </w:r>
    </w:p>
    <w:p w14:paraId="6DC94D4A" w14:textId="77777777" w:rsidR="00C91BFE" w:rsidRPr="003B2883" w:rsidRDefault="00C91BFE" w:rsidP="00C91BFE">
      <w:pPr>
        <w:pStyle w:val="PL"/>
      </w:pPr>
      <w:r w:rsidRPr="003B2883">
        <w:t xml:space="preserve">      required:</w:t>
      </w:r>
    </w:p>
    <w:p w14:paraId="5EA714F4" w14:textId="77777777" w:rsidR="00C91BFE" w:rsidRPr="003B2883" w:rsidRDefault="00C91BFE" w:rsidP="00C91BFE">
      <w:pPr>
        <w:pStyle w:val="PL"/>
      </w:pPr>
      <w:r w:rsidRPr="003B2883">
        <w:t xml:space="preserve">        - pduSessionId</w:t>
      </w:r>
    </w:p>
    <w:p w14:paraId="4ADBC542" w14:textId="77777777" w:rsidR="00C91BFE" w:rsidRPr="003B2883" w:rsidRDefault="00C91BFE" w:rsidP="00C91BFE">
      <w:pPr>
        <w:pStyle w:val="PL"/>
      </w:pPr>
      <w:r w:rsidRPr="003B2883">
        <w:t xml:space="preserve">    N2InfoContent:</w:t>
      </w:r>
    </w:p>
    <w:p w14:paraId="6C2B4F0A" w14:textId="77777777" w:rsidR="00C91BFE" w:rsidRPr="003B2883" w:rsidRDefault="00C91BFE" w:rsidP="00C91BFE">
      <w:pPr>
        <w:pStyle w:val="PL"/>
      </w:pPr>
      <w:r w:rsidRPr="003B2883">
        <w:t xml:space="preserve">      type: object</w:t>
      </w:r>
    </w:p>
    <w:p w14:paraId="54841935" w14:textId="77777777" w:rsidR="00C91BFE" w:rsidRPr="003B2883" w:rsidRDefault="00C91BFE" w:rsidP="00C91BFE">
      <w:pPr>
        <w:pStyle w:val="PL"/>
      </w:pPr>
      <w:r w:rsidRPr="003B2883">
        <w:t xml:space="preserve">      properties:</w:t>
      </w:r>
    </w:p>
    <w:p w14:paraId="6AC7F9B7" w14:textId="77777777" w:rsidR="00C91BFE" w:rsidRPr="003B2883" w:rsidRDefault="00C91BFE" w:rsidP="00C91BFE">
      <w:pPr>
        <w:pStyle w:val="PL"/>
      </w:pPr>
      <w:r w:rsidRPr="003B2883">
        <w:t xml:space="preserve">        ngapMessageType:</w:t>
      </w:r>
    </w:p>
    <w:p w14:paraId="14C3DE2A" w14:textId="77777777" w:rsidR="00C91BFE" w:rsidRPr="003B2883" w:rsidRDefault="00C91BFE" w:rsidP="00C91BFE">
      <w:pPr>
        <w:pStyle w:val="PL"/>
      </w:pPr>
      <w:r w:rsidRPr="003B2883">
        <w:t xml:space="preserve">          $ref: 'TS29571_CommonData.yaml#/components/schemas/Uinteger'</w:t>
      </w:r>
    </w:p>
    <w:p w14:paraId="392EAE53" w14:textId="77777777" w:rsidR="00C91BFE" w:rsidRPr="003B2883" w:rsidRDefault="00C91BFE" w:rsidP="00C91BFE">
      <w:pPr>
        <w:pStyle w:val="PL"/>
      </w:pPr>
      <w:r w:rsidRPr="003B2883">
        <w:t xml:space="preserve">        ngapIeType:</w:t>
      </w:r>
    </w:p>
    <w:p w14:paraId="4EE2816A" w14:textId="77777777" w:rsidR="00CC4F62" w:rsidRPr="003B2883" w:rsidRDefault="00CC4F62" w:rsidP="00CC4F62">
      <w:pPr>
        <w:pStyle w:val="PL"/>
      </w:pPr>
      <w:r w:rsidRPr="003B2883">
        <w:t xml:space="preserve">          $ref: '#/components/schemas/NgapIeType'</w:t>
      </w:r>
    </w:p>
    <w:p w14:paraId="628BA27C" w14:textId="77777777" w:rsidR="00C91BFE" w:rsidRPr="003B2883" w:rsidRDefault="00C91BFE" w:rsidP="00C91BFE">
      <w:pPr>
        <w:pStyle w:val="PL"/>
      </w:pPr>
      <w:r w:rsidRPr="003B2883">
        <w:t xml:space="preserve">        ngapData:</w:t>
      </w:r>
    </w:p>
    <w:p w14:paraId="3E052F77" w14:textId="5A482889" w:rsidR="00BC17B6" w:rsidRPr="003B2883" w:rsidRDefault="00C91BFE" w:rsidP="00BC17B6">
      <w:pPr>
        <w:pStyle w:val="PL"/>
      </w:pPr>
      <w:r w:rsidRPr="003B2883">
        <w:t xml:space="preserve">          $ref: '</w:t>
      </w:r>
      <w:r w:rsidR="00DB4199" w:rsidRPr="003B2883">
        <w:t>TS29571_CommonData.yaml</w:t>
      </w:r>
      <w:r w:rsidRPr="003B2883">
        <w:t>#/components/schemas/RefToBinaryData'</w:t>
      </w:r>
    </w:p>
    <w:p w14:paraId="799C1F69" w14:textId="77777777" w:rsidR="00C91BFE" w:rsidRPr="003B2883" w:rsidRDefault="00C91BFE" w:rsidP="00C91BFE">
      <w:pPr>
        <w:pStyle w:val="PL"/>
      </w:pPr>
      <w:r w:rsidRPr="003B2883">
        <w:t xml:space="preserve">      required:</w:t>
      </w:r>
    </w:p>
    <w:p w14:paraId="1745F287" w14:textId="77777777" w:rsidR="00C91BFE" w:rsidRPr="003B2883" w:rsidRDefault="00C91BFE" w:rsidP="00C91BFE">
      <w:pPr>
        <w:pStyle w:val="PL"/>
      </w:pPr>
      <w:r w:rsidRPr="003B2883">
        <w:t xml:space="preserve">        - ngapData</w:t>
      </w:r>
    </w:p>
    <w:p w14:paraId="7175EACC" w14:textId="77777777" w:rsidR="00C91BFE" w:rsidRPr="003B2883" w:rsidRDefault="00C91BFE" w:rsidP="00C91BFE">
      <w:pPr>
        <w:pStyle w:val="PL"/>
      </w:pPr>
      <w:r w:rsidRPr="003B2883">
        <w:t xml:space="preserve">    NrppaInformation:</w:t>
      </w:r>
    </w:p>
    <w:p w14:paraId="53BD986F" w14:textId="77777777" w:rsidR="00C91BFE" w:rsidRPr="003B2883" w:rsidRDefault="00C91BFE" w:rsidP="00C91BFE">
      <w:pPr>
        <w:pStyle w:val="PL"/>
      </w:pPr>
      <w:r w:rsidRPr="003B2883">
        <w:t xml:space="preserve">      type: object</w:t>
      </w:r>
    </w:p>
    <w:p w14:paraId="2B8DABC6" w14:textId="77777777" w:rsidR="00C91BFE" w:rsidRPr="003B2883" w:rsidRDefault="00C91BFE" w:rsidP="00C91BFE">
      <w:pPr>
        <w:pStyle w:val="PL"/>
      </w:pPr>
      <w:r w:rsidRPr="003B2883">
        <w:t xml:space="preserve">      properties:</w:t>
      </w:r>
    </w:p>
    <w:p w14:paraId="75038F69" w14:textId="77777777" w:rsidR="00C91BFE" w:rsidRPr="003B2883" w:rsidRDefault="00C91BFE" w:rsidP="00C91BFE">
      <w:pPr>
        <w:pStyle w:val="PL"/>
      </w:pPr>
      <w:r w:rsidRPr="003B2883">
        <w:t xml:space="preserve">        </w:t>
      </w:r>
      <w:r w:rsidR="002C4BF4" w:rsidRPr="003B2883">
        <w:t>nfId</w:t>
      </w:r>
      <w:r w:rsidRPr="003B2883">
        <w:t>:</w:t>
      </w:r>
    </w:p>
    <w:p w14:paraId="24A1B019" w14:textId="77777777" w:rsidR="00C91BFE" w:rsidRPr="003B2883" w:rsidRDefault="00C91BFE" w:rsidP="00C91BFE">
      <w:pPr>
        <w:pStyle w:val="PL"/>
      </w:pPr>
      <w:r w:rsidRPr="003B2883">
        <w:t xml:space="preserve">          $ref: 'TS29571_CommonData.yaml#/components/schemas/NfInstanceId'</w:t>
      </w:r>
    </w:p>
    <w:p w14:paraId="69ED79C9" w14:textId="77777777" w:rsidR="00C91BFE" w:rsidRPr="003B2883" w:rsidRDefault="00C91BFE" w:rsidP="00C91BFE">
      <w:pPr>
        <w:pStyle w:val="PL"/>
      </w:pPr>
      <w:r w:rsidRPr="003B2883">
        <w:t xml:space="preserve">        nrppaPdu:</w:t>
      </w:r>
    </w:p>
    <w:p w14:paraId="5665F187" w14:textId="71BF77FF" w:rsidR="00C91BFE" w:rsidRPr="003B2883" w:rsidRDefault="00C91BFE" w:rsidP="00C91BFE">
      <w:pPr>
        <w:pStyle w:val="PL"/>
      </w:pPr>
      <w:r w:rsidRPr="003B2883">
        <w:t xml:space="preserve">          $ref: '#/components/schemas/N2InfoContent'</w:t>
      </w:r>
    </w:p>
    <w:p w14:paraId="02428AAF" w14:textId="77777777" w:rsidR="00C3476D" w:rsidRPr="003B2883" w:rsidRDefault="00C3476D" w:rsidP="00C3476D">
      <w:pPr>
        <w:pStyle w:val="PL"/>
      </w:pPr>
      <w:r w:rsidRPr="003B2883">
        <w:t xml:space="preserve">        serviceInstanceId:</w:t>
      </w:r>
    </w:p>
    <w:p w14:paraId="596B5EA8" w14:textId="19512B44" w:rsidR="00C3476D" w:rsidRPr="003B2883" w:rsidRDefault="00A313F5" w:rsidP="00C3476D">
      <w:pPr>
        <w:pStyle w:val="PL"/>
      </w:pPr>
      <w:r w:rsidRPr="003B2883">
        <w:t xml:space="preserve">          </w:t>
      </w:r>
      <w:r w:rsidR="00C3476D" w:rsidRPr="003B2883">
        <w:t>type: string</w:t>
      </w:r>
    </w:p>
    <w:p w14:paraId="1FEFBC42" w14:textId="77777777" w:rsidR="00C91BFE" w:rsidRPr="003B2883" w:rsidRDefault="00C91BFE" w:rsidP="00C91BFE">
      <w:pPr>
        <w:pStyle w:val="PL"/>
      </w:pPr>
      <w:r w:rsidRPr="003B2883">
        <w:t xml:space="preserve">      required:</w:t>
      </w:r>
    </w:p>
    <w:p w14:paraId="4B15FF40" w14:textId="31A6F9A3" w:rsidR="00C91BFE" w:rsidRPr="003B2883" w:rsidRDefault="00C91BFE" w:rsidP="00C91BFE">
      <w:pPr>
        <w:pStyle w:val="PL"/>
      </w:pPr>
      <w:r w:rsidRPr="003B2883">
        <w:t xml:space="preserve">        - </w:t>
      </w:r>
      <w:r w:rsidR="004E2863" w:rsidRPr="003B2883">
        <w:t>nfId</w:t>
      </w:r>
    </w:p>
    <w:p w14:paraId="25EE1AD6" w14:textId="77777777" w:rsidR="00C91BFE" w:rsidRPr="003B2883" w:rsidRDefault="00C91BFE" w:rsidP="00C91BFE">
      <w:pPr>
        <w:pStyle w:val="PL"/>
      </w:pPr>
      <w:r w:rsidRPr="003B2883">
        <w:t xml:space="preserve">        - nrppaPdu</w:t>
      </w:r>
    </w:p>
    <w:p w14:paraId="3A883C63" w14:textId="77777777" w:rsidR="00C91BFE" w:rsidRPr="003B2883" w:rsidRDefault="00C91BFE" w:rsidP="00C91BFE">
      <w:pPr>
        <w:pStyle w:val="PL"/>
      </w:pPr>
      <w:r w:rsidRPr="003B2883">
        <w:t xml:space="preserve">    PwsInformation:</w:t>
      </w:r>
    </w:p>
    <w:p w14:paraId="17818818" w14:textId="77777777" w:rsidR="00C91BFE" w:rsidRPr="003B2883" w:rsidRDefault="00C91BFE" w:rsidP="00C91BFE">
      <w:pPr>
        <w:pStyle w:val="PL"/>
      </w:pPr>
      <w:r w:rsidRPr="003B2883">
        <w:t xml:space="preserve">      type: object</w:t>
      </w:r>
    </w:p>
    <w:p w14:paraId="5F4ECA4C" w14:textId="77777777" w:rsidR="00C91BFE" w:rsidRPr="003B2883" w:rsidRDefault="00C91BFE" w:rsidP="00C91BFE">
      <w:pPr>
        <w:pStyle w:val="PL"/>
      </w:pPr>
      <w:r w:rsidRPr="003B2883">
        <w:t xml:space="preserve">      properties:</w:t>
      </w:r>
    </w:p>
    <w:p w14:paraId="6CB3ADAF" w14:textId="77777777" w:rsidR="00C91BFE" w:rsidRPr="003B2883" w:rsidRDefault="00C91BFE" w:rsidP="00C91BFE">
      <w:pPr>
        <w:pStyle w:val="PL"/>
      </w:pPr>
      <w:r w:rsidRPr="003B2883">
        <w:t xml:space="preserve">        messageIdentifier:</w:t>
      </w:r>
    </w:p>
    <w:p w14:paraId="441AF7E1" w14:textId="77777777" w:rsidR="00C91BFE" w:rsidRPr="003B2883" w:rsidRDefault="00C91BFE" w:rsidP="00C91BFE">
      <w:pPr>
        <w:pStyle w:val="PL"/>
      </w:pPr>
      <w:r w:rsidRPr="003B2883">
        <w:t xml:space="preserve">          $ref: 'TS29571_CommonData.yaml#/components/schemas/Uint16'</w:t>
      </w:r>
    </w:p>
    <w:p w14:paraId="59A43C64" w14:textId="77777777" w:rsidR="00C91BFE" w:rsidRPr="003B2883" w:rsidRDefault="00C91BFE" w:rsidP="00C91BFE">
      <w:pPr>
        <w:pStyle w:val="PL"/>
      </w:pPr>
      <w:r w:rsidRPr="003B2883">
        <w:t xml:space="preserve">        serialNumber:</w:t>
      </w:r>
    </w:p>
    <w:p w14:paraId="0CADB760" w14:textId="77777777" w:rsidR="00C91BFE" w:rsidRPr="003B2883" w:rsidRDefault="00C91BFE" w:rsidP="00C91BFE">
      <w:pPr>
        <w:pStyle w:val="PL"/>
      </w:pPr>
      <w:r w:rsidRPr="003B2883">
        <w:t xml:space="preserve">          $ref: 'TS29571_CommonData.yaml#/components/schemas/Uint16'</w:t>
      </w:r>
    </w:p>
    <w:p w14:paraId="7F6098B1" w14:textId="77777777" w:rsidR="00C91BFE" w:rsidRPr="003B2883" w:rsidRDefault="00C91BFE" w:rsidP="00C91BFE">
      <w:pPr>
        <w:pStyle w:val="PL"/>
      </w:pPr>
      <w:r w:rsidRPr="003B2883">
        <w:t xml:space="preserve">        pwsContainer:</w:t>
      </w:r>
    </w:p>
    <w:p w14:paraId="37CEAEB2" w14:textId="77777777" w:rsidR="00C91BFE" w:rsidRPr="003B2883" w:rsidRDefault="00C91BFE" w:rsidP="00C91BFE">
      <w:pPr>
        <w:pStyle w:val="PL"/>
      </w:pPr>
      <w:r w:rsidRPr="003B2883">
        <w:t xml:space="preserve">          $ref: '#/components/schemas/N2InfoContent'</w:t>
      </w:r>
    </w:p>
    <w:p w14:paraId="0F10A7D4" w14:textId="6DC3A0C7" w:rsidR="00C91BFE" w:rsidRPr="003B2883" w:rsidRDefault="00C91BFE" w:rsidP="00C91BFE">
      <w:pPr>
        <w:pStyle w:val="PL"/>
      </w:pPr>
      <w:r w:rsidRPr="003B2883">
        <w:t xml:space="preserve">        </w:t>
      </w:r>
      <w:r w:rsidR="00B362A6" w:rsidRPr="003B2883">
        <w:t>sendRanResponse</w:t>
      </w:r>
      <w:r w:rsidRPr="003B2883">
        <w:t>:</w:t>
      </w:r>
    </w:p>
    <w:p w14:paraId="0D03163C" w14:textId="77777777" w:rsidR="00C91BFE" w:rsidRPr="003B2883" w:rsidRDefault="00C91BFE" w:rsidP="00C91BFE">
      <w:pPr>
        <w:pStyle w:val="PL"/>
      </w:pPr>
      <w:r w:rsidRPr="003B2883">
        <w:t xml:space="preserve">          type: boolean</w:t>
      </w:r>
    </w:p>
    <w:p w14:paraId="4A78A156" w14:textId="77777777" w:rsidR="00B362A6" w:rsidRPr="003B2883" w:rsidRDefault="00B362A6" w:rsidP="00B362A6">
      <w:pPr>
        <w:pStyle w:val="PL"/>
      </w:pPr>
      <w:r w:rsidRPr="003B2883">
        <w:t xml:space="preserve">          default: false</w:t>
      </w:r>
    </w:p>
    <w:p w14:paraId="10D23A29" w14:textId="77777777" w:rsidR="00C91BFE" w:rsidRPr="003B2883" w:rsidRDefault="00C91BFE" w:rsidP="00C91BFE">
      <w:pPr>
        <w:pStyle w:val="PL"/>
      </w:pPr>
      <w:r w:rsidRPr="003B2883">
        <w:t xml:space="preserve">        omcId:</w:t>
      </w:r>
    </w:p>
    <w:p w14:paraId="6C0DE92B" w14:textId="77777777" w:rsidR="00C91BFE" w:rsidRPr="003B2883" w:rsidRDefault="00C91BFE" w:rsidP="00C91BFE">
      <w:pPr>
        <w:pStyle w:val="PL"/>
      </w:pPr>
      <w:r w:rsidRPr="003B2883">
        <w:t xml:space="preserve">          $ref: '#/components/schemas/OmcIdentifier'</w:t>
      </w:r>
    </w:p>
    <w:p w14:paraId="6CB71240" w14:textId="77777777" w:rsidR="00C91BFE" w:rsidRPr="003B2883" w:rsidRDefault="00C91BFE" w:rsidP="00C91BFE">
      <w:pPr>
        <w:pStyle w:val="PL"/>
      </w:pPr>
      <w:r w:rsidRPr="003B2883">
        <w:t xml:space="preserve">      required:</w:t>
      </w:r>
    </w:p>
    <w:p w14:paraId="4644165D" w14:textId="77777777" w:rsidR="00C91BFE" w:rsidRPr="003B2883" w:rsidRDefault="00C91BFE" w:rsidP="00C91BFE">
      <w:pPr>
        <w:pStyle w:val="PL"/>
      </w:pPr>
      <w:r w:rsidRPr="003B2883">
        <w:t xml:space="preserve">        - messageIdentifier</w:t>
      </w:r>
    </w:p>
    <w:p w14:paraId="3D1AC407" w14:textId="77777777" w:rsidR="00C91BFE" w:rsidRPr="003B2883" w:rsidRDefault="00C91BFE" w:rsidP="00C91BFE">
      <w:pPr>
        <w:pStyle w:val="PL"/>
      </w:pPr>
      <w:r w:rsidRPr="003B2883">
        <w:t xml:space="preserve">        - serialNumber</w:t>
      </w:r>
    </w:p>
    <w:p w14:paraId="46DF1D01" w14:textId="77777777" w:rsidR="00C91BFE" w:rsidRPr="003B2883" w:rsidRDefault="00C91BFE" w:rsidP="00C91BFE">
      <w:pPr>
        <w:pStyle w:val="PL"/>
      </w:pPr>
      <w:r w:rsidRPr="003B2883">
        <w:t xml:space="preserve">        - pwsContainer</w:t>
      </w:r>
    </w:p>
    <w:p w14:paraId="78688EBE" w14:textId="77777777" w:rsidR="00C91BFE" w:rsidRPr="003B2883" w:rsidRDefault="00C91BFE" w:rsidP="00C91BFE">
      <w:pPr>
        <w:pStyle w:val="PL"/>
      </w:pPr>
      <w:r w:rsidRPr="003B2883">
        <w:t xml:space="preserve">    N1N2MsgTxfrFailureNotification:</w:t>
      </w:r>
    </w:p>
    <w:p w14:paraId="5E3917FE" w14:textId="77777777" w:rsidR="00C91BFE" w:rsidRPr="003B2883" w:rsidRDefault="00C91BFE" w:rsidP="00C91BFE">
      <w:pPr>
        <w:pStyle w:val="PL"/>
      </w:pPr>
      <w:r w:rsidRPr="003B2883">
        <w:t xml:space="preserve">      type: object</w:t>
      </w:r>
    </w:p>
    <w:p w14:paraId="4F5A469C" w14:textId="77777777" w:rsidR="00C91BFE" w:rsidRPr="003B2883" w:rsidRDefault="00C91BFE" w:rsidP="00C91BFE">
      <w:pPr>
        <w:pStyle w:val="PL"/>
      </w:pPr>
      <w:r w:rsidRPr="003B2883">
        <w:t xml:space="preserve">      properties:</w:t>
      </w:r>
    </w:p>
    <w:p w14:paraId="5553B89F" w14:textId="77777777" w:rsidR="00C91BFE" w:rsidRPr="003B2883" w:rsidRDefault="00C91BFE" w:rsidP="00C91BFE">
      <w:pPr>
        <w:pStyle w:val="PL"/>
      </w:pPr>
      <w:r w:rsidRPr="003B2883">
        <w:t xml:space="preserve">        cause:</w:t>
      </w:r>
    </w:p>
    <w:p w14:paraId="07DE7F76" w14:textId="77777777" w:rsidR="00C91BFE" w:rsidRPr="003B2883" w:rsidRDefault="00C91BFE" w:rsidP="00C91BFE">
      <w:pPr>
        <w:pStyle w:val="PL"/>
      </w:pPr>
      <w:r w:rsidRPr="003B2883">
        <w:t xml:space="preserve">          $ref: '#/components/schemas/N1N2MessageTransferCause'</w:t>
      </w:r>
    </w:p>
    <w:p w14:paraId="7DCC8138" w14:textId="77777777" w:rsidR="00C91BFE" w:rsidRPr="003B2883" w:rsidRDefault="00C91BFE" w:rsidP="00C91BFE">
      <w:pPr>
        <w:pStyle w:val="PL"/>
      </w:pPr>
      <w:r w:rsidRPr="003B2883">
        <w:t xml:space="preserve">        n1n2MsgDataUri:</w:t>
      </w:r>
    </w:p>
    <w:p w14:paraId="298639C1" w14:textId="77777777" w:rsidR="00C91BFE" w:rsidRPr="003B2883" w:rsidRDefault="00C91BFE" w:rsidP="00C91BFE">
      <w:pPr>
        <w:pStyle w:val="PL"/>
      </w:pPr>
      <w:r w:rsidRPr="003B2883">
        <w:t xml:space="preserve">          $ref: 'TS29571_CommonData.yaml#/components/schemas/Uri'</w:t>
      </w:r>
    </w:p>
    <w:p w14:paraId="1D62770F" w14:textId="77777777" w:rsidR="00C91BFE" w:rsidRPr="003B2883" w:rsidRDefault="00C91BFE" w:rsidP="00C91BFE">
      <w:pPr>
        <w:pStyle w:val="PL"/>
      </w:pPr>
      <w:r w:rsidRPr="003B2883">
        <w:t xml:space="preserve">      required:</w:t>
      </w:r>
    </w:p>
    <w:p w14:paraId="657E3B09" w14:textId="77777777" w:rsidR="00C91BFE" w:rsidRPr="003B2883" w:rsidRDefault="00C91BFE" w:rsidP="00C91BFE">
      <w:pPr>
        <w:pStyle w:val="PL"/>
      </w:pPr>
      <w:r w:rsidRPr="003B2883">
        <w:t xml:space="preserve">        - cause</w:t>
      </w:r>
    </w:p>
    <w:p w14:paraId="36ABB823" w14:textId="77777777" w:rsidR="00C91BFE" w:rsidRPr="003B2883" w:rsidRDefault="00C91BFE" w:rsidP="00C91BFE">
      <w:pPr>
        <w:pStyle w:val="PL"/>
      </w:pPr>
      <w:r w:rsidRPr="003B2883">
        <w:t xml:space="preserve">        - n1n2MsgDataUri</w:t>
      </w:r>
    </w:p>
    <w:p w14:paraId="74C3F7D2" w14:textId="77777777" w:rsidR="00C91BFE" w:rsidRPr="003B2883" w:rsidRDefault="00C91BFE" w:rsidP="00C91BFE">
      <w:pPr>
        <w:pStyle w:val="PL"/>
      </w:pPr>
      <w:r w:rsidRPr="003B2883">
        <w:t xml:space="preserve">    N1N2MessageTransferError:</w:t>
      </w:r>
    </w:p>
    <w:p w14:paraId="1D071CB7" w14:textId="77777777" w:rsidR="00C91BFE" w:rsidRPr="003B2883" w:rsidRDefault="00C91BFE" w:rsidP="00C91BFE">
      <w:pPr>
        <w:pStyle w:val="PL"/>
      </w:pPr>
      <w:r w:rsidRPr="003B2883">
        <w:t xml:space="preserve">      type: object</w:t>
      </w:r>
    </w:p>
    <w:p w14:paraId="34E561D6" w14:textId="77777777" w:rsidR="00C91BFE" w:rsidRPr="003B2883" w:rsidRDefault="00C91BFE" w:rsidP="00C91BFE">
      <w:pPr>
        <w:pStyle w:val="PL"/>
      </w:pPr>
      <w:r w:rsidRPr="003B2883">
        <w:t xml:space="preserve">      properties:</w:t>
      </w:r>
    </w:p>
    <w:p w14:paraId="5EE721E9" w14:textId="77777777" w:rsidR="00C91BFE" w:rsidRPr="003B2883" w:rsidRDefault="00C91BFE" w:rsidP="00C91BFE">
      <w:pPr>
        <w:pStyle w:val="PL"/>
      </w:pPr>
      <w:r w:rsidRPr="003B2883">
        <w:t xml:space="preserve">        error:</w:t>
      </w:r>
    </w:p>
    <w:p w14:paraId="640CD94F" w14:textId="77777777" w:rsidR="00C91BFE" w:rsidRPr="003B2883" w:rsidRDefault="00C91BFE" w:rsidP="00C91BFE">
      <w:pPr>
        <w:pStyle w:val="PL"/>
      </w:pPr>
      <w:r w:rsidRPr="003B2883">
        <w:t xml:space="preserve">          $ref: 'TS29571_CommonData.yaml#/components/schemas/ProblemDetails'</w:t>
      </w:r>
    </w:p>
    <w:p w14:paraId="5BF99A97" w14:textId="77777777" w:rsidR="00C91BFE" w:rsidRPr="003B2883" w:rsidRDefault="00C91BFE" w:rsidP="00C91BFE">
      <w:pPr>
        <w:pStyle w:val="PL"/>
      </w:pPr>
      <w:r w:rsidRPr="003B2883">
        <w:t xml:space="preserve">        errInfo:</w:t>
      </w:r>
    </w:p>
    <w:p w14:paraId="11AC8C78" w14:textId="77777777" w:rsidR="00C91BFE" w:rsidRPr="003B2883" w:rsidRDefault="00C91BFE" w:rsidP="00C91BFE">
      <w:pPr>
        <w:pStyle w:val="PL"/>
      </w:pPr>
      <w:r w:rsidRPr="003B2883">
        <w:t xml:space="preserve">          $ref: '#/components/schemas/N1N2MsgTxfrErrDetail'</w:t>
      </w:r>
    </w:p>
    <w:p w14:paraId="23958381" w14:textId="77777777" w:rsidR="00C91BFE" w:rsidRPr="003B2883" w:rsidRDefault="00C91BFE" w:rsidP="00C91BFE">
      <w:pPr>
        <w:pStyle w:val="PL"/>
      </w:pPr>
      <w:r w:rsidRPr="003B2883">
        <w:t xml:space="preserve">      required:</w:t>
      </w:r>
    </w:p>
    <w:p w14:paraId="39E2B046" w14:textId="77777777" w:rsidR="00C91BFE" w:rsidRPr="003B2883" w:rsidRDefault="00C91BFE" w:rsidP="00C91BFE">
      <w:pPr>
        <w:pStyle w:val="PL"/>
      </w:pPr>
      <w:r w:rsidRPr="003B2883">
        <w:t xml:space="preserve">        - error</w:t>
      </w:r>
    </w:p>
    <w:p w14:paraId="4891410D" w14:textId="77777777" w:rsidR="00C91BFE" w:rsidRPr="003B2883" w:rsidRDefault="00C91BFE" w:rsidP="00C91BFE">
      <w:pPr>
        <w:pStyle w:val="PL"/>
      </w:pPr>
      <w:r w:rsidRPr="003B2883">
        <w:t xml:space="preserve">    N1N2MsgTxfrErrDetail:</w:t>
      </w:r>
    </w:p>
    <w:p w14:paraId="07795E7A" w14:textId="77777777" w:rsidR="00C91BFE" w:rsidRPr="003B2883" w:rsidRDefault="00C91BFE" w:rsidP="00C91BFE">
      <w:pPr>
        <w:pStyle w:val="PL"/>
      </w:pPr>
      <w:r w:rsidRPr="003B2883">
        <w:t xml:space="preserve">      type: object</w:t>
      </w:r>
    </w:p>
    <w:p w14:paraId="562A1E20" w14:textId="77777777" w:rsidR="00C91BFE" w:rsidRPr="003B2883" w:rsidRDefault="00C91BFE" w:rsidP="00C91BFE">
      <w:pPr>
        <w:pStyle w:val="PL"/>
      </w:pPr>
      <w:r w:rsidRPr="003B2883">
        <w:t xml:space="preserve">      properties:</w:t>
      </w:r>
    </w:p>
    <w:p w14:paraId="28D2871F" w14:textId="77777777" w:rsidR="00C91BFE" w:rsidRPr="003B2883" w:rsidRDefault="00C91BFE" w:rsidP="00C91BFE">
      <w:pPr>
        <w:pStyle w:val="PL"/>
      </w:pPr>
      <w:r w:rsidRPr="003B2883">
        <w:t xml:space="preserve">        retryAfter:</w:t>
      </w:r>
    </w:p>
    <w:p w14:paraId="2F966D68" w14:textId="77777777" w:rsidR="00C91BFE" w:rsidRPr="003B2883" w:rsidRDefault="00C91BFE" w:rsidP="00C91BFE">
      <w:pPr>
        <w:pStyle w:val="PL"/>
      </w:pPr>
      <w:r w:rsidRPr="003B2883">
        <w:t xml:space="preserve">          $ref: 'TS29571_CommonData.yaml#/components/schemas/Uinteger'</w:t>
      </w:r>
    </w:p>
    <w:p w14:paraId="38EFEAA6" w14:textId="77777777" w:rsidR="00C91BFE" w:rsidRPr="003B2883" w:rsidRDefault="00C91BFE" w:rsidP="00C91BFE">
      <w:pPr>
        <w:pStyle w:val="PL"/>
      </w:pPr>
      <w:r w:rsidRPr="003B2883">
        <w:t xml:space="preserve">        highestPrioArp:</w:t>
      </w:r>
    </w:p>
    <w:p w14:paraId="6709C129" w14:textId="77777777" w:rsidR="00C91BFE" w:rsidRPr="003B2883" w:rsidRDefault="00C91BFE" w:rsidP="00C91BFE">
      <w:pPr>
        <w:pStyle w:val="PL"/>
      </w:pPr>
      <w:r w:rsidRPr="003B2883">
        <w:t xml:space="preserve">          $ref: 'TS29571_CommonData.yaml#/components/schemas/Arp'</w:t>
      </w:r>
    </w:p>
    <w:p w14:paraId="1FB28EE5" w14:textId="77777777" w:rsidR="00DC2F74" w:rsidRPr="003B2883" w:rsidRDefault="00DC2F74" w:rsidP="00DC2F74">
      <w:pPr>
        <w:pStyle w:val="PL"/>
      </w:pPr>
      <w:r w:rsidRPr="003B2883">
        <w:t xml:space="preserve">        </w:t>
      </w:r>
      <w:r>
        <w:rPr>
          <w:lang w:eastAsia="zh-CN"/>
        </w:rPr>
        <w:t>maxWaitingTime</w:t>
      </w:r>
      <w:r w:rsidRPr="003B2883">
        <w:t>:</w:t>
      </w:r>
    </w:p>
    <w:p w14:paraId="2020B2A5" w14:textId="77777777" w:rsidR="00DC2F74" w:rsidRPr="003B2883" w:rsidRDefault="00DC2F74" w:rsidP="00DC2F74">
      <w:pPr>
        <w:pStyle w:val="PL"/>
      </w:pPr>
      <w:r w:rsidRPr="003B2883">
        <w:t xml:space="preserve">          $ref: 'TS29571_CommonData.yaml#/components/schemas/</w:t>
      </w:r>
      <w:r w:rsidRPr="00875E9E">
        <w:rPr>
          <w:lang w:eastAsia="zh-CN"/>
        </w:rPr>
        <w:t>DurationSec</w:t>
      </w:r>
      <w:r w:rsidRPr="003B2883">
        <w:t>'</w:t>
      </w:r>
    </w:p>
    <w:p w14:paraId="7C444072" w14:textId="77777777" w:rsidR="00C91BFE" w:rsidRPr="003B2883" w:rsidRDefault="00C91BFE" w:rsidP="00C91BFE">
      <w:pPr>
        <w:pStyle w:val="PL"/>
      </w:pPr>
      <w:r w:rsidRPr="003B2883">
        <w:lastRenderedPageBreak/>
        <w:t xml:space="preserve">    N2InformationTransferRspData:</w:t>
      </w:r>
    </w:p>
    <w:p w14:paraId="61694D99" w14:textId="77777777" w:rsidR="00C91BFE" w:rsidRPr="003B2883" w:rsidRDefault="00C91BFE" w:rsidP="00C91BFE">
      <w:pPr>
        <w:pStyle w:val="PL"/>
      </w:pPr>
      <w:r w:rsidRPr="003B2883">
        <w:t xml:space="preserve">      type: object</w:t>
      </w:r>
    </w:p>
    <w:p w14:paraId="1FD2CDE9" w14:textId="77777777" w:rsidR="00C91BFE" w:rsidRPr="003B2883" w:rsidRDefault="00C91BFE" w:rsidP="00C91BFE">
      <w:pPr>
        <w:pStyle w:val="PL"/>
      </w:pPr>
      <w:r w:rsidRPr="003B2883">
        <w:t xml:space="preserve">      properties:</w:t>
      </w:r>
    </w:p>
    <w:p w14:paraId="753229A0" w14:textId="77777777" w:rsidR="00C91BFE" w:rsidRPr="003B2883" w:rsidRDefault="00C91BFE" w:rsidP="00C91BFE">
      <w:pPr>
        <w:pStyle w:val="PL"/>
      </w:pPr>
      <w:r w:rsidRPr="003B2883">
        <w:t xml:space="preserve">        result:</w:t>
      </w:r>
    </w:p>
    <w:p w14:paraId="2073D1FE" w14:textId="77777777" w:rsidR="00C91BFE" w:rsidRPr="003B2883" w:rsidRDefault="00C91BFE" w:rsidP="00C91BFE">
      <w:pPr>
        <w:pStyle w:val="PL"/>
      </w:pPr>
      <w:r w:rsidRPr="003B2883">
        <w:t xml:space="preserve">          $ref: '#/components/schemas/N2InformationTransferResult'</w:t>
      </w:r>
    </w:p>
    <w:p w14:paraId="164BC249" w14:textId="77777777" w:rsidR="00C91BFE" w:rsidRPr="003B2883" w:rsidRDefault="00C91BFE" w:rsidP="00C91BFE">
      <w:pPr>
        <w:pStyle w:val="PL"/>
      </w:pPr>
      <w:r w:rsidRPr="003B2883">
        <w:t xml:space="preserve">        pwsRspData:</w:t>
      </w:r>
    </w:p>
    <w:p w14:paraId="73692928" w14:textId="77777777" w:rsidR="00C91BFE" w:rsidRPr="003B2883" w:rsidRDefault="00C91BFE" w:rsidP="00C91BFE">
      <w:pPr>
        <w:pStyle w:val="PL"/>
      </w:pPr>
      <w:r w:rsidRPr="003B2883">
        <w:t xml:space="preserve">          $ref: '#/components/schemas/PWSResponseData'</w:t>
      </w:r>
    </w:p>
    <w:p w14:paraId="245CDE0B" w14:textId="77777777" w:rsidR="00C91BFE" w:rsidRPr="003B2883" w:rsidRDefault="00C91BFE" w:rsidP="00C91BFE">
      <w:pPr>
        <w:pStyle w:val="PL"/>
      </w:pPr>
      <w:r w:rsidRPr="003B2883">
        <w:t xml:space="preserve">        supportedFeatures:</w:t>
      </w:r>
    </w:p>
    <w:p w14:paraId="19BEFEE0" w14:textId="77777777" w:rsidR="00C91BFE" w:rsidRPr="003B2883" w:rsidRDefault="00C91BFE" w:rsidP="00C91BFE">
      <w:pPr>
        <w:pStyle w:val="PL"/>
      </w:pPr>
      <w:r w:rsidRPr="003B2883">
        <w:t xml:space="preserve">          $ref: 'TS29571_CommonData.yaml#/components/schemas/SupportedFeatures'</w:t>
      </w:r>
    </w:p>
    <w:p w14:paraId="4F4497AA" w14:textId="77777777" w:rsidR="00C91BFE" w:rsidRPr="003B2883" w:rsidRDefault="00C91BFE" w:rsidP="00C91BFE">
      <w:pPr>
        <w:pStyle w:val="PL"/>
      </w:pPr>
      <w:r w:rsidRPr="003B2883">
        <w:t xml:space="preserve">      required:</w:t>
      </w:r>
    </w:p>
    <w:p w14:paraId="157B28C1" w14:textId="77777777" w:rsidR="00C91BFE" w:rsidRPr="003B2883" w:rsidRDefault="00C91BFE" w:rsidP="00C91BFE">
      <w:pPr>
        <w:pStyle w:val="PL"/>
      </w:pPr>
      <w:r w:rsidRPr="003B2883">
        <w:t xml:space="preserve">        - result</w:t>
      </w:r>
    </w:p>
    <w:p w14:paraId="30D73F58" w14:textId="77777777" w:rsidR="00C91BFE" w:rsidRPr="003B2883" w:rsidRDefault="00C91BFE" w:rsidP="00C91BFE">
      <w:pPr>
        <w:pStyle w:val="PL"/>
      </w:pPr>
      <w:r w:rsidRPr="003B2883">
        <w:t xml:space="preserve">    MmContext:</w:t>
      </w:r>
    </w:p>
    <w:p w14:paraId="4CA5D488" w14:textId="77777777" w:rsidR="00C91BFE" w:rsidRPr="003B2883" w:rsidRDefault="00C91BFE" w:rsidP="00C91BFE">
      <w:pPr>
        <w:pStyle w:val="PL"/>
      </w:pPr>
      <w:r w:rsidRPr="003B2883">
        <w:t xml:space="preserve">      type: object</w:t>
      </w:r>
    </w:p>
    <w:p w14:paraId="10D73CC7" w14:textId="77777777" w:rsidR="00C91BFE" w:rsidRPr="003B2883" w:rsidRDefault="00C91BFE" w:rsidP="00C91BFE">
      <w:pPr>
        <w:pStyle w:val="PL"/>
      </w:pPr>
      <w:r w:rsidRPr="003B2883">
        <w:t xml:space="preserve">      properties:</w:t>
      </w:r>
    </w:p>
    <w:p w14:paraId="2C4349D4" w14:textId="77777777" w:rsidR="00C91BFE" w:rsidRPr="003B2883" w:rsidRDefault="00C91BFE" w:rsidP="00C91BFE">
      <w:pPr>
        <w:pStyle w:val="PL"/>
      </w:pPr>
      <w:r w:rsidRPr="003B2883">
        <w:t xml:space="preserve">        accessType:</w:t>
      </w:r>
    </w:p>
    <w:p w14:paraId="2C7411F3" w14:textId="77777777" w:rsidR="00C91BFE" w:rsidRPr="003B2883" w:rsidRDefault="00C91BFE" w:rsidP="00C91BFE">
      <w:pPr>
        <w:pStyle w:val="PL"/>
      </w:pPr>
      <w:r w:rsidRPr="003B2883">
        <w:t xml:space="preserve">          $ref: 'TS29571_CommonData.yaml#/components/schemas/AccessType'</w:t>
      </w:r>
    </w:p>
    <w:p w14:paraId="7BE15923" w14:textId="77777777" w:rsidR="00C91BFE" w:rsidRPr="003B2883" w:rsidRDefault="00C91BFE" w:rsidP="00C91BFE">
      <w:pPr>
        <w:pStyle w:val="PL"/>
      </w:pPr>
      <w:r w:rsidRPr="003B2883">
        <w:t xml:space="preserve">        nasSecurityMode:</w:t>
      </w:r>
    </w:p>
    <w:p w14:paraId="0F2586F5" w14:textId="77777777" w:rsidR="00C91BFE" w:rsidRPr="003B2883" w:rsidRDefault="00C91BFE" w:rsidP="00C91BFE">
      <w:pPr>
        <w:pStyle w:val="PL"/>
      </w:pPr>
      <w:r w:rsidRPr="003B2883">
        <w:t xml:space="preserve">          $ref: '#/components/schemas/NasSecurityMode'</w:t>
      </w:r>
    </w:p>
    <w:p w14:paraId="2DB72691" w14:textId="77777777" w:rsidR="00C91BFE" w:rsidRPr="003B2883" w:rsidRDefault="00C91BFE" w:rsidP="00C91BFE">
      <w:pPr>
        <w:pStyle w:val="PL"/>
      </w:pPr>
      <w:r w:rsidRPr="003B2883">
        <w:t xml:space="preserve">        nasDownlinkCount:</w:t>
      </w:r>
    </w:p>
    <w:p w14:paraId="664F600A" w14:textId="77777777" w:rsidR="00C91BFE" w:rsidRPr="003B2883" w:rsidRDefault="00C91BFE" w:rsidP="00C91BFE">
      <w:pPr>
        <w:pStyle w:val="PL"/>
      </w:pPr>
      <w:r w:rsidRPr="003B2883">
        <w:t xml:space="preserve">          $ref: '#/components/schemas/NasCount'</w:t>
      </w:r>
    </w:p>
    <w:p w14:paraId="0E2457E5" w14:textId="77777777" w:rsidR="00C91BFE" w:rsidRPr="003B2883" w:rsidRDefault="00C91BFE" w:rsidP="00C91BFE">
      <w:pPr>
        <w:pStyle w:val="PL"/>
      </w:pPr>
      <w:r w:rsidRPr="003B2883">
        <w:t xml:space="preserve">        nasUplinkCount:</w:t>
      </w:r>
    </w:p>
    <w:p w14:paraId="234CB420" w14:textId="77777777" w:rsidR="00C91BFE" w:rsidRPr="003B2883" w:rsidRDefault="00C91BFE" w:rsidP="00C91BFE">
      <w:pPr>
        <w:pStyle w:val="PL"/>
      </w:pPr>
      <w:r w:rsidRPr="003B2883">
        <w:t xml:space="preserve">          $ref: '#/components/schemas/NasCount'</w:t>
      </w:r>
    </w:p>
    <w:p w14:paraId="50A6F17C" w14:textId="77777777" w:rsidR="00C91BFE" w:rsidRPr="003B2883" w:rsidRDefault="00C91BFE" w:rsidP="00C91BFE">
      <w:pPr>
        <w:pStyle w:val="PL"/>
      </w:pPr>
      <w:r w:rsidRPr="003B2883">
        <w:t xml:space="preserve">        ueSecurityCapability:</w:t>
      </w:r>
    </w:p>
    <w:p w14:paraId="2F8B154A" w14:textId="77777777" w:rsidR="00C91BFE" w:rsidRPr="003B2883" w:rsidRDefault="00C91BFE" w:rsidP="00C91BFE">
      <w:pPr>
        <w:pStyle w:val="PL"/>
      </w:pPr>
      <w:r w:rsidRPr="003B2883">
        <w:t xml:space="preserve">          $ref: '#/components/schemas/UeSecurityCapability'</w:t>
      </w:r>
    </w:p>
    <w:p w14:paraId="05BC794D" w14:textId="77777777" w:rsidR="00C91BFE" w:rsidRPr="003B2883" w:rsidRDefault="00C91BFE" w:rsidP="00C91BFE">
      <w:pPr>
        <w:pStyle w:val="PL"/>
      </w:pPr>
      <w:r w:rsidRPr="003B2883">
        <w:t xml:space="preserve">        s1UeNetworkCapability:</w:t>
      </w:r>
    </w:p>
    <w:p w14:paraId="2A86220A" w14:textId="77777777" w:rsidR="00C91BFE" w:rsidRPr="003B2883" w:rsidRDefault="00C91BFE" w:rsidP="00C91BFE">
      <w:pPr>
        <w:pStyle w:val="PL"/>
      </w:pPr>
      <w:r w:rsidRPr="003B2883">
        <w:t xml:space="preserve">          $ref: '#/components/schemas/S1UeNetworkCapability'</w:t>
      </w:r>
    </w:p>
    <w:p w14:paraId="76D4B3C5" w14:textId="04FBE5D6" w:rsidR="00C91BFE" w:rsidRPr="003B2883" w:rsidRDefault="00C91BFE" w:rsidP="00C91BFE">
      <w:pPr>
        <w:pStyle w:val="PL"/>
      </w:pPr>
      <w:r w:rsidRPr="003B2883">
        <w:t xml:space="preserve">        allowedNssai:</w:t>
      </w:r>
    </w:p>
    <w:p w14:paraId="59017A1C" w14:textId="77777777" w:rsidR="00C91BFE" w:rsidRPr="003B2883" w:rsidRDefault="00C91BFE" w:rsidP="00C91BFE">
      <w:pPr>
        <w:pStyle w:val="PL"/>
      </w:pPr>
      <w:r w:rsidRPr="003B2883">
        <w:t xml:space="preserve">          type: array</w:t>
      </w:r>
    </w:p>
    <w:p w14:paraId="28B67398" w14:textId="77777777" w:rsidR="00C91BFE" w:rsidRPr="003B2883" w:rsidRDefault="00C91BFE" w:rsidP="00C91BFE">
      <w:pPr>
        <w:pStyle w:val="PL"/>
      </w:pPr>
      <w:r w:rsidRPr="003B2883">
        <w:t xml:space="preserve">          items:</w:t>
      </w:r>
    </w:p>
    <w:p w14:paraId="7A7D4583" w14:textId="77777777" w:rsidR="00C91BFE" w:rsidRPr="003B2883" w:rsidRDefault="00C91BFE" w:rsidP="00C91BFE">
      <w:pPr>
        <w:pStyle w:val="PL"/>
      </w:pPr>
      <w:r w:rsidRPr="003B2883">
        <w:t xml:space="preserve">            $ref: 'TS29571_CommonData.yaml#/components/schemas/Snssai'</w:t>
      </w:r>
    </w:p>
    <w:p w14:paraId="32E0B4BE" w14:textId="4EACF9D0" w:rsidR="00C91BFE" w:rsidRPr="003B2883" w:rsidRDefault="00C91BFE" w:rsidP="00C91BFE">
      <w:pPr>
        <w:pStyle w:val="PL"/>
      </w:pPr>
      <w:r w:rsidRPr="003B2883">
        <w:t xml:space="preserve">          minItems: </w:t>
      </w:r>
      <w:r w:rsidR="00B41241" w:rsidRPr="003B2883">
        <w:t>1</w:t>
      </w:r>
    </w:p>
    <w:p w14:paraId="7182A421" w14:textId="77777777" w:rsidR="00C91BFE" w:rsidRPr="003B2883" w:rsidRDefault="00C91BFE" w:rsidP="00C91BFE">
      <w:pPr>
        <w:pStyle w:val="PL"/>
      </w:pPr>
      <w:r w:rsidRPr="003B2883">
        <w:t xml:space="preserve">        nssaiMapping</w:t>
      </w:r>
      <w:r w:rsidR="00E03C11" w:rsidRPr="003B2883">
        <w:t>List</w:t>
      </w:r>
      <w:r w:rsidRPr="003B2883">
        <w:t>:</w:t>
      </w:r>
    </w:p>
    <w:p w14:paraId="3BDF6E4A" w14:textId="77777777" w:rsidR="00C91BFE" w:rsidRPr="003B2883" w:rsidRDefault="00C91BFE" w:rsidP="00C91BFE">
      <w:pPr>
        <w:pStyle w:val="PL"/>
      </w:pPr>
      <w:r w:rsidRPr="003B2883">
        <w:t xml:space="preserve">          type: array</w:t>
      </w:r>
    </w:p>
    <w:p w14:paraId="0596E0BB" w14:textId="77777777" w:rsidR="00C91BFE" w:rsidRPr="003B2883" w:rsidRDefault="00C91BFE" w:rsidP="00C91BFE">
      <w:pPr>
        <w:pStyle w:val="PL"/>
      </w:pPr>
      <w:r w:rsidRPr="003B2883">
        <w:t xml:space="preserve">          items:</w:t>
      </w:r>
    </w:p>
    <w:p w14:paraId="0838233B" w14:textId="77777777" w:rsidR="00C91BFE" w:rsidRPr="003B2883" w:rsidRDefault="00C91BFE" w:rsidP="00C91BFE">
      <w:pPr>
        <w:pStyle w:val="PL"/>
      </w:pPr>
      <w:r w:rsidRPr="003B2883">
        <w:t xml:space="preserve">            $ref: '#/components/schemas/NssaiMapping'</w:t>
      </w:r>
    </w:p>
    <w:p w14:paraId="6CAC31DF" w14:textId="5CF88DCE" w:rsidR="00C91BFE" w:rsidRPr="003B2883" w:rsidRDefault="00C91BFE" w:rsidP="00C91BFE">
      <w:pPr>
        <w:pStyle w:val="PL"/>
      </w:pPr>
      <w:r w:rsidRPr="003B2883">
        <w:t xml:space="preserve">          minItems: </w:t>
      </w:r>
      <w:r w:rsidR="00B41241" w:rsidRPr="003B2883">
        <w:t>1</w:t>
      </w:r>
    </w:p>
    <w:p w14:paraId="250234FE" w14:textId="77777777" w:rsidR="00C91BFE" w:rsidRPr="003B2883" w:rsidRDefault="00C91BFE" w:rsidP="00C91BFE">
      <w:pPr>
        <w:pStyle w:val="PL"/>
      </w:pPr>
      <w:r w:rsidRPr="003B2883">
        <w:t xml:space="preserve">        nsInstance</w:t>
      </w:r>
      <w:r w:rsidR="00E03C11" w:rsidRPr="003B2883">
        <w:t>List</w:t>
      </w:r>
      <w:r w:rsidRPr="003B2883">
        <w:t>:</w:t>
      </w:r>
    </w:p>
    <w:p w14:paraId="60B7CD36" w14:textId="77777777" w:rsidR="00C91BFE" w:rsidRPr="003B2883" w:rsidRDefault="00C91BFE" w:rsidP="00C91BFE">
      <w:pPr>
        <w:pStyle w:val="PL"/>
      </w:pPr>
      <w:r w:rsidRPr="003B2883">
        <w:t xml:space="preserve">          type: array</w:t>
      </w:r>
    </w:p>
    <w:p w14:paraId="064881C3" w14:textId="77777777" w:rsidR="00C91BFE" w:rsidRPr="003B2883" w:rsidRDefault="00C91BFE" w:rsidP="00C91BFE">
      <w:pPr>
        <w:pStyle w:val="PL"/>
      </w:pPr>
      <w:r w:rsidRPr="003B2883">
        <w:t xml:space="preserve">          items:</w:t>
      </w:r>
    </w:p>
    <w:p w14:paraId="26A6D3F5" w14:textId="77777777" w:rsidR="00C91BFE" w:rsidRPr="003B2883" w:rsidRDefault="00C91BFE" w:rsidP="00C91BFE">
      <w:pPr>
        <w:pStyle w:val="PL"/>
      </w:pPr>
      <w:r w:rsidRPr="003B2883">
        <w:t xml:space="preserve">            $ref: 'TS29531_Nnssf_NSSelection.yaml#/components/schemas/NsiId'</w:t>
      </w:r>
    </w:p>
    <w:p w14:paraId="691E27BB" w14:textId="46651198" w:rsidR="00C91BFE" w:rsidRPr="003B2883" w:rsidRDefault="00C91BFE" w:rsidP="00C91BFE">
      <w:pPr>
        <w:pStyle w:val="PL"/>
      </w:pPr>
      <w:r w:rsidRPr="003B2883">
        <w:t xml:space="preserve">          minItems: </w:t>
      </w:r>
      <w:r w:rsidR="00B41241" w:rsidRPr="003B2883">
        <w:t>1</w:t>
      </w:r>
    </w:p>
    <w:p w14:paraId="44E726F2" w14:textId="77777777" w:rsidR="0004426C" w:rsidRPr="003B2883" w:rsidRDefault="0004426C" w:rsidP="0004426C">
      <w:pPr>
        <w:pStyle w:val="PL"/>
        <w:rPr>
          <w:lang w:eastAsia="zh-CN"/>
        </w:rPr>
      </w:pPr>
      <w:r w:rsidRPr="003B2883">
        <w:t xml:space="preserve">        </w:t>
      </w:r>
      <w:r w:rsidRPr="003B2883">
        <w:rPr>
          <w:rFonts w:hint="eastAsia"/>
          <w:lang w:eastAsia="zh-CN"/>
        </w:rPr>
        <w:t>expectedUEbehavior</w:t>
      </w:r>
      <w:r w:rsidRPr="003B2883">
        <w:rPr>
          <w:lang w:eastAsia="zh-CN"/>
        </w:rPr>
        <w:t>:</w:t>
      </w:r>
    </w:p>
    <w:p w14:paraId="72CDEEF9" w14:textId="77777777" w:rsidR="0004426C" w:rsidRPr="003B2883" w:rsidRDefault="0004426C" w:rsidP="0004426C">
      <w:pPr>
        <w:pStyle w:val="PL"/>
      </w:pPr>
      <w:r w:rsidRPr="003B2883">
        <w:rPr>
          <w:lang w:eastAsia="zh-CN"/>
        </w:rPr>
        <w:t xml:space="preserve">          $ref: '#/components/schemas/ExpectedUeBehavior'</w:t>
      </w:r>
    </w:p>
    <w:p w14:paraId="6155B739" w14:textId="77777777" w:rsidR="00C91BFE" w:rsidRPr="003B2883" w:rsidRDefault="00C91BFE" w:rsidP="00C91BFE">
      <w:pPr>
        <w:pStyle w:val="PL"/>
      </w:pPr>
      <w:r w:rsidRPr="003B2883">
        <w:t xml:space="preserve">      required:</w:t>
      </w:r>
    </w:p>
    <w:p w14:paraId="3062EDC9" w14:textId="77777777" w:rsidR="00C91BFE" w:rsidRPr="003B2883" w:rsidRDefault="00C91BFE" w:rsidP="00C91BFE">
      <w:pPr>
        <w:pStyle w:val="PL"/>
      </w:pPr>
      <w:r w:rsidRPr="003B2883">
        <w:t xml:space="preserve">        - accessType</w:t>
      </w:r>
    </w:p>
    <w:p w14:paraId="5E48F6F5" w14:textId="77777777" w:rsidR="00C91BFE" w:rsidRPr="003B2883" w:rsidRDefault="00C91BFE" w:rsidP="00C91BFE">
      <w:pPr>
        <w:pStyle w:val="PL"/>
      </w:pPr>
      <w:r w:rsidRPr="003B2883">
        <w:t xml:space="preserve">    SeafData:</w:t>
      </w:r>
    </w:p>
    <w:p w14:paraId="30370506" w14:textId="77777777" w:rsidR="00C91BFE" w:rsidRPr="003B2883" w:rsidRDefault="00C91BFE" w:rsidP="00C91BFE">
      <w:pPr>
        <w:pStyle w:val="PL"/>
      </w:pPr>
      <w:r w:rsidRPr="003B2883">
        <w:t xml:space="preserve">      type: object</w:t>
      </w:r>
    </w:p>
    <w:p w14:paraId="49C87FDC" w14:textId="77777777" w:rsidR="00C91BFE" w:rsidRPr="003B2883" w:rsidRDefault="00C91BFE" w:rsidP="00C91BFE">
      <w:pPr>
        <w:pStyle w:val="PL"/>
      </w:pPr>
      <w:r w:rsidRPr="003B2883">
        <w:t xml:space="preserve">      properties:</w:t>
      </w:r>
    </w:p>
    <w:p w14:paraId="2BDDFC1B" w14:textId="77777777" w:rsidR="00C91BFE" w:rsidRPr="003B2883" w:rsidRDefault="00C91BFE" w:rsidP="00C91BFE">
      <w:pPr>
        <w:pStyle w:val="PL"/>
      </w:pPr>
      <w:r w:rsidRPr="003B2883">
        <w:t xml:space="preserve">        ngKsi:</w:t>
      </w:r>
    </w:p>
    <w:p w14:paraId="7E1D61D6" w14:textId="77777777" w:rsidR="00C91BFE" w:rsidRPr="003B2883" w:rsidRDefault="00C91BFE" w:rsidP="00C91BFE">
      <w:pPr>
        <w:pStyle w:val="PL"/>
      </w:pPr>
      <w:r w:rsidRPr="003B2883">
        <w:t xml:space="preserve">          $ref: '#/components/schemas/NgKsi'</w:t>
      </w:r>
    </w:p>
    <w:p w14:paraId="483F3A44" w14:textId="77777777" w:rsidR="00C91BFE" w:rsidRPr="003B2883" w:rsidRDefault="00C91BFE" w:rsidP="00C91BFE">
      <w:pPr>
        <w:pStyle w:val="PL"/>
      </w:pPr>
      <w:r w:rsidRPr="003B2883">
        <w:t xml:space="preserve">        keyAmf:</w:t>
      </w:r>
    </w:p>
    <w:p w14:paraId="3CAB0F5B" w14:textId="77777777" w:rsidR="00C91BFE" w:rsidRPr="003B2883" w:rsidRDefault="00C91BFE" w:rsidP="00C91BFE">
      <w:pPr>
        <w:pStyle w:val="PL"/>
      </w:pPr>
      <w:r w:rsidRPr="003B2883">
        <w:t xml:space="preserve">          $ref: '#/components/schemas/KeyAmf'</w:t>
      </w:r>
    </w:p>
    <w:p w14:paraId="0978E8EF" w14:textId="77777777" w:rsidR="00EF5FFB" w:rsidRPr="003B2883" w:rsidRDefault="00EF5FFB" w:rsidP="00EF5FFB">
      <w:pPr>
        <w:pStyle w:val="PL"/>
      </w:pPr>
      <w:r w:rsidRPr="003B2883">
        <w:t xml:space="preserve">        nh:</w:t>
      </w:r>
    </w:p>
    <w:p w14:paraId="7E8CC840" w14:textId="77777777" w:rsidR="00EF5FFB" w:rsidRPr="003B2883" w:rsidRDefault="00EF5FFB" w:rsidP="00EF5FFB">
      <w:pPr>
        <w:pStyle w:val="PL"/>
      </w:pPr>
      <w:r w:rsidRPr="003B2883">
        <w:t xml:space="preserve">          type: string</w:t>
      </w:r>
    </w:p>
    <w:p w14:paraId="79EB3EA0" w14:textId="77777777" w:rsidR="00EF5FFB" w:rsidRPr="003B2883" w:rsidRDefault="00C512F8" w:rsidP="00EF5FFB">
      <w:pPr>
        <w:pStyle w:val="PL"/>
      </w:pPr>
      <w:r w:rsidRPr="003B2883">
        <w:t xml:space="preserve">          </w:t>
      </w:r>
      <w:r w:rsidR="00EF5FFB" w:rsidRPr="003B2883">
        <w:t>pattern: '</w:t>
      </w:r>
      <w:r w:rsidR="00EF5FFB" w:rsidRPr="003B2883">
        <w:rPr>
          <w:rFonts w:cs="Arial"/>
          <w:szCs w:val="18"/>
        </w:rPr>
        <w:t>^[A-Fa-f0-9]+$'</w:t>
      </w:r>
    </w:p>
    <w:p w14:paraId="50CE783C" w14:textId="77777777" w:rsidR="00EF5FFB" w:rsidRPr="003B2883" w:rsidRDefault="00EF5FFB" w:rsidP="00EF5FFB">
      <w:pPr>
        <w:pStyle w:val="PL"/>
      </w:pPr>
      <w:r w:rsidRPr="003B2883">
        <w:t xml:space="preserve">        ncc:</w:t>
      </w:r>
    </w:p>
    <w:p w14:paraId="1BE7763B" w14:textId="77777777" w:rsidR="00D80455" w:rsidRPr="003B2883" w:rsidRDefault="00D80455" w:rsidP="00D80455">
      <w:pPr>
        <w:pStyle w:val="PL"/>
      </w:pPr>
      <w:r w:rsidRPr="003B2883">
        <w:t xml:space="preserve">          type: integer</w:t>
      </w:r>
    </w:p>
    <w:p w14:paraId="7DC7F13B" w14:textId="77777777" w:rsidR="00EF5FFB" w:rsidRPr="003B2883" w:rsidRDefault="00C512F8" w:rsidP="00EF5FFB">
      <w:pPr>
        <w:pStyle w:val="PL"/>
      </w:pPr>
      <w:r w:rsidRPr="003B2883">
        <w:t xml:space="preserve">          </w:t>
      </w:r>
      <w:r w:rsidR="00EF5FFB" w:rsidRPr="003B2883">
        <w:t>minimum: 0</w:t>
      </w:r>
    </w:p>
    <w:p w14:paraId="7A7E53A0" w14:textId="77777777" w:rsidR="00EF5FFB" w:rsidRPr="003B2883" w:rsidRDefault="00C512F8" w:rsidP="00EF5FFB">
      <w:pPr>
        <w:pStyle w:val="PL"/>
      </w:pPr>
      <w:r w:rsidRPr="003B2883">
        <w:t xml:space="preserve">          </w:t>
      </w:r>
      <w:r w:rsidR="00EF5FFB" w:rsidRPr="003B2883">
        <w:t>maximum: 7</w:t>
      </w:r>
    </w:p>
    <w:p w14:paraId="5B5B103E" w14:textId="77777777" w:rsidR="00C91BFE" w:rsidRPr="003B2883" w:rsidRDefault="00C91BFE" w:rsidP="00C91BFE">
      <w:pPr>
        <w:pStyle w:val="PL"/>
      </w:pPr>
      <w:r w:rsidRPr="003B2883">
        <w:t xml:space="preserve">        keyAmfChangeInd:</w:t>
      </w:r>
    </w:p>
    <w:p w14:paraId="4F8B02C0" w14:textId="77777777" w:rsidR="00C91BFE" w:rsidRPr="003B2883" w:rsidRDefault="00C91BFE" w:rsidP="00C91BFE">
      <w:pPr>
        <w:pStyle w:val="PL"/>
      </w:pPr>
      <w:r w:rsidRPr="003B2883">
        <w:t xml:space="preserve">          type: boolean</w:t>
      </w:r>
    </w:p>
    <w:p w14:paraId="22F54CA1" w14:textId="77777777" w:rsidR="006F4920" w:rsidRPr="003B2883" w:rsidRDefault="006F4920" w:rsidP="006F492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37897DE7" w14:textId="77777777" w:rsidR="006F4920" w:rsidRPr="003B2883" w:rsidRDefault="006F4920" w:rsidP="006F4920">
      <w:pPr>
        <w:pStyle w:val="PL"/>
      </w:pPr>
      <w:r w:rsidRPr="003B2883">
        <w:t xml:space="preserve">          type: boolean</w:t>
      </w:r>
    </w:p>
    <w:p w14:paraId="30AFD059" w14:textId="77777777" w:rsidR="00C91BFE" w:rsidRPr="003B2883" w:rsidRDefault="00C91BFE" w:rsidP="00C91BFE">
      <w:pPr>
        <w:pStyle w:val="PL"/>
      </w:pPr>
      <w:r w:rsidRPr="003B2883">
        <w:t xml:space="preserve">      required:</w:t>
      </w:r>
    </w:p>
    <w:p w14:paraId="63D8C078" w14:textId="77777777" w:rsidR="00C91BFE" w:rsidRPr="003B2883" w:rsidRDefault="00C91BFE" w:rsidP="00C91BFE">
      <w:pPr>
        <w:pStyle w:val="PL"/>
      </w:pPr>
      <w:r w:rsidRPr="003B2883">
        <w:t xml:space="preserve">        - ngKsi</w:t>
      </w:r>
    </w:p>
    <w:p w14:paraId="0D5CA924" w14:textId="77777777" w:rsidR="00C91BFE" w:rsidRPr="003B2883" w:rsidRDefault="00C91BFE" w:rsidP="00C91BFE">
      <w:pPr>
        <w:pStyle w:val="PL"/>
      </w:pPr>
      <w:r w:rsidRPr="003B2883">
        <w:t xml:space="preserve">        - keyAmf</w:t>
      </w:r>
    </w:p>
    <w:p w14:paraId="36D192FC" w14:textId="77777777" w:rsidR="00C91BFE" w:rsidRPr="003B2883" w:rsidRDefault="00C91BFE" w:rsidP="00C91BFE">
      <w:pPr>
        <w:pStyle w:val="PL"/>
      </w:pPr>
      <w:r w:rsidRPr="003B2883">
        <w:t xml:space="preserve">    NasSecurityMode:</w:t>
      </w:r>
    </w:p>
    <w:p w14:paraId="21009D46" w14:textId="77777777" w:rsidR="00C91BFE" w:rsidRPr="003B2883" w:rsidRDefault="00C91BFE" w:rsidP="00C91BFE">
      <w:pPr>
        <w:pStyle w:val="PL"/>
      </w:pPr>
      <w:r w:rsidRPr="003B2883">
        <w:t xml:space="preserve">      type: object</w:t>
      </w:r>
    </w:p>
    <w:p w14:paraId="2F9E4419" w14:textId="77777777" w:rsidR="00C91BFE" w:rsidRPr="003B2883" w:rsidRDefault="00C91BFE" w:rsidP="00C91BFE">
      <w:pPr>
        <w:pStyle w:val="PL"/>
      </w:pPr>
      <w:r w:rsidRPr="003B2883">
        <w:t xml:space="preserve">      properties:</w:t>
      </w:r>
    </w:p>
    <w:p w14:paraId="65A7395D" w14:textId="77777777" w:rsidR="00C91BFE" w:rsidRPr="003B2883" w:rsidRDefault="00C91BFE" w:rsidP="00C91BFE">
      <w:pPr>
        <w:pStyle w:val="PL"/>
      </w:pPr>
      <w:r w:rsidRPr="003B2883">
        <w:t xml:space="preserve">        integrityAlgorithm:</w:t>
      </w:r>
    </w:p>
    <w:p w14:paraId="5B508D29" w14:textId="77777777" w:rsidR="00C91BFE" w:rsidRPr="003B2883" w:rsidRDefault="00C91BFE" w:rsidP="00C91BFE">
      <w:pPr>
        <w:pStyle w:val="PL"/>
      </w:pPr>
      <w:r w:rsidRPr="003B2883">
        <w:t xml:space="preserve">          $ref: '#/components/schemas/IntegrityAlgorithm'</w:t>
      </w:r>
    </w:p>
    <w:p w14:paraId="3C4438B5" w14:textId="77777777" w:rsidR="00C91BFE" w:rsidRPr="003B2883" w:rsidRDefault="00C91BFE" w:rsidP="00C91BFE">
      <w:pPr>
        <w:pStyle w:val="PL"/>
      </w:pPr>
      <w:r w:rsidRPr="003B2883">
        <w:t xml:space="preserve">        cipheringAlgorithm:</w:t>
      </w:r>
    </w:p>
    <w:p w14:paraId="2040574A" w14:textId="77777777" w:rsidR="00C91BFE" w:rsidRPr="003B2883" w:rsidRDefault="00C91BFE" w:rsidP="00C91BFE">
      <w:pPr>
        <w:pStyle w:val="PL"/>
      </w:pPr>
      <w:r w:rsidRPr="003B2883">
        <w:t xml:space="preserve">          $ref: '#/components/schemas/CipheringAlgorithm'</w:t>
      </w:r>
    </w:p>
    <w:p w14:paraId="5F617C0F" w14:textId="77777777" w:rsidR="00C91BFE" w:rsidRPr="003B2883" w:rsidRDefault="00C91BFE" w:rsidP="00C91BFE">
      <w:pPr>
        <w:pStyle w:val="PL"/>
      </w:pPr>
      <w:r w:rsidRPr="003B2883">
        <w:t xml:space="preserve">      required:</w:t>
      </w:r>
    </w:p>
    <w:p w14:paraId="39E144E9" w14:textId="77777777" w:rsidR="00C91BFE" w:rsidRPr="003B2883" w:rsidRDefault="00C91BFE" w:rsidP="00C91BFE">
      <w:pPr>
        <w:pStyle w:val="PL"/>
      </w:pPr>
      <w:r w:rsidRPr="003B2883">
        <w:t xml:space="preserve">        - integrityAlgorithm</w:t>
      </w:r>
    </w:p>
    <w:p w14:paraId="121D62FB" w14:textId="77777777" w:rsidR="00C91BFE" w:rsidRPr="003B2883" w:rsidRDefault="00C91BFE" w:rsidP="00C91BFE">
      <w:pPr>
        <w:pStyle w:val="PL"/>
      </w:pPr>
      <w:r w:rsidRPr="003B2883">
        <w:t xml:space="preserve">        - cipheringAlgorithm</w:t>
      </w:r>
    </w:p>
    <w:p w14:paraId="0C6B03D7" w14:textId="77777777" w:rsidR="00C91BFE" w:rsidRPr="003B2883" w:rsidRDefault="00C91BFE" w:rsidP="00C91BFE">
      <w:pPr>
        <w:pStyle w:val="PL"/>
      </w:pPr>
      <w:r w:rsidRPr="003B2883">
        <w:t xml:space="preserve">    PduSessionContext:</w:t>
      </w:r>
    </w:p>
    <w:p w14:paraId="007EFB9E" w14:textId="77777777" w:rsidR="00C91BFE" w:rsidRPr="003B2883" w:rsidRDefault="00C91BFE" w:rsidP="00C91BFE">
      <w:pPr>
        <w:pStyle w:val="PL"/>
      </w:pPr>
      <w:r w:rsidRPr="003B2883">
        <w:t xml:space="preserve">      type: object</w:t>
      </w:r>
    </w:p>
    <w:p w14:paraId="22878BD5" w14:textId="77777777" w:rsidR="00C91BFE" w:rsidRPr="003B2883" w:rsidRDefault="00C91BFE" w:rsidP="00C91BFE">
      <w:pPr>
        <w:pStyle w:val="PL"/>
      </w:pPr>
      <w:r w:rsidRPr="003B2883">
        <w:lastRenderedPageBreak/>
        <w:t xml:space="preserve">      properties:</w:t>
      </w:r>
    </w:p>
    <w:p w14:paraId="450C1D08" w14:textId="77777777" w:rsidR="00C91BFE" w:rsidRPr="003B2883" w:rsidRDefault="00C91BFE" w:rsidP="00C91BFE">
      <w:pPr>
        <w:pStyle w:val="PL"/>
      </w:pPr>
      <w:r w:rsidRPr="003B2883">
        <w:t xml:space="preserve">        pduSessionId:</w:t>
      </w:r>
    </w:p>
    <w:p w14:paraId="7CC29927" w14:textId="77777777" w:rsidR="00C91BFE" w:rsidRPr="003B2883" w:rsidRDefault="00C91BFE" w:rsidP="00C91BFE">
      <w:pPr>
        <w:pStyle w:val="PL"/>
      </w:pPr>
      <w:r w:rsidRPr="003B2883">
        <w:t xml:space="preserve">          $ref: 'TS29571_CommonData.yaml#/components/schemas/PduSessionId'</w:t>
      </w:r>
    </w:p>
    <w:p w14:paraId="507A5C36" w14:textId="77777777" w:rsidR="00C91BFE" w:rsidRPr="003B2883" w:rsidRDefault="00C91BFE" w:rsidP="00C91BFE">
      <w:pPr>
        <w:pStyle w:val="PL"/>
      </w:pPr>
      <w:r w:rsidRPr="003B2883">
        <w:t xml:space="preserve">        smContextRef:</w:t>
      </w:r>
    </w:p>
    <w:p w14:paraId="013064F4" w14:textId="77777777" w:rsidR="00C91BFE" w:rsidRPr="003B2883" w:rsidRDefault="00C91BFE" w:rsidP="00C91BFE">
      <w:pPr>
        <w:pStyle w:val="PL"/>
      </w:pPr>
      <w:r w:rsidRPr="003B2883">
        <w:t xml:space="preserve">          $ref: 'TS29571_CommonData.yaml#/components/schemas/Uri'</w:t>
      </w:r>
    </w:p>
    <w:p w14:paraId="389D963E" w14:textId="77777777" w:rsidR="00C91BFE" w:rsidRPr="003B2883" w:rsidRDefault="00C91BFE" w:rsidP="00C91BFE">
      <w:pPr>
        <w:pStyle w:val="PL"/>
      </w:pPr>
      <w:r w:rsidRPr="003B2883">
        <w:t xml:space="preserve">        sNssai:</w:t>
      </w:r>
    </w:p>
    <w:p w14:paraId="1099ABCF" w14:textId="77777777" w:rsidR="00C91BFE" w:rsidRPr="003B2883" w:rsidRDefault="00C91BFE" w:rsidP="00C91BFE">
      <w:pPr>
        <w:pStyle w:val="PL"/>
      </w:pPr>
      <w:r w:rsidRPr="003B2883">
        <w:t xml:space="preserve">          $ref: 'TS29571_CommonData.yaml#/components/schemas/Snssai'</w:t>
      </w:r>
    </w:p>
    <w:p w14:paraId="7260D6A0" w14:textId="77777777" w:rsidR="00C91BFE" w:rsidRPr="003B2883" w:rsidRDefault="00C91BFE" w:rsidP="00C91BFE">
      <w:pPr>
        <w:pStyle w:val="PL"/>
      </w:pPr>
      <w:r w:rsidRPr="003B2883">
        <w:t xml:space="preserve">        dnn:</w:t>
      </w:r>
    </w:p>
    <w:p w14:paraId="08169B55" w14:textId="77777777" w:rsidR="00C91BFE" w:rsidRPr="003B2883" w:rsidRDefault="00C91BFE" w:rsidP="00C91BFE">
      <w:pPr>
        <w:pStyle w:val="PL"/>
      </w:pPr>
      <w:r w:rsidRPr="003B2883">
        <w:t xml:space="preserve">          $ref: 'TS29571_CommonData.yaml#/components/schemas/Dnn'</w:t>
      </w:r>
    </w:p>
    <w:p w14:paraId="6651D23C" w14:textId="77777777" w:rsidR="00C91BFE" w:rsidRPr="003B2883" w:rsidRDefault="00C91BFE" w:rsidP="00C91BFE">
      <w:pPr>
        <w:pStyle w:val="PL"/>
      </w:pPr>
      <w:r w:rsidRPr="003B2883">
        <w:t xml:space="preserve">        accessType:</w:t>
      </w:r>
    </w:p>
    <w:p w14:paraId="6BFB3723" w14:textId="77777777" w:rsidR="00C91BFE" w:rsidRPr="003B2883" w:rsidRDefault="00C91BFE" w:rsidP="00C91BFE">
      <w:pPr>
        <w:pStyle w:val="PL"/>
      </w:pPr>
      <w:r w:rsidRPr="003B2883">
        <w:t xml:space="preserve">          $ref: 'TS29571_CommonData.yaml#/components/schemas/AccessType'</w:t>
      </w:r>
    </w:p>
    <w:p w14:paraId="1F7F36C6" w14:textId="77777777" w:rsidR="00C91BFE" w:rsidRPr="003B2883" w:rsidRDefault="00C91BFE" w:rsidP="00C91BFE">
      <w:pPr>
        <w:pStyle w:val="PL"/>
      </w:pPr>
      <w:r w:rsidRPr="003B2883">
        <w:t xml:space="preserve">        allocatedEbiList:</w:t>
      </w:r>
    </w:p>
    <w:p w14:paraId="6E65038C" w14:textId="77777777" w:rsidR="00C91BFE" w:rsidRPr="003B2883" w:rsidRDefault="00C91BFE" w:rsidP="00C91BFE">
      <w:pPr>
        <w:pStyle w:val="PL"/>
      </w:pPr>
      <w:r w:rsidRPr="003B2883">
        <w:t xml:space="preserve">          type: array</w:t>
      </w:r>
    </w:p>
    <w:p w14:paraId="344605D9" w14:textId="77777777" w:rsidR="00C91BFE" w:rsidRPr="003B2883" w:rsidRDefault="00C91BFE" w:rsidP="00C91BFE">
      <w:pPr>
        <w:pStyle w:val="PL"/>
      </w:pPr>
      <w:r w:rsidRPr="003B2883">
        <w:t xml:space="preserve">          items:</w:t>
      </w:r>
    </w:p>
    <w:p w14:paraId="7D5B3690" w14:textId="77777777" w:rsidR="00C91BFE" w:rsidRPr="003B2883" w:rsidRDefault="00C91BFE" w:rsidP="00C91BFE">
      <w:pPr>
        <w:pStyle w:val="PL"/>
      </w:pPr>
      <w:r w:rsidRPr="003B2883">
        <w:t xml:space="preserve">            $ref: 'TS29502_Nsmf_PDUSession.yaml#/components/schemas/EbiArpMapping'</w:t>
      </w:r>
    </w:p>
    <w:p w14:paraId="2F491F42" w14:textId="77777777" w:rsidR="00C91BFE" w:rsidRPr="003B2883" w:rsidRDefault="00C91BFE" w:rsidP="00C91BFE">
      <w:pPr>
        <w:pStyle w:val="PL"/>
      </w:pPr>
      <w:r w:rsidRPr="003B2883">
        <w:t xml:space="preserve">          minItems: 1</w:t>
      </w:r>
    </w:p>
    <w:p w14:paraId="23410503" w14:textId="77777777" w:rsidR="00C91BFE" w:rsidRPr="003B2883" w:rsidRDefault="00C91BFE" w:rsidP="00C91BFE">
      <w:pPr>
        <w:pStyle w:val="PL"/>
      </w:pPr>
      <w:r w:rsidRPr="003B2883">
        <w:t xml:space="preserve">        hsmfId:</w:t>
      </w:r>
    </w:p>
    <w:p w14:paraId="106A1C5C" w14:textId="77777777" w:rsidR="00C91BFE" w:rsidRPr="003B2883" w:rsidRDefault="00C91BFE" w:rsidP="00C91BFE">
      <w:pPr>
        <w:pStyle w:val="PL"/>
      </w:pPr>
      <w:r w:rsidRPr="003B2883">
        <w:t xml:space="preserve">          $ref: 'TS29571_CommonData.yaml#/components/schemas/NfInstanceId'</w:t>
      </w:r>
    </w:p>
    <w:p w14:paraId="51CEA7D9" w14:textId="77777777" w:rsidR="00C91BFE" w:rsidRPr="003B2883" w:rsidRDefault="00C91BFE" w:rsidP="00C91BFE">
      <w:pPr>
        <w:pStyle w:val="PL"/>
      </w:pPr>
      <w:r w:rsidRPr="003B2883">
        <w:t xml:space="preserve">        vsmfId:</w:t>
      </w:r>
    </w:p>
    <w:p w14:paraId="000A130B" w14:textId="77777777" w:rsidR="00C91BFE" w:rsidRPr="003B2883" w:rsidRDefault="00C91BFE" w:rsidP="00C91BFE">
      <w:pPr>
        <w:pStyle w:val="PL"/>
      </w:pPr>
      <w:r w:rsidRPr="003B2883">
        <w:t xml:space="preserve">          $ref: 'TS29571_CommonData.yaml#/components/schemas/NfInstanceId'</w:t>
      </w:r>
    </w:p>
    <w:p w14:paraId="5B669258" w14:textId="77777777" w:rsidR="00621D82" w:rsidRPr="003B2883" w:rsidRDefault="00621D82" w:rsidP="00621D82">
      <w:pPr>
        <w:pStyle w:val="PL"/>
      </w:pPr>
      <w:r w:rsidRPr="003B2883">
        <w:t xml:space="preserve">        </w:t>
      </w:r>
      <w:r>
        <w:t>i</w:t>
      </w:r>
      <w:r w:rsidRPr="003B2883">
        <w:t>smfId:</w:t>
      </w:r>
    </w:p>
    <w:p w14:paraId="09091DED" w14:textId="77777777" w:rsidR="00621D82" w:rsidRPr="003B2883" w:rsidRDefault="00621D82" w:rsidP="00621D82">
      <w:pPr>
        <w:pStyle w:val="PL"/>
      </w:pPr>
      <w:r w:rsidRPr="003B2883">
        <w:t xml:space="preserve">          $ref: 'TS29571_CommonData.yaml#/components/schemas/NfInstanceId'</w:t>
      </w:r>
    </w:p>
    <w:p w14:paraId="1D892CFE" w14:textId="77777777" w:rsidR="00C91BFE" w:rsidRPr="003B2883" w:rsidRDefault="00C91BFE" w:rsidP="00C91BFE">
      <w:pPr>
        <w:pStyle w:val="PL"/>
      </w:pPr>
      <w:r w:rsidRPr="003B2883">
        <w:t xml:space="preserve">        nsInstance:</w:t>
      </w:r>
    </w:p>
    <w:p w14:paraId="328FD542" w14:textId="5F40CF26" w:rsidR="00C91BFE" w:rsidRPr="003B2883" w:rsidRDefault="00C91BFE" w:rsidP="00C91BFE">
      <w:pPr>
        <w:pStyle w:val="PL"/>
      </w:pPr>
      <w:r w:rsidRPr="003B2883">
        <w:t xml:space="preserve">          $ref: 'TS29531_Nnssf_NSSelection.yaml#/components/schemas/NsiId'</w:t>
      </w:r>
    </w:p>
    <w:p w14:paraId="03EC0D5B" w14:textId="77777777" w:rsidR="00B04258" w:rsidRPr="003B2883" w:rsidRDefault="00B04258" w:rsidP="00B04258">
      <w:pPr>
        <w:pStyle w:val="PL"/>
      </w:pPr>
      <w:r w:rsidRPr="003B2883">
        <w:t xml:space="preserve">        smfServiceInstanceId:</w:t>
      </w:r>
    </w:p>
    <w:p w14:paraId="5457C96F" w14:textId="11C92065" w:rsidR="00B04258" w:rsidRPr="003B2883" w:rsidRDefault="00B04258" w:rsidP="00B04258">
      <w:pPr>
        <w:pStyle w:val="PL"/>
      </w:pPr>
      <w:r w:rsidRPr="003B2883">
        <w:t xml:space="preserve">          type: string</w:t>
      </w:r>
    </w:p>
    <w:p w14:paraId="4450906A" w14:textId="77777777" w:rsidR="00DE5955" w:rsidRPr="003B2883" w:rsidRDefault="00DE5955" w:rsidP="00DE5955">
      <w:pPr>
        <w:pStyle w:val="PL"/>
        <w:rPr>
          <w:lang w:val="en-US"/>
        </w:rPr>
      </w:pPr>
      <w:r w:rsidRPr="003B2883">
        <w:t xml:space="preserve">        </w:t>
      </w:r>
      <w:r>
        <w:rPr>
          <w:lang w:val="en-US"/>
        </w:rPr>
        <w:t>maPduSession</w:t>
      </w:r>
      <w:r w:rsidRPr="003B2883">
        <w:rPr>
          <w:lang w:val="en-US"/>
        </w:rPr>
        <w:t>:</w:t>
      </w:r>
    </w:p>
    <w:p w14:paraId="61C10899" w14:textId="77777777" w:rsidR="00DE5955" w:rsidRDefault="00DE5955" w:rsidP="00DE5955">
      <w:pPr>
        <w:pStyle w:val="PL"/>
      </w:pPr>
      <w:r w:rsidRPr="003B2883">
        <w:t xml:space="preserve">          type: boolean</w:t>
      </w:r>
    </w:p>
    <w:p w14:paraId="4573CA78" w14:textId="77777777" w:rsidR="00DE5955" w:rsidRPr="003B2883" w:rsidRDefault="00DE5955" w:rsidP="00DE5955">
      <w:pPr>
        <w:pStyle w:val="PL"/>
      </w:pPr>
      <w:r w:rsidRPr="003B2883">
        <w:t xml:space="preserve">          </w:t>
      </w:r>
      <w:r>
        <w:t>default</w:t>
      </w:r>
      <w:r w:rsidRPr="003B2883">
        <w:t xml:space="preserve">: </w:t>
      </w:r>
      <w:r>
        <w:t>false</w:t>
      </w:r>
    </w:p>
    <w:p w14:paraId="52F502F1" w14:textId="77777777" w:rsidR="00C91BFE" w:rsidRPr="003B2883" w:rsidRDefault="00C91BFE" w:rsidP="00C91BFE">
      <w:pPr>
        <w:pStyle w:val="PL"/>
      </w:pPr>
      <w:r w:rsidRPr="003B2883">
        <w:t xml:space="preserve">      required:</w:t>
      </w:r>
    </w:p>
    <w:p w14:paraId="1C7EB9B6" w14:textId="77777777" w:rsidR="00C91BFE" w:rsidRPr="003B2883" w:rsidRDefault="00C91BFE" w:rsidP="00C91BFE">
      <w:pPr>
        <w:pStyle w:val="PL"/>
      </w:pPr>
      <w:r w:rsidRPr="003B2883">
        <w:t xml:space="preserve">        - pduSessionId</w:t>
      </w:r>
    </w:p>
    <w:p w14:paraId="44A72CA5" w14:textId="77777777" w:rsidR="00C91BFE" w:rsidRPr="003B2883" w:rsidRDefault="00C91BFE" w:rsidP="00C91BFE">
      <w:pPr>
        <w:pStyle w:val="PL"/>
      </w:pPr>
      <w:r w:rsidRPr="003B2883">
        <w:t xml:space="preserve">        - smContextRef</w:t>
      </w:r>
    </w:p>
    <w:p w14:paraId="5C689240" w14:textId="77777777" w:rsidR="00C91BFE" w:rsidRPr="003B2883" w:rsidRDefault="00C91BFE" w:rsidP="00C91BFE">
      <w:pPr>
        <w:pStyle w:val="PL"/>
      </w:pPr>
      <w:r w:rsidRPr="003B2883">
        <w:t xml:space="preserve">        - sNssai</w:t>
      </w:r>
    </w:p>
    <w:p w14:paraId="32BF9910" w14:textId="77777777" w:rsidR="00C91BFE" w:rsidRPr="003B2883" w:rsidRDefault="00C91BFE" w:rsidP="00C91BFE">
      <w:pPr>
        <w:pStyle w:val="PL"/>
      </w:pPr>
      <w:r w:rsidRPr="003B2883">
        <w:t xml:space="preserve">        - dnn</w:t>
      </w:r>
    </w:p>
    <w:p w14:paraId="7B5FBF4B" w14:textId="77777777" w:rsidR="00C91BFE" w:rsidRPr="003B2883" w:rsidRDefault="00C91BFE" w:rsidP="00C91BFE">
      <w:pPr>
        <w:pStyle w:val="PL"/>
      </w:pPr>
      <w:r w:rsidRPr="003B2883">
        <w:t xml:space="preserve">        - accessType</w:t>
      </w:r>
    </w:p>
    <w:p w14:paraId="1B46EC3C" w14:textId="77777777" w:rsidR="00C91BFE" w:rsidRPr="003B2883" w:rsidRDefault="00C91BFE" w:rsidP="00C91BFE">
      <w:pPr>
        <w:pStyle w:val="PL"/>
      </w:pPr>
      <w:r w:rsidRPr="003B2883">
        <w:t xml:space="preserve">    NssaiMapping:</w:t>
      </w:r>
    </w:p>
    <w:p w14:paraId="0AE170F3" w14:textId="77777777" w:rsidR="00C91BFE" w:rsidRPr="003B2883" w:rsidRDefault="00C91BFE" w:rsidP="00C91BFE">
      <w:pPr>
        <w:pStyle w:val="PL"/>
      </w:pPr>
      <w:r w:rsidRPr="003B2883">
        <w:t xml:space="preserve">      type: object</w:t>
      </w:r>
    </w:p>
    <w:p w14:paraId="05B6C1C5" w14:textId="77777777" w:rsidR="00C91BFE" w:rsidRPr="003B2883" w:rsidRDefault="00C91BFE" w:rsidP="00C91BFE">
      <w:pPr>
        <w:pStyle w:val="PL"/>
      </w:pPr>
      <w:r w:rsidRPr="003B2883">
        <w:t xml:space="preserve">      properties:</w:t>
      </w:r>
    </w:p>
    <w:p w14:paraId="4F344B7A" w14:textId="77777777" w:rsidR="00C91BFE" w:rsidRPr="003B2883" w:rsidRDefault="00C91BFE" w:rsidP="00C91BFE">
      <w:pPr>
        <w:pStyle w:val="PL"/>
      </w:pPr>
      <w:r w:rsidRPr="003B2883">
        <w:t xml:space="preserve">        mappedSnssai:</w:t>
      </w:r>
    </w:p>
    <w:p w14:paraId="244067E8" w14:textId="77777777" w:rsidR="00C91BFE" w:rsidRPr="003B2883" w:rsidRDefault="00C91BFE" w:rsidP="00C91BFE">
      <w:pPr>
        <w:pStyle w:val="PL"/>
      </w:pPr>
      <w:r w:rsidRPr="003B2883">
        <w:t xml:space="preserve">          $ref: 'TS29571_CommonData.yaml#/components/schemas/Snssai'</w:t>
      </w:r>
    </w:p>
    <w:p w14:paraId="55DEE7ED" w14:textId="77777777" w:rsidR="00C91BFE" w:rsidRPr="003B2883" w:rsidRDefault="00C91BFE" w:rsidP="00C91BFE">
      <w:pPr>
        <w:pStyle w:val="PL"/>
      </w:pPr>
      <w:r w:rsidRPr="003B2883">
        <w:t xml:space="preserve">        hSnssai:</w:t>
      </w:r>
    </w:p>
    <w:p w14:paraId="63745539" w14:textId="77777777" w:rsidR="00C91BFE" w:rsidRPr="003B2883" w:rsidRDefault="00C91BFE" w:rsidP="00C91BFE">
      <w:pPr>
        <w:pStyle w:val="PL"/>
      </w:pPr>
      <w:r w:rsidRPr="003B2883">
        <w:t xml:space="preserve">          $ref: 'TS29571_CommonData.yaml#/components/schemas/Snssai'</w:t>
      </w:r>
    </w:p>
    <w:p w14:paraId="00F65BA7" w14:textId="77777777" w:rsidR="00C91BFE" w:rsidRPr="003B2883" w:rsidRDefault="00C91BFE" w:rsidP="00C91BFE">
      <w:pPr>
        <w:pStyle w:val="PL"/>
      </w:pPr>
      <w:r w:rsidRPr="003B2883">
        <w:t xml:space="preserve">      required:</w:t>
      </w:r>
    </w:p>
    <w:p w14:paraId="0626D762" w14:textId="77777777" w:rsidR="00C91BFE" w:rsidRPr="003B2883" w:rsidRDefault="00C91BFE" w:rsidP="00C91BFE">
      <w:pPr>
        <w:pStyle w:val="PL"/>
      </w:pPr>
      <w:r w:rsidRPr="003B2883">
        <w:t xml:space="preserve">        - mappedSnssai</w:t>
      </w:r>
    </w:p>
    <w:p w14:paraId="1B21898C" w14:textId="77777777" w:rsidR="00C91BFE" w:rsidRPr="003B2883" w:rsidRDefault="00C91BFE" w:rsidP="00C91BFE">
      <w:pPr>
        <w:pStyle w:val="PL"/>
      </w:pPr>
      <w:r w:rsidRPr="003B2883">
        <w:t xml:space="preserve">        - hSnssai</w:t>
      </w:r>
    </w:p>
    <w:p w14:paraId="70A66EA5" w14:textId="77777777" w:rsidR="00C91BFE" w:rsidRPr="003B2883" w:rsidRDefault="00C91BFE" w:rsidP="00C91BFE">
      <w:pPr>
        <w:pStyle w:val="PL"/>
      </w:pPr>
      <w:r w:rsidRPr="003B2883">
        <w:t xml:space="preserve">    </w:t>
      </w:r>
      <w:r w:rsidR="005E145C" w:rsidRPr="003B2883">
        <w:t>U</w:t>
      </w:r>
      <w:r w:rsidR="00261DC5" w:rsidRPr="003B2883">
        <w:t>e</w:t>
      </w:r>
      <w:r w:rsidR="005E145C" w:rsidRPr="003B2883">
        <w:t>RegStatusUpdateReqData</w:t>
      </w:r>
      <w:r w:rsidRPr="003B2883">
        <w:t>:</w:t>
      </w:r>
    </w:p>
    <w:p w14:paraId="3BEFA5FE" w14:textId="77777777" w:rsidR="00C91BFE" w:rsidRPr="003B2883" w:rsidRDefault="00C91BFE" w:rsidP="00C91BFE">
      <w:pPr>
        <w:pStyle w:val="PL"/>
      </w:pPr>
      <w:r w:rsidRPr="003B2883">
        <w:t xml:space="preserve">      type: object</w:t>
      </w:r>
    </w:p>
    <w:p w14:paraId="73BFCEAC" w14:textId="77777777" w:rsidR="00C91BFE" w:rsidRPr="003B2883" w:rsidRDefault="00C91BFE" w:rsidP="00C91BFE">
      <w:pPr>
        <w:pStyle w:val="PL"/>
      </w:pPr>
      <w:r w:rsidRPr="003B2883">
        <w:t xml:space="preserve">      properties:</w:t>
      </w:r>
    </w:p>
    <w:p w14:paraId="20688EAD" w14:textId="77777777" w:rsidR="00C91BFE" w:rsidRPr="003B2883" w:rsidRDefault="00C91BFE" w:rsidP="00C91BFE">
      <w:pPr>
        <w:pStyle w:val="PL"/>
      </w:pPr>
      <w:r w:rsidRPr="003B2883">
        <w:t xml:space="preserve">        transferStatus:</w:t>
      </w:r>
    </w:p>
    <w:p w14:paraId="663655CB" w14:textId="77777777" w:rsidR="00C91BFE" w:rsidRPr="003B2883" w:rsidRDefault="00C91BFE" w:rsidP="00C91BFE">
      <w:pPr>
        <w:pStyle w:val="PL"/>
      </w:pPr>
      <w:r w:rsidRPr="003B2883">
        <w:t xml:space="preserve">          $ref: '#/components/schemas/UeContextTransferStatus'</w:t>
      </w:r>
    </w:p>
    <w:p w14:paraId="4D862982" w14:textId="77777777" w:rsidR="00C56DD9" w:rsidRPr="003B2883" w:rsidRDefault="00C56DD9" w:rsidP="00C56DD9">
      <w:pPr>
        <w:pStyle w:val="PL"/>
      </w:pPr>
      <w:r w:rsidRPr="003B2883">
        <w:t xml:space="preserve">        toReleaseSessionList:</w:t>
      </w:r>
    </w:p>
    <w:p w14:paraId="2EF3351F" w14:textId="77777777" w:rsidR="00C56DD9" w:rsidRPr="003B2883" w:rsidRDefault="00C56DD9" w:rsidP="00C56DD9">
      <w:pPr>
        <w:pStyle w:val="PL"/>
      </w:pPr>
      <w:r w:rsidRPr="003B2883">
        <w:t xml:space="preserve">          type: array</w:t>
      </w:r>
    </w:p>
    <w:p w14:paraId="4349B862" w14:textId="77777777" w:rsidR="00C56DD9" w:rsidRPr="003B2883" w:rsidRDefault="00C56DD9" w:rsidP="00C56DD9">
      <w:pPr>
        <w:pStyle w:val="PL"/>
      </w:pPr>
      <w:r w:rsidRPr="003B2883">
        <w:t xml:space="preserve">          items:</w:t>
      </w:r>
    </w:p>
    <w:p w14:paraId="7E33646F" w14:textId="77777777" w:rsidR="00C56DD9" w:rsidRPr="003B2883" w:rsidRDefault="00C56DD9" w:rsidP="00C56DD9">
      <w:pPr>
        <w:pStyle w:val="PL"/>
      </w:pPr>
      <w:r w:rsidRPr="003B2883">
        <w:t xml:space="preserve">            $ref: 'TS29571_CommonData.yaml#/components/schemas/PduSessionId'</w:t>
      </w:r>
    </w:p>
    <w:p w14:paraId="14A0F88D" w14:textId="5D89925B" w:rsidR="00C56DD9" w:rsidRPr="003B2883" w:rsidRDefault="00C56DD9" w:rsidP="00C56DD9">
      <w:pPr>
        <w:pStyle w:val="PL"/>
      </w:pPr>
      <w:r w:rsidRPr="003B2883">
        <w:t xml:space="preserve">          minItems: </w:t>
      </w:r>
      <w:r w:rsidR="00F5222C" w:rsidRPr="003B2883">
        <w:t>1</w:t>
      </w:r>
    </w:p>
    <w:p w14:paraId="7E6C075F" w14:textId="77777777" w:rsidR="002A498C" w:rsidRPr="003B2883" w:rsidRDefault="002A498C" w:rsidP="002A498C">
      <w:pPr>
        <w:pStyle w:val="PL"/>
        <w:rPr>
          <w:lang w:val="en-US"/>
        </w:rPr>
      </w:pPr>
      <w:r w:rsidRPr="003B2883">
        <w:t xml:space="preserve">        </w:t>
      </w:r>
      <w:r w:rsidRPr="003B2883">
        <w:rPr>
          <w:lang w:val="en-US"/>
        </w:rPr>
        <w:t>pcfReselectedInd:</w:t>
      </w:r>
    </w:p>
    <w:p w14:paraId="1163B2AA" w14:textId="77777777" w:rsidR="002A498C" w:rsidRPr="003B2883" w:rsidRDefault="002A498C" w:rsidP="002A498C">
      <w:pPr>
        <w:pStyle w:val="PL"/>
      </w:pPr>
      <w:r w:rsidRPr="003B2883">
        <w:t xml:space="preserve">          type: boolean</w:t>
      </w:r>
    </w:p>
    <w:p w14:paraId="38C9CDA5" w14:textId="77777777" w:rsidR="00C91BFE" w:rsidRPr="003B2883" w:rsidRDefault="00C91BFE" w:rsidP="00C91BFE">
      <w:pPr>
        <w:pStyle w:val="PL"/>
      </w:pPr>
      <w:r w:rsidRPr="003B2883">
        <w:t xml:space="preserve">      required:</w:t>
      </w:r>
    </w:p>
    <w:p w14:paraId="30E2FB06" w14:textId="77777777" w:rsidR="00C91BFE" w:rsidRPr="003B2883" w:rsidRDefault="00C91BFE" w:rsidP="00C91BFE">
      <w:pPr>
        <w:pStyle w:val="PL"/>
      </w:pPr>
      <w:r w:rsidRPr="003B2883">
        <w:t xml:space="preserve">        - transferStatus</w:t>
      </w:r>
    </w:p>
    <w:p w14:paraId="0EC4E4FB" w14:textId="77777777" w:rsidR="005E145C" w:rsidRPr="003B2883" w:rsidRDefault="005E145C" w:rsidP="005E145C">
      <w:pPr>
        <w:pStyle w:val="PL"/>
      </w:pPr>
      <w:r w:rsidRPr="003B2883">
        <w:t xml:space="preserve">    U</w:t>
      </w:r>
      <w:r w:rsidR="00261DC5" w:rsidRPr="003B2883">
        <w:t>e</w:t>
      </w:r>
      <w:r w:rsidRPr="003B2883">
        <w:t>RegStatusUpdateRspData:</w:t>
      </w:r>
    </w:p>
    <w:p w14:paraId="329135D2" w14:textId="77777777" w:rsidR="005E145C" w:rsidRPr="003B2883" w:rsidRDefault="005E145C" w:rsidP="005E145C">
      <w:pPr>
        <w:pStyle w:val="PL"/>
      </w:pPr>
      <w:r w:rsidRPr="003B2883">
        <w:t xml:space="preserve">      type: object</w:t>
      </w:r>
    </w:p>
    <w:p w14:paraId="07CA7B74" w14:textId="77777777" w:rsidR="005E145C" w:rsidRPr="003B2883" w:rsidRDefault="005E145C" w:rsidP="005E145C">
      <w:pPr>
        <w:pStyle w:val="PL"/>
      </w:pPr>
      <w:r w:rsidRPr="003B2883">
        <w:t xml:space="preserve">      properties:</w:t>
      </w:r>
    </w:p>
    <w:p w14:paraId="7DEED386" w14:textId="77777777" w:rsidR="005E145C" w:rsidRPr="003B2883" w:rsidRDefault="005E145C" w:rsidP="005E145C">
      <w:pPr>
        <w:pStyle w:val="PL"/>
      </w:pPr>
      <w:r w:rsidRPr="003B2883">
        <w:t xml:space="preserve">        </w:t>
      </w:r>
      <w:r w:rsidRPr="003B2883">
        <w:rPr>
          <w:rFonts w:hint="eastAsia"/>
          <w:lang w:eastAsia="zh-CN"/>
        </w:rPr>
        <w:t>regStatusTransferComplete</w:t>
      </w:r>
      <w:r w:rsidRPr="003B2883">
        <w:t>:</w:t>
      </w:r>
    </w:p>
    <w:p w14:paraId="4E35B955" w14:textId="77777777" w:rsidR="005E145C" w:rsidRPr="003B2883" w:rsidRDefault="005E145C" w:rsidP="005E145C">
      <w:pPr>
        <w:pStyle w:val="PL"/>
      </w:pPr>
      <w:r w:rsidRPr="003B2883">
        <w:t xml:space="preserve">          type: boolean</w:t>
      </w:r>
    </w:p>
    <w:p w14:paraId="7E13E33E" w14:textId="77777777" w:rsidR="005E145C" w:rsidRPr="003B2883" w:rsidRDefault="005E145C" w:rsidP="005E145C">
      <w:pPr>
        <w:pStyle w:val="PL"/>
      </w:pPr>
      <w:r w:rsidRPr="003B2883">
        <w:t xml:space="preserve">      required:</w:t>
      </w:r>
    </w:p>
    <w:p w14:paraId="5C01BAE8" w14:textId="77777777" w:rsidR="005E145C" w:rsidRPr="003B2883" w:rsidRDefault="005E145C" w:rsidP="005E145C">
      <w:pPr>
        <w:pStyle w:val="PL"/>
      </w:pPr>
      <w:r w:rsidRPr="003B2883">
        <w:t xml:space="preserve">        - </w:t>
      </w:r>
      <w:r w:rsidRPr="003B2883">
        <w:rPr>
          <w:rFonts w:hint="eastAsia"/>
          <w:lang w:eastAsia="zh-CN"/>
        </w:rPr>
        <w:t>regStatusTransferComplete</w:t>
      </w:r>
    </w:p>
    <w:p w14:paraId="496C3A03" w14:textId="77777777" w:rsidR="00C91BFE" w:rsidRPr="003B2883" w:rsidRDefault="00C91BFE" w:rsidP="00C91BFE">
      <w:pPr>
        <w:pStyle w:val="PL"/>
      </w:pPr>
      <w:r w:rsidRPr="003B2883">
        <w:t xml:space="preserve">    AssignEbiError:</w:t>
      </w:r>
    </w:p>
    <w:p w14:paraId="57FA55DD" w14:textId="77777777" w:rsidR="00C91BFE" w:rsidRPr="003B2883" w:rsidRDefault="00C91BFE" w:rsidP="00C91BFE">
      <w:pPr>
        <w:pStyle w:val="PL"/>
      </w:pPr>
      <w:r w:rsidRPr="003B2883">
        <w:t xml:space="preserve">      type: object</w:t>
      </w:r>
    </w:p>
    <w:p w14:paraId="39BCD1C8" w14:textId="77777777" w:rsidR="00C91BFE" w:rsidRPr="003B2883" w:rsidRDefault="00C91BFE" w:rsidP="00C91BFE">
      <w:pPr>
        <w:pStyle w:val="PL"/>
      </w:pPr>
      <w:r w:rsidRPr="003B2883">
        <w:t xml:space="preserve">      properties:</w:t>
      </w:r>
    </w:p>
    <w:p w14:paraId="1BC8BEF9" w14:textId="77777777" w:rsidR="00C91BFE" w:rsidRPr="003B2883" w:rsidRDefault="00C91BFE" w:rsidP="00C91BFE">
      <w:pPr>
        <w:pStyle w:val="PL"/>
      </w:pPr>
      <w:r w:rsidRPr="003B2883">
        <w:t xml:space="preserve">        error:</w:t>
      </w:r>
    </w:p>
    <w:p w14:paraId="7F531DB6" w14:textId="77777777" w:rsidR="00C91BFE" w:rsidRPr="003B2883" w:rsidRDefault="00C91BFE" w:rsidP="00C91BFE">
      <w:pPr>
        <w:pStyle w:val="PL"/>
      </w:pPr>
      <w:r w:rsidRPr="003B2883">
        <w:t xml:space="preserve">          $ref: 'TS29571_CommonData.yaml#/components/schemas/ProblemDetails'</w:t>
      </w:r>
    </w:p>
    <w:p w14:paraId="32A7C55B" w14:textId="77777777" w:rsidR="00C91BFE" w:rsidRPr="003B2883" w:rsidRDefault="00C91BFE" w:rsidP="00C91BFE">
      <w:pPr>
        <w:pStyle w:val="PL"/>
      </w:pPr>
      <w:r w:rsidRPr="003B2883">
        <w:t xml:space="preserve">        failureDetails:</w:t>
      </w:r>
    </w:p>
    <w:p w14:paraId="694AFFCF" w14:textId="77777777" w:rsidR="00C91BFE" w:rsidRPr="003B2883" w:rsidRDefault="00C91BFE" w:rsidP="00C91BFE">
      <w:pPr>
        <w:pStyle w:val="PL"/>
      </w:pPr>
      <w:r w:rsidRPr="003B2883">
        <w:t xml:space="preserve">          $ref: '#/components/schemas/AssignEbiFailed'</w:t>
      </w:r>
    </w:p>
    <w:p w14:paraId="7D449A89" w14:textId="77777777" w:rsidR="00C91BFE" w:rsidRPr="003B2883" w:rsidRDefault="00C91BFE" w:rsidP="00C91BFE">
      <w:pPr>
        <w:pStyle w:val="PL"/>
      </w:pPr>
      <w:r w:rsidRPr="003B2883">
        <w:t xml:space="preserve">      required:</w:t>
      </w:r>
    </w:p>
    <w:p w14:paraId="4BE98104" w14:textId="77777777" w:rsidR="00C91BFE" w:rsidRPr="003B2883" w:rsidRDefault="00C91BFE" w:rsidP="00C91BFE">
      <w:pPr>
        <w:pStyle w:val="PL"/>
      </w:pPr>
      <w:r w:rsidRPr="003B2883">
        <w:t xml:space="preserve">        - error</w:t>
      </w:r>
    </w:p>
    <w:p w14:paraId="58074B0C" w14:textId="77777777" w:rsidR="00C91BFE" w:rsidRPr="003B2883" w:rsidRDefault="00C91BFE" w:rsidP="00C91BFE">
      <w:pPr>
        <w:pStyle w:val="PL"/>
      </w:pPr>
      <w:r w:rsidRPr="003B2883">
        <w:t xml:space="preserve">        - failureDetails</w:t>
      </w:r>
    </w:p>
    <w:p w14:paraId="2AD6E7F9" w14:textId="77777777" w:rsidR="00C91BFE" w:rsidRPr="003B2883" w:rsidRDefault="00C91BFE" w:rsidP="00C91BFE">
      <w:pPr>
        <w:pStyle w:val="PL"/>
      </w:pPr>
      <w:r w:rsidRPr="003B2883">
        <w:t xml:space="preserve">    UeContextCreateData:</w:t>
      </w:r>
    </w:p>
    <w:p w14:paraId="118E026B" w14:textId="77777777" w:rsidR="00C91BFE" w:rsidRPr="003B2883" w:rsidRDefault="00C91BFE" w:rsidP="00C91BFE">
      <w:pPr>
        <w:pStyle w:val="PL"/>
      </w:pPr>
      <w:r w:rsidRPr="003B2883">
        <w:t xml:space="preserve">      type: object</w:t>
      </w:r>
    </w:p>
    <w:p w14:paraId="0FFF76E0" w14:textId="77777777" w:rsidR="00C91BFE" w:rsidRPr="003B2883" w:rsidRDefault="00C91BFE" w:rsidP="00C91BFE">
      <w:pPr>
        <w:pStyle w:val="PL"/>
      </w:pPr>
      <w:r w:rsidRPr="003B2883">
        <w:lastRenderedPageBreak/>
        <w:t xml:space="preserve">      properties:</w:t>
      </w:r>
    </w:p>
    <w:p w14:paraId="56802519" w14:textId="77777777" w:rsidR="00C91BFE" w:rsidRPr="003B2883" w:rsidRDefault="00C91BFE" w:rsidP="00C91BFE">
      <w:pPr>
        <w:pStyle w:val="PL"/>
      </w:pPr>
      <w:r w:rsidRPr="003B2883">
        <w:t xml:space="preserve">        ueContext:</w:t>
      </w:r>
    </w:p>
    <w:p w14:paraId="0D1C12FE" w14:textId="77777777" w:rsidR="00C91BFE" w:rsidRPr="003B2883" w:rsidRDefault="00C91BFE" w:rsidP="00C91BFE">
      <w:pPr>
        <w:pStyle w:val="PL"/>
      </w:pPr>
      <w:r w:rsidRPr="003B2883">
        <w:t xml:space="preserve">          $ref: '#/components/schemas/UeContext'</w:t>
      </w:r>
    </w:p>
    <w:p w14:paraId="091144C3" w14:textId="77777777" w:rsidR="00C91BFE" w:rsidRPr="003B2883" w:rsidRDefault="00C91BFE" w:rsidP="00C91BFE">
      <w:pPr>
        <w:pStyle w:val="PL"/>
      </w:pPr>
      <w:r w:rsidRPr="003B2883">
        <w:t xml:space="preserve">        targetId:</w:t>
      </w:r>
    </w:p>
    <w:p w14:paraId="76879FF0" w14:textId="77777777" w:rsidR="00C91BFE" w:rsidRPr="003B2883" w:rsidRDefault="00C91BFE" w:rsidP="00C91BFE">
      <w:pPr>
        <w:pStyle w:val="PL"/>
      </w:pPr>
      <w:r w:rsidRPr="003B2883">
        <w:t xml:space="preserve">          $ref: '#/components/schemas/NgRanTargetId'</w:t>
      </w:r>
    </w:p>
    <w:p w14:paraId="4C0FB5BE" w14:textId="77777777" w:rsidR="00C91BFE" w:rsidRPr="003B2883" w:rsidRDefault="00C91BFE" w:rsidP="00C91BFE">
      <w:pPr>
        <w:pStyle w:val="PL"/>
      </w:pPr>
      <w:r w:rsidRPr="003B2883">
        <w:t xml:space="preserve">        sourceToTargetData:</w:t>
      </w:r>
    </w:p>
    <w:p w14:paraId="11BC2819"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7A5AF409" w14:textId="77777777" w:rsidR="006D55D7" w:rsidRPr="003B2883" w:rsidRDefault="00C91BFE" w:rsidP="006D55D7">
      <w:pPr>
        <w:pStyle w:val="PL"/>
      </w:pPr>
      <w:r w:rsidRPr="003B2883">
        <w:t xml:space="preserve">        pduSession</w:t>
      </w:r>
      <w:r w:rsidR="006D55D7" w:rsidRPr="003B2883">
        <w:t>List:</w:t>
      </w:r>
    </w:p>
    <w:p w14:paraId="0E50FCE0" w14:textId="77777777" w:rsidR="006D55D7" w:rsidRPr="003B2883" w:rsidRDefault="006D55D7" w:rsidP="006D55D7">
      <w:pPr>
        <w:pStyle w:val="PL"/>
      </w:pPr>
      <w:r w:rsidRPr="003B2883">
        <w:t xml:space="preserve">          type: array</w:t>
      </w:r>
    </w:p>
    <w:p w14:paraId="5401DDBD" w14:textId="77777777" w:rsidR="006D55D7" w:rsidRPr="003B2883" w:rsidRDefault="006D55D7" w:rsidP="006D55D7">
      <w:pPr>
        <w:pStyle w:val="PL"/>
      </w:pPr>
      <w:r w:rsidRPr="003B2883">
        <w:t xml:space="preserve">          items:</w:t>
      </w:r>
    </w:p>
    <w:p w14:paraId="66A4769F" w14:textId="77777777" w:rsidR="006D55D7" w:rsidRPr="003B2883" w:rsidRDefault="006D55D7" w:rsidP="006D55D7">
      <w:pPr>
        <w:pStyle w:val="PL"/>
      </w:pPr>
      <w:r w:rsidRPr="003B2883">
        <w:t xml:space="preserve">            $ref: '#/components/schemas/N2SmInformation'</w:t>
      </w:r>
    </w:p>
    <w:p w14:paraId="4E679F3B" w14:textId="6C3B415A" w:rsidR="006D55D7" w:rsidRPr="003B2883" w:rsidRDefault="006D55D7" w:rsidP="006D55D7">
      <w:pPr>
        <w:pStyle w:val="PL"/>
      </w:pPr>
      <w:r w:rsidRPr="003B2883">
        <w:t xml:space="preserve">          minItems: 1</w:t>
      </w:r>
    </w:p>
    <w:p w14:paraId="6292E3AF" w14:textId="77777777" w:rsidR="00FD6EB2" w:rsidRPr="003B2883" w:rsidRDefault="00FD6EB2" w:rsidP="00FD6EB2">
      <w:pPr>
        <w:pStyle w:val="PL"/>
      </w:pPr>
      <w:r w:rsidRPr="003B2883">
        <w:t xml:space="preserve">        </w:t>
      </w:r>
      <w:r w:rsidRPr="003B2883">
        <w:rPr>
          <w:rFonts w:hint="eastAsia"/>
          <w:lang w:eastAsia="zh-CN"/>
        </w:rPr>
        <w:t>mmeControlFteid</w:t>
      </w:r>
      <w:r w:rsidRPr="003B2883">
        <w:t>:</w:t>
      </w:r>
    </w:p>
    <w:p w14:paraId="3846FABA" w14:textId="38359C2C" w:rsidR="00FD6EB2" w:rsidRPr="003B2883" w:rsidRDefault="00FD6EB2" w:rsidP="00FD6EB2">
      <w:pPr>
        <w:pStyle w:val="PL"/>
      </w:pPr>
      <w:r w:rsidRPr="003B2883">
        <w:t xml:space="preserve">          $ref: 'TS29571_CommonData.yaml#/components/schemas/Bytes'</w:t>
      </w:r>
    </w:p>
    <w:p w14:paraId="785482BB" w14:textId="77777777" w:rsidR="00802BE5" w:rsidRPr="003B2883" w:rsidRDefault="00802BE5" w:rsidP="00802BE5">
      <w:pPr>
        <w:pStyle w:val="PL"/>
      </w:pPr>
      <w:r w:rsidRPr="003B2883">
        <w:t xml:space="preserve">        n2NotifyUri:</w:t>
      </w:r>
    </w:p>
    <w:p w14:paraId="5D283A24" w14:textId="77777777" w:rsidR="00802BE5" w:rsidRPr="003B2883" w:rsidRDefault="00802BE5" w:rsidP="00802BE5">
      <w:pPr>
        <w:pStyle w:val="PL"/>
      </w:pPr>
      <w:r w:rsidRPr="003B2883">
        <w:t xml:space="preserve">          $ref: 'TS29571_CommonData.yaml#/components/schemas/Uri'</w:t>
      </w:r>
    </w:p>
    <w:p w14:paraId="2F0EF028" w14:textId="056C148B" w:rsidR="00B41FF9" w:rsidRPr="003B2883" w:rsidRDefault="00B41FF9" w:rsidP="00B41FF9">
      <w:pPr>
        <w:pStyle w:val="PL"/>
      </w:pPr>
      <w:bookmarkStart w:id="490" w:name="_Hlk531968179"/>
      <w:r w:rsidRPr="003B2883">
        <w:t xml:space="preserve">        </w:t>
      </w:r>
      <w:r w:rsidRPr="003B2883">
        <w:rPr>
          <w:lang w:eastAsia="zh-CN"/>
        </w:rPr>
        <w:t>ueRadioCapability</w:t>
      </w:r>
      <w:r w:rsidRPr="003B2883">
        <w:t>:</w:t>
      </w:r>
    </w:p>
    <w:p w14:paraId="6B1FF6E9" w14:textId="77777777" w:rsidR="00B41FF9" w:rsidRPr="003B2883" w:rsidRDefault="00B41FF9" w:rsidP="00B41FF9">
      <w:pPr>
        <w:pStyle w:val="PL"/>
      </w:pPr>
      <w:r w:rsidRPr="003B2883">
        <w:t xml:space="preserve">          $ref: '#/components/schemas/</w:t>
      </w:r>
      <w:r w:rsidRPr="003B2883">
        <w:rPr>
          <w:lang w:val="en-US"/>
        </w:rPr>
        <w:t>N2InfoContent</w:t>
      </w:r>
      <w:r w:rsidRPr="003B2883">
        <w:t>'</w:t>
      </w:r>
    </w:p>
    <w:bookmarkEnd w:id="490"/>
    <w:p w14:paraId="6B4B5ACE" w14:textId="77777777" w:rsidR="00C91BFE" w:rsidRPr="003B2883" w:rsidRDefault="00C91BFE" w:rsidP="00C91BFE">
      <w:pPr>
        <w:pStyle w:val="PL"/>
      </w:pPr>
      <w:r w:rsidRPr="003B2883">
        <w:t xml:space="preserve">        ngapCause:</w:t>
      </w:r>
    </w:p>
    <w:p w14:paraId="44E787F9"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01582E1B" w14:textId="77777777" w:rsidR="00C91BFE" w:rsidRPr="003B2883" w:rsidRDefault="00C91BFE" w:rsidP="00C91BFE">
      <w:pPr>
        <w:pStyle w:val="PL"/>
      </w:pPr>
      <w:r w:rsidRPr="003B2883">
        <w:t xml:space="preserve">        supportedFeatures:</w:t>
      </w:r>
    </w:p>
    <w:p w14:paraId="2EED82B3" w14:textId="77777777" w:rsidR="00C91BFE" w:rsidRPr="003B2883" w:rsidRDefault="00C91BFE" w:rsidP="00C91BFE">
      <w:pPr>
        <w:pStyle w:val="PL"/>
      </w:pPr>
      <w:r w:rsidRPr="003B2883">
        <w:t xml:space="preserve">          $ref: 'TS29571_CommonData.yaml#/components/schemas/SupportedFeatures'</w:t>
      </w:r>
    </w:p>
    <w:p w14:paraId="68BBCC0B" w14:textId="77777777" w:rsidR="00C91BFE" w:rsidRPr="003B2883" w:rsidRDefault="00C91BFE" w:rsidP="00C91BFE">
      <w:pPr>
        <w:pStyle w:val="PL"/>
      </w:pPr>
      <w:r w:rsidRPr="003B2883">
        <w:t xml:space="preserve">      required:</w:t>
      </w:r>
    </w:p>
    <w:p w14:paraId="078F9E20" w14:textId="77777777" w:rsidR="00C91BFE" w:rsidRPr="003B2883" w:rsidRDefault="00C91BFE" w:rsidP="00C91BFE">
      <w:pPr>
        <w:pStyle w:val="PL"/>
      </w:pPr>
      <w:r w:rsidRPr="003B2883">
        <w:t xml:space="preserve">        - ueContext</w:t>
      </w:r>
    </w:p>
    <w:p w14:paraId="2BB1DE6F" w14:textId="77777777" w:rsidR="00C91BFE" w:rsidRPr="003B2883" w:rsidRDefault="00C91BFE" w:rsidP="00C91BFE">
      <w:pPr>
        <w:pStyle w:val="PL"/>
      </w:pPr>
      <w:r w:rsidRPr="003B2883">
        <w:t xml:space="preserve">        - targetId</w:t>
      </w:r>
    </w:p>
    <w:p w14:paraId="61AF13A0" w14:textId="77777777" w:rsidR="00C91BFE" w:rsidRPr="003B2883" w:rsidRDefault="00C91BFE" w:rsidP="00C91BFE">
      <w:pPr>
        <w:pStyle w:val="PL"/>
      </w:pPr>
      <w:r w:rsidRPr="003B2883">
        <w:t xml:space="preserve">        - sourceToTargetData</w:t>
      </w:r>
    </w:p>
    <w:p w14:paraId="1490D006" w14:textId="2DF8A608" w:rsidR="00C91BFE" w:rsidRPr="003B2883" w:rsidRDefault="00C91BFE" w:rsidP="00C91BFE">
      <w:pPr>
        <w:pStyle w:val="PL"/>
      </w:pPr>
      <w:r w:rsidRPr="003B2883">
        <w:t xml:space="preserve">        - </w:t>
      </w:r>
      <w:r w:rsidR="00D56B67" w:rsidRPr="003B2883">
        <w:t>pduSessionList</w:t>
      </w:r>
    </w:p>
    <w:p w14:paraId="12892311" w14:textId="77777777" w:rsidR="00C91BFE" w:rsidRPr="003B2883" w:rsidRDefault="00C91BFE" w:rsidP="00C91BFE">
      <w:pPr>
        <w:pStyle w:val="PL"/>
      </w:pPr>
      <w:r w:rsidRPr="003B2883">
        <w:t xml:space="preserve">    UeContextCreatedData:</w:t>
      </w:r>
    </w:p>
    <w:p w14:paraId="3212EF16" w14:textId="77777777" w:rsidR="00C91BFE" w:rsidRPr="003B2883" w:rsidRDefault="00C91BFE" w:rsidP="00C91BFE">
      <w:pPr>
        <w:pStyle w:val="PL"/>
      </w:pPr>
      <w:r w:rsidRPr="003B2883">
        <w:t xml:space="preserve">      type: object</w:t>
      </w:r>
    </w:p>
    <w:p w14:paraId="1B6AE367" w14:textId="77777777" w:rsidR="00C91BFE" w:rsidRPr="003B2883" w:rsidRDefault="00C91BFE" w:rsidP="00C91BFE">
      <w:pPr>
        <w:pStyle w:val="PL"/>
      </w:pPr>
      <w:r w:rsidRPr="003B2883">
        <w:t xml:space="preserve">      properties:</w:t>
      </w:r>
    </w:p>
    <w:p w14:paraId="6EA2BA09" w14:textId="77777777" w:rsidR="00C91BFE" w:rsidRPr="003B2883" w:rsidRDefault="00C91BFE" w:rsidP="00C91BFE">
      <w:pPr>
        <w:pStyle w:val="PL"/>
      </w:pPr>
      <w:r w:rsidRPr="003B2883">
        <w:t xml:space="preserve">        ueContext:</w:t>
      </w:r>
    </w:p>
    <w:p w14:paraId="73C7E061" w14:textId="77777777" w:rsidR="00C91BFE" w:rsidRPr="003B2883" w:rsidRDefault="00C91BFE" w:rsidP="00C91BFE">
      <w:pPr>
        <w:pStyle w:val="PL"/>
      </w:pPr>
      <w:r w:rsidRPr="003B2883">
        <w:t xml:space="preserve">          $ref: '#/components/schemas/UeContext'</w:t>
      </w:r>
    </w:p>
    <w:p w14:paraId="55F7E5D8" w14:textId="77777777" w:rsidR="00C91BFE" w:rsidRPr="003B2883" w:rsidRDefault="00C91BFE" w:rsidP="00C91BFE">
      <w:pPr>
        <w:pStyle w:val="PL"/>
      </w:pPr>
      <w:r w:rsidRPr="003B2883">
        <w:t xml:space="preserve">        targetToSourceData:</w:t>
      </w:r>
    </w:p>
    <w:p w14:paraId="22396C02"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0FF148B8" w14:textId="77777777" w:rsidR="00C91BFE" w:rsidRPr="003B2883" w:rsidRDefault="00C91BFE" w:rsidP="00C91BFE">
      <w:pPr>
        <w:pStyle w:val="PL"/>
      </w:pPr>
      <w:r w:rsidRPr="003B2883">
        <w:t xml:space="preserve">        pduSession</w:t>
      </w:r>
      <w:r w:rsidR="006D55D7" w:rsidRPr="003B2883">
        <w:t>List</w:t>
      </w:r>
      <w:r w:rsidRPr="003B2883">
        <w:t>:</w:t>
      </w:r>
    </w:p>
    <w:p w14:paraId="367F72F7" w14:textId="77777777" w:rsidR="00C91BFE" w:rsidRPr="003B2883" w:rsidRDefault="00C91BFE" w:rsidP="00C91BFE">
      <w:pPr>
        <w:pStyle w:val="PL"/>
      </w:pPr>
      <w:r w:rsidRPr="003B2883">
        <w:t xml:space="preserve">          type: array</w:t>
      </w:r>
    </w:p>
    <w:p w14:paraId="526A4971" w14:textId="77777777" w:rsidR="00C91BFE" w:rsidRPr="003B2883" w:rsidRDefault="00C91BFE" w:rsidP="00C91BFE">
      <w:pPr>
        <w:pStyle w:val="PL"/>
      </w:pPr>
      <w:r w:rsidRPr="003B2883">
        <w:t xml:space="preserve">          items:</w:t>
      </w:r>
    </w:p>
    <w:p w14:paraId="52905A7A" w14:textId="77777777" w:rsidR="00C91BFE" w:rsidRPr="003B2883" w:rsidRDefault="00C91BFE" w:rsidP="00C91BFE">
      <w:pPr>
        <w:pStyle w:val="PL"/>
      </w:pPr>
      <w:r w:rsidRPr="003B2883">
        <w:t xml:space="preserve">            $ref: '#/components/schemas/N2SmInformation'</w:t>
      </w:r>
    </w:p>
    <w:p w14:paraId="06EBDFC7" w14:textId="77777777" w:rsidR="00C91BFE" w:rsidRPr="003B2883" w:rsidRDefault="00C91BFE" w:rsidP="00C91BFE">
      <w:pPr>
        <w:pStyle w:val="PL"/>
      </w:pPr>
      <w:r w:rsidRPr="003B2883">
        <w:t xml:space="preserve">          minItems: 1</w:t>
      </w:r>
    </w:p>
    <w:p w14:paraId="7F87F7D3" w14:textId="77777777" w:rsidR="00C91BFE" w:rsidRPr="003B2883" w:rsidRDefault="00C91BFE" w:rsidP="00C91BFE">
      <w:pPr>
        <w:pStyle w:val="PL"/>
      </w:pPr>
      <w:r w:rsidRPr="003B2883">
        <w:t xml:space="preserve">        failedSession</w:t>
      </w:r>
      <w:r w:rsidR="006D55D7" w:rsidRPr="003B2883">
        <w:t>List</w:t>
      </w:r>
      <w:r w:rsidRPr="003B2883">
        <w:t>:</w:t>
      </w:r>
    </w:p>
    <w:p w14:paraId="1E3B695E" w14:textId="77777777" w:rsidR="00C91BFE" w:rsidRPr="003B2883" w:rsidRDefault="00C91BFE" w:rsidP="00C91BFE">
      <w:pPr>
        <w:pStyle w:val="PL"/>
      </w:pPr>
      <w:r w:rsidRPr="003B2883">
        <w:t xml:space="preserve">          type: array</w:t>
      </w:r>
    </w:p>
    <w:p w14:paraId="6845FD9C" w14:textId="77777777" w:rsidR="00C91BFE" w:rsidRPr="003B2883" w:rsidRDefault="00C91BFE" w:rsidP="00C91BFE">
      <w:pPr>
        <w:pStyle w:val="PL"/>
      </w:pPr>
      <w:r w:rsidRPr="003B2883">
        <w:t xml:space="preserve">          items:</w:t>
      </w:r>
    </w:p>
    <w:p w14:paraId="601F27EE" w14:textId="77777777" w:rsidR="00644E08" w:rsidRPr="003B2883" w:rsidRDefault="00644E08" w:rsidP="00644E08">
      <w:pPr>
        <w:pStyle w:val="PL"/>
      </w:pPr>
      <w:r w:rsidRPr="003B2883">
        <w:t xml:space="preserve">            $ref: '#/components/schemas/N2SmInformation'</w:t>
      </w:r>
    </w:p>
    <w:p w14:paraId="43768D47" w14:textId="659E9865" w:rsidR="00C91BFE" w:rsidRPr="003B2883" w:rsidRDefault="00C91BFE" w:rsidP="00C91BFE">
      <w:pPr>
        <w:pStyle w:val="PL"/>
      </w:pPr>
      <w:r w:rsidRPr="003B2883">
        <w:t xml:space="preserve">          minItems: </w:t>
      </w:r>
      <w:r w:rsidR="00F5222C" w:rsidRPr="003B2883">
        <w:t>1</w:t>
      </w:r>
    </w:p>
    <w:p w14:paraId="3616C11F" w14:textId="77777777" w:rsidR="00C91BFE" w:rsidRPr="003B2883" w:rsidRDefault="00C91BFE" w:rsidP="00C91BFE">
      <w:pPr>
        <w:pStyle w:val="PL"/>
      </w:pPr>
      <w:r w:rsidRPr="003B2883">
        <w:t xml:space="preserve">        supportedFeatures:</w:t>
      </w:r>
    </w:p>
    <w:p w14:paraId="21FBA46C" w14:textId="77777777" w:rsidR="00C91BFE" w:rsidRPr="003B2883" w:rsidRDefault="00C91BFE" w:rsidP="00C91BFE">
      <w:pPr>
        <w:pStyle w:val="PL"/>
      </w:pPr>
      <w:r w:rsidRPr="003B2883">
        <w:t xml:space="preserve">          $ref: 'TS29571_CommonData.yaml#/components/schemas/SupportedFeatures'</w:t>
      </w:r>
    </w:p>
    <w:p w14:paraId="4DDF74C3" w14:textId="77777777" w:rsidR="00BA51ED" w:rsidRPr="003B2883" w:rsidRDefault="00BA51ED" w:rsidP="00BA51ED">
      <w:pPr>
        <w:pStyle w:val="PL"/>
        <w:rPr>
          <w:lang w:val="en-US"/>
        </w:rPr>
      </w:pPr>
      <w:r w:rsidRPr="003B2883">
        <w:t xml:space="preserve">        </w:t>
      </w:r>
      <w:r w:rsidRPr="003B2883">
        <w:rPr>
          <w:lang w:val="en-US"/>
        </w:rPr>
        <w:t>pcfReselectedInd:</w:t>
      </w:r>
    </w:p>
    <w:p w14:paraId="108F3928" w14:textId="77777777" w:rsidR="00BA51ED" w:rsidRPr="003B2883" w:rsidRDefault="00BA51ED" w:rsidP="00BA51ED">
      <w:pPr>
        <w:pStyle w:val="PL"/>
      </w:pPr>
      <w:r w:rsidRPr="003B2883">
        <w:t xml:space="preserve">          type: boolean</w:t>
      </w:r>
    </w:p>
    <w:p w14:paraId="61905E9D" w14:textId="77777777" w:rsidR="00C91BFE" w:rsidRPr="003B2883" w:rsidRDefault="00C91BFE" w:rsidP="00C91BFE">
      <w:pPr>
        <w:pStyle w:val="PL"/>
      </w:pPr>
      <w:r w:rsidRPr="003B2883">
        <w:t xml:space="preserve">      required:</w:t>
      </w:r>
    </w:p>
    <w:p w14:paraId="7A8A97E1" w14:textId="77777777" w:rsidR="00C91BFE" w:rsidRPr="003B2883" w:rsidRDefault="00C91BFE" w:rsidP="00C91BFE">
      <w:pPr>
        <w:pStyle w:val="PL"/>
      </w:pPr>
      <w:r w:rsidRPr="003B2883">
        <w:t xml:space="preserve">        - ueContext</w:t>
      </w:r>
    </w:p>
    <w:p w14:paraId="31F193B1" w14:textId="77777777" w:rsidR="00C91BFE" w:rsidRPr="003B2883" w:rsidRDefault="00C91BFE" w:rsidP="00C91BFE">
      <w:pPr>
        <w:pStyle w:val="PL"/>
      </w:pPr>
      <w:r w:rsidRPr="003B2883">
        <w:t xml:space="preserve">        - targetToSourceData</w:t>
      </w:r>
    </w:p>
    <w:p w14:paraId="1BBBB802" w14:textId="37064564" w:rsidR="00C91BFE" w:rsidRPr="003B2883" w:rsidRDefault="00C91BFE" w:rsidP="00C91BFE">
      <w:pPr>
        <w:pStyle w:val="PL"/>
      </w:pPr>
      <w:r w:rsidRPr="003B2883">
        <w:t xml:space="preserve">        - </w:t>
      </w:r>
      <w:r w:rsidR="00D56B67" w:rsidRPr="003B2883">
        <w:t>pduSessionList</w:t>
      </w:r>
    </w:p>
    <w:p w14:paraId="0B8EDBE1" w14:textId="77777777" w:rsidR="00C91BFE" w:rsidRPr="003B2883" w:rsidRDefault="00C91BFE" w:rsidP="00C91BFE">
      <w:pPr>
        <w:pStyle w:val="PL"/>
      </w:pPr>
      <w:r w:rsidRPr="003B2883">
        <w:t xml:space="preserve">    UeContextCreateError:</w:t>
      </w:r>
    </w:p>
    <w:p w14:paraId="0295EE3B" w14:textId="77777777" w:rsidR="00C91BFE" w:rsidRPr="003B2883" w:rsidRDefault="00C91BFE" w:rsidP="00C91BFE">
      <w:pPr>
        <w:pStyle w:val="PL"/>
      </w:pPr>
      <w:r w:rsidRPr="003B2883">
        <w:t xml:space="preserve">      type: object</w:t>
      </w:r>
    </w:p>
    <w:p w14:paraId="4CE0F658" w14:textId="77777777" w:rsidR="00C91BFE" w:rsidRPr="003B2883" w:rsidRDefault="00C91BFE" w:rsidP="00C91BFE">
      <w:pPr>
        <w:pStyle w:val="PL"/>
      </w:pPr>
      <w:r w:rsidRPr="003B2883">
        <w:t xml:space="preserve">      properties:</w:t>
      </w:r>
    </w:p>
    <w:p w14:paraId="6D576E8D" w14:textId="77777777" w:rsidR="00C91BFE" w:rsidRPr="003B2883" w:rsidRDefault="00C91BFE" w:rsidP="00C91BFE">
      <w:pPr>
        <w:pStyle w:val="PL"/>
      </w:pPr>
      <w:r w:rsidRPr="003B2883">
        <w:t xml:space="preserve">        error:</w:t>
      </w:r>
    </w:p>
    <w:p w14:paraId="4E390D3C" w14:textId="77777777" w:rsidR="00C91BFE" w:rsidRPr="003B2883" w:rsidRDefault="00C91BFE" w:rsidP="00C91BFE">
      <w:pPr>
        <w:pStyle w:val="PL"/>
      </w:pPr>
      <w:r w:rsidRPr="003B2883">
        <w:t xml:space="preserve">          $ref: 'TS29571_CommonData.yaml#/components/schemas/ProblemDetails'</w:t>
      </w:r>
    </w:p>
    <w:p w14:paraId="7DBD93EE" w14:textId="77777777" w:rsidR="00C91BFE" w:rsidRPr="003B2883" w:rsidRDefault="00C91BFE" w:rsidP="00C91BFE">
      <w:pPr>
        <w:pStyle w:val="PL"/>
      </w:pPr>
      <w:r w:rsidRPr="003B2883">
        <w:t xml:space="preserve">        ngapCause:</w:t>
      </w:r>
    </w:p>
    <w:p w14:paraId="6CE1093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02AA732" w14:textId="77777777" w:rsidR="00C91BFE" w:rsidRPr="003B2883" w:rsidRDefault="00C91BFE" w:rsidP="00C91BFE">
      <w:pPr>
        <w:pStyle w:val="PL"/>
      </w:pPr>
      <w:r w:rsidRPr="003B2883">
        <w:t xml:space="preserve">      required:</w:t>
      </w:r>
    </w:p>
    <w:p w14:paraId="4F5CEF85" w14:textId="77777777" w:rsidR="00C91BFE" w:rsidRPr="003B2883" w:rsidRDefault="00C91BFE" w:rsidP="00C91BFE">
      <w:pPr>
        <w:pStyle w:val="PL"/>
      </w:pPr>
      <w:r w:rsidRPr="003B2883">
        <w:t xml:space="preserve">        - error</w:t>
      </w:r>
    </w:p>
    <w:p w14:paraId="3B5DB0A9" w14:textId="77777777" w:rsidR="00C91BFE" w:rsidRPr="003B2883" w:rsidRDefault="00C91BFE" w:rsidP="00C91BFE">
      <w:pPr>
        <w:pStyle w:val="PL"/>
      </w:pPr>
      <w:r w:rsidRPr="003B2883">
        <w:t xml:space="preserve">    NgRanTargetId:</w:t>
      </w:r>
    </w:p>
    <w:p w14:paraId="144F1A17" w14:textId="77777777" w:rsidR="00C91BFE" w:rsidRPr="003B2883" w:rsidRDefault="00C91BFE" w:rsidP="00C91BFE">
      <w:pPr>
        <w:pStyle w:val="PL"/>
      </w:pPr>
      <w:r w:rsidRPr="003B2883">
        <w:t xml:space="preserve">      type: object</w:t>
      </w:r>
    </w:p>
    <w:p w14:paraId="39A89DE7" w14:textId="77777777" w:rsidR="00C91BFE" w:rsidRPr="003B2883" w:rsidRDefault="00C91BFE" w:rsidP="00C91BFE">
      <w:pPr>
        <w:pStyle w:val="PL"/>
      </w:pPr>
      <w:r w:rsidRPr="003B2883">
        <w:t xml:space="preserve">      properties:</w:t>
      </w:r>
    </w:p>
    <w:p w14:paraId="14BE6D94" w14:textId="77777777" w:rsidR="00C91BFE" w:rsidRPr="003B2883" w:rsidRDefault="00C91BFE" w:rsidP="00C91BFE">
      <w:pPr>
        <w:pStyle w:val="PL"/>
      </w:pPr>
      <w:r w:rsidRPr="003B2883">
        <w:t xml:space="preserve">        ranNodeId:</w:t>
      </w:r>
    </w:p>
    <w:p w14:paraId="687E8541" w14:textId="10494D1C" w:rsidR="00C91BFE" w:rsidRPr="003B2883" w:rsidRDefault="00C91BFE" w:rsidP="00C91BFE">
      <w:pPr>
        <w:pStyle w:val="PL"/>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58CAFB2F" w14:textId="77777777" w:rsidR="00C91BFE" w:rsidRPr="003B2883" w:rsidRDefault="00C91BFE" w:rsidP="00C91BFE">
      <w:pPr>
        <w:pStyle w:val="PL"/>
      </w:pPr>
      <w:r w:rsidRPr="003B2883">
        <w:t xml:space="preserve">        tai:</w:t>
      </w:r>
    </w:p>
    <w:p w14:paraId="7E131B7A" w14:textId="77777777" w:rsidR="00C91BFE" w:rsidRPr="003B2883" w:rsidRDefault="00C91BFE" w:rsidP="00C91BFE">
      <w:pPr>
        <w:pStyle w:val="PL"/>
      </w:pPr>
      <w:r w:rsidRPr="003B2883">
        <w:t xml:space="preserve">          $ref: 'TS29571_CommonData.yaml#/components/schemas/Tai'</w:t>
      </w:r>
    </w:p>
    <w:p w14:paraId="3E121C9E" w14:textId="77777777" w:rsidR="00C91BFE" w:rsidRPr="003B2883" w:rsidRDefault="00C91BFE" w:rsidP="00C91BFE">
      <w:pPr>
        <w:pStyle w:val="PL"/>
      </w:pPr>
      <w:r w:rsidRPr="003B2883">
        <w:t xml:space="preserve">      required:</w:t>
      </w:r>
    </w:p>
    <w:p w14:paraId="57E0B8A2" w14:textId="77777777" w:rsidR="00C91BFE" w:rsidRPr="003B2883" w:rsidRDefault="00C91BFE" w:rsidP="00C91BFE">
      <w:pPr>
        <w:pStyle w:val="PL"/>
      </w:pPr>
      <w:r w:rsidRPr="003B2883">
        <w:t xml:space="preserve">        - ranNodeId</w:t>
      </w:r>
    </w:p>
    <w:p w14:paraId="6317F385" w14:textId="77777777" w:rsidR="00C91BFE" w:rsidRPr="003B2883" w:rsidRDefault="00C91BFE" w:rsidP="00C91BFE">
      <w:pPr>
        <w:pStyle w:val="PL"/>
      </w:pPr>
      <w:r w:rsidRPr="003B2883">
        <w:t xml:space="preserve">        - tai</w:t>
      </w:r>
    </w:p>
    <w:p w14:paraId="28E618E6" w14:textId="77777777" w:rsidR="00C91BFE" w:rsidRPr="003B2883" w:rsidRDefault="00C91BFE" w:rsidP="00C91BFE">
      <w:pPr>
        <w:pStyle w:val="PL"/>
      </w:pPr>
      <w:r w:rsidRPr="003B2883">
        <w:t xml:space="preserve">    PWSResponseData:</w:t>
      </w:r>
    </w:p>
    <w:p w14:paraId="1E55F265" w14:textId="77777777" w:rsidR="00C91BFE" w:rsidRPr="003B2883" w:rsidRDefault="00C91BFE" w:rsidP="00C91BFE">
      <w:pPr>
        <w:pStyle w:val="PL"/>
      </w:pPr>
      <w:r w:rsidRPr="003B2883">
        <w:t xml:space="preserve">      type: object</w:t>
      </w:r>
    </w:p>
    <w:p w14:paraId="6240C111" w14:textId="77777777" w:rsidR="00C91BFE" w:rsidRPr="003B2883" w:rsidRDefault="00C91BFE" w:rsidP="00C91BFE">
      <w:pPr>
        <w:pStyle w:val="PL"/>
      </w:pPr>
      <w:r w:rsidRPr="003B2883">
        <w:t xml:space="preserve">      properties:</w:t>
      </w:r>
    </w:p>
    <w:p w14:paraId="693B81BD" w14:textId="77777777" w:rsidR="00C91BFE" w:rsidRPr="003B2883" w:rsidRDefault="00C91BFE" w:rsidP="00C91BFE">
      <w:pPr>
        <w:pStyle w:val="PL"/>
      </w:pPr>
      <w:r w:rsidRPr="003B2883">
        <w:t xml:space="preserve">        ngapMessageType:</w:t>
      </w:r>
    </w:p>
    <w:p w14:paraId="2AED2453" w14:textId="77777777" w:rsidR="00C91BFE" w:rsidRPr="003B2883" w:rsidRDefault="00C91BFE" w:rsidP="00C91BFE">
      <w:pPr>
        <w:pStyle w:val="PL"/>
      </w:pPr>
      <w:r w:rsidRPr="003B2883">
        <w:t xml:space="preserve">          $ref: 'TS29571_CommonData.yaml#/components/schemas/Uinteger'</w:t>
      </w:r>
    </w:p>
    <w:p w14:paraId="669756DF" w14:textId="77777777" w:rsidR="00C91BFE" w:rsidRPr="003B2883" w:rsidRDefault="00C91BFE" w:rsidP="00C91BFE">
      <w:pPr>
        <w:pStyle w:val="PL"/>
      </w:pPr>
      <w:r w:rsidRPr="003B2883">
        <w:t xml:space="preserve">        serialNumber:</w:t>
      </w:r>
    </w:p>
    <w:p w14:paraId="56EC973B" w14:textId="77777777" w:rsidR="00C91BFE" w:rsidRPr="003B2883" w:rsidRDefault="00C91BFE" w:rsidP="00C91BFE">
      <w:pPr>
        <w:pStyle w:val="PL"/>
      </w:pPr>
      <w:r w:rsidRPr="003B2883">
        <w:t xml:space="preserve">          $ref: 'TS29571_CommonData.yaml#/components/schemas/Uint16'</w:t>
      </w:r>
    </w:p>
    <w:p w14:paraId="4D7293B1" w14:textId="77777777" w:rsidR="00C91BFE" w:rsidRPr="003B2883" w:rsidRDefault="00C91BFE" w:rsidP="00C91BFE">
      <w:pPr>
        <w:pStyle w:val="PL"/>
      </w:pPr>
      <w:r w:rsidRPr="003B2883">
        <w:lastRenderedPageBreak/>
        <w:t xml:space="preserve">        messageIdentifier:</w:t>
      </w:r>
    </w:p>
    <w:p w14:paraId="3F98BE4C" w14:textId="77777777" w:rsidR="00C91BFE" w:rsidRPr="003B2883" w:rsidRDefault="00C91BFE" w:rsidP="00C91BFE">
      <w:pPr>
        <w:pStyle w:val="PL"/>
      </w:pPr>
      <w:r w:rsidRPr="003B2883">
        <w:t xml:space="preserve">          type: integer</w:t>
      </w:r>
    </w:p>
    <w:p w14:paraId="61C95102" w14:textId="77777777" w:rsidR="00C91BFE" w:rsidRPr="003B2883" w:rsidRDefault="00C91BFE" w:rsidP="00C91BFE">
      <w:pPr>
        <w:pStyle w:val="PL"/>
      </w:pPr>
      <w:r w:rsidRPr="003B2883">
        <w:t xml:space="preserve">        unknownTaiList:</w:t>
      </w:r>
    </w:p>
    <w:p w14:paraId="0335AD0C" w14:textId="77777777" w:rsidR="00C91BFE" w:rsidRPr="003B2883" w:rsidRDefault="00C91BFE" w:rsidP="00C91BFE">
      <w:pPr>
        <w:pStyle w:val="PL"/>
      </w:pPr>
      <w:r w:rsidRPr="003B2883">
        <w:t xml:space="preserve">          type: array</w:t>
      </w:r>
    </w:p>
    <w:p w14:paraId="3D3C4761" w14:textId="77777777" w:rsidR="00C91BFE" w:rsidRPr="003B2883" w:rsidRDefault="00C91BFE" w:rsidP="00C91BFE">
      <w:pPr>
        <w:pStyle w:val="PL"/>
      </w:pPr>
      <w:r w:rsidRPr="003B2883">
        <w:t xml:space="preserve">          items:</w:t>
      </w:r>
    </w:p>
    <w:p w14:paraId="4C8B198D" w14:textId="77777777" w:rsidR="00C91BFE" w:rsidRPr="003B2883" w:rsidRDefault="00C91BFE" w:rsidP="00C91BFE">
      <w:pPr>
        <w:pStyle w:val="PL"/>
      </w:pPr>
      <w:r w:rsidRPr="003B2883">
        <w:t xml:space="preserve">            $ref: 'TS29571_CommonData.yaml#/components/schemas/Tai'</w:t>
      </w:r>
    </w:p>
    <w:p w14:paraId="0F600161" w14:textId="77777777" w:rsidR="0046312D" w:rsidRPr="003B2883" w:rsidRDefault="0046312D" w:rsidP="0046312D">
      <w:pPr>
        <w:pStyle w:val="PL"/>
      </w:pPr>
      <w:r w:rsidRPr="003B2883">
        <w:t xml:space="preserve">          minItems: 1</w:t>
      </w:r>
    </w:p>
    <w:p w14:paraId="7121A0D4" w14:textId="77777777" w:rsidR="00C91BFE" w:rsidRPr="003B2883" w:rsidRDefault="00C91BFE" w:rsidP="00C91BFE">
      <w:pPr>
        <w:pStyle w:val="PL"/>
      </w:pPr>
      <w:r w:rsidRPr="003B2883">
        <w:t xml:space="preserve">      required:</w:t>
      </w:r>
    </w:p>
    <w:p w14:paraId="3223E6DE" w14:textId="77777777" w:rsidR="00C91BFE" w:rsidRPr="003B2883" w:rsidRDefault="00C91BFE" w:rsidP="00C91BFE">
      <w:pPr>
        <w:pStyle w:val="PL"/>
      </w:pPr>
      <w:r w:rsidRPr="003B2883">
        <w:t xml:space="preserve">        - ngapMessageType</w:t>
      </w:r>
    </w:p>
    <w:p w14:paraId="265CA43F" w14:textId="77777777" w:rsidR="00C91BFE" w:rsidRPr="003B2883" w:rsidRDefault="00C91BFE" w:rsidP="00C91BFE">
      <w:pPr>
        <w:pStyle w:val="PL"/>
      </w:pPr>
      <w:r w:rsidRPr="003B2883">
        <w:t xml:space="preserve">        - serialNumber</w:t>
      </w:r>
    </w:p>
    <w:p w14:paraId="4B15D74F" w14:textId="77777777" w:rsidR="00C91BFE" w:rsidRPr="003B2883" w:rsidRDefault="00C91BFE" w:rsidP="00C91BFE">
      <w:pPr>
        <w:pStyle w:val="PL"/>
      </w:pPr>
      <w:r w:rsidRPr="003B2883">
        <w:t xml:space="preserve">        - messageIdentifier</w:t>
      </w:r>
    </w:p>
    <w:p w14:paraId="1FF1C40C" w14:textId="77777777" w:rsidR="00C91BFE" w:rsidRPr="003B2883" w:rsidRDefault="00C91BFE" w:rsidP="00C91BFE">
      <w:pPr>
        <w:pStyle w:val="PL"/>
      </w:pPr>
      <w:r w:rsidRPr="003B2883">
        <w:t xml:space="preserve">    PWSErrorData:</w:t>
      </w:r>
    </w:p>
    <w:p w14:paraId="18FACBBD" w14:textId="77777777" w:rsidR="00C91BFE" w:rsidRPr="003B2883" w:rsidRDefault="00C91BFE" w:rsidP="00C91BFE">
      <w:pPr>
        <w:pStyle w:val="PL"/>
      </w:pPr>
      <w:r w:rsidRPr="003B2883">
        <w:t xml:space="preserve">      type: object</w:t>
      </w:r>
    </w:p>
    <w:p w14:paraId="6866E128" w14:textId="77777777" w:rsidR="00C91BFE" w:rsidRPr="003B2883" w:rsidRDefault="00C91BFE" w:rsidP="00C91BFE">
      <w:pPr>
        <w:pStyle w:val="PL"/>
      </w:pPr>
      <w:r w:rsidRPr="003B2883">
        <w:t xml:space="preserve">      properties:</w:t>
      </w:r>
    </w:p>
    <w:p w14:paraId="4DD8B105" w14:textId="77777777" w:rsidR="00C91BFE" w:rsidRPr="003B2883" w:rsidRDefault="00C91BFE" w:rsidP="00C91BFE">
      <w:pPr>
        <w:pStyle w:val="PL"/>
      </w:pPr>
      <w:r w:rsidRPr="003B2883">
        <w:t xml:space="preserve">        namfCause:</w:t>
      </w:r>
    </w:p>
    <w:p w14:paraId="0D0BDF77" w14:textId="77777777" w:rsidR="00C91BFE" w:rsidRPr="003B2883" w:rsidRDefault="00C91BFE" w:rsidP="00C91BFE">
      <w:pPr>
        <w:pStyle w:val="PL"/>
      </w:pPr>
      <w:r w:rsidRPr="003B2883">
        <w:t xml:space="preserve">          type: integer</w:t>
      </w:r>
    </w:p>
    <w:p w14:paraId="1B88991F" w14:textId="77777777" w:rsidR="00C91BFE" w:rsidRPr="003B2883" w:rsidRDefault="00C91BFE" w:rsidP="00C91BFE">
      <w:pPr>
        <w:pStyle w:val="PL"/>
      </w:pPr>
      <w:r w:rsidRPr="003B2883">
        <w:t xml:space="preserve">      required:</w:t>
      </w:r>
    </w:p>
    <w:p w14:paraId="6266F946" w14:textId="77777777" w:rsidR="00C91BFE" w:rsidRPr="003B2883" w:rsidRDefault="00C91BFE" w:rsidP="00C91BFE">
      <w:pPr>
        <w:pStyle w:val="PL"/>
      </w:pPr>
      <w:r w:rsidRPr="003B2883">
        <w:t xml:space="preserve">        - namfCause</w:t>
      </w:r>
    </w:p>
    <w:p w14:paraId="2375E96B" w14:textId="77777777" w:rsidR="00C91BFE" w:rsidRPr="003B2883" w:rsidRDefault="00C91BFE" w:rsidP="00C91BFE">
      <w:pPr>
        <w:pStyle w:val="PL"/>
      </w:pPr>
      <w:r w:rsidRPr="003B2883">
        <w:t xml:space="preserve">    N2InformationTransferError:</w:t>
      </w:r>
    </w:p>
    <w:p w14:paraId="7D88726D" w14:textId="77777777" w:rsidR="00C91BFE" w:rsidRPr="003B2883" w:rsidRDefault="00C91BFE" w:rsidP="00C91BFE">
      <w:pPr>
        <w:pStyle w:val="PL"/>
      </w:pPr>
      <w:r w:rsidRPr="003B2883">
        <w:t xml:space="preserve">      type: object</w:t>
      </w:r>
    </w:p>
    <w:p w14:paraId="769AC784" w14:textId="77777777" w:rsidR="00C91BFE" w:rsidRPr="003B2883" w:rsidRDefault="00C91BFE" w:rsidP="00C91BFE">
      <w:pPr>
        <w:pStyle w:val="PL"/>
      </w:pPr>
      <w:r w:rsidRPr="003B2883">
        <w:t xml:space="preserve">      properties:</w:t>
      </w:r>
    </w:p>
    <w:p w14:paraId="2AE4FFFA" w14:textId="77777777" w:rsidR="00C91BFE" w:rsidRPr="003B2883" w:rsidRDefault="00C91BFE" w:rsidP="00C91BFE">
      <w:pPr>
        <w:pStyle w:val="PL"/>
      </w:pPr>
      <w:r w:rsidRPr="003B2883">
        <w:t xml:space="preserve">        error:</w:t>
      </w:r>
    </w:p>
    <w:p w14:paraId="2E3CD863" w14:textId="77777777" w:rsidR="00C91BFE" w:rsidRPr="003B2883" w:rsidRDefault="00C91BFE" w:rsidP="00C91BFE">
      <w:pPr>
        <w:pStyle w:val="PL"/>
      </w:pPr>
      <w:r w:rsidRPr="003B2883">
        <w:t xml:space="preserve">          $ref: 'TS29571_CommonData.yaml#/components/schemas/ProblemDetails'</w:t>
      </w:r>
    </w:p>
    <w:p w14:paraId="6F461B23" w14:textId="77777777" w:rsidR="00C91BFE" w:rsidRPr="003B2883" w:rsidRDefault="00C91BFE" w:rsidP="00C91BFE">
      <w:pPr>
        <w:pStyle w:val="PL"/>
      </w:pPr>
      <w:r w:rsidRPr="003B2883">
        <w:t xml:space="preserve">        pwdErrorInfo:</w:t>
      </w:r>
    </w:p>
    <w:p w14:paraId="6F8C115C" w14:textId="77777777" w:rsidR="00C91BFE" w:rsidRPr="003B2883" w:rsidRDefault="00C91BFE" w:rsidP="00C91BFE">
      <w:pPr>
        <w:pStyle w:val="PL"/>
      </w:pPr>
      <w:r w:rsidRPr="003B2883">
        <w:t xml:space="preserve">          $ref: '#/components/schemas/PWSErrorData'</w:t>
      </w:r>
    </w:p>
    <w:p w14:paraId="6B82FC2B" w14:textId="77777777" w:rsidR="00C91BFE" w:rsidRPr="003B2883" w:rsidRDefault="00C91BFE" w:rsidP="00C91BFE">
      <w:pPr>
        <w:pStyle w:val="PL"/>
      </w:pPr>
      <w:r w:rsidRPr="003B2883">
        <w:t xml:space="preserve">      required:</w:t>
      </w:r>
    </w:p>
    <w:p w14:paraId="1B10E04E" w14:textId="77777777" w:rsidR="00C91BFE" w:rsidRPr="003B2883" w:rsidRDefault="00C91BFE" w:rsidP="00C91BFE">
      <w:pPr>
        <w:pStyle w:val="PL"/>
      </w:pPr>
      <w:r w:rsidRPr="003B2883">
        <w:t xml:space="preserve">        - error</w:t>
      </w:r>
    </w:p>
    <w:p w14:paraId="7179CC5A" w14:textId="77777777" w:rsidR="00C91BFE" w:rsidRPr="003B2883" w:rsidRDefault="00C91BFE" w:rsidP="00C91BFE">
      <w:pPr>
        <w:pStyle w:val="PL"/>
      </w:pPr>
      <w:r w:rsidRPr="003B2883">
        <w:t xml:space="preserve">    NgKsi:</w:t>
      </w:r>
    </w:p>
    <w:p w14:paraId="68A1857D" w14:textId="77777777" w:rsidR="00C91BFE" w:rsidRPr="003B2883" w:rsidRDefault="00C91BFE" w:rsidP="00C91BFE">
      <w:pPr>
        <w:pStyle w:val="PL"/>
      </w:pPr>
      <w:r w:rsidRPr="003B2883">
        <w:t xml:space="preserve">      type: object</w:t>
      </w:r>
    </w:p>
    <w:p w14:paraId="178B02BA" w14:textId="77777777" w:rsidR="00C91BFE" w:rsidRPr="003B2883" w:rsidRDefault="00C91BFE" w:rsidP="00C91BFE">
      <w:pPr>
        <w:pStyle w:val="PL"/>
      </w:pPr>
      <w:r w:rsidRPr="003B2883">
        <w:t xml:space="preserve">      properties:</w:t>
      </w:r>
    </w:p>
    <w:p w14:paraId="4AF445C7" w14:textId="475414AF" w:rsidR="00C91BFE" w:rsidRPr="003B2883" w:rsidRDefault="00C91BFE" w:rsidP="00C91BFE">
      <w:pPr>
        <w:pStyle w:val="PL"/>
      </w:pPr>
      <w:r w:rsidRPr="003B2883">
        <w:t xml:space="preserve">      </w:t>
      </w:r>
      <w:r w:rsidR="0090693A">
        <w:t xml:space="preserve">  ts</w:t>
      </w:r>
      <w:r w:rsidRPr="003B2883">
        <w:t>c:</w:t>
      </w:r>
    </w:p>
    <w:p w14:paraId="1825C394" w14:textId="77777777" w:rsidR="00C91BFE" w:rsidRPr="003B2883" w:rsidRDefault="00C91BFE" w:rsidP="00C91BFE">
      <w:pPr>
        <w:pStyle w:val="PL"/>
      </w:pPr>
      <w:r w:rsidRPr="003B2883">
        <w:t xml:space="preserve">          $ref: '#/components/schemas/ScType'</w:t>
      </w:r>
    </w:p>
    <w:p w14:paraId="7BCCC7E6" w14:textId="77777777" w:rsidR="00C91BFE" w:rsidRPr="003B2883" w:rsidRDefault="00C91BFE" w:rsidP="00C91BFE">
      <w:pPr>
        <w:pStyle w:val="PL"/>
      </w:pPr>
      <w:r w:rsidRPr="003B2883">
        <w:t xml:space="preserve">        ksi:</w:t>
      </w:r>
    </w:p>
    <w:p w14:paraId="7A1DB92A" w14:textId="77777777" w:rsidR="0016627E" w:rsidRPr="003B2883" w:rsidRDefault="0016627E" w:rsidP="0016627E">
      <w:pPr>
        <w:pStyle w:val="PL"/>
      </w:pPr>
      <w:r w:rsidRPr="003B2883">
        <w:t xml:space="preserve">          type: integer</w:t>
      </w:r>
    </w:p>
    <w:p w14:paraId="61556EC6" w14:textId="77777777" w:rsidR="0016627E" w:rsidRPr="003B2883" w:rsidRDefault="0016627E" w:rsidP="0016627E">
      <w:pPr>
        <w:pStyle w:val="PL"/>
      </w:pPr>
      <w:r w:rsidRPr="003B2883">
        <w:t xml:space="preserve">          minimum: 0</w:t>
      </w:r>
    </w:p>
    <w:p w14:paraId="25879F23" w14:textId="77777777" w:rsidR="0016627E" w:rsidRPr="003B2883" w:rsidRDefault="0016627E" w:rsidP="0016627E">
      <w:pPr>
        <w:pStyle w:val="PL"/>
      </w:pPr>
      <w:r w:rsidRPr="003B2883">
        <w:t xml:space="preserve">          maximum: 6</w:t>
      </w:r>
    </w:p>
    <w:p w14:paraId="566367F1" w14:textId="77777777" w:rsidR="00C91BFE" w:rsidRPr="003B2883" w:rsidRDefault="00C91BFE" w:rsidP="00C91BFE">
      <w:pPr>
        <w:pStyle w:val="PL"/>
      </w:pPr>
      <w:r w:rsidRPr="003B2883">
        <w:t xml:space="preserve">      required:</w:t>
      </w:r>
    </w:p>
    <w:p w14:paraId="3E976E27" w14:textId="77777777" w:rsidR="00C91BFE" w:rsidRPr="003B2883" w:rsidRDefault="00C91BFE" w:rsidP="00C91BFE">
      <w:pPr>
        <w:pStyle w:val="PL"/>
      </w:pPr>
      <w:r w:rsidRPr="003B2883">
        <w:t xml:space="preserve">        - tsc</w:t>
      </w:r>
    </w:p>
    <w:p w14:paraId="5269B3B2" w14:textId="77777777" w:rsidR="00C91BFE" w:rsidRPr="003B2883" w:rsidRDefault="00C91BFE" w:rsidP="00C91BFE">
      <w:pPr>
        <w:pStyle w:val="PL"/>
      </w:pPr>
      <w:r w:rsidRPr="003B2883">
        <w:t xml:space="preserve">        - ksi</w:t>
      </w:r>
    </w:p>
    <w:p w14:paraId="3C1F9239" w14:textId="77777777" w:rsidR="00C91BFE" w:rsidRPr="003B2883" w:rsidRDefault="00C91BFE" w:rsidP="00C91BFE">
      <w:pPr>
        <w:pStyle w:val="PL"/>
      </w:pPr>
      <w:r w:rsidRPr="003B2883">
        <w:t xml:space="preserve">    KeyAmf:</w:t>
      </w:r>
    </w:p>
    <w:p w14:paraId="22397764" w14:textId="77777777" w:rsidR="00C91BFE" w:rsidRPr="003B2883" w:rsidRDefault="00C91BFE" w:rsidP="00C91BFE">
      <w:pPr>
        <w:pStyle w:val="PL"/>
      </w:pPr>
      <w:r w:rsidRPr="003B2883">
        <w:t xml:space="preserve">      type: object</w:t>
      </w:r>
    </w:p>
    <w:p w14:paraId="11A5F346" w14:textId="77777777" w:rsidR="00C91BFE" w:rsidRPr="003B2883" w:rsidRDefault="00C91BFE" w:rsidP="00C91BFE">
      <w:pPr>
        <w:pStyle w:val="PL"/>
      </w:pPr>
      <w:r w:rsidRPr="003B2883">
        <w:t xml:space="preserve">      properties:</w:t>
      </w:r>
    </w:p>
    <w:p w14:paraId="267283E5" w14:textId="77777777" w:rsidR="00C91BFE" w:rsidRPr="003B2883" w:rsidRDefault="00C91BFE" w:rsidP="00C91BFE">
      <w:pPr>
        <w:pStyle w:val="PL"/>
      </w:pPr>
      <w:r w:rsidRPr="003B2883">
        <w:t xml:space="preserve">        keyType:</w:t>
      </w:r>
    </w:p>
    <w:p w14:paraId="123ABC44" w14:textId="77777777" w:rsidR="00C91BFE" w:rsidRPr="003B2883" w:rsidRDefault="00C91BFE" w:rsidP="00C91BFE">
      <w:pPr>
        <w:pStyle w:val="PL"/>
      </w:pPr>
      <w:r w:rsidRPr="003B2883">
        <w:t xml:space="preserve">          $ref: '#/components/schemas/KeyAmfType'</w:t>
      </w:r>
    </w:p>
    <w:p w14:paraId="72552889" w14:textId="77777777" w:rsidR="00C91BFE" w:rsidRPr="003B2883" w:rsidRDefault="00C91BFE" w:rsidP="00C91BFE">
      <w:pPr>
        <w:pStyle w:val="PL"/>
      </w:pPr>
      <w:r w:rsidRPr="003B2883">
        <w:t xml:space="preserve">        keyVal:</w:t>
      </w:r>
    </w:p>
    <w:p w14:paraId="4800F393" w14:textId="77777777" w:rsidR="00C91BFE" w:rsidRPr="003B2883" w:rsidRDefault="00C91BFE" w:rsidP="00C91BFE">
      <w:pPr>
        <w:pStyle w:val="PL"/>
      </w:pPr>
      <w:r w:rsidRPr="003B2883">
        <w:t xml:space="preserve">          type: string</w:t>
      </w:r>
    </w:p>
    <w:p w14:paraId="678D2624" w14:textId="77777777" w:rsidR="00C91BFE" w:rsidRPr="003B2883" w:rsidRDefault="00C91BFE" w:rsidP="00C91BFE">
      <w:pPr>
        <w:pStyle w:val="PL"/>
      </w:pPr>
      <w:r w:rsidRPr="003B2883">
        <w:t xml:space="preserve">      required:</w:t>
      </w:r>
    </w:p>
    <w:p w14:paraId="2CFD27D1" w14:textId="77777777" w:rsidR="00C91BFE" w:rsidRPr="003B2883" w:rsidRDefault="00C91BFE" w:rsidP="00C91BFE">
      <w:pPr>
        <w:pStyle w:val="PL"/>
      </w:pPr>
      <w:r w:rsidRPr="003B2883">
        <w:t xml:space="preserve">        - keyType</w:t>
      </w:r>
    </w:p>
    <w:p w14:paraId="06ED569E" w14:textId="77777777" w:rsidR="00C91BFE" w:rsidRPr="003B2883" w:rsidRDefault="00C91BFE" w:rsidP="00C91BFE">
      <w:pPr>
        <w:pStyle w:val="PL"/>
      </w:pPr>
      <w:r w:rsidRPr="003B2883">
        <w:t xml:space="preserve">        - keyVal</w:t>
      </w:r>
    </w:p>
    <w:p w14:paraId="5A20AF22" w14:textId="77777777" w:rsidR="0004426C" w:rsidRPr="003B2883" w:rsidRDefault="0004426C" w:rsidP="0004426C">
      <w:pPr>
        <w:pStyle w:val="PL"/>
        <w:rPr>
          <w:lang w:eastAsia="zh-CN"/>
        </w:rPr>
      </w:pPr>
      <w:r w:rsidRPr="003B2883">
        <w:t xml:space="preserve">    </w:t>
      </w:r>
      <w:r w:rsidRPr="003B2883">
        <w:rPr>
          <w:lang w:eastAsia="zh-CN"/>
        </w:rPr>
        <w:t>ExpectedUeBehavior:</w:t>
      </w:r>
    </w:p>
    <w:p w14:paraId="32EB8CFC" w14:textId="77777777" w:rsidR="0004426C" w:rsidRPr="003B2883" w:rsidRDefault="0004426C" w:rsidP="0004426C">
      <w:pPr>
        <w:pStyle w:val="PL"/>
      </w:pPr>
      <w:r w:rsidRPr="003B2883">
        <w:t xml:space="preserve">      type: object</w:t>
      </w:r>
    </w:p>
    <w:p w14:paraId="118C6D07" w14:textId="77777777" w:rsidR="0004426C" w:rsidRPr="003B2883" w:rsidRDefault="0004426C" w:rsidP="0004426C">
      <w:pPr>
        <w:pStyle w:val="PL"/>
      </w:pPr>
      <w:r w:rsidRPr="003B2883">
        <w:t xml:space="preserve">      properties:</w:t>
      </w:r>
    </w:p>
    <w:p w14:paraId="533F51F9" w14:textId="77777777" w:rsidR="0004426C" w:rsidRPr="003B2883" w:rsidRDefault="0004426C" w:rsidP="0004426C">
      <w:pPr>
        <w:pStyle w:val="PL"/>
      </w:pPr>
      <w:r w:rsidRPr="003B2883">
        <w:t xml:space="preserve">        </w:t>
      </w:r>
      <w:r w:rsidRPr="003B2883">
        <w:rPr>
          <w:rFonts w:hint="eastAsia"/>
          <w:lang w:eastAsia="zh-CN"/>
        </w:rPr>
        <w:t>expMoveTrajectory</w:t>
      </w:r>
      <w:r w:rsidRPr="003B2883">
        <w:t>:</w:t>
      </w:r>
    </w:p>
    <w:p w14:paraId="3F38B2A5" w14:textId="77777777" w:rsidR="0004426C" w:rsidRPr="003B2883" w:rsidRDefault="0004426C" w:rsidP="0004426C">
      <w:pPr>
        <w:pStyle w:val="PL"/>
      </w:pPr>
      <w:r w:rsidRPr="003B2883">
        <w:t xml:space="preserve">          type: array</w:t>
      </w:r>
    </w:p>
    <w:p w14:paraId="7D2A4113" w14:textId="77777777" w:rsidR="0004426C" w:rsidRPr="003B2883" w:rsidRDefault="0004426C" w:rsidP="0004426C">
      <w:pPr>
        <w:pStyle w:val="PL"/>
      </w:pPr>
      <w:r w:rsidRPr="003B2883">
        <w:t xml:space="preserve">          items:</w:t>
      </w:r>
    </w:p>
    <w:p w14:paraId="590F6DA3" w14:textId="77777777" w:rsidR="0004426C" w:rsidRPr="003B2883" w:rsidRDefault="0004426C" w:rsidP="0004426C">
      <w:pPr>
        <w:pStyle w:val="PL"/>
      </w:pPr>
      <w:r w:rsidRPr="003B2883">
        <w:t xml:space="preserve">            $ref: 'TS29571_CommonData.yaml#/components/schemas/UserLocation'</w:t>
      </w:r>
    </w:p>
    <w:p w14:paraId="3FEDEA3F" w14:textId="77777777" w:rsidR="0004426C" w:rsidRPr="003B2883" w:rsidRDefault="0004426C" w:rsidP="0004426C">
      <w:pPr>
        <w:pStyle w:val="PL"/>
      </w:pPr>
      <w:r w:rsidRPr="003B2883">
        <w:t xml:space="preserve">          minItems: 1</w:t>
      </w:r>
    </w:p>
    <w:p w14:paraId="2540392C" w14:textId="77777777" w:rsidR="0004426C" w:rsidRPr="003B2883" w:rsidRDefault="0004426C" w:rsidP="0004426C">
      <w:pPr>
        <w:pStyle w:val="PL"/>
      </w:pPr>
      <w:r w:rsidRPr="003B2883">
        <w:t xml:space="preserve">        validityTime:</w:t>
      </w:r>
    </w:p>
    <w:p w14:paraId="2BDE0EFF" w14:textId="77777777" w:rsidR="0004426C" w:rsidRPr="003B2883" w:rsidRDefault="0004426C" w:rsidP="0004426C">
      <w:pPr>
        <w:pStyle w:val="PL"/>
      </w:pPr>
      <w:r w:rsidRPr="003B2883">
        <w:t xml:space="preserve">          $ref: 'TS29571_CommonData.yaml#/components/schemas/DateTime'</w:t>
      </w:r>
    </w:p>
    <w:p w14:paraId="00F22774" w14:textId="77777777" w:rsidR="0004426C" w:rsidRPr="003B2883" w:rsidRDefault="0004426C" w:rsidP="0004426C">
      <w:pPr>
        <w:pStyle w:val="PL"/>
      </w:pPr>
      <w:r w:rsidRPr="003B2883">
        <w:t xml:space="preserve">      required:</w:t>
      </w:r>
    </w:p>
    <w:p w14:paraId="64E0464F" w14:textId="77777777" w:rsidR="0004426C" w:rsidRPr="003B2883" w:rsidRDefault="0004426C" w:rsidP="0004426C">
      <w:pPr>
        <w:pStyle w:val="PL"/>
      </w:pPr>
      <w:r w:rsidRPr="003B2883">
        <w:t xml:space="preserve">        - </w:t>
      </w:r>
      <w:r w:rsidRPr="003B2883">
        <w:rPr>
          <w:rFonts w:hint="eastAsia"/>
          <w:lang w:eastAsia="zh-CN"/>
        </w:rPr>
        <w:t>expMoveTrajectory</w:t>
      </w:r>
    </w:p>
    <w:p w14:paraId="0AF6353F" w14:textId="77777777" w:rsidR="0004426C" w:rsidRPr="003B2883" w:rsidRDefault="0004426C" w:rsidP="0004426C">
      <w:pPr>
        <w:pStyle w:val="PL"/>
      </w:pPr>
      <w:r w:rsidRPr="003B2883">
        <w:t xml:space="preserve">        - validityTime</w:t>
      </w:r>
    </w:p>
    <w:p w14:paraId="22656A16" w14:textId="77777777" w:rsidR="0089725F" w:rsidRPr="003B2883" w:rsidRDefault="0089725F" w:rsidP="0089725F">
      <w:pPr>
        <w:pStyle w:val="PL"/>
      </w:pPr>
      <w:r w:rsidRPr="003B2883">
        <w:t xml:space="preserve">    N2RanInformation:</w:t>
      </w:r>
    </w:p>
    <w:p w14:paraId="27A38A50" w14:textId="77777777" w:rsidR="0089725F" w:rsidRPr="003B2883" w:rsidRDefault="0089725F" w:rsidP="0089725F">
      <w:pPr>
        <w:pStyle w:val="PL"/>
      </w:pPr>
      <w:r w:rsidRPr="003B2883">
        <w:t xml:space="preserve">      type: object</w:t>
      </w:r>
    </w:p>
    <w:p w14:paraId="47FDDB01" w14:textId="77777777" w:rsidR="0089725F" w:rsidRPr="003B2883" w:rsidRDefault="0089725F" w:rsidP="0089725F">
      <w:pPr>
        <w:pStyle w:val="PL"/>
      </w:pPr>
      <w:r w:rsidRPr="003B2883">
        <w:t xml:space="preserve">      properties:</w:t>
      </w:r>
    </w:p>
    <w:p w14:paraId="70C79B30" w14:textId="77777777" w:rsidR="0089725F" w:rsidRPr="003B2883" w:rsidRDefault="0089725F" w:rsidP="0089725F">
      <w:pPr>
        <w:pStyle w:val="PL"/>
      </w:pPr>
      <w:r w:rsidRPr="003B2883">
        <w:t xml:space="preserve">        n2InfoContent:</w:t>
      </w:r>
    </w:p>
    <w:p w14:paraId="34997ADF" w14:textId="77777777" w:rsidR="0089725F" w:rsidRPr="003B2883" w:rsidRDefault="0089725F" w:rsidP="0089725F">
      <w:pPr>
        <w:pStyle w:val="PL"/>
      </w:pPr>
      <w:r w:rsidRPr="003B2883">
        <w:t xml:space="preserve">          $ref: '#/components/schemas/N2InfoContent'</w:t>
      </w:r>
    </w:p>
    <w:p w14:paraId="7F0B8F5B" w14:textId="77777777" w:rsidR="0089725F" w:rsidRPr="003B2883" w:rsidRDefault="0089725F" w:rsidP="0089725F">
      <w:pPr>
        <w:pStyle w:val="PL"/>
      </w:pPr>
      <w:r w:rsidRPr="003B2883">
        <w:t xml:space="preserve">      required:</w:t>
      </w:r>
    </w:p>
    <w:p w14:paraId="798787CC" w14:textId="77777777" w:rsidR="0089725F" w:rsidRPr="003B2883" w:rsidRDefault="0089725F" w:rsidP="0089725F">
      <w:pPr>
        <w:pStyle w:val="PL"/>
      </w:pPr>
      <w:r w:rsidRPr="003B2883">
        <w:t xml:space="preserve">        - n2InfoContent</w:t>
      </w:r>
    </w:p>
    <w:p w14:paraId="7FD6A0CF" w14:textId="77777777" w:rsidR="008F34B1" w:rsidRPr="003B2883" w:rsidRDefault="008F34B1" w:rsidP="008F34B1">
      <w:pPr>
        <w:pStyle w:val="PL"/>
      </w:pPr>
      <w:r w:rsidRPr="003B2883">
        <w:t xml:space="preserve">    N2InfoNotificationRspData:</w:t>
      </w:r>
    </w:p>
    <w:p w14:paraId="67E4209B" w14:textId="77777777" w:rsidR="008F34B1" w:rsidRPr="003B2883" w:rsidRDefault="008F34B1" w:rsidP="008F34B1">
      <w:pPr>
        <w:pStyle w:val="PL"/>
      </w:pPr>
      <w:r w:rsidRPr="003B2883">
        <w:t xml:space="preserve">      type: object</w:t>
      </w:r>
    </w:p>
    <w:p w14:paraId="35C3BA71" w14:textId="77777777" w:rsidR="008F34B1" w:rsidRPr="003B2883" w:rsidRDefault="008F34B1" w:rsidP="008F34B1">
      <w:pPr>
        <w:pStyle w:val="PL"/>
      </w:pPr>
      <w:r w:rsidRPr="003B2883">
        <w:t xml:space="preserve">      properties:</w:t>
      </w:r>
    </w:p>
    <w:p w14:paraId="30D45C9D" w14:textId="77777777" w:rsidR="008F34B1" w:rsidRPr="003B2883" w:rsidRDefault="008F34B1" w:rsidP="008F34B1">
      <w:pPr>
        <w:pStyle w:val="PL"/>
      </w:pPr>
      <w:r w:rsidRPr="003B2883">
        <w:t xml:space="preserve">        n2InfoContent:</w:t>
      </w:r>
    </w:p>
    <w:p w14:paraId="5F71931F" w14:textId="5DF1CB86" w:rsidR="0004426C" w:rsidRPr="003B2883" w:rsidRDefault="008F34B1" w:rsidP="008F34B1">
      <w:pPr>
        <w:pStyle w:val="PL"/>
      </w:pPr>
      <w:r w:rsidRPr="003B2883">
        <w:t xml:space="preserve">          $ref: '#/components/schemas/N2InfoContent'</w:t>
      </w:r>
    </w:p>
    <w:p w14:paraId="3C6DCD94" w14:textId="3288F541" w:rsidR="00BC3F8F" w:rsidRDefault="00BC3F8F" w:rsidP="00BC3F8F">
      <w:pPr>
        <w:pStyle w:val="PL"/>
        <w:rPr>
          <w:lang w:val="en-US" w:eastAsia="zh-CN"/>
        </w:rPr>
      </w:pPr>
      <w:r w:rsidRPr="003B2883">
        <w:t xml:space="preserve">    </w:t>
      </w:r>
      <w:r>
        <w:rPr>
          <w:lang w:val="en-US" w:eastAsia="zh-CN"/>
        </w:rPr>
        <w:t>SmallDataRateStatusInfo</w:t>
      </w:r>
      <w:r w:rsidR="00DC2887">
        <w:rPr>
          <w:lang w:val="en-US" w:eastAsia="zh-CN"/>
        </w:rPr>
        <w:t>:</w:t>
      </w:r>
    </w:p>
    <w:p w14:paraId="5B748C11" w14:textId="77777777" w:rsidR="00BC3F8F" w:rsidRPr="003B2883" w:rsidRDefault="00BC3F8F" w:rsidP="00BC3F8F">
      <w:pPr>
        <w:pStyle w:val="PL"/>
      </w:pPr>
      <w:r w:rsidRPr="003B2883">
        <w:t xml:space="preserve">      type: object</w:t>
      </w:r>
    </w:p>
    <w:p w14:paraId="212E5832" w14:textId="77777777" w:rsidR="00BC3F8F" w:rsidRDefault="00BC3F8F" w:rsidP="00BC3F8F">
      <w:pPr>
        <w:pStyle w:val="PL"/>
      </w:pPr>
      <w:r w:rsidRPr="003B2883">
        <w:t xml:space="preserve">      properties:</w:t>
      </w:r>
    </w:p>
    <w:p w14:paraId="09FA3ED9" w14:textId="77777777" w:rsidR="00BC3F8F" w:rsidRPr="003B2883" w:rsidRDefault="00BC3F8F" w:rsidP="00BC3F8F">
      <w:pPr>
        <w:pStyle w:val="PL"/>
      </w:pPr>
      <w:r w:rsidRPr="003B2883">
        <w:t xml:space="preserve">        </w:t>
      </w:r>
      <w:r>
        <w:t>Snssai</w:t>
      </w:r>
      <w:r w:rsidRPr="003B2883">
        <w:t>:</w:t>
      </w:r>
    </w:p>
    <w:p w14:paraId="6049C5A6" w14:textId="77777777" w:rsidR="00BC3F8F" w:rsidRPr="003B2883" w:rsidRDefault="00BC3F8F" w:rsidP="00BC3F8F">
      <w:pPr>
        <w:pStyle w:val="PL"/>
      </w:pPr>
      <w:r w:rsidRPr="003B2883">
        <w:rPr>
          <w:lang w:val="en-US"/>
        </w:rPr>
        <w:lastRenderedPageBreak/>
        <w:t xml:space="preserve">          $ref: 'TS29571_CommonData.yaml#/components/schemas/</w:t>
      </w:r>
      <w:r>
        <w:rPr>
          <w:lang w:val="en-US"/>
        </w:rPr>
        <w:t>Snssai</w:t>
      </w:r>
      <w:r w:rsidRPr="003B2883">
        <w:rPr>
          <w:lang w:val="en-US"/>
        </w:rPr>
        <w:t>'</w:t>
      </w:r>
    </w:p>
    <w:p w14:paraId="093061B3" w14:textId="77777777" w:rsidR="00BC3F8F" w:rsidRPr="003B2883" w:rsidRDefault="00BC3F8F" w:rsidP="00BC3F8F">
      <w:pPr>
        <w:pStyle w:val="PL"/>
      </w:pPr>
      <w:r w:rsidRPr="003B2883">
        <w:t xml:space="preserve">        </w:t>
      </w:r>
      <w:r>
        <w:t>Dnn</w:t>
      </w:r>
      <w:r w:rsidRPr="003B2883">
        <w:t>:</w:t>
      </w:r>
    </w:p>
    <w:p w14:paraId="2020D530" w14:textId="77777777" w:rsidR="00BC3F8F" w:rsidRPr="003B2883" w:rsidRDefault="00BC3F8F" w:rsidP="00BC3F8F">
      <w:pPr>
        <w:pStyle w:val="PL"/>
      </w:pPr>
      <w:r w:rsidRPr="003B2883">
        <w:rPr>
          <w:lang w:val="en-US"/>
        </w:rPr>
        <w:t xml:space="preserve">          $ref: 'TS29571_CommonData.yaml#/components/schemas/</w:t>
      </w:r>
      <w:r>
        <w:rPr>
          <w:lang w:val="en-US"/>
        </w:rPr>
        <w:t>Dnn</w:t>
      </w:r>
      <w:r w:rsidRPr="003B2883">
        <w:rPr>
          <w:lang w:val="en-US"/>
        </w:rPr>
        <w:t>'</w:t>
      </w:r>
    </w:p>
    <w:p w14:paraId="269F5F04" w14:textId="77777777" w:rsidR="00BC3F8F" w:rsidRPr="003B2883" w:rsidRDefault="00BC3F8F" w:rsidP="00BC3F8F">
      <w:pPr>
        <w:pStyle w:val="PL"/>
      </w:pPr>
      <w:r w:rsidRPr="003B2883">
        <w:t xml:space="preserve">        </w:t>
      </w:r>
      <w:r>
        <w:t>SmallDataRateStatus</w:t>
      </w:r>
      <w:r w:rsidRPr="003B2883">
        <w:t>:</w:t>
      </w:r>
    </w:p>
    <w:p w14:paraId="4B0CE85B" w14:textId="77777777" w:rsidR="00BC3F8F" w:rsidRPr="003B2883" w:rsidRDefault="00BC3F8F" w:rsidP="00BC3F8F">
      <w:pPr>
        <w:pStyle w:val="PL"/>
      </w:pPr>
      <w:r w:rsidRPr="003B2883">
        <w:rPr>
          <w:lang w:val="en-US"/>
        </w:rPr>
        <w:t xml:space="preserve">          $ref: 'TS29571_CommonData.yaml#/components/schemas/</w:t>
      </w:r>
      <w:r>
        <w:t>SmallDataRateStatus</w:t>
      </w:r>
      <w:r w:rsidRPr="003B2883">
        <w:rPr>
          <w:lang w:val="en-US"/>
        </w:rPr>
        <w:t>'</w:t>
      </w:r>
    </w:p>
    <w:p w14:paraId="493AC4F9" w14:textId="77777777" w:rsidR="00BC3F8F" w:rsidRPr="003B2883" w:rsidRDefault="00BC3F8F" w:rsidP="00BC3F8F">
      <w:pPr>
        <w:pStyle w:val="PL"/>
      </w:pPr>
      <w:r w:rsidRPr="003B2883">
        <w:t xml:space="preserve">      required:</w:t>
      </w:r>
    </w:p>
    <w:p w14:paraId="6EA35D18" w14:textId="77777777" w:rsidR="00BC3F8F" w:rsidRDefault="00BC3F8F" w:rsidP="00BC3F8F">
      <w:pPr>
        <w:pStyle w:val="PL"/>
      </w:pPr>
      <w:r w:rsidRPr="003B2883">
        <w:t xml:space="preserve">        - </w:t>
      </w:r>
      <w:r>
        <w:t>Snssai</w:t>
      </w:r>
    </w:p>
    <w:p w14:paraId="0C375D5B" w14:textId="77777777" w:rsidR="00BC3F8F" w:rsidRDefault="00BC3F8F" w:rsidP="00BC3F8F">
      <w:pPr>
        <w:pStyle w:val="PL"/>
      </w:pPr>
      <w:r w:rsidRPr="003B2883">
        <w:t xml:space="preserve">        - </w:t>
      </w:r>
      <w:r>
        <w:t>Dnn</w:t>
      </w:r>
    </w:p>
    <w:p w14:paraId="43051472" w14:textId="77777777" w:rsidR="00BC3F8F" w:rsidRPr="002B32CB" w:rsidRDefault="00BC3F8F" w:rsidP="00BC3F8F">
      <w:pPr>
        <w:pStyle w:val="PL"/>
      </w:pPr>
      <w:r w:rsidRPr="003B2883">
        <w:t xml:space="preserve">        - </w:t>
      </w:r>
      <w:r>
        <w:t>SmallDataRateStatus</w:t>
      </w:r>
    </w:p>
    <w:p w14:paraId="2325E966" w14:textId="77777777" w:rsidR="001272EA" w:rsidRPr="003B2883" w:rsidRDefault="001272EA" w:rsidP="001272EA">
      <w:pPr>
        <w:pStyle w:val="PL"/>
        <w:rPr>
          <w:lang w:val="en-US"/>
        </w:rPr>
      </w:pPr>
      <w:r w:rsidRPr="003B2883">
        <w:rPr>
          <w:lang w:val="en-US"/>
        </w:rPr>
        <w:t>#</w:t>
      </w:r>
    </w:p>
    <w:p w14:paraId="0077BF6E" w14:textId="6D29083A" w:rsidR="001272EA" w:rsidRPr="003B2883" w:rsidRDefault="001272EA" w:rsidP="001272EA">
      <w:pPr>
        <w:pStyle w:val="PL"/>
        <w:rPr>
          <w:lang w:val="en-US"/>
        </w:rPr>
      </w:pPr>
      <w:r w:rsidRPr="003B2883">
        <w:rPr>
          <w:lang w:val="en-US"/>
        </w:rPr>
        <w:t># SIMPLE DATA TYPES</w:t>
      </w:r>
    </w:p>
    <w:p w14:paraId="0CF79C7B" w14:textId="77777777" w:rsidR="001272EA" w:rsidRPr="003B2883" w:rsidRDefault="001272EA" w:rsidP="001272EA">
      <w:pPr>
        <w:pStyle w:val="PL"/>
        <w:rPr>
          <w:lang w:val="en-US"/>
        </w:rPr>
      </w:pPr>
      <w:r w:rsidRPr="003B2883">
        <w:rPr>
          <w:lang w:val="en-US"/>
        </w:rPr>
        <w:t>#</w:t>
      </w:r>
    </w:p>
    <w:p w14:paraId="123AD309" w14:textId="77777777" w:rsidR="00C91BFE" w:rsidRPr="003B2883" w:rsidRDefault="00C91BFE" w:rsidP="00C91BFE">
      <w:pPr>
        <w:pStyle w:val="PL"/>
      </w:pPr>
      <w:r w:rsidRPr="003B2883">
        <w:t xml:space="preserve">    EpsBearerId:</w:t>
      </w:r>
    </w:p>
    <w:p w14:paraId="75BEAFA9" w14:textId="77777777" w:rsidR="000C673D" w:rsidRPr="003B2883" w:rsidRDefault="000C673D" w:rsidP="000C673D">
      <w:pPr>
        <w:pStyle w:val="PL"/>
        <w:rPr>
          <w:lang w:val="en-US"/>
        </w:rPr>
      </w:pPr>
      <w:r w:rsidRPr="003B2883">
        <w:rPr>
          <w:lang w:val="en-US"/>
        </w:rPr>
        <w:t xml:space="preserve">      type: integer</w:t>
      </w:r>
    </w:p>
    <w:p w14:paraId="2F65CF1C" w14:textId="77777777" w:rsidR="000C673D" w:rsidRPr="003B2883" w:rsidRDefault="000C673D" w:rsidP="000C673D">
      <w:pPr>
        <w:pStyle w:val="PL"/>
        <w:rPr>
          <w:lang w:val="en-US"/>
        </w:rPr>
      </w:pPr>
      <w:r w:rsidRPr="003B2883">
        <w:rPr>
          <w:lang w:val="en-US"/>
        </w:rPr>
        <w:t xml:space="preserve">      minimum: 0</w:t>
      </w:r>
    </w:p>
    <w:p w14:paraId="6FC725D5" w14:textId="77777777" w:rsidR="000C673D" w:rsidRPr="003B2883" w:rsidRDefault="000C673D" w:rsidP="000C673D">
      <w:pPr>
        <w:pStyle w:val="PL"/>
        <w:rPr>
          <w:lang w:val="en-US"/>
        </w:rPr>
      </w:pPr>
      <w:r w:rsidRPr="003B2883">
        <w:rPr>
          <w:lang w:val="en-US"/>
        </w:rPr>
        <w:t xml:space="preserve">      maximum: 15</w:t>
      </w:r>
    </w:p>
    <w:p w14:paraId="089C421F" w14:textId="77777777" w:rsidR="00C91BFE" w:rsidRPr="003B2883" w:rsidRDefault="00C91BFE" w:rsidP="00C91BFE">
      <w:pPr>
        <w:pStyle w:val="PL"/>
      </w:pPr>
      <w:r w:rsidRPr="003B2883">
        <w:t xml:space="preserve">    Ppi:</w:t>
      </w:r>
    </w:p>
    <w:p w14:paraId="6DA14A45" w14:textId="77777777" w:rsidR="00E966B7" w:rsidRPr="003B2883" w:rsidRDefault="00E966B7" w:rsidP="00E966B7">
      <w:pPr>
        <w:pStyle w:val="PL"/>
        <w:rPr>
          <w:lang w:val="en-US"/>
        </w:rPr>
      </w:pPr>
      <w:r w:rsidRPr="003B2883">
        <w:rPr>
          <w:lang w:val="en-US"/>
        </w:rPr>
        <w:t xml:space="preserve">      type: integer</w:t>
      </w:r>
    </w:p>
    <w:p w14:paraId="5FAB1CF2" w14:textId="77777777" w:rsidR="00E966B7" w:rsidRPr="003B2883" w:rsidRDefault="00E966B7" w:rsidP="00E966B7">
      <w:pPr>
        <w:pStyle w:val="PL"/>
      </w:pPr>
      <w:r w:rsidRPr="003B2883">
        <w:rPr>
          <w:lang w:val="en-US"/>
        </w:rPr>
        <w:t xml:space="preserve">      </w:t>
      </w:r>
      <w:r w:rsidRPr="003B2883">
        <w:t>minimum: 0</w:t>
      </w:r>
    </w:p>
    <w:p w14:paraId="42824EB3" w14:textId="77777777" w:rsidR="00E966B7" w:rsidRPr="003B2883" w:rsidRDefault="00E966B7" w:rsidP="00E966B7">
      <w:pPr>
        <w:pStyle w:val="PL"/>
        <w:rPr>
          <w:lang w:val="en-US"/>
        </w:rPr>
      </w:pPr>
      <w:r w:rsidRPr="003B2883">
        <w:t xml:space="preserve">      maximum: 7</w:t>
      </w:r>
    </w:p>
    <w:p w14:paraId="78BA3F31" w14:textId="77777777" w:rsidR="00C91BFE" w:rsidRPr="003B2883" w:rsidRDefault="00C91BFE" w:rsidP="00C91BFE">
      <w:pPr>
        <w:pStyle w:val="PL"/>
      </w:pPr>
      <w:r w:rsidRPr="003B2883">
        <w:t xml:space="preserve">    NasCount:</w:t>
      </w:r>
    </w:p>
    <w:p w14:paraId="1C1721C1" w14:textId="77777777" w:rsidR="00C91BFE" w:rsidRPr="003B2883" w:rsidRDefault="00C91BFE" w:rsidP="00C91BFE">
      <w:pPr>
        <w:pStyle w:val="PL"/>
      </w:pPr>
      <w:r w:rsidRPr="003B2883">
        <w:t xml:space="preserve">      $ref: 'TS29571_CommonData.yaml#/components/schemas/Uinteger'</w:t>
      </w:r>
    </w:p>
    <w:p w14:paraId="3E76B2C5" w14:textId="332B3039" w:rsidR="00C91BFE" w:rsidRPr="003B2883" w:rsidRDefault="00C91BFE" w:rsidP="00C91BFE">
      <w:pPr>
        <w:pStyle w:val="PL"/>
      </w:pPr>
      <w:r w:rsidRPr="003B2883">
        <w:t xml:space="preserve">    5</w:t>
      </w:r>
      <w:r w:rsidR="00062AD5" w:rsidRPr="003B2883">
        <w:t>GM</w:t>
      </w:r>
      <w:r w:rsidRPr="003B2883">
        <w:t>mCapability:</w:t>
      </w:r>
    </w:p>
    <w:p w14:paraId="6AB4F83F" w14:textId="77777777" w:rsidR="00C91BFE" w:rsidRPr="003B2883" w:rsidRDefault="00C91BFE" w:rsidP="00C91BFE">
      <w:pPr>
        <w:pStyle w:val="PL"/>
      </w:pPr>
      <w:r w:rsidRPr="003B2883">
        <w:t xml:space="preserve">      $ref: 'TS29571_CommonData.yaml#/components/schemas/Bytes'</w:t>
      </w:r>
    </w:p>
    <w:p w14:paraId="3BA46A12" w14:textId="77777777" w:rsidR="00C91BFE" w:rsidRPr="003B2883" w:rsidRDefault="00C91BFE" w:rsidP="00C91BFE">
      <w:pPr>
        <w:pStyle w:val="PL"/>
      </w:pPr>
      <w:r w:rsidRPr="003B2883">
        <w:t xml:space="preserve">    UeSecurityCapability:</w:t>
      </w:r>
    </w:p>
    <w:p w14:paraId="2D85FE92" w14:textId="77777777" w:rsidR="00C91BFE" w:rsidRPr="003B2883" w:rsidRDefault="00C91BFE" w:rsidP="00C91BFE">
      <w:pPr>
        <w:pStyle w:val="PL"/>
      </w:pPr>
      <w:r w:rsidRPr="003B2883">
        <w:t xml:space="preserve">      $ref: 'TS29571_CommonData.yaml#/components/schemas/Bytes'</w:t>
      </w:r>
    </w:p>
    <w:p w14:paraId="0883EC34" w14:textId="77777777" w:rsidR="00C91BFE" w:rsidRPr="003B2883" w:rsidRDefault="00C91BFE" w:rsidP="00C91BFE">
      <w:pPr>
        <w:pStyle w:val="PL"/>
      </w:pPr>
      <w:r w:rsidRPr="003B2883">
        <w:t xml:space="preserve">    S1UeNetworkCapability:</w:t>
      </w:r>
    </w:p>
    <w:p w14:paraId="48092D1B" w14:textId="77777777" w:rsidR="00C91BFE" w:rsidRPr="003B2883" w:rsidRDefault="00C91BFE" w:rsidP="00C91BFE">
      <w:pPr>
        <w:pStyle w:val="PL"/>
      </w:pPr>
      <w:r w:rsidRPr="003B2883">
        <w:t xml:space="preserve">      $ref: 'TS29571_CommonData.yaml#/components/schemas/Bytes'</w:t>
      </w:r>
    </w:p>
    <w:p w14:paraId="231430B7" w14:textId="77777777" w:rsidR="00C91BFE" w:rsidRPr="003B2883" w:rsidRDefault="00C91BFE" w:rsidP="00C91BFE">
      <w:pPr>
        <w:pStyle w:val="PL"/>
      </w:pPr>
      <w:r w:rsidRPr="003B2883">
        <w:t xml:space="preserve">    DrxParameter:</w:t>
      </w:r>
    </w:p>
    <w:p w14:paraId="589D9008" w14:textId="77777777" w:rsidR="00C91BFE" w:rsidRPr="003B2883" w:rsidRDefault="00C91BFE" w:rsidP="00C91BFE">
      <w:pPr>
        <w:pStyle w:val="PL"/>
      </w:pPr>
      <w:r w:rsidRPr="003B2883">
        <w:t xml:space="preserve">      $ref: 'TS29571_CommonData.yaml#/components/schemas/Bytes'</w:t>
      </w:r>
    </w:p>
    <w:p w14:paraId="2FAB5B8C" w14:textId="77777777" w:rsidR="00C91BFE" w:rsidRPr="003B2883" w:rsidRDefault="00C91BFE" w:rsidP="00C91BFE">
      <w:pPr>
        <w:pStyle w:val="PL"/>
      </w:pPr>
      <w:r w:rsidRPr="003B2883">
        <w:t xml:space="preserve">    OmcIdentifier:</w:t>
      </w:r>
    </w:p>
    <w:p w14:paraId="5BE3DF20" w14:textId="77777777" w:rsidR="00C91BFE" w:rsidRPr="003B2883" w:rsidRDefault="00C91BFE" w:rsidP="00C91BFE">
      <w:pPr>
        <w:pStyle w:val="PL"/>
      </w:pPr>
      <w:r w:rsidRPr="003B2883">
        <w:t xml:space="preserve">      type: string</w:t>
      </w:r>
    </w:p>
    <w:p w14:paraId="17D9269A" w14:textId="77777777" w:rsidR="00C70FA1" w:rsidRDefault="00C70FA1" w:rsidP="00C70FA1">
      <w:pPr>
        <w:pStyle w:val="PL"/>
      </w:pPr>
      <w:r>
        <w:t xml:space="preserve">    </w:t>
      </w:r>
      <w:r>
        <w:rPr>
          <w:rFonts w:eastAsia="SimSun"/>
          <w:lang w:val="en-US" w:eastAsia="zh-CN"/>
        </w:rPr>
        <w:t>MSClassmark2</w:t>
      </w:r>
      <w:r>
        <w:t>:</w:t>
      </w:r>
    </w:p>
    <w:p w14:paraId="00AA8F5C" w14:textId="77777777" w:rsidR="00C70FA1" w:rsidRDefault="00C70FA1" w:rsidP="00C70FA1">
      <w:pPr>
        <w:pStyle w:val="PL"/>
        <w:rPr>
          <w:rFonts w:eastAsia="SimSun"/>
          <w:lang w:val="en-US" w:eastAsia="zh-CN"/>
        </w:rPr>
      </w:pPr>
      <w:r>
        <w:t xml:space="preserve">      $ref: 'TS29571_CommonData.yaml#/components/schemas/Bytes'</w:t>
      </w:r>
    </w:p>
    <w:p w14:paraId="2A4A6363" w14:textId="77777777" w:rsidR="00C70FA1" w:rsidRDefault="00C70FA1" w:rsidP="00C70FA1">
      <w:pPr>
        <w:pStyle w:val="PL"/>
      </w:pPr>
      <w:r>
        <w:t xml:space="preserve">    </w:t>
      </w:r>
      <w:r>
        <w:rPr>
          <w:rFonts w:eastAsia="SimSun"/>
          <w:lang w:val="en-US" w:eastAsia="zh-CN"/>
        </w:rPr>
        <w:t>SupportedCodec</w:t>
      </w:r>
      <w:r>
        <w:t>:</w:t>
      </w:r>
    </w:p>
    <w:p w14:paraId="02D391D4" w14:textId="77777777" w:rsidR="00C70FA1" w:rsidRDefault="00C70FA1" w:rsidP="00C70FA1">
      <w:pPr>
        <w:pStyle w:val="PL"/>
        <w:rPr>
          <w:rFonts w:eastAsia="SimSun"/>
          <w:lang w:val="en-US" w:eastAsia="zh-CN"/>
        </w:rPr>
      </w:pPr>
      <w:r>
        <w:t xml:space="preserve">      $ref: 'TS29571_CommonData.yaml#/components/schemas/Bytes'</w:t>
      </w:r>
    </w:p>
    <w:p w14:paraId="4FF3C396" w14:textId="77777777" w:rsidR="001272EA" w:rsidRPr="003B2883" w:rsidRDefault="001272EA" w:rsidP="00C91BFE">
      <w:pPr>
        <w:pStyle w:val="PL"/>
      </w:pPr>
    </w:p>
    <w:p w14:paraId="55A34016" w14:textId="77777777" w:rsidR="001272EA" w:rsidRPr="003B2883" w:rsidRDefault="001272EA" w:rsidP="001272EA">
      <w:pPr>
        <w:pStyle w:val="PL"/>
        <w:rPr>
          <w:lang w:val="en-US"/>
        </w:rPr>
      </w:pPr>
      <w:r w:rsidRPr="003B2883">
        <w:rPr>
          <w:lang w:val="en-US"/>
        </w:rPr>
        <w:t>#</w:t>
      </w:r>
    </w:p>
    <w:p w14:paraId="72DE69BA" w14:textId="77777777" w:rsidR="001272EA" w:rsidRPr="003B2883" w:rsidRDefault="001272EA" w:rsidP="001272EA">
      <w:pPr>
        <w:pStyle w:val="PL"/>
        <w:rPr>
          <w:lang w:val="en-US"/>
        </w:rPr>
      </w:pPr>
      <w:r w:rsidRPr="003B2883">
        <w:rPr>
          <w:lang w:val="en-US"/>
        </w:rPr>
        <w:t># ENUMERATIONS</w:t>
      </w:r>
    </w:p>
    <w:p w14:paraId="598AE753" w14:textId="77777777" w:rsidR="001272EA" w:rsidRPr="003B2883" w:rsidRDefault="001272EA" w:rsidP="001272EA">
      <w:pPr>
        <w:pStyle w:val="PL"/>
        <w:rPr>
          <w:lang w:val="en-US"/>
        </w:rPr>
      </w:pPr>
      <w:r w:rsidRPr="003B2883">
        <w:rPr>
          <w:lang w:val="en-US"/>
        </w:rPr>
        <w:t>#</w:t>
      </w:r>
    </w:p>
    <w:p w14:paraId="40D94494" w14:textId="77777777" w:rsidR="00C91BFE" w:rsidRPr="003B2883" w:rsidRDefault="00C91BFE" w:rsidP="00C91BFE">
      <w:pPr>
        <w:pStyle w:val="PL"/>
      </w:pPr>
      <w:r w:rsidRPr="003B2883">
        <w:t xml:space="preserve">    StatusChange:</w:t>
      </w:r>
    </w:p>
    <w:p w14:paraId="6A28AB0B" w14:textId="77777777" w:rsidR="00C91BFE" w:rsidRPr="003B2883" w:rsidRDefault="00C91BFE" w:rsidP="00C91BFE">
      <w:pPr>
        <w:pStyle w:val="PL"/>
      </w:pPr>
      <w:r w:rsidRPr="003B2883">
        <w:t xml:space="preserve">      anyOf:</w:t>
      </w:r>
    </w:p>
    <w:p w14:paraId="3536B790" w14:textId="77777777" w:rsidR="00C91BFE" w:rsidRPr="003B2883" w:rsidRDefault="00C91BFE" w:rsidP="00C91BFE">
      <w:pPr>
        <w:pStyle w:val="PL"/>
      </w:pPr>
      <w:r w:rsidRPr="003B2883">
        <w:t xml:space="preserve">      - type: string</w:t>
      </w:r>
    </w:p>
    <w:p w14:paraId="0F2CDEBD" w14:textId="77777777" w:rsidR="00C91BFE" w:rsidRPr="003B2883" w:rsidRDefault="00C91BFE" w:rsidP="00C91BFE">
      <w:pPr>
        <w:pStyle w:val="PL"/>
      </w:pPr>
      <w:r w:rsidRPr="003B2883">
        <w:t xml:space="preserve">        enum:</w:t>
      </w:r>
    </w:p>
    <w:p w14:paraId="4769C0D1" w14:textId="7F42C314" w:rsidR="00C91BFE" w:rsidRPr="003B2883" w:rsidRDefault="00C91BFE" w:rsidP="00C91BFE">
      <w:pPr>
        <w:pStyle w:val="PL"/>
      </w:pPr>
      <w:r w:rsidRPr="003B2883">
        <w:t xml:space="preserve">          - AMF_UNAVAILABLE</w:t>
      </w:r>
    </w:p>
    <w:p w14:paraId="3F16E8B1" w14:textId="011C5780" w:rsidR="00C91BFE" w:rsidRPr="003B2883" w:rsidRDefault="00C91BFE" w:rsidP="00C91BFE">
      <w:pPr>
        <w:pStyle w:val="PL"/>
      </w:pPr>
      <w:r w:rsidRPr="003B2883">
        <w:t xml:space="preserve">          - AMF_AVAILABLE</w:t>
      </w:r>
    </w:p>
    <w:p w14:paraId="6CE9B52D" w14:textId="77777777" w:rsidR="00C91BFE" w:rsidRPr="003B2883" w:rsidRDefault="00C91BFE" w:rsidP="00C91BFE">
      <w:pPr>
        <w:pStyle w:val="PL"/>
      </w:pPr>
      <w:r w:rsidRPr="003B2883">
        <w:t xml:space="preserve">      - type: string</w:t>
      </w:r>
    </w:p>
    <w:p w14:paraId="5CD8683F" w14:textId="77777777" w:rsidR="00C91BFE" w:rsidRPr="003B2883" w:rsidRDefault="00C91BFE" w:rsidP="00C91BFE">
      <w:pPr>
        <w:pStyle w:val="PL"/>
      </w:pPr>
      <w:r w:rsidRPr="003B2883">
        <w:t xml:space="preserve">    N2InformationClass:</w:t>
      </w:r>
    </w:p>
    <w:p w14:paraId="75241E1D" w14:textId="77777777" w:rsidR="00C91BFE" w:rsidRPr="003B2883" w:rsidRDefault="00C91BFE" w:rsidP="00C91BFE">
      <w:pPr>
        <w:pStyle w:val="PL"/>
      </w:pPr>
      <w:r w:rsidRPr="003B2883">
        <w:t xml:space="preserve">      anyOf:</w:t>
      </w:r>
    </w:p>
    <w:p w14:paraId="05A42797" w14:textId="77777777" w:rsidR="00C91BFE" w:rsidRPr="003B2883" w:rsidRDefault="00C91BFE" w:rsidP="00C91BFE">
      <w:pPr>
        <w:pStyle w:val="PL"/>
      </w:pPr>
      <w:r w:rsidRPr="003B2883">
        <w:t xml:space="preserve">      - type: string</w:t>
      </w:r>
    </w:p>
    <w:p w14:paraId="058F7273" w14:textId="77777777" w:rsidR="00C91BFE" w:rsidRPr="003B2883" w:rsidRDefault="00C91BFE" w:rsidP="00C91BFE">
      <w:pPr>
        <w:pStyle w:val="PL"/>
      </w:pPr>
      <w:r w:rsidRPr="003B2883">
        <w:t xml:space="preserve">        enum:</w:t>
      </w:r>
    </w:p>
    <w:p w14:paraId="6B2647CB" w14:textId="673222C6" w:rsidR="00C91BFE" w:rsidRPr="003B2883" w:rsidRDefault="00C91BFE" w:rsidP="00C91BFE">
      <w:pPr>
        <w:pStyle w:val="PL"/>
      </w:pPr>
      <w:r w:rsidRPr="003B2883">
        <w:t xml:space="preserve">          - SM</w:t>
      </w:r>
    </w:p>
    <w:p w14:paraId="369D226B" w14:textId="3418B47A" w:rsidR="00C91BFE" w:rsidRPr="003B2883" w:rsidRDefault="00C91BFE" w:rsidP="00C91BFE">
      <w:pPr>
        <w:pStyle w:val="PL"/>
      </w:pPr>
      <w:r w:rsidRPr="003B2883">
        <w:t xml:space="preserve">          - NRPPa</w:t>
      </w:r>
    </w:p>
    <w:p w14:paraId="453E3D76" w14:textId="0289FDA9" w:rsidR="00C91BFE" w:rsidRPr="003B2883" w:rsidRDefault="00C91BFE" w:rsidP="00C91BFE">
      <w:pPr>
        <w:pStyle w:val="PL"/>
      </w:pPr>
      <w:r w:rsidRPr="003B2883">
        <w:t xml:space="preserve">          - PWS</w:t>
      </w:r>
    </w:p>
    <w:p w14:paraId="7FC8A27E" w14:textId="3D061B11" w:rsidR="00C91BFE" w:rsidRPr="003B2883" w:rsidRDefault="00C91BFE" w:rsidP="00C91BFE">
      <w:pPr>
        <w:pStyle w:val="PL"/>
      </w:pPr>
      <w:r w:rsidRPr="003B2883">
        <w:t xml:space="preserve">          - PWS-BCAL</w:t>
      </w:r>
    </w:p>
    <w:p w14:paraId="4F0EB8AE" w14:textId="49BFDB67" w:rsidR="00C91BFE" w:rsidRPr="003B2883" w:rsidRDefault="00C91BFE" w:rsidP="00C91BFE">
      <w:pPr>
        <w:pStyle w:val="PL"/>
      </w:pPr>
      <w:r w:rsidRPr="003B2883">
        <w:t xml:space="preserve">          - PWS-RF</w:t>
      </w:r>
    </w:p>
    <w:p w14:paraId="02CFBD43" w14:textId="19B30012" w:rsidR="0089725F" w:rsidRPr="003B2883" w:rsidRDefault="0089725F" w:rsidP="0089725F">
      <w:pPr>
        <w:pStyle w:val="PL"/>
      </w:pPr>
      <w:r w:rsidRPr="003B2883">
        <w:t xml:space="preserve">          - RAN</w:t>
      </w:r>
    </w:p>
    <w:p w14:paraId="769C62D7" w14:textId="77777777" w:rsidR="00C91BFE" w:rsidRPr="003B2883" w:rsidRDefault="00C91BFE" w:rsidP="00C91BFE">
      <w:pPr>
        <w:pStyle w:val="PL"/>
      </w:pPr>
      <w:r w:rsidRPr="003B2883">
        <w:t xml:space="preserve">      - type: string</w:t>
      </w:r>
    </w:p>
    <w:p w14:paraId="6888D874" w14:textId="77777777" w:rsidR="00C91BFE" w:rsidRPr="003B2883" w:rsidRDefault="00C91BFE" w:rsidP="00C91BFE">
      <w:pPr>
        <w:pStyle w:val="PL"/>
      </w:pPr>
      <w:r w:rsidRPr="003B2883">
        <w:t xml:space="preserve">    N1MessageClass:</w:t>
      </w:r>
    </w:p>
    <w:p w14:paraId="64E4BEC4" w14:textId="77777777" w:rsidR="00C91BFE" w:rsidRPr="003B2883" w:rsidRDefault="00C91BFE" w:rsidP="00C91BFE">
      <w:pPr>
        <w:pStyle w:val="PL"/>
      </w:pPr>
      <w:r w:rsidRPr="003B2883">
        <w:t xml:space="preserve">      anyOf:</w:t>
      </w:r>
    </w:p>
    <w:p w14:paraId="3677633C" w14:textId="77777777" w:rsidR="00C91BFE" w:rsidRPr="003B2883" w:rsidRDefault="00C91BFE" w:rsidP="00C91BFE">
      <w:pPr>
        <w:pStyle w:val="PL"/>
      </w:pPr>
      <w:r w:rsidRPr="003B2883">
        <w:t xml:space="preserve">      - type: string</w:t>
      </w:r>
    </w:p>
    <w:p w14:paraId="1D26BC35" w14:textId="77777777" w:rsidR="00C91BFE" w:rsidRPr="003B2883" w:rsidRDefault="00C91BFE" w:rsidP="00C91BFE">
      <w:pPr>
        <w:pStyle w:val="PL"/>
      </w:pPr>
      <w:r w:rsidRPr="003B2883">
        <w:t xml:space="preserve">        enum:</w:t>
      </w:r>
    </w:p>
    <w:p w14:paraId="720EF4B3" w14:textId="1167EA2F" w:rsidR="00C91BFE" w:rsidRPr="003B2883" w:rsidRDefault="00C91BFE" w:rsidP="00C91BFE">
      <w:pPr>
        <w:pStyle w:val="PL"/>
      </w:pPr>
      <w:r w:rsidRPr="003B2883">
        <w:t xml:space="preserve">          - 5GMM</w:t>
      </w:r>
    </w:p>
    <w:p w14:paraId="42CE60C0" w14:textId="57D22A49" w:rsidR="00C91BFE" w:rsidRPr="003B2883" w:rsidRDefault="00C91BFE" w:rsidP="00C91BFE">
      <w:pPr>
        <w:pStyle w:val="PL"/>
      </w:pPr>
      <w:r w:rsidRPr="003B2883">
        <w:t xml:space="preserve">          - SM</w:t>
      </w:r>
    </w:p>
    <w:p w14:paraId="02628AFB" w14:textId="6E2D322D" w:rsidR="00C91BFE" w:rsidRPr="003B2883" w:rsidRDefault="00C91BFE" w:rsidP="00C91BFE">
      <w:pPr>
        <w:pStyle w:val="PL"/>
      </w:pPr>
      <w:r w:rsidRPr="003B2883">
        <w:t xml:space="preserve">          - LPP</w:t>
      </w:r>
    </w:p>
    <w:p w14:paraId="197A81DF" w14:textId="0C5E412E" w:rsidR="00C91BFE" w:rsidRPr="003B2883" w:rsidRDefault="00C91BFE" w:rsidP="00C91BFE">
      <w:pPr>
        <w:pStyle w:val="PL"/>
      </w:pPr>
      <w:r w:rsidRPr="003B2883">
        <w:t xml:space="preserve">          - SMS</w:t>
      </w:r>
    </w:p>
    <w:p w14:paraId="0BD514D2" w14:textId="26A04E84" w:rsidR="00DC3684" w:rsidRPr="003B2883" w:rsidRDefault="00DC3684" w:rsidP="00DC3684">
      <w:pPr>
        <w:pStyle w:val="PL"/>
      </w:pPr>
      <w:r w:rsidRPr="003B2883">
        <w:t xml:space="preserve">          - UPDP</w:t>
      </w:r>
    </w:p>
    <w:p w14:paraId="088C6760" w14:textId="77777777" w:rsidR="00C91BFE" w:rsidRPr="003B2883" w:rsidRDefault="00C91BFE" w:rsidP="00C91BFE">
      <w:pPr>
        <w:pStyle w:val="PL"/>
      </w:pPr>
      <w:r w:rsidRPr="003B2883">
        <w:t xml:space="preserve">      - type: string</w:t>
      </w:r>
    </w:p>
    <w:p w14:paraId="0D66925D" w14:textId="77777777" w:rsidR="00C91BFE" w:rsidRPr="003B2883" w:rsidRDefault="00C91BFE" w:rsidP="00C91BFE">
      <w:pPr>
        <w:pStyle w:val="PL"/>
      </w:pPr>
      <w:r w:rsidRPr="003B2883">
        <w:t xml:space="preserve">    N1N2MessageTransferCause:</w:t>
      </w:r>
    </w:p>
    <w:p w14:paraId="3309AE03" w14:textId="77777777" w:rsidR="00C91BFE" w:rsidRPr="003B2883" w:rsidRDefault="00C91BFE" w:rsidP="00C91BFE">
      <w:pPr>
        <w:pStyle w:val="PL"/>
      </w:pPr>
      <w:r w:rsidRPr="003B2883">
        <w:t xml:space="preserve">      anyOf:</w:t>
      </w:r>
    </w:p>
    <w:p w14:paraId="156573B9" w14:textId="77777777" w:rsidR="00C91BFE" w:rsidRPr="003B2883" w:rsidRDefault="00C91BFE" w:rsidP="00C91BFE">
      <w:pPr>
        <w:pStyle w:val="PL"/>
      </w:pPr>
      <w:r w:rsidRPr="003B2883">
        <w:t xml:space="preserve">      - type: string</w:t>
      </w:r>
    </w:p>
    <w:p w14:paraId="70153062" w14:textId="77777777" w:rsidR="00C91BFE" w:rsidRPr="003B2883" w:rsidRDefault="00C91BFE" w:rsidP="00C91BFE">
      <w:pPr>
        <w:pStyle w:val="PL"/>
      </w:pPr>
      <w:r w:rsidRPr="003B2883">
        <w:t xml:space="preserve">        enum:</w:t>
      </w:r>
    </w:p>
    <w:p w14:paraId="77EE17EF" w14:textId="27E71767" w:rsidR="00C91BFE" w:rsidRPr="003B2883" w:rsidRDefault="00C91BFE" w:rsidP="00C91BFE">
      <w:pPr>
        <w:pStyle w:val="PL"/>
      </w:pPr>
      <w:r w:rsidRPr="003B2883">
        <w:t xml:space="preserve">          - ATTEMPTING_TO_REACH_UE</w:t>
      </w:r>
    </w:p>
    <w:p w14:paraId="0419213E" w14:textId="3C9FF7B0" w:rsidR="00C91BFE" w:rsidRPr="003B2883" w:rsidRDefault="00C91BFE" w:rsidP="00C91BFE">
      <w:pPr>
        <w:pStyle w:val="PL"/>
      </w:pPr>
      <w:r w:rsidRPr="003B2883">
        <w:t xml:space="preserve">          - N1_N2_TRANSFER_INITIATED</w:t>
      </w:r>
    </w:p>
    <w:p w14:paraId="531CECE9" w14:textId="482778B4" w:rsidR="00C91BFE" w:rsidRPr="003B2883" w:rsidRDefault="00C91BFE" w:rsidP="00C91BFE">
      <w:pPr>
        <w:pStyle w:val="PL"/>
      </w:pPr>
      <w:r w:rsidRPr="003B2883">
        <w:t xml:space="preserve">          - WAITING_FOR_ASYNCHRONOUS_TRANSFER</w:t>
      </w:r>
    </w:p>
    <w:p w14:paraId="17B998FD" w14:textId="3640736A" w:rsidR="0020506D" w:rsidRPr="003B2883" w:rsidRDefault="0020506D" w:rsidP="00C91BFE">
      <w:pPr>
        <w:pStyle w:val="PL"/>
      </w:pPr>
      <w:r w:rsidRPr="003B2883">
        <w:t xml:space="preserve">          - UE_NOT_RESPONDING</w:t>
      </w:r>
    </w:p>
    <w:p w14:paraId="462EDC6E" w14:textId="31CE8C32" w:rsidR="00CF2AE6" w:rsidRPr="003B2883" w:rsidRDefault="00CF2AE6" w:rsidP="00CF2AE6">
      <w:pPr>
        <w:pStyle w:val="PL"/>
      </w:pPr>
      <w:r w:rsidRPr="003B2883">
        <w:t xml:space="preserve">          - N1_MSG_NOT_TRANSFERRED</w:t>
      </w:r>
    </w:p>
    <w:p w14:paraId="0ECB3C7C" w14:textId="02B85FA9" w:rsidR="00F07CFD" w:rsidRPr="003B2883" w:rsidRDefault="00F07CFD" w:rsidP="00F07CFD">
      <w:pPr>
        <w:pStyle w:val="PL"/>
      </w:pPr>
      <w:r w:rsidRPr="003B2883">
        <w:t xml:space="preserve">          - UE_NOT_REACHABLE_FOR_SESSION</w:t>
      </w:r>
    </w:p>
    <w:p w14:paraId="25DC1054" w14:textId="77777777" w:rsidR="00C91BFE" w:rsidRPr="003B2883" w:rsidRDefault="00C91BFE" w:rsidP="00C91BFE">
      <w:pPr>
        <w:pStyle w:val="PL"/>
      </w:pPr>
      <w:r w:rsidRPr="003B2883">
        <w:lastRenderedPageBreak/>
        <w:t xml:space="preserve">      - type: string</w:t>
      </w:r>
    </w:p>
    <w:p w14:paraId="066B3199" w14:textId="77777777" w:rsidR="00C91BFE" w:rsidRPr="003B2883" w:rsidRDefault="00C91BFE" w:rsidP="00C91BFE">
      <w:pPr>
        <w:pStyle w:val="PL"/>
      </w:pPr>
      <w:r w:rsidRPr="003B2883">
        <w:t xml:space="preserve">    UeContextTransferStatus:</w:t>
      </w:r>
    </w:p>
    <w:p w14:paraId="595A6E35" w14:textId="77777777" w:rsidR="00C91BFE" w:rsidRPr="003B2883" w:rsidRDefault="00C91BFE" w:rsidP="00C91BFE">
      <w:pPr>
        <w:pStyle w:val="PL"/>
      </w:pPr>
      <w:r w:rsidRPr="003B2883">
        <w:t xml:space="preserve">      anyOf:</w:t>
      </w:r>
    </w:p>
    <w:p w14:paraId="7D42C6DC" w14:textId="77777777" w:rsidR="00C91BFE" w:rsidRPr="003B2883" w:rsidRDefault="00C91BFE" w:rsidP="00C91BFE">
      <w:pPr>
        <w:pStyle w:val="PL"/>
      </w:pPr>
      <w:r w:rsidRPr="003B2883">
        <w:t xml:space="preserve">      - type: string</w:t>
      </w:r>
    </w:p>
    <w:p w14:paraId="05D3DD70" w14:textId="77777777" w:rsidR="00C91BFE" w:rsidRPr="003B2883" w:rsidRDefault="00C91BFE" w:rsidP="00C91BFE">
      <w:pPr>
        <w:pStyle w:val="PL"/>
      </w:pPr>
      <w:r w:rsidRPr="003B2883">
        <w:t xml:space="preserve">        enum:</w:t>
      </w:r>
    </w:p>
    <w:p w14:paraId="2BE2BA60" w14:textId="3EC241F2" w:rsidR="00C91BFE" w:rsidRPr="003B2883" w:rsidRDefault="00C91BFE" w:rsidP="00C91BFE">
      <w:pPr>
        <w:pStyle w:val="PL"/>
      </w:pPr>
      <w:r w:rsidRPr="003B2883">
        <w:t xml:space="preserve">          - TRANSFERRED</w:t>
      </w:r>
    </w:p>
    <w:p w14:paraId="3414C08E" w14:textId="74B1DCB7" w:rsidR="00C91BFE" w:rsidRPr="003B2883" w:rsidRDefault="00C91BFE" w:rsidP="00C91BFE">
      <w:pPr>
        <w:pStyle w:val="PL"/>
      </w:pPr>
      <w:r w:rsidRPr="003B2883">
        <w:t xml:space="preserve">          - NOT_TRANSFERRED</w:t>
      </w:r>
    </w:p>
    <w:p w14:paraId="1B2BCC99" w14:textId="77777777" w:rsidR="00C91BFE" w:rsidRPr="003B2883" w:rsidRDefault="00C91BFE" w:rsidP="00C91BFE">
      <w:pPr>
        <w:pStyle w:val="PL"/>
      </w:pPr>
      <w:r w:rsidRPr="003B2883">
        <w:t xml:space="preserve">      - type: string</w:t>
      </w:r>
    </w:p>
    <w:p w14:paraId="7A54C838" w14:textId="77777777" w:rsidR="00C91BFE" w:rsidRPr="003B2883" w:rsidRDefault="00C91BFE" w:rsidP="00C91BFE">
      <w:pPr>
        <w:pStyle w:val="PL"/>
      </w:pPr>
      <w:r w:rsidRPr="003B2883">
        <w:t xml:space="preserve">    N2InformationTransferResult:</w:t>
      </w:r>
    </w:p>
    <w:p w14:paraId="219206DB" w14:textId="77777777" w:rsidR="00C91BFE" w:rsidRPr="003B2883" w:rsidRDefault="00C91BFE" w:rsidP="00C91BFE">
      <w:pPr>
        <w:pStyle w:val="PL"/>
      </w:pPr>
      <w:r w:rsidRPr="003B2883">
        <w:t xml:space="preserve">      anyOf:</w:t>
      </w:r>
    </w:p>
    <w:p w14:paraId="7A1DB26F" w14:textId="77777777" w:rsidR="00C91BFE" w:rsidRPr="003B2883" w:rsidRDefault="00C91BFE" w:rsidP="00C91BFE">
      <w:pPr>
        <w:pStyle w:val="PL"/>
      </w:pPr>
      <w:r w:rsidRPr="003B2883">
        <w:t xml:space="preserve">      - type: string</w:t>
      </w:r>
    </w:p>
    <w:p w14:paraId="605332F9" w14:textId="77777777" w:rsidR="00C91BFE" w:rsidRPr="003B2883" w:rsidRDefault="00C91BFE" w:rsidP="00C91BFE">
      <w:pPr>
        <w:pStyle w:val="PL"/>
      </w:pPr>
      <w:r w:rsidRPr="003B2883">
        <w:t xml:space="preserve">        enum:</w:t>
      </w:r>
    </w:p>
    <w:p w14:paraId="72D774F6" w14:textId="0A63552C" w:rsidR="00C91BFE" w:rsidRPr="003B2883" w:rsidRDefault="00C91BFE" w:rsidP="00C91BFE">
      <w:pPr>
        <w:pStyle w:val="PL"/>
      </w:pPr>
      <w:r w:rsidRPr="003B2883">
        <w:t xml:space="preserve">          - N2_INFO_TRANSFER_INITIATED</w:t>
      </w:r>
    </w:p>
    <w:p w14:paraId="4EAF00E5" w14:textId="77777777" w:rsidR="00C91BFE" w:rsidRPr="003B2883" w:rsidRDefault="00C91BFE" w:rsidP="00C91BFE">
      <w:pPr>
        <w:pStyle w:val="PL"/>
      </w:pPr>
      <w:r w:rsidRPr="003B2883">
        <w:t xml:space="preserve">      - type: string</w:t>
      </w:r>
    </w:p>
    <w:p w14:paraId="2AC23107" w14:textId="77777777" w:rsidR="00C91BFE" w:rsidRPr="003B2883" w:rsidRDefault="00C91BFE" w:rsidP="00C91BFE">
      <w:pPr>
        <w:pStyle w:val="PL"/>
      </w:pPr>
      <w:r w:rsidRPr="003B2883">
        <w:t xml:space="preserve">    CipheringAlgorithm:</w:t>
      </w:r>
    </w:p>
    <w:p w14:paraId="76DF993B" w14:textId="77777777" w:rsidR="00C91BFE" w:rsidRPr="003B2883" w:rsidRDefault="00C91BFE" w:rsidP="00C91BFE">
      <w:pPr>
        <w:pStyle w:val="PL"/>
      </w:pPr>
      <w:r w:rsidRPr="003B2883">
        <w:t xml:space="preserve">      anyOf:</w:t>
      </w:r>
    </w:p>
    <w:p w14:paraId="7B065568" w14:textId="77777777" w:rsidR="00C91BFE" w:rsidRPr="003B2883" w:rsidRDefault="00C91BFE" w:rsidP="00C91BFE">
      <w:pPr>
        <w:pStyle w:val="PL"/>
      </w:pPr>
      <w:r w:rsidRPr="003B2883">
        <w:t xml:space="preserve">      - type: string</w:t>
      </w:r>
    </w:p>
    <w:p w14:paraId="3D07630E" w14:textId="77777777" w:rsidR="00C91BFE" w:rsidRPr="003B2883" w:rsidRDefault="00C91BFE" w:rsidP="00C91BFE">
      <w:pPr>
        <w:pStyle w:val="PL"/>
      </w:pPr>
      <w:r w:rsidRPr="003B2883">
        <w:t xml:space="preserve">        enum:</w:t>
      </w:r>
    </w:p>
    <w:p w14:paraId="5F6FD5B1" w14:textId="36F8DCEE" w:rsidR="00C91BFE" w:rsidRPr="003B2883" w:rsidRDefault="00C91BFE" w:rsidP="00C91BFE">
      <w:pPr>
        <w:pStyle w:val="PL"/>
      </w:pPr>
      <w:r w:rsidRPr="003B2883">
        <w:t xml:space="preserve">          - NEA0</w:t>
      </w:r>
    </w:p>
    <w:p w14:paraId="6065DDB0" w14:textId="332A594C" w:rsidR="00C91BFE" w:rsidRPr="003B2883" w:rsidRDefault="00C91BFE" w:rsidP="00C91BFE">
      <w:pPr>
        <w:pStyle w:val="PL"/>
      </w:pPr>
      <w:r w:rsidRPr="003B2883">
        <w:t xml:space="preserve">          - NEA1</w:t>
      </w:r>
    </w:p>
    <w:p w14:paraId="3EF6827A" w14:textId="6267FD87" w:rsidR="00C91BFE" w:rsidRPr="003B2883" w:rsidRDefault="00C91BFE" w:rsidP="00C91BFE">
      <w:pPr>
        <w:pStyle w:val="PL"/>
      </w:pPr>
      <w:r w:rsidRPr="003B2883">
        <w:t xml:space="preserve">          - NEA2</w:t>
      </w:r>
    </w:p>
    <w:p w14:paraId="11F85E7C" w14:textId="2BD31630" w:rsidR="00C91BFE" w:rsidRPr="003B2883" w:rsidRDefault="00C91BFE" w:rsidP="00C91BFE">
      <w:pPr>
        <w:pStyle w:val="PL"/>
      </w:pPr>
      <w:r w:rsidRPr="003B2883">
        <w:t xml:space="preserve">          - NEA3</w:t>
      </w:r>
    </w:p>
    <w:p w14:paraId="004D7E90" w14:textId="77777777" w:rsidR="00C91BFE" w:rsidRPr="003B2883" w:rsidRDefault="00C91BFE" w:rsidP="00C91BFE">
      <w:pPr>
        <w:pStyle w:val="PL"/>
      </w:pPr>
      <w:r w:rsidRPr="003B2883">
        <w:t xml:space="preserve">      - type: string</w:t>
      </w:r>
    </w:p>
    <w:p w14:paraId="37FD00AD" w14:textId="77777777" w:rsidR="00C91BFE" w:rsidRPr="003B2883" w:rsidRDefault="00C91BFE" w:rsidP="00C91BFE">
      <w:pPr>
        <w:pStyle w:val="PL"/>
      </w:pPr>
      <w:r w:rsidRPr="003B2883">
        <w:t xml:space="preserve">    IntegrityAlgorithm:</w:t>
      </w:r>
    </w:p>
    <w:p w14:paraId="000FC6B1" w14:textId="77777777" w:rsidR="00C91BFE" w:rsidRPr="003B2883" w:rsidRDefault="00C91BFE" w:rsidP="00C91BFE">
      <w:pPr>
        <w:pStyle w:val="PL"/>
      </w:pPr>
      <w:r w:rsidRPr="003B2883">
        <w:t xml:space="preserve">      anyOf:</w:t>
      </w:r>
    </w:p>
    <w:p w14:paraId="78462DFE" w14:textId="77777777" w:rsidR="00C91BFE" w:rsidRPr="003B2883" w:rsidRDefault="00C91BFE" w:rsidP="00C91BFE">
      <w:pPr>
        <w:pStyle w:val="PL"/>
      </w:pPr>
      <w:r w:rsidRPr="003B2883">
        <w:t xml:space="preserve">      - type: string</w:t>
      </w:r>
    </w:p>
    <w:p w14:paraId="375F643C" w14:textId="77777777" w:rsidR="00C91BFE" w:rsidRPr="003B2883" w:rsidRDefault="00C91BFE" w:rsidP="00C91BFE">
      <w:pPr>
        <w:pStyle w:val="PL"/>
      </w:pPr>
      <w:r w:rsidRPr="003B2883">
        <w:t xml:space="preserve">        enum:</w:t>
      </w:r>
    </w:p>
    <w:p w14:paraId="619515C1" w14:textId="14100513" w:rsidR="00C91BFE" w:rsidRPr="003B2883" w:rsidRDefault="00C91BFE" w:rsidP="00C91BFE">
      <w:pPr>
        <w:pStyle w:val="PL"/>
      </w:pPr>
      <w:r w:rsidRPr="003B2883">
        <w:t xml:space="preserve">          - NIA0</w:t>
      </w:r>
    </w:p>
    <w:p w14:paraId="2F7083A7" w14:textId="0CA3315D" w:rsidR="00C91BFE" w:rsidRPr="003B2883" w:rsidRDefault="00C91BFE" w:rsidP="00C91BFE">
      <w:pPr>
        <w:pStyle w:val="PL"/>
      </w:pPr>
      <w:r w:rsidRPr="003B2883">
        <w:t xml:space="preserve">          - NIA1</w:t>
      </w:r>
    </w:p>
    <w:p w14:paraId="0A775EC9" w14:textId="5F304168" w:rsidR="00C91BFE" w:rsidRPr="003B2883" w:rsidRDefault="00C91BFE" w:rsidP="00C91BFE">
      <w:pPr>
        <w:pStyle w:val="PL"/>
      </w:pPr>
      <w:r w:rsidRPr="003B2883">
        <w:t xml:space="preserve">          - NIA2</w:t>
      </w:r>
    </w:p>
    <w:p w14:paraId="207BF294" w14:textId="09DB758A" w:rsidR="00C91BFE" w:rsidRPr="003B2883" w:rsidRDefault="00C91BFE" w:rsidP="00C91BFE">
      <w:pPr>
        <w:pStyle w:val="PL"/>
      </w:pPr>
      <w:r w:rsidRPr="003B2883">
        <w:t xml:space="preserve">          - NIA3</w:t>
      </w:r>
    </w:p>
    <w:p w14:paraId="4E15DC06" w14:textId="77777777" w:rsidR="00C91BFE" w:rsidRPr="003B2883" w:rsidRDefault="00C91BFE" w:rsidP="00C91BFE">
      <w:pPr>
        <w:pStyle w:val="PL"/>
      </w:pPr>
      <w:r w:rsidRPr="003B2883">
        <w:t xml:space="preserve">      - type: string</w:t>
      </w:r>
    </w:p>
    <w:p w14:paraId="37A6BE3A" w14:textId="77777777" w:rsidR="00C91BFE" w:rsidRPr="003B2883" w:rsidRDefault="00C91BFE" w:rsidP="00C91BFE">
      <w:pPr>
        <w:pStyle w:val="PL"/>
      </w:pPr>
      <w:r w:rsidRPr="003B2883">
        <w:t xml:space="preserve">    SmsSupport:</w:t>
      </w:r>
    </w:p>
    <w:p w14:paraId="12DC8E11" w14:textId="77777777" w:rsidR="00C91BFE" w:rsidRPr="003B2883" w:rsidRDefault="00C91BFE" w:rsidP="00C91BFE">
      <w:pPr>
        <w:pStyle w:val="PL"/>
      </w:pPr>
      <w:r w:rsidRPr="003B2883">
        <w:t xml:space="preserve">      anyOf:</w:t>
      </w:r>
    </w:p>
    <w:p w14:paraId="3242D13B" w14:textId="77777777" w:rsidR="00C91BFE" w:rsidRPr="003B2883" w:rsidRDefault="00C91BFE" w:rsidP="00C91BFE">
      <w:pPr>
        <w:pStyle w:val="PL"/>
      </w:pPr>
      <w:r w:rsidRPr="003B2883">
        <w:t xml:space="preserve">      - type: string</w:t>
      </w:r>
    </w:p>
    <w:p w14:paraId="4861A0F8" w14:textId="77777777" w:rsidR="00C91BFE" w:rsidRPr="003B2883" w:rsidRDefault="00C91BFE" w:rsidP="00C91BFE">
      <w:pPr>
        <w:pStyle w:val="PL"/>
      </w:pPr>
      <w:r w:rsidRPr="003B2883">
        <w:t xml:space="preserve">        enum:</w:t>
      </w:r>
    </w:p>
    <w:p w14:paraId="64693072" w14:textId="78F5855B" w:rsidR="00C91BFE" w:rsidRPr="003B2883" w:rsidRDefault="00C91BFE" w:rsidP="00C91BFE">
      <w:pPr>
        <w:pStyle w:val="PL"/>
      </w:pPr>
      <w:r w:rsidRPr="003B2883">
        <w:t xml:space="preserve">          - 3GPP</w:t>
      </w:r>
    </w:p>
    <w:p w14:paraId="327463E6" w14:textId="600073AB" w:rsidR="00C91BFE" w:rsidRPr="003B2883" w:rsidRDefault="00C91BFE" w:rsidP="00C91BFE">
      <w:pPr>
        <w:pStyle w:val="PL"/>
      </w:pPr>
      <w:r w:rsidRPr="003B2883">
        <w:t xml:space="preserve">          - NON_3GPP</w:t>
      </w:r>
    </w:p>
    <w:p w14:paraId="36294A45" w14:textId="3553B623" w:rsidR="00C91BFE" w:rsidRPr="003B2883" w:rsidRDefault="00C91BFE" w:rsidP="00C91BFE">
      <w:pPr>
        <w:pStyle w:val="PL"/>
      </w:pPr>
      <w:r w:rsidRPr="003B2883">
        <w:t xml:space="preserve">          - BOTH</w:t>
      </w:r>
    </w:p>
    <w:p w14:paraId="6912F921" w14:textId="14C489A0" w:rsidR="00C91BFE" w:rsidRPr="003B2883" w:rsidRDefault="00C91BFE" w:rsidP="00C91BFE">
      <w:pPr>
        <w:pStyle w:val="PL"/>
      </w:pPr>
      <w:r w:rsidRPr="003B2883">
        <w:t xml:space="preserve">          - NONE</w:t>
      </w:r>
    </w:p>
    <w:p w14:paraId="17EC4C72" w14:textId="77777777" w:rsidR="00C91BFE" w:rsidRPr="003B2883" w:rsidRDefault="00C91BFE" w:rsidP="00C91BFE">
      <w:pPr>
        <w:pStyle w:val="PL"/>
      </w:pPr>
      <w:r w:rsidRPr="003B2883">
        <w:t xml:space="preserve">      - type: string</w:t>
      </w:r>
    </w:p>
    <w:p w14:paraId="5F3D62A4" w14:textId="77777777" w:rsidR="00C91BFE" w:rsidRPr="003B2883" w:rsidRDefault="00C91BFE" w:rsidP="00C91BFE">
      <w:pPr>
        <w:pStyle w:val="PL"/>
      </w:pPr>
      <w:r w:rsidRPr="003B2883">
        <w:t xml:space="preserve">    ScType:</w:t>
      </w:r>
    </w:p>
    <w:p w14:paraId="50FE1461" w14:textId="77777777" w:rsidR="00C91BFE" w:rsidRPr="003B2883" w:rsidRDefault="00C91BFE" w:rsidP="00C91BFE">
      <w:pPr>
        <w:pStyle w:val="PL"/>
      </w:pPr>
      <w:r w:rsidRPr="003B2883">
        <w:t xml:space="preserve">      anyOf:</w:t>
      </w:r>
    </w:p>
    <w:p w14:paraId="3E60AF2C" w14:textId="77777777" w:rsidR="00C91BFE" w:rsidRPr="003B2883" w:rsidRDefault="00C91BFE" w:rsidP="00C91BFE">
      <w:pPr>
        <w:pStyle w:val="PL"/>
      </w:pPr>
      <w:r w:rsidRPr="003B2883">
        <w:t xml:space="preserve">      - type: string</w:t>
      </w:r>
    </w:p>
    <w:p w14:paraId="1E2CEDF9" w14:textId="77777777" w:rsidR="00C91BFE" w:rsidRPr="003B2883" w:rsidRDefault="00C91BFE" w:rsidP="00C91BFE">
      <w:pPr>
        <w:pStyle w:val="PL"/>
      </w:pPr>
      <w:r w:rsidRPr="003B2883">
        <w:t xml:space="preserve">        enum:</w:t>
      </w:r>
    </w:p>
    <w:p w14:paraId="3CB22BC5" w14:textId="08FDBF96" w:rsidR="00C91BFE" w:rsidRPr="003B2883" w:rsidRDefault="00C91BFE" w:rsidP="00C91BFE">
      <w:pPr>
        <w:pStyle w:val="PL"/>
      </w:pPr>
      <w:r w:rsidRPr="003B2883">
        <w:t xml:space="preserve">          - NATIVE</w:t>
      </w:r>
    </w:p>
    <w:p w14:paraId="1A45F4E4" w14:textId="13FCA1C1" w:rsidR="00C91BFE" w:rsidRPr="003B2883" w:rsidRDefault="00C91BFE" w:rsidP="00C91BFE">
      <w:pPr>
        <w:pStyle w:val="PL"/>
      </w:pPr>
      <w:r w:rsidRPr="003B2883">
        <w:t xml:space="preserve">          - MAPPED</w:t>
      </w:r>
    </w:p>
    <w:p w14:paraId="08D09DE2" w14:textId="77777777" w:rsidR="00C91BFE" w:rsidRPr="003B2883" w:rsidRDefault="00C91BFE" w:rsidP="00C91BFE">
      <w:pPr>
        <w:pStyle w:val="PL"/>
      </w:pPr>
      <w:r w:rsidRPr="003B2883">
        <w:t xml:space="preserve">      - type: string</w:t>
      </w:r>
    </w:p>
    <w:p w14:paraId="46458C6A" w14:textId="77777777" w:rsidR="00C91BFE" w:rsidRPr="003B2883" w:rsidRDefault="00C91BFE" w:rsidP="00C91BFE">
      <w:pPr>
        <w:pStyle w:val="PL"/>
      </w:pPr>
      <w:r w:rsidRPr="003B2883">
        <w:t xml:space="preserve">    KeyAmfType:</w:t>
      </w:r>
    </w:p>
    <w:p w14:paraId="7528A9E1" w14:textId="77777777" w:rsidR="00C91BFE" w:rsidRPr="003B2883" w:rsidRDefault="00C91BFE" w:rsidP="00C91BFE">
      <w:pPr>
        <w:pStyle w:val="PL"/>
      </w:pPr>
      <w:r w:rsidRPr="003B2883">
        <w:t xml:space="preserve">      anyOf:</w:t>
      </w:r>
    </w:p>
    <w:p w14:paraId="340A01BE" w14:textId="77777777" w:rsidR="00C91BFE" w:rsidRPr="003B2883" w:rsidRDefault="00C91BFE" w:rsidP="00C91BFE">
      <w:pPr>
        <w:pStyle w:val="PL"/>
      </w:pPr>
      <w:r w:rsidRPr="003B2883">
        <w:t xml:space="preserve">      - type: string</w:t>
      </w:r>
    </w:p>
    <w:p w14:paraId="7EF1AA2A" w14:textId="77777777" w:rsidR="00C91BFE" w:rsidRPr="003B2883" w:rsidRDefault="00C91BFE" w:rsidP="00C91BFE">
      <w:pPr>
        <w:pStyle w:val="PL"/>
      </w:pPr>
      <w:r w:rsidRPr="003B2883">
        <w:t xml:space="preserve">        enum:</w:t>
      </w:r>
    </w:p>
    <w:p w14:paraId="181A0CCA" w14:textId="7B838DF8" w:rsidR="00C91BFE" w:rsidRPr="003B2883" w:rsidRDefault="00C91BFE" w:rsidP="00C91BFE">
      <w:pPr>
        <w:pStyle w:val="PL"/>
      </w:pPr>
      <w:r w:rsidRPr="003B2883">
        <w:t xml:space="preserve">          - KAMF</w:t>
      </w:r>
    </w:p>
    <w:p w14:paraId="3A695ADA" w14:textId="3C4EDC94" w:rsidR="00C91BFE" w:rsidRPr="003B2883" w:rsidRDefault="00C91BFE" w:rsidP="00C91BFE">
      <w:pPr>
        <w:pStyle w:val="PL"/>
      </w:pPr>
      <w:r w:rsidRPr="003B2883">
        <w:t xml:space="preserve">          - KPRIMEAMF</w:t>
      </w:r>
    </w:p>
    <w:p w14:paraId="76CF433F" w14:textId="77777777" w:rsidR="00C91BFE" w:rsidRPr="003B2883" w:rsidRDefault="00C91BFE" w:rsidP="00C91BFE">
      <w:pPr>
        <w:pStyle w:val="PL"/>
      </w:pPr>
      <w:r w:rsidRPr="003B2883">
        <w:t xml:space="preserve">      - type: string</w:t>
      </w:r>
    </w:p>
    <w:p w14:paraId="0853B0DD" w14:textId="77777777" w:rsidR="00C91BFE" w:rsidRPr="003B2883" w:rsidRDefault="00C91BFE" w:rsidP="00C91BFE">
      <w:pPr>
        <w:pStyle w:val="PL"/>
      </w:pPr>
      <w:r w:rsidRPr="003B2883">
        <w:t xml:space="preserve">    TransferReason:</w:t>
      </w:r>
    </w:p>
    <w:p w14:paraId="0DB4D432" w14:textId="77777777" w:rsidR="00C91BFE" w:rsidRPr="003B2883" w:rsidRDefault="00C91BFE" w:rsidP="00C91BFE">
      <w:pPr>
        <w:pStyle w:val="PL"/>
      </w:pPr>
      <w:r w:rsidRPr="003B2883">
        <w:t xml:space="preserve">      anyOf:</w:t>
      </w:r>
    </w:p>
    <w:p w14:paraId="6D3D47B2" w14:textId="77777777" w:rsidR="00C91BFE" w:rsidRPr="003B2883" w:rsidRDefault="00C91BFE" w:rsidP="00C91BFE">
      <w:pPr>
        <w:pStyle w:val="PL"/>
      </w:pPr>
      <w:r w:rsidRPr="003B2883">
        <w:t xml:space="preserve">      - type: string</w:t>
      </w:r>
    </w:p>
    <w:p w14:paraId="62F46715" w14:textId="77777777" w:rsidR="00C91BFE" w:rsidRPr="003B2883" w:rsidRDefault="00C91BFE" w:rsidP="00C91BFE">
      <w:pPr>
        <w:pStyle w:val="PL"/>
      </w:pPr>
      <w:r w:rsidRPr="003B2883">
        <w:t xml:space="preserve">        enum:</w:t>
      </w:r>
    </w:p>
    <w:p w14:paraId="55236E5D" w14:textId="609D3A2D" w:rsidR="00C91BFE" w:rsidRPr="003B2883" w:rsidRDefault="00C91BFE" w:rsidP="00C91BFE">
      <w:pPr>
        <w:pStyle w:val="PL"/>
      </w:pPr>
      <w:r w:rsidRPr="003B2883">
        <w:t xml:space="preserve">          - INIT_REG</w:t>
      </w:r>
    </w:p>
    <w:p w14:paraId="4B4DC88A" w14:textId="105FB598" w:rsidR="00C91BFE" w:rsidRPr="003B2883" w:rsidRDefault="00C91BFE" w:rsidP="00C91BFE">
      <w:pPr>
        <w:pStyle w:val="PL"/>
      </w:pPr>
      <w:r w:rsidRPr="003B2883">
        <w:t xml:space="preserve">          - MOBI_REG</w:t>
      </w:r>
    </w:p>
    <w:p w14:paraId="02133F69" w14:textId="4A7CA6DF" w:rsidR="00C91BFE" w:rsidRPr="003B2883" w:rsidRDefault="00C91BFE" w:rsidP="00C91BFE">
      <w:pPr>
        <w:pStyle w:val="PL"/>
      </w:pPr>
      <w:r w:rsidRPr="003B2883">
        <w:t xml:space="preserve">          - MOBI_REG_UE_VALIDATED</w:t>
      </w:r>
    </w:p>
    <w:p w14:paraId="37745A7D" w14:textId="77777777" w:rsidR="00C91BFE" w:rsidRPr="003B2883" w:rsidRDefault="00C91BFE" w:rsidP="003D5C4D">
      <w:pPr>
        <w:pStyle w:val="PL"/>
      </w:pPr>
      <w:r w:rsidRPr="003B2883">
        <w:t xml:space="preserve">      - type: string</w:t>
      </w:r>
    </w:p>
    <w:p w14:paraId="05C041DC" w14:textId="06A0E7EC" w:rsidR="009549F6" w:rsidRPr="003B2883" w:rsidRDefault="009549F6" w:rsidP="009549F6">
      <w:pPr>
        <w:pStyle w:val="PL"/>
      </w:pPr>
      <w:r w:rsidRPr="003B2883">
        <w:t xml:space="preserve">    PolicyReqTrigger:</w:t>
      </w:r>
    </w:p>
    <w:p w14:paraId="3BAB543D" w14:textId="77777777" w:rsidR="009549F6" w:rsidRPr="003B2883" w:rsidRDefault="009549F6" w:rsidP="009549F6">
      <w:pPr>
        <w:pStyle w:val="PL"/>
      </w:pPr>
      <w:r w:rsidRPr="003B2883">
        <w:t xml:space="preserve">      anyOf:</w:t>
      </w:r>
    </w:p>
    <w:p w14:paraId="36CB6E4B" w14:textId="77777777" w:rsidR="009549F6" w:rsidRPr="003B2883" w:rsidRDefault="009549F6" w:rsidP="009549F6">
      <w:pPr>
        <w:pStyle w:val="PL"/>
      </w:pPr>
      <w:r w:rsidRPr="003B2883">
        <w:t xml:space="preserve">      - type: string</w:t>
      </w:r>
    </w:p>
    <w:p w14:paraId="35530DAF" w14:textId="77777777" w:rsidR="009549F6" w:rsidRPr="003B2883" w:rsidRDefault="009549F6" w:rsidP="009549F6">
      <w:pPr>
        <w:pStyle w:val="PL"/>
      </w:pPr>
      <w:r w:rsidRPr="003B2883">
        <w:t xml:space="preserve">        enum:</w:t>
      </w:r>
    </w:p>
    <w:p w14:paraId="4E40D5A1" w14:textId="334D2037" w:rsidR="009549F6" w:rsidRPr="003B2883" w:rsidRDefault="009549F6" w:rsidP="009549F6">
      <w:pPr>
        <w:pStyle w:val="PL"/>
      </w:pPr>
      <w:r w:rsidRPr="003B2883">
        <w:t xml:space="preserve">          - </w:t>
      </w:r>
      <w:r w:rsidRPr="003B2883">
        <w:rPr>
          <w:rFonts w:hint="eastAsia"/>
        </w:rPr>
        <w:t>LOCATION_CHANGE</w:t>
      </w:r>
    </w:p>
    <w:p w14:paraId="28506046" w14:textId="2BAD021E" w:rsidR="009549F6" w:rsidRPr="003B2883" w:rsidRDefault="009549F6" w:rsidP="009549F6">
      <w:pPr>
        <w:pStyle w:val="PL"/>
      </w:pPr>
      <w:r w:rsidRPr="003B2883">
        <w:t xml:space="preserve">          - PRA_CHANGE</w:t>
      </w:r>
    </w:p>
    <w:p w14:paraId="2E8A2EA7" w14:textId="04AEC72B" w:rsidR="009549F6" w:rsidRPr="003B2883" w:rsidRDefault="009549F6" w:rsidP="009549F6">
      <w:pPr>
        <w:pStyle w:val="PL"/>
      </w:pPr>
      <w:r w:rsidRPr="003B2883">
        <w:t xml:space="preserve">          - </w:t>
      </w:r>
      <w:r w:rsidRPr="003B2883">
        <w:rPr>
          <w:rFonts w:hint="eastAsia"/>
        </w:rPr>
        <w:t>SARI_</w:t>
      </w:r>
      <w:r w:rsidRPr="003B2883">
        <w:t>CHANGE</w:t>
      </w:r>
    </w:p>
    <w:p w14:paraId="062C929D" w14:textId="6C07211B" w:rsidR="009549F6" w:rsidRPr="003B2883" w:rsidRDefault="009549F6" w:rsidP="009549F6">
      <w:pPr>
        <w:pStyle w:val="PL"/>
      </w:pPr>
      <w:r w:rsidRPr="003B2883">
        <w:t xml:space="preserve">          - </w:t>
      </w:r>
      <w:r w:rsidRPr="003B2883">
        <w:rPr>
          <w:rFonts w:hint="eastAsia"/>
        </w:rPr>
        <w:t>RFSP_INDEX</w:t>
      </w:r>
      <w:r w:rsidRPr="003B2883">
        <w:t>_CHANGE</w:t>
      </w:r>
    </w:p>
    <w:p w14:paraId="6086F280" w14:textId="77777777" w:rsidR="008A02F3" w:rsidRPr="003B2883" w:rsidRDefault="008A02F3" w:rsidP="008A02F3">
      <w:pPr>
        <w:pStyle w:val="PL"/>
      </w:pPr>
      <w:r w:rsidRPr="003B2883">
        <w:t xml:space="preserve">          - ALLOWED_NSSAI_CHANGE</w:t>
      </w:r>
    </w:p>
    <w:p w14:paraId="7701519F" w14:textId="77777777" w:rsidR="009549F6" w:rsidRPr="003B2883" w:rsidRDefault="009549F6" w:rsidP="009549F6">
      <w:pPr>
        <w:pStyle w:val="PL"/>
      </w:pPr>
      <w:r w:rsidRPr="003B2883">
        <w:t xml:space="preserve">      - type: string</w:t>
      </w:r>
    </w:p>
    <w:p w14:paraId="08A530A2" w14:textId="77777777" w:rsidR="002A7F09" w:rsidRPr="003B2883" w:rsidRDefault="002A7F09" w:rsidP="002A7F09">
      <w:pPr>
        <w:pStyle w:val="PL"/>
      </w:pPr>
      <w:r w:rsidRPr="003B2883">
        <w:t xml:space="preserve">    RatSelector:</w:t>
      </w:r>
    </w:p>
    <w:p w14:paraId="444771AC" w14:textId="77777777" w:rsidR="002A7F09" w:rsidRPr="003B2883" w:rsidRDefault="002A7F09" w:rsidP="002A7F09">
      <w:pPr>
        <w:pStyle w:val="PL"/>
      </w:pPr>
      <w:r w:rsidRPr="003B2883">
        <w:t xml:space="preserve">      anyOf:</w:t>
      </w:r>
    </w:p>
    <w:p w14:paraId="03E09D84" w14:textId="77777777" w:rsidR="002A7F09" w:rsidRPr="003B2883" w:rsidRDefault="002A7F09" w:rsidP="002A7F09">
      <w:pPr>
        <w:pStyle w:val="PL"/>
      </w:pPr>
      <w:r w:rsidRPr="003B2883">
        <w:t xml:space="preserve">      - type: string</w:t>
      </w:r>
    </w:p>
    <w:p w14:paraId="5B07961C" w14:textId="77777777" w:rsidR="002A7F09" w:rsidRPr="003B2883" w:rsidRDefault="002A7F09" w:rsidP="002A7F09">
      <w:pPr>
        <w:pStyle w:val="PL"/>
      </w:pPr>
      <w:r w:rsidRPr="003B2883">
        <w:t xml:space="preserve">        enum:</w:t>
      </w:r>
    </w:p>
    <w:p w14:paraId="4D16A31D" w14:textId="09DEEC05" w:rsidR="002A7F09" w:rsidRPr="003B2883" w:rsidRDefault="002A7F09" w:rsidP="002A7F09">
      <w:pPr>
        <w:pStyle w:val="PL"/>
      </w:pPr>
      <w:r w:rsidRPr="003B2883">
        <w:t xml:space="preserve">          - E-UTRA</w:t>
      </w:r>
    </w:p>
    <w:p w14:paraId="787C5B6F" w14:textId="5641C290" w:rsidR="002A7F09" w:rsidRPr="003B2883" w:rsidRDefault="002A7F09" w:rsidP="002A7F09">
      <w:pPr>
        <w:pStyle w:val="PL"/>
      </w:pPr>
      <w:r w:rsidRPr="003B2883">
        <w:lastRenderedPageBreak/>
        <w:t xml:space="preserve">          - NR</w:t>
      </w:r>
    </w:p>
    <w:p w14:paraId="55CCB19A" w14:textId="77777777" w:rsidR="002A7F09" w:rsidRPr="003B2883" w:rsidRDefault="002A7F09" w:rsidP="002A7F09">
      <w:pPr>
        <w:pStyle w:val="PL"/>
      </w:pPr>
      <w:r w:rsidRPr="003B2883">
        <w:t xml:space="preserve">      - type: string</w:t>
      </w:r>
    </w:p>
    <w:p w14:paraId="28C63996" w14:textId="77777777" w:rsidR="00CC4F62" w:rsidRPr="003B2883" w:rsidRDefault="00CC4F62" w:rsidP="00CC4F62">
      <w:pPr>
        <w:pStyle w:val="PL"/>
      </w:pPr>
      <w:r w:rsidRPr="003B2883">
        <w:t xml:space="preserve">    NgapIeType:</w:t>
      </w:r>
    </w:p>
    <w:p w14:paraId="579C04C2" w14:textId="77777777" w:rsidR="00CC4F62" w:rsidRPr="003B2883" w:rsidRDefault="00CC4F62" w:rsidP="00CC4F62">
      <w:pPr>
        <w:pStyle w:val="PL"/>
      </w:pPr>
      <w:r w:rsidRPr="003B2883">
        <w:t xml:space="preserve">      anyOf:</w:t>
      </w:r>
    </w:p>
    <w:p w14:paraId="176F7B71" w14:textId="77777777" w:rsidR="00CC4F62" w:rsidRPr="003B2883" w:rsidRDefault="00CC4F62" w:rsidP="00CC4F62">
      <w:pPr>
        <w:pStyle w:val="PL"/>
      </w:pPr>
      <w:r w:rsidRPr="003B2883">
        <w:t xml:space="preserve">      - type: string</w:t>
      </w:r>
    </w:p>
    <w:p w14:paraId="2ADF6649" w14:textId="77777777" w:rsidR="00CC4F62" w:rsidRPr="003B2883" w:rsidRDefault="00CC4F62" w:rsidP="00CC4F62">
      <w:pPr>
        <w:pStyle w:val="PL"/>
      </w:pPr>
      <w:r w:rsidRPr="003B2883">
        <w:t xml:space="preserve">        enum:</w:t>
      </w:r>
    </w:p>
    <w:p w14:paraId="5763B5E4" w14:textId="19C92F0E" w:rsidR="00CC4F62" w:rsidRPr="003B2883" w:rsidRDefault="00CC4F62" w:rsidP="00CC4F62">
      <w:pPr>
        <w:pStyle w:val="PL"/>
      </w:pPr>
      <w:r w:rsidRPr="003B2883">
        <w:t xml:space="preserve">          - PDU_RES_SETUP_REQ</w:t>
      </w:r>
    </w:p>
    <w:p w14:paraId="2745CE96" w14:textId="79FA82E7" w:rsidR="00CC4F62" w:rsidRPr="003B2883" w:rsidRDefault="00CC4F62" w:rsidP="00CC4F62">
      <w:pPr>
        <w:pStyle w:val="PL"/>
      </w:pPr>
      <w:r w:rsidRPr="003B2883">
        <w:t xml:space="preserve">          - PDU_RES_REL_CMD</w:t>
      </w:r>
    </w:p>
    <w:p w14:paraId="3C131367" w14:textId="4222D2F1" w:rsidR="00CC4F62" w:rsidRPr="003B2883" w:rsidRDefault="00CC4F62" w:rsidP="00CC4F62">
      <w:pPr>
        <w:pStyle w:val="PL"/>
      </w:pPr>
      <w:r w:rsidRPr="003B2883">
        <w:t xml:space="preserve">          - PDU_RES_MOD_REQ</w:t>
      </w:r>
    </w:p>
    <w:p w14:paraId="62E0A22E" w14:textId="7C798854" w:rsidR="00CC4F62" w:rsidRPr="003B2883" w:rsidRDefault="00CC4F62" w:rsidP="00CC4F62">
      <w:pPr>
        <w:pStyle w:val="PL"/>
      </w:pPr>
      <w:r w:rsidRPr="003B2883">
        <w:t xml:space="preserve">          - HANDOVER_CMD</w:t>
      </w:r>
    </w:p>
    <w:p w14:paraId="5EBA9853" w14:textId="2D5D8114" w:rsidR="00644E08" w:rsidRPr="003B2883" w:rsidRDefault="00644E08" w:rsidP="00644E08">
      <w:pPr>
        <w:pStyle w:val="PL"/>
      </w:pPr>
      <w:r w:rsidRPr="003B2883">
        <w:t xml:space="preserve">          - HANDOVER_REQUIRED</w:t>
      </w:r>
    </w:p>
    <w:p w14:paraId="37728B49" w14:textId="2AC7D3FF" w:rsidR="00CC4F62" w:rsidRPr="003B2883" w:rsidRDefault="00CC4F62" w:rsidP="00CC4F62">
      <w:pPr>
        <w:pStyle w:val="PL"/>
      </w:pPr>
      <w:r w:rsidRPr="003B2883">
        <w:t xml:space="preserve">          - HANDOVER_PREP_FAIL</w:t>
      </w:r>
    </w:p>
    <w:p w14:paraId="40562EE9" w14:textId="1B55D964" w:rsidR="00CC4F62" w:rsidRPr="003B2883" w:rsidRDefault="00CC4F62" w:rsidP="00CC4F62">
      <w:pPr>
        <w:pStyle w:val="PL"/>
      </w:pPr>
      <w:r w:rsidRPr="003B2883">
        <w:t xml:space="preserve">          - SRC_TO_TAR_CONTAINER</w:t>
      </w:r>
    </w:p>
    <w:p w14:paraId="45526DBF" w14:textId="527F7A17" w:rsidR="00CC4F62" w:rsidRPr="003B2883" w:rsidRDefault="00CC4F62" w:rsidP="00CC4F62">
      <w:pPr>
        <w:pStyle w:val="PL"/>
      </w:pPr>
      <w:r w:rsidRPr="003B2883">
        <w:t xml:space="preserve">          - TAR_TO_SRC_CONTAINER</w:t>
      </w:r>
    </w:p>
    <w:p w14:paraId="06490EB5" w14:textId="43068622" w:rsidR="0089725F" w:rsidRPr="003B2883" w:rsidRDefault="0089725F" w:rsidP="0089725F">
      <w:pPr>
        <w:pStyle w:val="PL"/>
      </w:pPr>
      <w:r w:rsidRPr="003B2883">
        <w:t xml:space="preserve">          - RAN_STATUS_TRANS_CONTAINER</w:t>
      </w:r>
    </w:p>
    <w:p w14:paraId="3BC5F2D2" w14:textId="02D4E908" w:rsidR="001272EA" w:rsidRPr="003B2883" w:rsidRDefault="001272EA" w:rsidP="001272EA">
      <w:pPr>
        <w:pStyle w:val="PL"/>
      </w:pPr>
      <w:r w:rsidRPr="003B2883">
        <w:t xml:space="preserve">          - SON_CONFIG_TRANSFER</w:t>
      </w:r>
    </w:p>
    <w:p w14:paraId="34013D8E" w14:textId="40A6F2D3" w:rsidR="00CC4F62" w:rsidRPr="003B2883" w:rsidRDefault="00CC4F62" w:rsidP="00CC4F62">
      <w:pPr>
        <w:pStyle w:val="PL"/>
      </w:pPr>
      <w:r w:rsidRPr="003B2883">
        <w:t xml:space="preserve">          - NRPPA_PDU</w:t>
      </w:r>
    </w:p>
    <w:p w14:paraId="2EA32D34" w14:textId="283991E7" w:rsidR="00ED4AAF" w:rsidRPr="003B2883" w:rsidRDefault="00ED4AAF" w:rsidP="00CC4F62">
      <w:pPr>
        <w:pStyle w:val="PL"/>
      </w:pPr>
      <w:r w:rsidRPr="003B2883">
        <w:t xml:space="preserve">          - UE_RADIO_CAPABILITY</w:t>
      </w:r>
    </w:p>
    <w:p w14:paraId="4509FBB5" w14:textId="77777777" w:rsidR="00CC4F62" w:rsidRPr="003B2883" w:rsidRDefault="00CC4F62" w:rsidP="00CC4F62">
      <w:pPr>
        <w:pStyle w:val="PL"/>
      </w:pPr>
      <w:r w:rsidRPr="003B2883">
        <w:t xml:space="preserve">      - type: string</w:t>
      </w:r>
    </w:p>
    <w:p w14:paraId="2B0A2419" w14:textId="77777777" w:rsidR="00473A8A" w:rsidRPr="003B2883" w:rsidRDefault="00473A8A" w:rsidP="00473A8A">
      <w:pPr>
        <w:pStyle w:val="PL"/>
      </w:pPr>
      <w:r w:rsidRPr="003B2883">
        <w:t xml:space="preserve">    N2InfoNotifyReason:</w:t>
      </w:r>
    </w:p>
    <w:p w14:paraId="3F17A8A7" w14:textId="77777777" w:rsidR="00473A8A" w:rsidRPr="003B2883" w:rsidRDefault="00473A8A" w:rsidP="00473A8A">
      <w:pPr>
        <w:pStyle w:val="PL"/>
      </w:pPr>
      <w:r w:rsidRPr="003B2883">
        <w:t xml:space="preserve">      anyOf:</w:t>
      </w:r>
    </w:p>
    <w:p w14:paraId="09ADD2C8" w14:textId="77777777" w:rsidR="00473A8A" w:rsidRPr="003B2883" w:rsidRDefault="00473A8A" w:rsidP="00473A8A">
      <w:pPr>
        <w:pStyle w:val="PL"/>
      </w:pPr>
      <w:r w:rsidRPr="003B2883">
        <w:t xml:space="preserve">      - type: string</w:t>
      </w:r>
    </w:p>
    <w:p w14:paraId="6C7BFA67" w14:textId="77777777" w:rsidR="00473A8A" w:rsidRPr="003B2883" w:rsidRDefault="00473A8A" w:rsidP="00473A8A">
      <w:pPr>
        <w:pStyle w:val="PL"/>
      </w:pPr>
      <w:r w:rsidRPr="003B2883">
        <w:t xml:space="preserve">        enum:</w:t>
      </w:r>
    </w:p>
    <w:p w14:paraId="6B4220A6" w14:textId="46305340" w:rsidR="00473A8A" w:rsidRPr="003B2883" w:rsidRDefault="00473A8A" w:rsidP="00473A8A">
      <w:pPr>
        <w:pStyle w:val="PL"/>
      </w:pPr>
      <w:r w:rsidRPr="003B2883">
        <w:t xml:space="preserve">          - HANDOVER_COMPLETED</w:t>
      </w:r>
    </w:p>
    <w:p w14:paraId="62EB7B69" w14:textId="540AA856" w:rsidR="00473A8A" w:rsidRPr="003B2883" w:rsidRDefault="00473A8A" w:rsidP="00473A8A">
      <w:pPr>
        <w:pStyle w:val="PL"/>
      </w:pPr>
      <w:r w:rsidRPr="003B2883">
        <w:t xml:space="preserve">      - type: string</w:t>
      </w:r>
    </w:p>
    <w:p w14:paraId="2CDD64EC" w14:textId="77777777" w:rsidR="00BF1F75" w:rsidRPr="003B2883" w:rsidRDefault="00BF1F75" w:rsidP="00BF1F75">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44758BF3" w14:textId="77777777" w:rsidR="00BF1F75" w:rsidRPr="003B2883" w:rsidRDefault="00BF1F75" w:rsidP="00BF1F75">
      <w:pPr>
        <w:pStyle w:val="PL"/>
      </w:pPr>
      <w:r w:rsidRPr="003B2883">
        <w:t xml:space="preserve">      anyOf:</w:t>
      </w:r>
    </w:p>
    <w:p w14:paraId="6C86B76D" w14:textId="77777777" w:rsidR="00BF1F75" w:rsidRPr="003B2883" w:rsidRDefault="00BF1F75" w:rsidP="00BF1F75">
      <w:pPr>
        <w:pStyle w:val="PL"/>
      </w:pPr>
      <w:r w:rsidRPr="003B2883">
        <w:t xml:space="preserve">      - type: string</w:t>
      </w:r>
    </w:p>
    <w:p w14:paraId="0737BBC0" w14:textId="77777777" w:rsidR="00BF1F75" w:rsidRPr="003B2883" w:rsidRDefault="00BF1F75" w:rsidP="00BF1F75">
      <w:pPr>
        <w:pStyle w:val="PL"/>
      </w:pPr>
      <w:r w:rsidRPr="003B2883">
        <w:t xml:space="preserve">        enum:</w:t>
      </w:r>
    </w:p>
    <w:p w14:paraId="747D5B4B" w14:textId="77777777" w:rsidR="00BF1F75" w:rsidRPr="003B2883" w:rsidRDefault="00BF1F75" w:rsidP="00BF1F75">
      <w:pPr>
        <w:pStyle w:val="PL"/>
      </w:pPr>
      <w:r w:rsidRPr="003B2883">
        <w:t xml:space="preserve">          - CHANGED</w:t>
      </w:r>
    </w:p>
    <w:p w14:paraId="0824426A" w14:textId="77777777" w:rsidR="00BF1F75" w:rsidRPr="003B2883" w:rsidRDefault="00BF1F75" w:rsidP="00BF1F75">
      <w:pPr>
        <w:pStyle w:val="PL"/>
      </w:pPr>
      <w:r w:rsidRPr="003B2883">
        <w:t xml:space="preserve">          - REMOVED</w:t>
      </w:r>
    </w:p>
    <w:p w14:paraId="7214893D" w14:textId="77777777" w:rsidR="00BF1F75" w:rsidRPr="003B2883" w:rsidRDefault="00BF1F75" w:rsidP="00BF1F75">
      <w:pPr>
        <w:pStyle w:val="PL"/>
      </w:pPr>
      <w:r w:rsidRPr="003B2883">
        <w:t xml:space="preserve">      - type: string</w:t>
      </w:r>
    </w:p>
    <w:p w14:paraId="37E8BCC4" w14:textId="77777777" w:rsidR="00BF1F75" w:rsidRPr="003B2883" w:rsidRDefault="00BF1F75" w:rsidP="00473A8A">
      <w:pPr>
        <w:pStyle w:val="PL"/>
      </w:pPr>
    </w:p>
    <w:p w14:paraId="7EEA55C4" w14:textId="77777777" w:rsidR="009549F6" w:rsidRPr="003B2883" w:rsidRDefault="009549F6" w:rsidP="003D5C4D">
      <w:pPr>
        <w:pStyle w:val="PL"/>
      </w:pPr>
    </w:p>
    <w:p w14:paraId="7EE92C3F" w14:textId="3C99DFCB" w:rsidR="00515970" w:rsidRPr="003B2883" w:rsidRDefault="00515970" w:rsidP="00515970">
      <w:pPr>
        <w:pStyle w:val="Heading2"/>
      </w:pPr>
      <w:bookmarkStart w:id="491" w:name="_Toc20137662"/>
      <w:bookmarkStart w:id="492" w:name="_Hlk18495581"/>
      <w:r w:rsidRPr="003B2883">
        <w:t>A.3</w:t>
      </w:r>
      <w:r w:rsidRPr="003B2883">
        <w:tab/>
        <w:t>Namf_EventExposure API</w:t>
      </w:r>
      <w:bookmarkEnd w:id="491"/>
    </w:p>
    <w:p w14:paraId="52536A64" w14:textId="77777777" w:rsidR="00C91BFE" w:rsidRPr="003B2883" w:rsidRDefault="00C91BFE" w:rsidP="00C91BFE">
      <w:pPr>
        <w:pStyle w:val="PL"/>
      </w:pPr>
      <w:r w:rsidRPr="003B2883">
        <w:t>openapi: 3.0.0</w:t>
      </w:r>
    </w:p>
    <w:p w14:paraId="652561C2" w14:textId="77777777" w:rsidR="00C91BFE" w:rsidRPr="003B2883" w:rsidRDefault="00C91BFE" w:rsidP="00C91BFE">
      <w:pPr>
        <w:pStyle w:val="PL"/>
      </w:pPr>
      <w:r w:rsidRPr="003B2883">
        <w:t>info:</w:t>
      </w:r>
    </w:p>
    <w:p w14:paraId="66242ABD" w14:textId="0F496B61" w:rsidR="00C91BFE" w:rsidRPr="003B2883" w:rsidRDefault="00C91BFE" w:rsidP="00C91BFE">
      <w:pPr>
        <w:pStyle w:val="PL"/>
      </w:pPr>
      <w:r w:rsidRPr="003B2883">
        <w:t xml:space="preserve">  version: 1.</w:t>
      </w:r>
      <w:r w:rsidR="006A664D">
        <w:t>1</w:t>
      </w:r>
      <w:r w:rsidRPr="003B2883">
        <w:t>.</w:t>
      </w:r>
      <w:r w:rsidR="006A664D">
        <w:t>0.alpha-1</w:t>
      </w:r>
    </w:p>
    <w:p w14:paraId="148877A5" w14:textId="55FE0483" w:rsidR="00C91BFE" w:rsidRPr="003B2883" w:rsidRDefault="00C91BFE" w:rsidP="00C91BFE">
      <w:pPr>
        <w:pStyle w:val="PL"/>
      </w:pPr>
      <w:r w:rsidRPr="003B2883">
        <w:t xml:space="preserve">  title: Namf_EventExposure</w:t>
      </w:r>
    </w:p>
    <w:p w14:paraId="6A20CD77" w14:textId="77777777" w:rsidR="003C3325" w:rsidRPr="003B2883" w:rsidRDefault="00C91BFE" w:rsidP="00C91BFE">
      <w:pPr>
        <w:pStyle w:val="PL"/>
      </w:pPr>
      <w:r w:rsidRPr="003B2883">
        <w:t xml:space="preserve">  description: </w:t>
      </w:r>
      <w:r w:rsidR="003C3325" w:rsidRPr="003B2883">
        <w:t>|</w:t>
      </w:r>
    </w:p>
    <w:p w14:paraId="5262A665" w14:textId="48438A4D" w:rsidR="00C91BFE" w:rsidRPr="003B2883" w:rsidRDefault="003C3325" w:rsidP="00C91BFE">
      <w:pPr>
        <w:pStyle w:val="PL"/>
      </w:pPr>
      <w:r w:rsidRPr="003B2883">
        <w:t xml:space="preserve">    </w:t>
      </w:r>
      <w:r w:rsidR="00C91BFE" w:rsidRPr="003B2883">
        <w:t>AMF Event Exposure Service</w:t>
      </w:r>
    </w:p>
    <w:p w14:paraId="6070E0A2" w14:textId="77777777" w:rsidR="003C3325" w:rsidRPr="003B2883" w:rsidRDefault="003C3325" w:rsidP="003C3325">
      <w:pPr>
        <w:pStyle w:val="PL"/>
      </w:pPr>
      <w:r w:rsidRPr="003B2883">
        <w:t xml:space="preserve">    © 2019, 3GPP Organizational Partners (ARIB, ATIS, CCSA, ETSI, TSDSI, TTA, TTC).</w:t>
      </w:r>
    </w:p>
    <w:p w14:paraId="755FC316" w14:textId="77777777" w:rsidR="00FF1B2B" w:rsidRDefault="003C3325" w:rsidP="00C91BFE">
      <w:pPr>
        <w:pStyle w:val="PL"/>
      </w:pPr>
      <w:r w:rsidRPr="003B2883">
        <w:t xml:space="preserve">    All rights reserved.</w:t>
      </w:r>
    </w:p>
    <w:p w14:paraId="2D964609" w14:textId="45F57A40" w:rsidR="00C91BFE" w:rsidRPr="003B2883" w:rsidRDefault="00C91BFE" w:rsidP="00C91BFE">
      <w:pPr>
        <w:pStyle w:val="PL"/>
      </w:pPr>
      <w:r w:rsidRPr="003B2883">
        <w:t>security:</w:t>
      </w:r>
    </w:p>
    <w:p w14:paraId="79099CD6" w14:textId="77777777" w:rsidR="00F36278" w:rsidRPr="003B2883" w:rsidRDefault="00F36278" w:rsidP="00F36278">
      <w:pPr>
        <w:pStyle w:val="PL"/>
        <w:rPr>
          <w:lang w:val="en-US"/>
        </w:rPr>
      </w:pPr>
      <w:r w:rsidRPr="003B2883">
        <w:rPr>
          <w:lang w:val="en-US"/>
        </w:rPr>
        <w:t xml:space="preserve">  - {}</w:t>
      </w:r>
    </w:p>
    <w:p w14:paraId="00D2A838" w14:textId="73A9EF8A" w:rsidR="00C91BFE" w:rsidRPr="003B2883" w:rsidRDefault="00C91BFE" w:rsidP="00C91BFE">
      <w:pPr>
        <w:pStyle w:val="PL"/>
      </w:pPr>
      <w:r w:rsidRPr="003B2883">
        <w:t xml:space="preserve">  - </w:t>
      </w:r>
      <w:r w:rsidR="00D56B67" w:rsidRPr="003B2883">
        <w:t>oAuth2ClientCredentials</w:t>
      </w:r>
      <w:r w:rsidRPr="003B2883">
        <w:t>:</w:t>
      </w:r>
    </w:p>
    <w:p w14:paraId="2C8C242B" w14:textId="77777777" w:rsidR="00C60831" w:rsidRPr="003B2883" w:rsidRDefault="00C60831" w:rsidP="00C60831">
      <w:pPr>
        <w:pStyle w:val="PL"/>
        <w:rPr>
          <w:lang w:val="en-US"/>
        </w:rPr>
      </w:pPr>
      <w:r w:rsidRPr="003B2883">
        <w:rPr>
          <w:lang w:val="en-US"/>
        </w:rPr>
        <w:t xml:space="preserve">      - namf-evts</w:t>
      </w:r>
    </w:p>
    <w:p w14:paraId="17544577" w14:textId="77777777" w:rsidR="00C91BFE" w:rsidRPr="003B2883" w:rsidRDefault="00C91BFE" w:rsidP="00C91BFE">
      <w:pPr>
        <w:pStyle w:val="PL"/>
      </w:pPr>
      <w:r w:rsidRPr="003B2883">
        <w:t>externalDocs:</w:t>
      </w:r>
    </w:p>
    <w:p w14:paraId="16F99BEB" w14:textId="08990D28" w:rsidR="00C91BFE" w:rsidRPr="003B2883" w:rsidRDefault="00C91BFE" w:rsidP="00C91BFE">
      <w:pPr>
        <w:pStyle w:val="PL"/>
      </w:pPr>
      <w:r w:rsidRPr="003B2883">
        <w:t xml:space="preserve">  description: </w:t>
      </w:r>
      <w:r w:rsidR="00F36278" w:rsidRPr="003B2883">
        <w:rPr>
          <w:noProof w:val="0"/>
        </w:rPr>
        <w:t>3GPP TS 29.518 V1</w:t>
      </w:r>
      <w:r w:rsidR="006A664D">
        <w:rPr>
          <w:noProof w:val="0"/>
        </w:rPr>
        <w:t>6</w:t>
      </w:r>
      <w:r w:rsidR="00F36278" w:rsidRPr="003B2883">
        <w:rPr>
          <w:noProof w:val="0"/>
        </w:rPr>
        <w:t>.</w:t>
      </w:r>
      <w:r w:rsidR="006A664D">
        <w:rPr>
          <w:noProof w:val="0"/>
        </w:rPr>
        <w:t>1</w:t>
      </w:r>
      <w:r w:rsidR="00F36278" w:rsidRPr="003B2883">
        <w:rPr>
          <w:noProof w:val="0"/>
        </w:rPr>
        <w:t>.0; 5G System; Access and Mobility Management Services</w:t>
      </w:r>
    </w:p>
    <w:p w14:paraId="00DF529D" w14:textId="0A58F93C" w:rsidR="00C91BFE" w:rsidRPr="003B2883" w:rsidRDefault="00C91BFE" w:rsidP="00C91BFE">
      <w:pPr>
        <w:pStyle w:val="PL"/>
      </w:pPr>
      <w:r w:rsidRPr="003B2883">
        <w:t xml:space="preserve">  url: 'http://www.3gpp.org/ftp/Specs/archive/29_series/29.518/'</w:t>
      </w:r>
    </w:p>
    <w:bookmarkEnd w:id="492"/>
    <w:p w14:paraId="127110C4" w14:textId="77777777" w:rsidR="00C91BFE" w:rsidRPr="003B2883" w:rsidRDefault="00C91BFE" w:rsidP="00C91BFE">
      <w:pPr>
        <w:pStyle w:val="PL"/>
        <w:rPr>
          <w:lang w:val="sv-SE"/>
        </w:rPr>
      </w:pPr>
      <w:r w:rsidRPr="003B2883">
        <w:rPr>
          <w:lang w:val="sv-SE"/>
        </w:rPr>
        <w:t>servers:</w:t>
      </w:r>
    </w:p>
    <w:p w14:paraId="169CE21F" w14:textId="07493818"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{apiRoot}/namf-evts/v1</w:t>
      </w:r>
      <w:r w:rsidR="006F4D32" w:rsidRPr="003B2883">
        <w:rPr>
          <w:lang w:val="sv-SE"/>
        </w:rPr>
        <w:t>'</w:t>
      </w:r>
    </w:p>
    <w:p w14:paraId="1B9B7B5B" w14:textId="77777777" w:rsidR="00C91BFE" w:rsidRPr="003B2883" w:rsidRDefault="00C91BFE" w:rsidP="00C91BFE">
      <w:pPr>
        <w:pStyle w:val="PL"/>
      </w:pPr>
      <w:r w:rsidRPr="003B2883">
        <w:rPr>
          <w:lang w:val="sv-SE"/>
        </w:rPr>
        <w:t xml:space="preserve">    </w:t>
      </w:r>
      <w:r w:rsidRPr="003B2883">
        <w:t>variables:</w:t>
      </w:r>
    </w:p>
    <w:p w14:paraId="36D81F76" w14:textId="77777777" w:rsidR="00C91BFE" w:rsidRPr="003B2883" w:rsidRDefault="00C91BFE" w:rsidP="00C91BFE">
      <w:pPr>
        <w:pStyle w:val="PL"/>
      </w:pPr>
      <w:r w:rsidRPr="003B2883">
        <w:t xml:space="preserve">      apiRoot:</w:t>
      </w:r>
    </w:p>
    <w:p w14:paraId="1C3BBDB2" w14:textId="4020266A" w:rsidR="00C91BFE" w:rsidRPr="003B2883" w:rsidRDefault="00C91BFE" w:rsidP="00C91BFE">
      <w:pPr>
        <w:pStyle w:val="PL"/>
      </w:pPr>
      <w:r w:rsidRPr="003B2883">
        <w:t xml:space="preserve">        default: </w:t>
      </w:r>
      <w:r w:rsidR="00F36278" w:rsidRPr="003B2883">
        <w:t>https://example.com</w:t>
      </w:r>
    </w:p>
    <w:p w14:paraId="3AE9289C" w14:textId="14ACF196"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1DC7C56F" w14:textId="77777777" w:rsidR="00C91BFE" w:rsidRPr="003B2883" w:rsidRDefault="00C91BFE" w:rsidP="00C91BFE">
      <w:pPr>
        <w:pStyle w:val="PL"/>
      </w:pPr>
      <w:r w:rsidRPr="003B2883">
        <w:t>paths:</w:t>
      </w:r>
    </w:p>
    <w:p w14:paraId="13EE0839" w14:textId="77777777" w:rsidR="00C91BFE" w:rsidRPr="003B2883" w:rsidRDefault="00C91BFE" w:rsidP="00C91BFE">
      <w:pPr>
        <w:pStyle w:val="PL"/>
      </w:pPr>
      <w:r w:rsidRPr="003B2883">
        <w:t xml:space="preserve">  /subscriptions:</w:t>
      </w:r>
    </w:p>
    <w:p w14:paraId="2DBE1E77" w14:textId="77777777" w:rsidR="00C91BFE" w:rsidRPr="003B2883" w:rsidRDefault="00C91BFE" w:rsidP="00C91BFE">
      <w:pPr>
        <w:pStyle w:val="PL"/>
      </w:pPr>
      <w:r w:rsidRPr="003B2883">
        <w:t xml:space="preserve">    post:</w:t>
      </w:r>
    </w:p>
    <w:p w14:paraId="71A39810" w14:textId="77777777" w:rsidR="00C91BFE" w:rsidRPr="003B2883" w:rsidRDefault="00C91BFE" w:rsidP="00C91BFE">
      <w:pPr>
        <w:pStyle w:val="PL"/>
      </w:pPr>
      <w:r w:rsidRPr="003B2883">
        <w:t xml:space="preserve">      summary: Namf_EventExposure Subscribe service Operation</w:t>
      </w:r>
    </w:p>
    <w:p w14:paraId="2C0DA00A" w14:textId="77777777" w:rsidR="00C91BFE" w:rsidRPr="003B2883" w:rsidRDefault="00C91BFE" w:rsidP="00C91BFE">
      <w:pPr>
        <w:pStyle w:val="PL"/>
      </w:pPr>
      <w:r w:rsidRPr="003B2883">
        <w:t xml:space="preserve">      tags:</w:t>
      </w:r>
    </w:p>
    <w:p w14:paraId="21C16DC9" w14:textId="77777777" w:rsidR="008D1FA2" w:rsidRPr="003B2883" w:rsidRDefault="008D1FA2" w:rsidP="008D1FA2">
      <w:pPr>
        <w:pStyle w:val="PL"/>
      </w:pPr>
      <w:r w:rsidRPr="003B2883">
        <w:t xml:space="preserve">        - Subscriptions collection (Document)</w:t>
      </w:r>
    </w:p>
    <w:p w14:paraId="78C9BAEE" w14:textId="77777777" w:rsidR="00C91BFE" w:rsidRPr="003B2883" w:rsidRDefault="00C91BFE" w:rsidP="00C91BFE">
      <w:pPr>
        <w:pStyle w:val="PL"/>
      </w:pPr>
      <w:r w:rsidRPr="003B2883">
        <w:t xml:space="preserve">      operationId: CreateSubscription</w:t>
      </w:r>
    </w:p>
    <w:p w14:paraId="6E154354" w14:textId="77777777" w:rsidR="00C91BFE" w:rsidRPr="003B2883" w:rsidRDefault="00C91BFE" w:rsidP="00C91BFE">
      <w:pPr>
        <w:pStyle w:val="PL"/>
      </w:pPr>
      <w:r w:rsidRPr="003B2883">
        <w:t xml:space="preserve">      requestBody:</w:t>
      </w:r>
    </w:p>
    <w:p w14:paraId="40C4EBEC" w14:textId="77777777" w:rsidR="00C91BFE" w:rsidRPr="003B2883" w:rsidRDefault="00C91BFE" w:rsidP="00C91BFE">
      <w:pPr>
        <w:pStyle w:val="PL"/>
      </w:pPr>
      <w:r w:rsidRPr="003B2883">
        <w:t xml:space="preserve">        content:</w:t>
      </w:r>
    </w:p>
    <w:p w14:paraId="5D9B80B1" w14:textId="77777777" w:rsidR="00C91BFE" w:rsidRPr="003B2883" w:rsidRDefault="00C91BFE" w:rsidP="00C91BFE">
      <w:pPr>
        <w:pStyle w:val="PL"/>
      </w:pPr>
      <w:r w:rsidRPr="003B2883">
        <w:t xml:space="preserve">          application/json:</w:t>
      </w:r>
    </w:p>
    <w:p w14:paraId="31A4FCD7" w14:textId="77777777" w:rsidR="00C91BFE" w:rsidRPr="003B2883" w:rsidRDefault="00C91BFE" w:rsidP="00C91BFE">
      <w:pPr>
        <w:pStyle w:val="PL"/>
      </w:pPr>
      <w:r w:rsidRPr="003B2883">
        <w:t xml:space="preserve">            schema:</w:t>
      </w:r>
    </w:p>
    <w:p w14:paraId="21848538" w14:textId="77777777" w:rsidR="00C91BFE" w:rsidRPr="003B2883" w:rsidRDefault="00C91BFE" w:rsidP="00C91BFE">
      <w:pPr>
        <w:pStyle w:val="PL"/>
      </w:pPr>
      <w:r w:rsidRPr="003B2883">
        <w:t xml:space="preserve">              $ref: '#/components/schemas/AmfCreateEventSubscription'</w:t>
      </w:r>
    </w:p>
    <w:p w14:paraId="73F78943" w14:textId="77777777" w:rsidR="00C91BFE" w:rsidRPr="003B2883" w:rsidRDefault="00C91BFE" w:rsidP="00C91BFE">
      <w:pPr>
        <w:pStyle w:val="PL"/>
      </w:pPr>
      <w:r w:rsidRPr="003B2883">
        <w:t xml:space="preserve">        required: true</w:t>
      </w:r>
    </w:p>
    <w:p w14:paraId="7A59B9F6" w14:textId="77777777" w:rsidR="00C91BFE" w:rsidRPr="003B2883" w:rsidRDefault="00C91BFE" w:rsidP="00C91BFE">
      <w:pPr>
        <w:pStyle w:val="PL"/>
      </w:pPr>
      <w:r w:rsidRPr="003B2883">
        <w:t xml:space="preserve">      responses:</w:t>
      </w:r>
    </w:p>
    <w:p w14:paraId="5F3FFE7D" w14:textId="77777777" w:rsidR="00C91BFE" w:rsidRPr="003B2883" w:rsidRDefault="00C91BFE" w:rsidP="00C91BFE">
      <w:pPr>
        <w:pStyle w:val="PL"/>
      </w:pPr>
      <w:r w:rsidRPr="003B2883">
        <w:t xml:space="preserve">        '201':</w:t>
      </w:r>
    </w:p>
    <w:p w14:paraId="3512DF72" w14:textId="77777777" w:rsidR="00C91BFE" w:rsidRPr="003B2883" w:rsidRDefault="00C91BFE" w:rsidP="00C91BFE">
      <w:pPr>
        <w:pStyle w:val="PL"/>
      </w:pPr>
      <w:r w:rsidRPr="003B2883">
        <w:t xml:space="preserve">          description: Subsription Created</w:t>
      </w:r>
    </w:p>
    <w:p w14:paraId="3012F0AE" w14:textId="77777777" w:rsidR="00B85159" w:rsidRPr="003B2883" w:rsidRDefault="00B85159" w:rsidP="00B85159">
      <w:pPr>
        <w:pStyle w:val="PL"/>
      </w:pPr>
      <w:r w:rsidRPr="003B2883">
        <w:t xml:space="preserve">          headers:</w:t>
      </w:r>
    </w:p>
    <w:p w14:paraId="61A81C00" w14:textId="77777777" w:rsidR="00B85159" w:rsidRPr="003B2883" w:rsidRDefault="00B85159" w:rsidP="00B85159">
      <w:pPr>
        <w:pStyle w:val="PL"/>
      </w:pPr>
      <w:r w:rsidRPr="003B2883">
        <w:t xml:space="preserve">            Location:</w:t>
      </w:r>
    </w:p>
    <w:p w14:paraId="09470F35" w14:textId="5B6C881A" w:rsidR="00B85159" w:rsidRPr="003B2883" w:rsidRDefault="00B85159" w:rsidP="00B85159">
      <w:pPr>
        <w:pStyle w:val="PL"/>
      </w:pPr>
      <w:r w:rsidRPr="003B2883">
        <w:lastRenderedPageBreak/>
        <w:t xml:space="preserve">              description: 'Contains the URI of the newly created resource, according to the structure: {apiRoot}/namf-evts</w:t>
      </w:r>
      <w:r w:rsidR="003C7F0A" w:rsidRPr="003B2883">
        <w:t>/&lt;apiVersion&gt;</w:t>
      </w:r>
      <w:r w:rsidRPr="003B2883">
        <w:t>/subscriptions/{subscriptionId}'</w:t>
      </w:r>
    </w:p>
    <w:p w14:paraId="061F2A9E" w14:textId="77777777" w:rsidR="00B85159" w:rsidRPr="003B2883" w:rsidRDefault="00B85159" w:rsidP="00B85159">
      <w:pPr>
        <w:pStyle w:val="PL"/>
      </w:pPr>
      <w:r w:rsidRPr="003B2883">
        <w:t xml:space="preserve">              required: true</w:t>
      </w:r>
    </w:p>
    <w:p w14:paraId="74B29203" w14:textId="77777777" w:rsidR="00B85159" w:rsidRPr="003B2883" w:rsidRDefault="00B85159" w:rsidP="00B85159">
      <w:pPr>
        <w:pStyle w:val="PL"/>
      </w:pPr>
      <w:r w:rsidRPr="003B2883">
        <w:t xml:space="preserve">              schema:</w:t>
      </w:r>
    </w:p>
    <w:p w14:paraId="01987A26" w14:textId="77777777" w:rsidR="00B85159" w:rsidRPr="003B2883" w:rsidRDefault="00B85159" w:rsidP="00B85159">
      <w:pPr>
        <w:pStyle w:val="PL"/>
      </w:pPr>
      <w:r w:rsidRPr="003B2883">
        <w:t xml:space="preserve">                type: string</w:t>
      </w:r>
    </w:p>
    <w:p w14:paraId="5192BD6C" w14:textId="77777777" w:rsidR="00C91BFE" w:rsidRPr="003B2883" w:rsidRDefault="00C91BFE" w:rsidP="00C91BFE">
      <w:pPr>
        <w:pStyle w:val="PL"/>
      </w:pPr>
      <w:r w:rsidRPr="003B2883">
        <w:t xml:space="preserve">          content:</w:t>
      </w:r>
    </w:p>
    <w:p w14:paraId="0579CC3A" w14:textId="77777777" w:rsidR="00C91BFE" w:rsidRPr="003B2883" w:rsidRDefault="00C91BFE" w:rsidP="00C91BFE">
      <w:pPr>
        <w:pStyle w:val="PL"/>
      </w:pPr>
      <w:r w:rsidRPr="003B2883">
        <w:t xml:space="preserve">            application/json:</w:t>
      </w:r>
    </w:p>
    <w:p w14:paraId="2C9C92E8" w14:textId="77777777" w:rsidR="00C91BFE" w:rsidRPr="003B2883" w:rsidRDefault="00C91BFE" w:rsidP="00C91BFE">
      <w:pPr>
        <w:pStyle w:val="PL"/>
      </w:pPr>
      <w:r w:rsidRPr="003B2883">
        <w:t xml:space="preserve">              schema:</w:t>
      </w:r>
    </w:p>
    <w:p w14:paraId="0DBC8CDA" w14:textId="77777777" w:rsidR="00C91BFE" w:rsidRPr="003B2883" w:rsidRDefault="00C91BFE" w:rsidP="00C91BFE">
      <w:pPr>
        <w:pStyle w:val="PL"/>
      </w:pPr>
      <w:r w:rsidRPr="003B2883">
        <w:t xml:space="preserve">                $ref: '#/components/schemas/AmfCreatedEventSubscription'</w:t>
      </w:r>
    </w:p>
    <w:p w14:paraId="15742E03" w14:textId="77777777" w:rsidR="0080120A" w:rsidRPr="003B2883" w:rsidRDefault="0080120A" w:rsidP="0080120A">
      <w:pPr>
        <w:pStyle w:val="PL"/>
      </w:pPr>
      <w:r w:rsidRPr="003B2883">
        <w:t xml:space="preserve">        '400':</w:t>
      </w:r>
    </w:p>
    <w:p w14:paraId="2515E004" w14:textId="77777777" w:rsidR="0080120A" w:rsidRPr="003B2883" w:rsidRDefault="0080120A" w:rsidP="0080120A">
      <w:pPr>
        <w:pStyle w:val="PL"/>
      </w:pPr>
      <w:r w:rsidRPr="003B2883">
        <w:t xml:space="preserve">          $ref: 'TS29571_CommonData.yaml#/components/responses/400'</w:t>
      </w:r>
    </w:p>
    <w:p w14:paraId="533FB266" w14:textId="77777777" w:rsidR="0080120A" w:rsidRPr="003B2883" w:rsidRDefault="0080120A" w:rsidP="0080120A">
      <w:pPr>
        <w:pStyle w:val="PL"/>
      </w:pPr>
      <w:r w:rsidRPr="003B2883">
        <w:t xml:space="preserve">        '403':</w:t>
      </w:r>
    </w:p>
    <w:p w14:paraId="4DABCEB1" w14:textId="77777777" w:rsidR="0080120A" w:rsidRPr="003B2883" w:rsidRDefault="0080120A" w:rsidP="0080120A">
      <w:pPr>
        <w:pStyle w:val="PL"/>
      </w:pPr>
      <w:r w:rsidRPr="003B2883">
        <w:t xml:space="preserve">          $ref: 'TS29571_CommonData.yaml#/components/responses/403'</w:t>
      </w:r>
    </w:p>
    <w:p w14:paraId="53253BC2" w14:textId="77777777" w:rsidR="0080120A" w:rsidRPr="003B2883" w:rsidRDefault="0080120A" w:rsidP="0080120A">
      <w:pPr>
        <w:pStyle w:val="PL"/>
      </w:pPr>
      <w:r w:rsidRPr="003B2883">
        <w:t xml:space="preserve">        '411':</w:t>
      </w:r>
    </w:p>
    <w:p w14:paraId="56726B0D" w14:textId="77777777" w:rsidR="0080120A" w:rsidRPr="003B2883" w:rsidRDefault="0080120A" w:rsidP="0080120A">
      <w:pPr>
        <w:pStyle w:val="PL"/>
      </w:pPr>
      <w:r w:rsidRPr="003B2883">
        <w:t xml:space="preserve">          $ref: 'TS29571_CommonData.yaml#/components/responses/411'</w:t>
      </w:r>
    </w:p>
    <w:p w14:paraId="7E81A8F0" w14:textId="77777777" w:rsidR="0080120A" w:rsidRPr="003B2883" w:rsidRDefault="0080120A" w:rsidP="0080120A">
      <w:pPr>
        <w:pStyle w:val="PL"/>
      </w:pPr>
      <w:r w:rsidRPr="003B2883">
        <w:t xml:space="preserve">        '413':</w:t>
      </w:r>
    </w:p>
    <w:p w14:paraId="4F3AE983" w14:textId="77777777" w:rsidR="0080120A" w:rsidRPr="003B2883" w:rsidRDefault="0080120A" w:rsidP="0080120A">
      <w:pPr>
        <w:pStyle w:val="PL"/>
      </w:pPr>
      <w:r w:rsidRPr="003B2883">
        <w:t xml:space="preserve">          $ref: 'TS29571_CommonData.yaml#/components/responses/413'</w:t>
      </w:r>
    </w:p>
    <w:p w14:paraId="221D16D7" w14:textId="77777777" w:rsidR="0080120A" w:rsidRPr="003B2883" w:rsidRDefault="0080120A" w:rsidP="0080120A">
      <w:pPr>
        <w:pStyle w:val="PL"/>
      </w:pPr>
      <w:r w:rsidRPr="003B2883">
        <w:t xml:space="preserve">        '415':</w:t>
      </w:r>
    </w:p>
    <w:p w14:paraId="5101FE30" w14:textId="77777777" w:rsidR="0080120A" w:rsidRPr="003B2883" w:rsidRDefault="0080120A" w:rsidP="0080120A">
      <w:pPr>
        <w:pStyle w:val="PL"/>
      </w:pPr>
      <w:r w:rsidRPr="003B2883">
        <w:t xml:space="preserve">          $ref: 'TS29571_CommonData.yaml#/components/responses/415'</w:t>
      </w:r>
    </w:p>
    <w:p w14:paraId="5481473C" w14:textId="77777777" w:rsidR="00A85289" w:rsidRPr="003B2883" w:rsidRDefault="00A85289" w:rsidP="00A85289">
      <w:pPr>
        <w:pStyle w:val="PL"/>
      </w:pPr>
      <w:r w:rsidRPr="003B2883">
        <w:t xml:space="preserve">        '429':</w:t>
      </w:r>
    </w:p>
    <w:p w14:paraId="7E96B3CA" w14:textId="77777777" w:rsidR="00A85289" w:rsidRPr="003B2883" w:rsidRDefault="00A85289" w:rsidP="00A85289">
      <w:pPr>
        <w:pStyle w:val="PL"/>
      </w:pPr>
      <w:r w:rsidRPr="003B2883">
        <w:t xml:space="preserve">          $ref: 'TS29571_CommonData.yaml#/components/responses/429'</w:t>
      </w:r>
    </w:p>
    <w:p w14:paraId="767C5B45" w14:textId="77777777" w:rsidR="0080120A" w:rsidRPr="003B2883" w:rsidRDefault="0080120A" w:rsidP="0080120A">
      <w:pPr>
        <w:pStyle w:val="PL"/>
      </w:pPr>
      <w:r w:rsidRPr="003B2883">
        <w:t xml:space="preserve">        '500':</w:t>
      </w:r>
    </w:p>
    <w:p w14:paraId="1BC64EE5" w14:textId="77777777" w:rsidR="0080120A" w:rsidRPr="003B2883" w:rsidRDefault="0080120A" w:rsidP="0080120A">
      <w:pPr>
        <w:pStyle w:val="PL"/>
      </w:pPr>
      <w:r w:rsidRPr="003B2883">
        <w:t xml:space="preserve">          $ref: 'TS29571_CommonData.yaml#/components/responses/500'</w:t>
      </w:r>
    </w:p>
    <w:p w14:paraId="21CD5F2A" w14:textId="77777777" w:rsidR="0080120A" w:rsidRPr="003B2883" w:rsidRDefault="0080120A" w:rsidP="0080120A">
      <w:pPr>
        <w:pStyle w:val="PL"/>
      </w:pPr>
      <w:r w:rsidRPr="003B2883">
        <w:t xml:space="preserve">        '503':</w:t>
      </w:r>
    </w:p>
    <w:p w14:paraId="5EC89C08" w14:textId="77777777" w:rsidR="0080120A" w:rsidRPr="003B2883" w:rsidRDefault="0080120A" w:rsidP="0080120A">
      <w:pPr>
        <w:pStyle w:val="PL"/>
      </w:pPr>
      <w:r w:rsidRPr="003B2883">
        <w:t xml:space="preserve">          $ref: 'TS29571_CommonData.yaml#/components/responses/503'</w:t>
      </w:r>
    </w:p>
    <w:p w14:paraId="5116CD93" w14:textId="77777777" w:rsidR="00C91BFE" w:rsidRPr="003B2883" w:rsidRDefault="00C91BFE" w:rsidP="00C91BFE">
      <w:pPr>
        <w:pStyle w:val="PL"/>
      </w:pPr>
      <w:r w:rsidRPr="003B2883">
        <w:t xml:space="preserve">        default:</w:t>
      </w:r>
    </w:p>
    <w:p w14:paraId="72D9651A" w14:textId="77777777" w:rsidR="00C91BFE" w:rsidRPr="003B2883" w:rsidRDefault="00C91BFE" w:rsidP="00C91BFE">
      <w:pPr>
        <w:pStyle w:val="PL"/>
      </w:pPr>
      <w:r w:rsidRPr="003B2883">
        <w:t xml:space="preserve">          description: Unexpected error</w:t>
      </w:r>
    </w:p>
    <w:p w14:paraId="19089B72" w14:textId="77777777" w:rsidR="00C91BFE" w:rsidRPr="003B2883" w:rsidRDefault="00C91BFE" w:rsidP="00C91BFE">
      <w:pPr>
        <w:pStyle w:val="PL"/>
      </w:pPr>
      <w:r w:rsidRPr="003B2883">
        <w:t xml:space="preserve">      callbacks:</w:t>
      </w:r>
    </w:p>
    <w:p w14:paraId="7A4027C5" w14:textId="77777777" w:rsidR="00C91BFE" w:rsidRPr="003B2883" w:rsidRDefault="00C91BFE" w:rsidP="00C91BFE">
      <w:pPr>
        <w:pStyle w:val="PL"/>
      </w:pPr>
      <w:r w:rsidRPr="003B2883">
        <w:t xml:space="preserve">        onEventReport:</w:t>
      </w:r>
    </w:p>
    <w:p w14:paraId="0A42BC16" w14:textId="26261C5F" w:rsidR="00C91BFE" w:rsidRPr="003B2883" w:rsidRDefault="00C91BFE" w:rsidP="00C91BFE">
      <w:pPr>
        <w:pStyle w:val="PL"/>
      </w:pPr>
      <w:r w:rsidRPr="003B2883">
        <w:t xml:space="preserve">          </w:t>
      </w:r>
      <w:r w:rsidR="00A57556" w:rsidRPr="003B2883">
        <w:t>'</w:t>
      </w:r>
      <w:r w:rsidRPr="003B2883">
        <w:t>{$request.body#/subscription/</w:t>
      </w:r>
      <w:r w:rsidR="00F916A4" w:rsidRPr="003B2883">
        <w:t>eventN</w:t>
      </w:r>
      <w:r w:rsidRPr="003B2883">
        <w:t>otifyUri}</w:t>
      </w:r>
      <w:r w:rsidR="00A57556" w:rsidRPr="003B2883">
        <w:t>'</w:t>
      </w:r>
      <w:r w:rsidRPr="003B2883">
        <w:t>:</w:t>
      </w:r>
    </w:p>
    <w:p w14:paraId="3D3653DC" w14:textId="77777777" w:rsidR="00C91BFE" w:rsidRPr="003B2883" w:rsidRDefault="00C91BFE" w:rsidP="00C91BFE">
      <w:pPr>
        <w:pStyle w:val="PL"/>
      </w:pPr>
      <w:r w:rsidRPr="003B2883">
        <w:t xml:space="preserve">            post:</w:t>
      </w:r>
    </w:p>
    <w:p w14:paraId="683BFDC7" w14:textId="77777777" w:rsidR="00C91BFE" w:rsidRPr="003B2883" w:rsidRDefault="00C91BFE" w:rsidP="00C91BFE">
      <w:pPr>
        <w:pStyle w:val="PL"/>
      </w:pPr>
      <w:r w:rsidRPr="003B2883">
        <w:t xml:space="preserve">              summary: Event Notificaiton Delivery</w:t>
      </w:r>
    </w:p>
    <w:p w14:paraId="6083B9D8" w14:textId="77777777" w:rsidR="00C91BFE" w:rsidRPr="003B2883" w:rsidRDefault="00C91BFE" w:rsidP="00C91BFE">
      <w:pPr>
        <w:pStyle w:val="PL"/>
      </w:pPr>
      <w:r w:rsidRPr="003B2883">
        <w:t xml:space="preserve">              requestBody:</w:t>
      </w:r>
    </w:p>
    <w:p w14:paraId="387D8BA8" w14:textId="77777777" w:rsidR="00C91BFE" w:rsidRPr="003B2883" w:rsidRDefault="00C91BFE" w:rsidP="00C91BFE">
      <w:pPr>
        <w:pStyle w:val="PL"/>
      </w:pPr>
      <w:r w:rsidRPr="003B2883">
        <w:t xml:space="preserve">                content:</w:t>
      </w:r>
    </w:p>
    <w:p w14:paraId="43636CFF" w14:textId="77777777" w:rsidR="00C91BFE" w:rsidRPr="003B2883" w:rsidRDefault="00C91BFE" w:rsidP="00C91BFE">
      <w:pPr>
        <w:pStyle w:val="PL"/>
      </w:pPr>
      <w:r w:rsidRPr="003B2883">
        <w:t xml:space="preserve">                  application/json:</w:t>
      </w:r>
    </w:p>
    <w:p w14:paraId="5859389E" w14:textId="77777777" w:rsidR="00C91BFE" w:rsidRPr="003B2883" w:rsidRDefault="00C91BFE" w:rsidP="00C91BFE">
      <w:pPr>
        <w:pStyle w:val="PL"/>
      </w:pPr>
      <w:r w:rsidRPr="003B2883">
        <w:t xml:space="preserve">                    schema:</w:t>
      </w:r>
    </w:p>
    <w:p w14:paraId="71DDF843" w14:textId="77777777" w:rsidR="00C91BFE" w:rsidRPr="003B2883" w:rsidRDefault="00C91BFE" w:rsidP="00C91BFE">
      <w:pPr>
        <w:pStyle w:val="PL"/>
      </w:pPr>
      <w:r w:rsidRPr="003B2883">
        <w:t xml:space="preserve">                      $ref: '#/components/schemas/AmfEventNotification'</w:t>
      </w:r>
    </w:p>
    <w:p w14:paraId="6B8A0DA3" w14:textId="77777777" w:rsidR="00C91BFE" w:rsidRPr="003B2883" w:rsidRDefault="00C91BFE" w:rsidP="00C91BFE">
      <w:pPr>
        <w:pStyle w:val="PL"/>
      </w:pPr>
      <w:r w:rsidRPr="003B2883">
        <w:t xml:space="preserve">                required: true</w:t>
      </w:r>
    </w:p>
    <w:p w14:paraId="2A3A0440" w14:textId="77777777" w:rsidR="00C91BFE" w:rsidRPr="003B2883" w:rsidRDefault="00C91BFE" w:rsidP="00C91BFE">
      <w:pPr>
        <w:pStyle w:val="PL"/>
      </w:pPr>
      <w:r w:rsidRPr="003B2883">
        <w:t xml:space="preserve">              responses:</w:t>
      </w:r>
    </w:p>
    <w:p w14:paraId="0EC1E398" w14:textId="77777777" w:rsidR="00C91BFE" w:rsidRPr="003B2883" w:rsidRDefault="00C91BFE" w:rsidP="00C91BFE">
      <w:pPr>
        <w:pStyle w:val="PL"/>
      </w:pPr>
      <w:r w:rsidRPr="003B2883">
        <w:t xml:space="preserve">                '204':</w:t>
      </w:r>
    </w:p>
    <w:p w14:paraId="3F44F79D" w14:textId="77777777" w:rsidR="00C91BFE" w:rsidRPr="003B2883" w:rsidRDefault="00C91BFE" w:rsidP="00C91BFE">
      <w:pPr>
        <w:pStyle w:val="PL"/>
      </w:pPr>
      <w:r w:rsidRPr="003B2883">
        <w:t xml:space="preserve">                  description: Successful acknowledgement</w:t>
      </w:r>
    </w:p>
    <w:p w14:paraId="53DC211E" w14:textId="77777777" w:rsidR="0080120A" w:rsidRPr="003B2883" w:rsidRDefault="0080120A" w:rsidP="0080120A">
      <w:pPr>
        <w:pStyle w:val="PL"/>
      </w:pPr>
      <w:r w:rsidRPr="003B2883">
        <w:t xml:space="preserve">                '400':</w:t>
      </w:r>
    </w:p>
    <w:p w14:paraId="3EEF68FF" w14:textId="77777777" w:rsidR="0080120A" w:rsidRPr="003B2883" w:rsidRDefault="0080120A" w:rsidP="0080120A">
      <w:pPr>
        <w:pStyle w:val="PL"/>
      </w:pPr>
      <w:r w:rsidRPr="003B2883">
        <w:t xml:space="preserve">                  $ref: 'TS29571_CommonData.yaml#/components/responses/400'</w:t>
      </w:r>
    </w:p>
    <w:p w14:paraId="019BC419" w14:textId="77777777" w:rsidR="0080120A" w:rsidRPr="003B2883" w:rsidRDefault="0080120A" w:rsidP="0080120A">
      <w:pPr>
        <w:pStyle w:val="PL"/>
      </w:pPr>
      <w:r w:rsidRPr="003B2883">
        <w:t xml:space="preserve">                '411':</w:t>
      </w:r>
    </w:p>
    <w:p w14:paraId="4FBEB52B" w14:textId="77777777" w:rsidR="0080120A" w:rsidRPr="003B2883" w:rsidRDefault="0080120A" w:rsidP="0080120A">
      <w:pPr>
        <w:pStyle w:val="PL"/>
      </w:pPr>
      <w:r w:rsidRPr="003B2883">
        <w:t xml:space="preserve">                  $ref: 'TS29571_CommonData.yaml#/components/responses/411'</w:t>
      </w:r>
    </w:p>
    <w:p w14:paraId="62391467" w14:textId="77777777" w:rsidR="0080120A" w:rsidRPr="003B2883" w:rsidRDefault="0080120A" w:rsidP="0080120A">
      <w:pPr>
        <w:pStyle w:val="PL"/>
      </w:pPr>
      <w:r w:rsidRPr="003B2883">
        <w:t xml:space="preserve">                '413':</w:t>
      </w:r>
    </w:p>
    <w:p w14:paraId="42D09A4B" w14:textId="77777777" w:rsidR="0080120A" w:rsidRPr="003B2883" w:rsidRDefault="0080120A" w:rsidP="0080120A">
      <w:pPr>
        <w:pStyle w:val="PL"/>
      </w:pPr>
      <w:r w:rsidRPr="003B2883">
        <w:t xml:space="preserve">                  $ref: 'TS29571_CommonData.yaml#/components/responses/413'</w:t>
      </w:r>
    </w:p>
    <w:p w14:paraId="57BC1825" w14:textId="77777777" w:rsidR="0080120A" w:rsidRPr="003B2883" w:rsidRDefault="0080120A" w:rsidP="0080120A">
      <w:pPr>
        <w:pStyle w:val="PL"/>
      </w:pPr>
      <w:r w:rsidRPr="003B2883">
        <w:t xml:space="preserve">                '415':</w:t>
      </w:r>
    </w:p>
    <w:p w14:paraId="65F728AB" w14:textId="77777777" w:rsidR="0080120A" w:rsidRPr="003B2883" w:rsidRDefault="0080120A" w:rsidP="0080120A">
      <w:pPr>
        <w:pStyle w:val="PL"/>
      </w:pPr>
      <w:r w:rsidRPr="003B2883">
        <w:t xml:space="preserve">                  $ref: 'TS29571_CommonData.yaml#/components/responses/415'</w:t>
      </w:r>
    </w:p>
    <w:p w14:paraId="55E0112B" w14:textId="77777777" w:rsidR="00A85289" w:rsidRPr="003B2883" w:rsidRDefault="00A85289" w:rsidP="00A85289">
      <w:pPr>
        <w:pStyle w:val="PL"/>
        <w:rPr>
          <w:lang w:val="en-US"/>
        </w:rPr>
      </w:pPr>
      <w:r w:rsidRPr="003B2883">
        <w:t xml:space="preserve">        </w:t>
      </w:r>
      <w:r w:rsidRPr="003B2883">
        <w:rPr>
          <w:lang w:val="en-US"/>
        </w:rPr>
        <w:t xml:space="preserve">        '429':</w:t>
      </w:r>
    </w:p>
    <w:p w14:paraId="0FFF91CA"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5A88ACD3" w14:textId="77777777" w:rsidR="0080120A" w:rsidRPr="003B2883" w:rsidRDefault="0080120A" w:rsidP="0080120A">
      <w:pPr>
        <w:pStyle w:val="PL"/>
      </w:pPr>
      <w:r w:rsidRPr="003B2883">
        <w:t xml:space="preserve">                '500':</w:t>
      </w:r>
    </w:p>
    <w:p w14:paraId="485B0E91" w14:textId="77777777" w:rsidR="0080120A" w:rsidRPr="003B2883" w:rsidRDefault="0080120A" w:rsidP="0080120A">
      <w:pPr>
        <w:pStyle w:val="PL"/>
      </w:pPr>
      <w:r w:rsidRPr="003B2883">
        <w:t xml:space="preserve">                  $ref: 'TS29571_CommonData.yaml#/components/responses/500'</w:t>
      </w:r>
    </w:p>
    <w:p w14:paraId="684AAA70" w14:textId="77777777" w:rsidR="0080120A" w:rsidRPr="003B2883" w:rsidRDefault="0080120A" w:rsidP="0080120A">
      <w:pPr>
        <w:pStyle w:val="PL"/>
      </w:pPr>
      <w:r w:rsidRPr="003B2883">
        <w:t xml:space="preserve">                '503':</w:t>
      </w:r>
    </w:p>
    <w:p w14:paraId="13797BC2" w14:textId="77777777" w:rsidR="0080120A" w:rsidRPr="003B2883" w:rsidRDefault="0080120A" w:rsidP="0080120A">
      <w:pPr>
        <w:pStyle w:val="PL"/>
      </w:pPr>
      <w:r w:rsidRPr="003B2883">
        <w:t xml:space="preserve">                  $ref: 'TS29571_CommonData.yaml#/components/responses/503'</w:t>
      </w:r>
    </w:p>
    <w:p w14:paraId="368D78A0" w14:textId="77777777" w:rsidR="00C91BFE" w:rsidRPr="003B2883" w:rsidRDefault="00C91BFE" w:rsidP="00C91BFE">
      <w:pPr>
        <w:pStyle w:val="PL"/>
      </w:pPr>
      <w:r w:rsidRPr="003B2883">
        <w:t xml:space="preserve">                default:</w:t>
      </w:r>
    </w:p>
    <w:p w14:paraId="6C595FF9" w14:textId="77777777" w:rsidR="00C91BFE" w:rsidRPr="003B2883" w:rsidRDefault="00C91BFE" w:rsidP="00C91BFE">
      <w:pPr>
        <w:pStyle w:val="PL"/>
      </w:pPr>
      <w:r w:rsidRPr="003B2883">
        <w:t xml:space="preserve">                  description: Unexpected error</w:t>
      </w:r>
    </w:p>
    <w:p w14:paraId="3BC3C918" w14:textId="77777777" w:rsidR="00F916A4" w:rsidRPr="003B2883" w:rsidRDefault="00F916A4" w:rsidP="00F916A4">
      <w:pPr>
        <w:pStyle w:val="PL"/>
      </w:pPr>
      <w:r w:rsidRPr="003B2883">
        <w:t xml:space="preserve">        onSubscriptionIdChangeEvtReport:</w:t>
      </w:r>
    </w:p>
    <w:p w14:paraId="61067E73" w14:textId="77777777" w:rsidR="00F916A4" w:rsidRPr="003B2883" w:rsidRDefault="00F916A4" w:rsidP="00F916A4">
      <w:pPr>
        <w:pStyle w:val="PL"/>
      </w:pPr>
      <w:r w:rsidRPr="003B2883">
        <w:t xml:space="preserve">          '{$request.body#/subscription/subsChangeNotifyUri}':</w:t>
      </w:r>
    </w:p>
    <w:p w14:paraId="512DEEB9" w14:textId="77777777" w:rsidR="00F916A4" w:rsidRPr="003B2883" w:rsidRDefault="00F916A4" w:rsidP="00F916A4">
      <w:pPr>
        <w:pStyle w:val="PL"/>
      </w:pPr>
      <w:r w:rsidRPr="003B2883">
        <w:t xml:space="preserve">            post:</w:t>
      </w:r>
    </w:p>
    <w:p w14:paraId="6A2C0D17" w14:textId="77777777" w:rsidR="00F916A4" w:rsidRPr="003B2883" w:rsidRDefault="00F916A4" w:rsidP="00F916A4">
      <w:pPr>
        <w:pStyle w:val="PL"/>
      </w:pPr>
      <w:r w:rsidRPr="003B2883">
        <w:t xml:space="preserve">              summary: Event Notificaiton Delivery For Subscription Id Change</w:t>
      </w:r>
    </w:p>
    <w:p w14:paraId="36FF1C0C" w14:textId="77777777" w:rsidR="00F916A4" w:rsidRPr="003B2883" w:rsidRDefault="00F916A4" w:rsidP="00F916A4">
      <w:pPr>
        <w:pStyle w:val="PL"/>
      </w:pPr>
      <w:r w:rsidRPr="003B2883">
        <w:t xml:space="preserve">              requestBody:</w:t>
      </w:r>
    </w:p>
    <w:p w14:paraId="73E3D963" w14:textId="77777777" w:rsidR="00F916A4" w:rsidRPr="003B2883" w:rsidRDefault="00F916A4" w:rsidP="00F916A4">
      <w:pPr>
        <w:pStyle w:val="PL"/>
      </w:pPr>
      <w:r w:rsidRPr="003B2883">
        <w:t xml:space="preserve">                content:</w:t>
      </w:r>
    </w:p>
    <w:p w14:paraId="0717B3CA" w14:textId="77777777" w:rsidR="00F916A4" w:rsidRPr="003B2883" w:rsidRDefault="00F916A4" w:rsidP="00F916A4">
      <w:pPr>
        <w:pStyle w:val="PL"/>
      </w:pPr>
      <w:r w:rsidRPr="003B2883">
        <w:t xml:space="preserve">                  application/json:</w:t>
      </w:r>
    </w:p>
    <w:p w14:paraId="3358F392" w14:textId="77777777" w:rsidR="00F916A4" w:rsidRPr="003B2883" w:rsidRDefault="00F916A4" w:rsidP="00F916A4">
      <w:pPr>
        <w:pStyle w:val="PL"/>
      </w:pPr>
      <w:r w:rsidRPr="003B2883">
        <w:t xml:space="preserve">                    schema:</w:t>
      </w:r>
    </w:p>
    <w:p w14:paraId="768501CD" w14:textId="77777777" w:rsidR="00F916A4" w:rsidRPr="003B2883" w:rsidRDefault="00F916A4" w:rsidP="00F916A4">
      <w:pPr>
        <w:pStyle w:val="PL"/>
      </w:pPr>
      <w:r w:rsidRPr="003B2883">
        <w:t xml:space="preserve">                      $ref: '#/components/schemas/AmfEventNotification'</w:t>
      </w:r>
    </w:p>
    <w:p w14:paraId="67A3068A" w14:textId="77777777" w:rsidR="00F916A4" w:rsidRPr="003B2883" w:rsidRDefault="00F916A4" w:rsidP="00F916A4">
      <w:pPr>
        <w:pStyle w:val="PL"/>
      </w:pPr>
      <w:r w:rsidRPr="003B2883">
        <w:t xml:space="preserve">                required: true</w:t>
      </w:r>
    </w:p>
    <w:p w14:paraId="743EB9B7" w14:textId="77777777" w:rsidR="00F916A4" w:rsidRPr="003B2883" w:rsidRDefault="00F916A4" w:rsidP="00F916A4">
      <w:pPr>
        <w:pStyle w:val="PL"/>
      </w:pPr>
      <w:r w:rsidRPr="003B2883">
        <w:t xml:space="preserve">              responses:</w:t>
      </w:r>
    </w:p>
    <w:p w14:paraId="25679CAA" w14:textId="77777777" w:rsidR="00F916A4" w:rsidRPr="003B2883" w:rsidRDefault="00F916A4" w:rsidP="00F916A4">
      <w:pPr>
        <w:pStyle w:val="PL"/>
      </w:pPr>
      <w:r w:rsidRPr="003B2883">
        <w:t xml:space="preserve">                '204':</w:t>
      </w:r>
    </w:p>
    <w:p w14:paraId="12F1F0EA" w14:textId="77777777" w:rsidR="00F916A4" w:rsidRPr="003B2883" w:rsidRDefault="00F916A4" w:rsidP="00F916A4">
      <w:pPr>
        <w:pStyle w:val="PL"/>
      </w:pPr>
      <w:r w:rsidRPr="003B2883">
        <w:t xml:space="preserve">                  description: Successful acknowledgement</w:t>
      </w:r>
    </w:p>
    <w:p w14:paraId="66B3FB9A" w14:textId="77777777" w:rsidR="00F916A4" w:rsidRPr="003B2883" w:rsidRDefault="00F916A4" w:rsidP="00F916A4">
      <w:pPr>
        <w:pStyle w:val="PL"/>
      </w:pPr>
      <w:r w:rsidRPr="003B2883">
        <w:t xml:space="preserve">                '400':</w:t>
      </w:r>
    </w:p>
    <w:p w14:paraId="21C81E6F" w14:textId="77777777" w:rsidR="00F916A4" w:rsidRPr="003B2883" w:rsidRDefault="00F916A4" w:rsidP="00F916A4">
      <w:pPr>
        <w:pStyle w:val="PL"/>
      </w:pPr>
      <w:r w:rsidRPr="003B2883">
        <w:t xml:space="preserve">                  $ref: 'TS29571_CommonData.yaml#/components/responses/400'</w:t>
      </w:r>
    </w:p>
    <w:p w14:paraId="154459D9" w14:textId="77777777" w:rsidR="00F916A4" w:rsidRPr="003B2883" w:rsidRDefault="00F916A4" w:rsidP="00F916A4">
      <w:pPr>
        <w:pStyle w:val="PL"/>
      </w:pPr>
      <w:r w:rsidRPr="003B2883">
        <w:t xml:space="preserve">                '411':</w:t>
      </w:r>
    </w:p>
    <w:p w14:paraId="7A37A548" w14:textId="77777777" w:rsidR="00F916A4" w:rsidRPr="003B2883" w:rsidRDefault="00F916A4" w:rsidP="00F916A4">
      <w:pPr>
        <w:pStyle w:val="PL"/>
      </w:pPr>
      <w:r w:rsidRPr="003B2883">
        <w:t xml:space="preserve">                  $ref: 'TS29571_CommonData.yaml#/components/responses/411'</w:t>
      </w:r>
    </w:p>
    <w:p w14:paraId="43CCB7FD" w14:textId="77777777" w:rsidR="00F916A4" w:rsidRPr="003B2883" w:rsidRDefault="00F916A4" w:rsidP="00F916A4">
      <w:pPr>
        <w:pStyle w:val="PL"/>
      </w:pPr>
      <w:r w:rsidRPr="003B2883">
        <w:t xml:space="preserve">                '413':</w:t>
      </w:r>
    </w:p>
    <w:p w14:paraId="1FBB3011" w14:textId="77777777" w:rsidR="00F916A4" w:rsidRPr="003B2883" w:rsidRDefault="00F916A4" w:rsidP="00F916A4">
      <w:pPr>
        <w:pStyle w:val="PL"/>
      </w:pPr>
      <w:r w:rsidRPr="003B2883">
        <w:t xml:space="preserve">                  $ref: 'TS29571_CommonData.yaml#/components/responses/413'</w:t>
      </w:r>
    </w:p>
    <w:p w14:paraId="6B2FB6C4" w14:textId="77777777" w:rsidR="00F916A4" w:rsidRPr="003B2883" w:rsidRDefault="00F916A4" w:rsidP="00F916A4">
      <w:pPr>
        <w:pStyle w:val="PL"/>
      </w:pPr>
      <w:r w:rsidRPr="003B2883">
        <w:t xml:space="preserve">                '415':</w:t>
      </w:r>
    </w:p>
    <w:p w14:paraId="20837F0E" w14:textId="77777777" w:rsidR="00F916A4" w:rsidRPr="003B2883" w:rsidRDefault="00F916A4" w:rsidP="00F916A4">
      <w:pPr>
        <w:pStyle w:val="PL"/>
      </w:pPr>
      <w:r w:rsidRPr="003B2883">
        <w:t xml:space="preserve">                  $ref: 'TS29571_CommonData.yaml#/components/responses/415'</w:t>
      </w:r>
    </w:p>
    <w:p w14:paraId="6FAE0DAE" w14:textId="77777777" w:rsidR="00F916A4" w:rsidRPr="003B2883" w:rsidRDefault="00F916A4" w:rsidP="00F916A4">
      <w:pPr>
        <w:pStyle w:val="PL"/>
      </w:pPr>
      <w:r w:rsidRPr="003B2883">
        <w:lastRenderedPageBreak/>
        <w:t xml:space="preserve">                '429':</w:t>
      </w:r>
    </w:p>
    <w:p w14:paraId="034FC500" w14:textId="77777777" w:rsidR="00F916A4" w:rsidRPr="003B2883" w:rsidRDefault="00F916A4" w:rsidP="00F916A4">
      <w:pPr>
        <w:pStyle w:val="PL"/>
      </w:pPr>
      <w:r w:rsidRPr="003B2883">
        <w:t xml:space="preserve">                  $ref: 'TS29571_CommonData.yaml#/components/responses/429'</w:t>
      </w:r>
    </w:p>
    <w:p w14:paraId="26453CFC" w14:textId="77777777" w:rsidR="00F916A4" w:rsidRPr="003B2883" w:rsidRDefault="00F916A4" w:rsidP="00F916A4">
      <w:pPr>
        <w:pStyle w:val="PL"/>
      </w:pPr>
      <w:r w:rsidRPr="003B2883">
        <w:t xml:space="preserve">                '500':</w:t>
      </w:r>
    </w:p>
    <w:p w14:paraId="49415AED" w14:textId="77777777" w:rsidR="00F916A4" w:rsidRPr="003B2883" w:rsidRDefault="00F916A4" w:rsidP="00F916A4">
      <w:pPr>
        <w:pStyle w:val="PL"/>
      </w:pPr>
      <w:r w:rsidRPr="003B2883">
        <w:t xml:space="preserve">                  $ref: 'TS29571_CommonData.yaml#/components/responses/500'</w:t>
      </w:r>
    </w:p>
    <w:p w14:paraId="6B4A1C99" w14:textId="77777777" w:rsidR="00F916A4" w:rsidRPr="003B2883" w:rsidRDefault="00F916A4" w:rsidP="00F916A4">
      <w:pPr>
        <w:pStyle w:val="PL"/>
      </w:pPr>
      <w:r w:rsidRPr="003B2883">
        <w:t xml:space="preserve">                '503':</w:t>
      </w:r>
    </w:p>
    <w:p w14:paraId="15380602" w14:textId="77777777" w:rsidR="00F916A4" w:rsidRPr="003B2883" w:rsidRDefault="00F916A4" w:rsidP="00F916A4">
      <w:pPr>
        <w:pStyle w:val="PL"/>
      </w:pPr>
      <w:r w:rsidRPr="003B2883">
        <w:t xml:space="preserve">                  $ref: 'TS29571_CommonData.yaml#/components/responses/503'</w:t>
      </w:r>
    </w:p>
    <w:p w14:paraId="214B27E9" w14:textId="77777777" w:rsidR="00F916A4" w:rsidRPr="003B2883" w:rsidRDefault="00F916A4" w:rsidP="00F916A4">
      <w:pPr>
        <w:pStyle w:val="PL"/>
      </w:pPr>
      <w:r w:rsidRPr="003B2883">
        <w:t xml:space="preserve">                default:</w:t>
      </w:r>
    </w:p>
    <w:p w14:paraId="5B46DD6D" w14:textId="77777777" w:rsidR="00F916A4" w:rsidRPr="003B2883" w:rsidRDefault="00F916A4" w:rsidP="00F916A4">
      <w:pPr>
        <w:pStyle w:val="PL"/>
      </w:pPr>
      <w:r w:rsidRPr="003B2883">
        <w:t xml:space="preserve">                  description: Unexpected error</w:t>
      </w:r>
    </w:p>
    <w:p w14:paraId="48A978E3" w14:textId="77777777" w:rsidR="00C91BFE" w:rsidRPr="003B2883" w:rsidRDefault="00C91BFE" w:rsidP="00C91BFE">
      <w:pPr>
        <w:pStyle w:val="PL"/>
      </w:pPr>
      <w:r w:rsidRPr="003B2883">
        <w:t xml:space="preserve">  /subscriptions/{subscriptionId}:</w:t>
      </w:r>
    </w:p>
    <w:p w14:paraId="288F7196" w14:textId="77777777" w:rsidR="00C91BFE" w:rsidRPr="003B2883" w:rsidRDefault="00C91BFE" w:rsidP="00C91BFE">
      <w:pPr>
        <w:pStyle w:val="PL"/>
      </w:pPr>
      <w:r w:rsidRPr="003B2883">
        <w:t xml:space="preserve">    patch:</w:t>
      </w:r>
    </w:p>
    <w:p w14:paraId="22054828" w14:textId="77777777" w:rsidR="00C91BFE" w:rsidRPr="003B2883" w:rsidRDefault="00C91BFE" w:rsidP="00C91BFE">
      <w:pPr>
        <w:pStyle w:val="PL"/>
      </w:pPr>
      <w:r w:rsidRPr="003B2883">
        <w:t xml:space="preserve">      summary: Namf_EventExposure Subscribe Modify service Operation</w:t>
      </w:r>
    </w:p>
    <w:p w14:paraId="3FADF701" w14:textId="77777777" w:rsidR="00C91BFE" w:rsidRPr="003B2883" w:rsidRDefault="00C91BFE" w:rsidP="00C91BFE">
      <w:pPr>
        <w:pStyle w:val="PL"/>
      </w:pPr>
      <w:r w:rsidRPr="003B2883">
        <w:t xml:space="preserve">      tags:</w:t>
      </w:r>
    </w:p>
    <w:p w14:paraId="0FE9BE5A" w14:textId="77777777" w:rsidR="008D1FA2" w:rsidRPr="003B2883" w:rsidRDefault="008D1FA2" w:rsidP="008D1FA2">
      <w:pPr>
        <w:pStyle w:val="PL"/>
      </w:pPr>
      <w:r w:rsidRPr="003B2883">
        <w:t xml:space="preserve">        - Individual subscription (Document)</w:t>
      </w:r>
    </w:p>
    <w:p w14:paraId="2AE74C1D" w14:textId="77777777" w:rsidR="00C91BFE" w:rsidRPr="003B2883" w:rsidRDefault="00C91BFE" w:rsidP="00C91BFE">
      <w:pPr>
        <w:pStyle w:val="PL"/>
      </w:pPr>
      <w:r w:rsidRPr="003B2883">
        <w:t xml:space="preserve">      operationId: ModifySubscription</w:t>
      </w:r>
    </w:p>
    <w:p w14:paraId="065FAC23" w14:textId="77777777" w:rsidR="00C91BFE" w:rsidRPr="003B2883" w:rsidRDefault="00C91BFE" w:rsidP="00C91BFE">
      <w:pPr>
        <w:pStyle w:val="PL"/>
      </w:pPr>
      <w:r w:rsidRPr="003B2883">
        <w:t xml:space="preserve">      parameters:</w:t>
      </w:r>
    </w:p>
    <w:p w14:paraId="1F5B65A7" w14:textId="77777777" w:rsidR="00C91BFE" w:rsidRPr="003B2883" w:rsidRDefault="00C91BFE" w:rsidP="00C91BFE">
      <w:pPr>
        <w:pStyle w:val="PL"/>
      </w:pPr>
      <w:r w:rsidRPr="003B2883">
        <w:t xml:space="preserve">        - name: subscriptionId</w:t>
      </w:r>
    </w:p>
    <w:p w14:paraId="10576E38" w14:textId="77777777" w:rsidR="00C91BFE" w:rsidRPr="003B2883" w:rsidRDefault="00C91BFE" w:rsidP="00C91BFE">
      <w:pPr>
        <w:pStyle w:val="PL"/>
      </w:pPr>
      <w:r w:rsidRPr="003B2883">
        <w:t xml:space="preserve">          in: path</w:t>
      </w:r>
    </w:p>
    <w:p w14:paraId="052C16D1" w14:textId="77777777" w:rsidR="00C91BFE" w:rsidRPr="003B2883" w:rsidRDefault="00C91BFE" w:rsidP="00C91BFE">
      <w:pPr>
        <w:pStyle w:val="PL"/>
      </w:pPr>
      <w:r w:rsidRPr="003B2883">
        <w:t xml:space="preserve">          required: true</w:t>
      </w:r>
    </w:p>
    <w:p w14:paraId="0773F372" w14:textId="77777777" w:rsidR="00C91BFE" w:rsidRPr="003B2883" w:rsidRDefault="00C91BFE" w:rsidP="00C91BFE">
      <w:pPr>
        <w:pStyle w:val="PL"/>
      </w:pPr>
      <w:r w:rsidRPr="003B2883">
        <w:t xml:space="preserve">          description: Unique ID of the subscription to be modified</w:t>
      </w:r>
    </w:p>
    <w:p w14:paraId="064F13A4" w14:textId="77777777" w:rsidR="00C91BFE" w:rsidRPr="003B2883" w:rsidRDefault="00C91BFE" w:rsidP="00C91BFE">
      <w:pPr>
        <w:pStyle w:val="PL"/>
      </w:pPr>
      <w:r w:rsidRPr="003B2883">
        <w:t xml:space="preserve">          schema:</w:t>
      </w:r>
    </w:p>
    <w:p w14:paraId="22B12909" w14:textId="77777777" w:rsidR="00C91BFE" w:rsidRPr="003B2883" w:rsidRDefault="00C91BFE" w:rsidP="00C91BFE">
      <w:pPr>
        <w:pStyle w:val="PL"/>
      </w:pPr>
      <w:r w:rsidRPr="003B2883">
        <w:t xml:space="preserve">            type: string</w:t>
      </w:r>
    </w:p>
    <w:p w14:paraId="0180096D" w14:textId="77777777" w:rsidR="00C91BFE" w:rsidRPr="003B2883" w:rsidRDefault="00C91BFE" w:rsidP="00C91BFE">
      <w:pPr>
        <w:pStyle w:val="PL"/>
      </w:pPr>
      <w:r w:rsidRPr="003B2883">
        <w:t xml:space="preserve">      requestBody:</w:t>
      </w:r>
    </w:p>
    <w:p w14:paraId="27F65532" w14:textId="77777777" w:rsidR="00C91BFE" w:rsidRPr="003B2883" w:rsidRDefault="00C91BFE" w:rsidP="00C91BFE">
      <w:pPr>
        <w:pStyle w:val="PL"/>
      </w:pPr>
      <w:r w:rsidRPr="003B2883">
        <w:t xml:space="preserve">        content:</w:t>
      </w:r>
    </w:p>
    <w:p w14:paraId="302F144A" w14:textId="77777777" w:rsidR="00C91BFE" w:rsidRPr="003B2883" w:rsidRDefault="00C91BFE" w:rsidP="00C91BFE">
      <w:pPr>
        <w:pStyle w:val="PL"/>
      </w:pPr>
      <w:r w:rsidRPr="003B2883">
        <w:t xml:space="preserve">          application/json-patch+json:</w:t>
      </w:r>
    </w:p>
    <w:p w14:paraId="192A37E9" w14:textId="77777777" w:rsidR="00C91BFE" w:rsidRPr="003B2883" w:rsidRDefault="00C91BFE" w:rsidP="00C91BFE">
      <w:pPr>
        <w:pStyle w:val="PL"/>
      </w:pPr>
      <w:r w:rsidRPr="003B2883">
        <w:t xml:space="preserve">            schema:</w:t>
      </w:r>
    </w:p>
    <w:p w14:paraId="03AF9963" w14:textId="77777777" w:rsidR="006B05B7" w:rsidRPr="003B2883" w:rsidRDefault="006B05B7" w:rsidP="006B05B7">
      <w:pPr>
        <w:pStyle w:val="PL"/>
      </w:pPr>
      <w:r w:rsidRPr="003B2883">
        <w:t xml:space="preserve">              oneOf:</w:t>
      </w:r>
    </w:p>
    <w:p w14:paraId="029C1B7C" w14:textId="77777777" w:rsidR="00C91BFE" w:rsidRPr="003B2883" w:rsidRDefault="00C91BFE" w:rsidP="00C91BFE">
      <w:pPr>
        <w:pStyle w:val="PL"/>
      </w:pPr>
      <w:r w:rsidRPr="003B2883">
        <w:t xml:space="preserve">              </w:t>
      </w:r>
      <w:r w:rsidR="006B05B7" w:rsidRPr="003B2883">
        <w:t xml:space="preserve">  - </w:t>
      </w:r>
      <w:r w:rsidRPr="003B2883">
        <w:t>$ref: '#/components/schemas/AmfUpdateEventSubscriptionItem'</w:t>
      </w:r>
    </w:p>
    <w:p w14:paraId="39D71BD5" w14:textId="77777777" w:rsidR="006B05B7" w:rsidRPr="003B2883" w:rsidRDefault="006B05B7" w:rsidP="006B05B7">
      <w:pPr>
        <w:pStyle w:val="PL"/>
      </w:pPr>
      <w:r w:rsidRPr="003B2883">
        <w:t xml:space="preserve">                - $ref: '#/components/schemas/</w:t>
      </w:r>
      <w:r w:rsidRPr="003B2883">
        <w:rPr>
          <w:lang w:eastAsia="zh-CN"/>
        </w:rPr>
        <w:t>AmfUpdateEventOptionItem'</w:t>
      </w:r>
    </w:p>
    <w:p w14:paraId="0C5389EC" w14:textId="77777777" w:rsidR="00C91BFE" w:rsidRPr="003B2883" w:rsidRDefault="00C91BFE" w:rsidP="00C91BFE">
      <w:pPr>
        <w:pStyle w:val="PL"/>
      </w:pPr>
      <w:r w:rsidRPr="003B2883">
        <w:t xml:space="preserve">        required: true</w:t>
      </w:r>
    </w:p>
    <w:p w14:paraId="7BDED2C3" w14:textId="77777777" w:rsidR="00C91BFE" w:rsidRPr="003B2883" w:rsidRDefault="00C91BFE" w:rsidP="00C91BFE">
      <w:pPr>
        <w:pStyle w:val="PL"/>
      </w:pPr>
      <w:r w:rsidRPr="003B2883">
        <w:t xml:space="preserve">      responses:</w:t>
      </w:r>
    </w:p>
    <w:p w14:paraId="2E486D3D" w14:textId="77777777" w:rsidR="00C91BFE" w:rsidRPr="003B2883" w:rsidRDefault="00C91BFE" w:rsidP="00C91BFE">
      <w:pPr>
        <w:pStyle w:val="PL"/>
      </w:pPr>
      <w:r w:rsidRPr="003B2883">
        <w:t xml:space="preserve">        '200':</w:t>
      </w:r>
    </w:p>
    <w:p w14:paraId="2B93944E" w14:textId="77777777" w:rsidR="00C91BFE" w:rsidRPr="003B2883" w:rsidRDefault="00C91BFE" w:rsidP="00C91BFE">
      <w:pPr>
        <w:pStyle w:val="PL"/>
      </w:pPr>
      <w:r w:rsidRPr="003B2883">
        <w:t xml:space="preserve">          description: Subsription modified successfully</w:t>
      </w:r>
    </w:p>
    <w:p w14:paraId="57AD3154" w14:textId="77777777" w:rsidR="00C91BFE" w:rsidRPr="003B2883" w:rsidRDefault="00C91BFE" w:rsidP="00C91BFE">
      <w:pPr>
        <w:pStyle w:val="PL"/>
      </w:pPr>
      <w:r w:rsidRPr="003B2883">
        <w:t xml:space="preserve">          content:</w:t>
      </w:r>
    </w:p>
    <w:p w14:paraId="2A4A37D0" w14:textId="77777777" w:rsidR="00C91BFE" w:rsidRPr="003B2883" w:rsidRDefault="00C91BFE" w:rsidP="00C91BFE">
      <w:pPr>
        <w:pStyle w:val="PL"/>
      </w:pPr>
      <w:r w:rsidRPr="003B2883">
        <w:t xml:space="preserve">            application/json:</w:t>
      </w:r>
    </w:p>
    <w:p w14:paraId="7C4BE74C" w14:textId="77777777" w:rsidR="00C91BFE" w:rsidRPr="003B2883" w:rsidRDefault="00C91BFE" w:rsidP="00C91BFE">
      <w:pPr>
        <w:pStyle w:val="PL"/>
      </w:pPr>
      <w:r w:rsidRPr="003B2883">
        <w:t xml:space="preserve">              schema:</w:t>
      </w:r>
    </w:p>
    <w:p w14:paraId="06F54C6B" w14:textId="77777777" w:rsidR="00C91BFE" w:rsidRPr="003B2883" w:rsidRDefault="00C91BFE" w:rsidP="00C91BFE">
      <w:pPr>
        <w:pStyle w:val="PL"/>
      </w:pPr>
      <w:r w:rsidRPr="003B2883">
        <w:t xml:space="preserve">                $ref: '#/components/schemas/AmfUpdatedEventSubscription'</w:t>
      </w:r>
    </w:p>
    <w:p w14:paraId="0B815774" w14:textId="77777777" w:rsidR="0080120A" w:rsidRPr="003B2883" w:rsidRDefault="0080120A" w:rsidP="0080120A">
      <w:pPr>
        <w:pStyle w:val="PL"/>
      </w:pPr>
      <w:r w:rsidRPr="003B2883">
        <w:t xml:space="preserve">        '400':</w:t>
      </w:r>
    </w:p>
    <w:p w14:paraId="7C04A18D" w14:textId="77777777" w:rsidR="0080120A" w:rsidRPr="003B2883" w:rsidRDefault="0080120A" w:rsidP="0080120A">
      <w:pPr>
        <w:pStyle w:val="PL"/>
      </w:pPr>
      <w:r w:rsidRPr="003B2883">
        <w:t xml:space="preserve">          $ref: 'TS29571_CommonData.yaml#/components/responses/400'</w:t>
      </w:r>
    </w:p>
    <w:p w14:paraId="58B6A910" w14:textId="77777777" w:rsidR="0080120A" w:rsidRPr="003B2883" w:rsidRDefault="0080120A" w:rsidP="0080120A">
      <w:pPr>
        <w:pStyle w:val="PL"/>
      </w:pPr>
      <w:r w:rsidRPr="003B2883">
        <w:t xml:space="preserve">        '403':</w:t>
      </w:r>
    </w:p>
    <w:p w14:paraId="7280BAFA" w14:textId="77777777" w:rsidR="0080120A" w:rsidRPr="003B2883" w:rsidRDefault="0080120A" w:rsidP="0080120A">
      <w:pPr>
        <w:pStyle w:val="PL"/>
      </w:pPr>
      <w:r w:rsidRPr="003B2883">
        <w:t xml:space="preserve">          $ref: 'TS29571_CommonData.yaml#/components/responses/403'</w:t>
      </w:r>
    </w:p>
    <w:p w14:paraId="4F9205CD" w14:textId="77777777" w:rsidR="0080120A" w:rsidRPr="003B2883" w:rsidRDefault="0080120A" w:rsidP="0080120A">
      <w:pPr>
        <w:pStyle w:val="PL"/>
      </w:pPr>
      <w:r w:rsidRPr="003B2883">
        <w:t xml:space="preserve">        '404':</w:t>
      </w:r>
    </w:p>
    <w:p w14:paraId="2FF5626A" w14:textId="77777777" w:rsidR="0080120A" w:rsidRPr="003B2883" w:rsidRDefault="0080120A" w:rsidP="0080120A">
      <w:pPr>
        <w:pStyle w:val="PL"/>
      </w:pPr>
      <w:r w:rsidRPr="003B2883">
        <w:t xml:space="preserve">          $ref: 'TS29571_CommonData.yaml#/components/responses/404'</w:t>
      </w:r>
    </w:p>
    <w:p w14:paraId="73CD4749" w14:textId="77777777" w:rsidR="0080120A" w:rsidRPr="003B2883" w:rsidRDefault="0080120A" w:rsidP="0080120A">
      <w:pPr>
        <w:pStyle w:val="PL"/>
      </w:pPr>
      <w:r w:rsidRPr="003B2883">
        <w:t xml:space="preserve">        '411':</w:t>
      </w:r>
    </w:p>
    <w:p w14:paraId="2534A000" w14:textId="77777777" w:rsidR="0080120A" w:rsidRPr="003B2883" w:rsidRDefault="0080120A" w:rsidP="0080120A">
      <w:pPr>
        <w:pStyle w:val="PL"/>
      </w:pPr>
      <w:r w:rsidRPr="003B2883">
        <w:t xml:space="preserve">          $ref: 'TS29571_CommonData.yaml#/components/responses/411'</w:t>
      </w:r>
    </w:p>
    <w:p w14:paraId="6EEAE9CD" w14:textId="77777777" w:rsidR="0080120A" w:rsidRPr="003B2883" w:rsidRDefault="0080120A" w:rsidP="0080120A">
      <w:pPr>
        <w:pStyle w:val="PL"/>
      </w:pPr>
      <w:r w:rsidRPr="003B2883">
        <w:t xml:space="preserve">        '413':</w:t>
      </w:r>
    </w:p>
    <w:p w14:paraId="45185A74" w14:textId="77777777" w:rsidR="0080120A" w:rsidRPr="003B2883" w:rsidRDefault="0080120A" w:rsidP="0080120A">
      <w:pPr>
        <w:pStyle w:val="PL"/>
      </w:pPr>
      <w:r w:rsidRPr="003B2883">
        <w:t xml:space="preserve">          $ref: 'TS29571_CommonData.yaml#/components/responses/413'</w:t>
      </w:r>
    </w:p>
    <w:p w14:paraId="5252ED14" w14:textId="77777777" w:rsidR="0080120A" w:rsidRPr="003B2883" w:rsidRDefault="0080120A" w:rsidP="0080120A">
      <w:pPr>
        <w:pStyle w:val="PL"/>
      </w:pPr>
      <w:r w:rsidRPr="003B2883">
        <w:t xml:space="preserve">        '415':</w:t>
      </w:r>
    </w:p>
    <w:p w14:paraId="525E0968" w14:textId="77777777" w:rsidR="0080120A" w:rsidRPr="003B2883" w:rsidRDefault="0080120A" w:rsidP="0080120A">
      <w:pPr>
        <w:pStyle w:val="PL"/>
      </w:pPr>
      <w:r w:rsidRPr="003B2883">
        <w:t xml:space="preserve">          $ref: 'TS29571_CommonData.yaml#/components/responses/415'</w:t>
      </w:r>
    </w:p>
    <w:p w14:paraId="7C9BBF42" w14:textId="77777777" w:rsidR="00A85289" w:rsidRPr="003B2883" w:rsidRDefault="00A85289" w:rsidP="00A85289">
      <w:pPr>
        <w:pStyle w:val="PL"/>
      </w:pPr>
      <w:r w:rsidRPr="003B2883">
        <w:t xml:space="preserve">        '429':</w:t>
      </w:r>
    </w:p>
    <w:p w14:paraId="7E053711" w14:textId="77777777" w:rsidR="00A85289" w:rsidRPr="003B2883" w:rsidRDefault="00A85289" w:rsidP="00A85289">
      <w:pPr>
        <w:pStyle w:val="PL"/>
      </w:pPr>
      <w:r w:rsidRPr="003B2883">
        <w:t xml:space="preserve">          $ref: 'TS29571_CommonData.yaml#/components/responses/429'</w:t>
      </w:r>
    </w:p>
    <w:p w14:paraId="291E7D31" w14:textId="77777777" w:rsidR="0080120A" w:rsidRPr="003B2883" w:rsidRDefault="0080120A" w:rsidP="0080120A">
      <w:pPr>
        <w:pStyle w:val="PL"/>
      </w:pPr>
      <w:r w:rsidRPr="003B2883">
        <w:t xml:space="preserve">        '500':</w:t>
      </w:r>
    </w:p>
    <w:p w14:paraId="11B57794" w14:textId="77777777" w:rsidR="0080120A" w:rsidRPr="003B2883" w:rsidRDefault="0080120A" w:rsidP="0080120A">
      <w:pPr>
        <w:pStyle w:val="PL"/>
      </w:pPr>
      <w:r w:rsidRPr="003B2883">
        <w:t xml:space="preserve">          $ref: 'TS29571_CommonData.yaml#/components/responses/500'</w:t>
      </w:r>
    </w:p>
    <w:p w14:paraId="79B913C5" w14:textId="77777777" w:rsidR="0080120A" w:rsidRPr="003B2883" w:rsidRDefault="0080120A" w:rsidP="0080120A">
      <w:pPr>
        <w:pStyle w:val="PL"/>
      </w:pPr>
      <w:r w:rsidRPr="003B2883">
        <w:t xml:space="preserve">        '503':</w:t>
      </w:r>
    </w:p>
    <w:p w14:paraId="4C3876CF" w14:textId="77777777" w:rsidR="0080120A" w:rsidRPr="003B2883" w:rsidRDefault="0080120A" w:rsidP="0080120A">
      <w:pPr>
        <w:pStyle w:val="PL"/>
      </w:pPr>
      <w:r w:rsidRPr="003B2883">
        <w:t xml:space="preserve">          $ref: 'TS29571_CommonData.yaml#/components/responses/503'</w:t>
      </w:r>
    </w:p>
    <w:p w14:paraId="2D32C1FC" w14:textId="77777777" w:rsidR="00C91BFE" w:rsidRPr="003B2883" w:rsidRDefault="00C91BFE" w:rsidP="00C91BFE">
      <w:pPr>
        <w:pStyle w:val="PL"/>
      </w:pPr>
      <w:r w:rsidRPr="003B2883">
        <w:t xml:space="preserve">        default:</w:t>
      </w:r>
    </w:p>
    <w:p w14:paraId="0F48B1C6" w14:textId="77777777" w:rsidR="00C91BFE" w:rsidRPr="003B2883" w:rsidRDefault="00C91BFE" w:rsidP="00C91BFE">
      <w:pPr>
        <w:pStyle w:val="PL"/>
      </w:pPr>
      <w:r w:rsidRPr="003B2883">
        <w:t xml:space="preserve">          description: Unexpected error</w:t>
      </w:r>
    </w:p>
    <w:p w14:paraId="72D8A882" w14:textId="77777777" w:rsidR="00C91BFE" w:rsidRPr="003B2883" w:rsidRDefault="00C91BFE" w:rsidP="00C91BFE">
      <w:pPr>
        <w:pStyle w:val="PL"/>
      </w:pPr>
      <w:r w:rsidRPr="003B2883">
        <w:t xml:space="preserve">    delete:</w:t>
      </w:r>
    </w:p>
    <w:p w14:paraId="7CC56A2D" w14:textId="77777777" w:rsidR="00C91BFE" w:rsidRPr="003B2883" w:rsidRDefault="00C91BFE" w:rsidP="00C91BFE">
      <w:pPr>
        <w:pStyle w:val="PL"/>
      </w:pPr>
      <w:r w:rsidRPr="003B2883">
        <w:t xml:space="preserve">      summary: Namf_EventExposure Unsubscribe service Operation</w:t>
      </w:r>
    </w:p>
    <w:p w14:paraId="3C87305E" w14:textId="77777777" w:rsidR="00C91BFE" w:rsidRPr="003B2883" w:rsidRDefault="00C91BFE" w:rsidP="00C91BFE">
      <w:pPr>
        <w:pStyle w:val="PL"/>
      </w:pPr>
      <w:r w:rsidRPr="003B2883">
        <w:t xml:space="preserve">      tags:</w:t>
      </w:r>
    </w:p>
    <w:p w14:paraId="29574EE8" w14:textId="77777777" w:rsidR="008D1FA2" w:rsidRPr="003B2883" w:rsidRDefault="008D1FA2" w:rsidP="008D1FA2">
      <w:pPr>
        <w:pStyle w:val="PL"/>
      </w:pPr>
      <w:r w:rsidRPr="003B2883">
        <w:t xml:space="preserve">        - Individual subscription (Document)</w:t>
      </w:r>
    </w:p>
    <w:p w14:paraId="25596473" w14:textId="77777777" w:rsidR="00C91BFE" w:rsidRPr="003B2883" w:rsidRDefault="00C91BFE" w:rsidP="00C91BFE">
      <w:pPr>
        <w:pStyle w:val="PL"/>
      </w:pPr>
      <w:r w:rsidRPr="003B2883">
        <w:t xml:space="preserve">      operationId: DeleteSubscription</w:t>
      </w:r>
    </w:p>
    <w:p w14:paraId="716F554F" w14:textId="77777777" w:rsidR="00C91BFE" w:rsidRPr="003B2883" w:rsidRDefault="00C91BFE" w:rsidP="00C91BFE">
      <w:pPr>
        <w:pStyle w:val="PL"/>
      </w:pPr>
      <w:r w:rsidRPr="003B2883">
        <w:t xml:space="preserve">      parameters:</w:t>
      </w:r>
    </w:p>
    <w:p w14:paraId="5728A71E" w14:textId="77777777" w:rsidR="00C91BFE" w:rsidRPr="003B2883" w:rsidRDefault="00C91BFE" w:rsidP="00C91BFE">
      <w:pPr>
        <w:pStyle w:val="PL"/>
      </w:pPr>
      <w:r w:rsidRPr="003B2883">
        <w:t xml:space="preserve">        - name: subscriptionId</w:t>
      </w:r>
    </w:p>
    <w:p w14:paraId="4DA007A2" w14:textId="77777777" w:rsidR="00C91BFE" w:rsidRPr="003B2883" w:rsidRDefault="00C91BFE" w:rsidP="00C91BFE">
      <w:pPr>
        <w:pStyle w:val="PL"/>
      </w:pPr>
      <w:r w:rsidRPr="003B2883">
        <w:t xml:space="preserve">          in: path</w:t>
      </w:r>
    </w:p>
    <w:p w14:paraId="0F51B49C" w14:textId="77777777" w:rsidR="00C91BFE" w:rsidRPr="003B2883" w:rsidRDefault="00C91BFE" w:rsidP="00C91BFE">
      <w:pPr>
        <w:pStyle w:val="PL"/>
      </w:pPr>
      <w:r w:rsidRPr="003B2883">
        <w:t xml:space="preserve">          required: true</w:t>
      </w:r>
    </w:p>
    <w:p w14:paraId="4C8A8795" w14:textId="77777777" w:rsidR="00C91BFE" w:rsidRPr="003B2883" w:rsidRDefault="00C91BFE" w:rsidP="00C91BFE">
      <w:pPr>
        <w:pStyle w:val="PL"/>
      </w:pPr>
      <w:r w:rsidRPr="003B2883">
        <w:t xml:space="preserve">          description: Unique ID of the subscription to be deleted</w:t>
      </w:r>
    </w:p>
    <w:p w14:paraId="798040D5" w14:textId="77777777" w:rsidR="00C91BFE" w:rsidRPr="003B2883" w:rsidRDefault="00C91BFE" w:rsidP="00C91BFE">
      <w:pPr>
        <w:pStyle w:val="PL"/>
      </w:pPr>
      <w:r w:rsidRPr="003B2883">
        <w:t xml:space="preserve">          schema:</w:t>
      </w:r>
    </w:p>
    <w:p w14:paraId="48442630" w14:textId="77777777" w:rsidR="00C91BFE" w:rsidRPr="003B2883" w:rsidRDefault="00C91BFE" w:rsidP="00C91BFE">
      <w:pPr>
        <w:pStyle w:val="PL"/>
      </w:pPr>
      <w:r w:rsidRPr="003B2883">
        <w:t xml:space="preserve">            type: string</w:t>
      </w:r>
    </w:p>
    <w:p w14:paraId="7979CE2F" w14:textId="77777777" w:rsidR="00C91BFE" w:rsidRPr="003B2883" w:rsidRDefault="00C91BFE" w:rsidP="00C91BFE">
      <w:pPr>
        <w:pStyle w:val="PL"/>
      </w:pPr>
      <w:r w:rsidRPr="003B2883">
        <w:t xml:space="preserve">      responses:</w:t>
      </w:r>
    </w:p>
    <w:p w14:paraId="50E7DD9B" w14:textId="6DAE343F" w:rsidR="00C91BFE" w:rsidRPr="003B2883" w:rsidRDefault="00C91BFE" w:rsidP="00C91BFE">
      <w:pPr>
        <w:pStyle w:val="PL"/>
      </w:pPr>
      <w:r w:rsidRPr="003B2883">
        <w:t xml:space="preserve">        '20</w:t>
      </w:r>
      <w:r w:rsidR="00BA5B0A" w:rsidRPr="003B2883">
        <w:t>4</w:t>
      </w:r>
      <w:r w:rsidRPr="003B2883">
        <w:t>':</w:t>
      </w:r>
    </w:p>
    <w:p w14:paraId="6A2D58F3" w14:textId="77777777" w:rsidR="00C91BFE" w:rsidRPr="003B2883" w:rsidRDefault="00C91BFE" w:rsidP="00C91BFE">
      <w:pPr>
        <w:pStyle w:val="PL"/>
      </w:pPr>
      <w:r w:rsidRPr="003B2883">
        <w:t xml:space="preserve">          description: Subsription deleted successfully</w:t>
      </w:r>
    </w:p>
    <w:p w14:paraId="68BA53B7" w14:textId="77777777" w:rsidR="0080120A" w:rsidRPr="003B2883" w:rsidRDefault="0080120A" w:rsidP="0080120A">
      <w:pPr>
        <w:pStyle w:val="PL"/>
      </w:pPr>
      <w:r w:rsidRPr="003B2883">
        <w:t xml:space="preserve">        '400':</w:t>
      </w:r>
    </w:p>
    <w:p w14:paraId="4F2A93D5" w14:textId="77777777" w:rsidR="0080120A" w:rsidRPr="003B2883" w:rsidRDefault="0080120A" w:rsidP="0080120A">
      <w:pPr>
        <w:pStyle w:val="PL"/>
      </w:pPr>
      <w:r w:rsidRPr="003B2883">
        <w:t xml:space="preserve">          $ref: 'TS29571_CommonData.yaml#/components/responses/400'</w:t>
      </w:r>
    </w:p>
    <w:p w14:paraId="2F7631FD" w14:textId="77777777" w:rsidR="0080120A" w:rsidRPr="003B2883" w:rsidRDefault="0080120A" w:rsidP="0080120A">
      <w:pPr>
        <w:pStyle w:val="PL"/>
      </w:pPr>
      <w:r w:rsidRPr="003B2883">
        <w:t xml:space="preserve">        '404':</w:t>
      </w:r>
    </w:p>
    <w:p w14:paraId="6468880E" w14:textId="77777777" w:rsidR="0080120A" w:rsidRPr="003B2883" w:rsidRDefault="0080120A" w:rsidP="0080120A">
      <w:pPr>
        <w:pStyle w:val="PL"/>
      </w:pPr>
      <w:r w:rsidRPr="003B2883">
        <w:t xml:space="preserve">          $ref: 'TS29571_CommonData.yaml#/components/responses/404'</w:t>
      </w:r>
    </w:p>
    <w:p w14:paraId="1938766D" w14:textId="77777777" w:rsidR="0080120A" w:rsidRPr="003B2883" w:rsidRDefault="0080120A" w:rsidP="0080120A">
      <w:pPr>
        <w:pStyle w:val="PL"/>
      </w:pPr>
      <w:r w:rsidRPr="003B2883">
        <w:t xml:space="preserve">        '411':</w:t>
      </w:r>
    </w:p>
    <w:p w14:paraId="2623F84F" w14:textId="77777777" w:rsidR="0080120A" w:rsidRPr="003B2883" w:rsidRDefault="0080120A" w:rsidP="0080120A">
      <w:pPr>
        <w:pStyle w:val="PL"/>
      </w:pPr>
      <w:r w:rsidRPr="003B2883">
        <w:t xml:space="preserve">          $ref: 'TS29571_CommonData.yaml#/components/responses/411'</w:t>
      </w:r>
    </w:p>
    <w:p w14:paraId="4CF9B7D4" w14:textId="77777777" w:rsidR="0080120A" w:rsidRPr="003B2883" w:rsidRDefault="0080120A" w:rsidP="0080120A">
      <w:pPr>
        <w:pStyle w:val="PL"/>
      </w:pPr>
      <w:r w:rsidRPr="003B2883">
        <w:t xml:space="preserve">        '413':</w:t>
      </w:r>
    </w:p>
    <w:p w14:paraId="230E24A5" w14:textId="77777777" w:rsidR="0080120A" w:rsidRPr="003B2883" w:rsidRDefault="0080120A" w:rsidP="0080120A">
      <w:pPr>
        <w:pStyle w:val="PL"/>
      </w:pPr>
      <w:r w:rsidRPr="003B2883">
        <w:lastRenderedPageBreak/>
        <w:t xml:space="preserve">          $ref: 'TS29571_CommonData.yaml#/components/responses/413'</w:t>
      </w:r>
    </w:p>
    <w:p w14:paraId="70A0A59B" w14:textId="77777777" w:rsidR="0080120A" w:rsidRPr="003B2883" w:rsidRDefault="0080120A" w:rsidP="0080120A">
      <w:pPr>
        <w:pStyle w:val="PL"/>
      </w:pPr>
      <w:r w:rsidRPr="003B2883">
        <w:t xml:space="preserve">        '415':</w:t>
      </w:r>
    </w:p>
    <w:p w14:paraId="5DFE1914" w14:textId="77777777" w:rsidR="0080120A" w:rsidRPr="003B2883" w:rsidRDefault="0080120A" w:rsidP="0080120A">
      <w:pPr>
        <w:pStyle w:val="PL"/>
      </w:pPr>
      <w:r w:rsidRPr="003B2883">
        <w:t xml:space="preserve">          $ref: 'TS29571_CommonData.yaml#/components/responses/415'</w:t>
      </w:r>
    </w:p>
    <w:p w14:paraId="7814F226" w14:textId="77777777" w:rsidR="00A85289" w:rsidRPr="003B2883" w:rsidRDefault="00A85289" w:rsidP="00A85289">
      <w:pPr>
        <w:pStyle w:val="PL"/>
      </w:pPr>
      <w:r w:rsidRPr="003B2883">
        <w:t xml:space="preserve">        '429':</w:t>
      </w:r>
    </w:p>
    <w:p w14:paraId="569A8C7F" w14:textId="77777777" w:rsidR="00A85289" w:rsidRPr="003B2883" w:rsidRDefault="00A85289" w:rsidP="00A85289">
      <w:pPr>
        <w:pStyle w:val="PL"/>
      </w:pPr>
      <w:r w:rsidRPr="003B2883">
        <w:t xml:space="preserve">          $ref: 'TS29571_CommonData.yaml#/components/responses/429'</w:t>
      </w:r>
    </w:p>
    <w:p w14:paraId="020CC52C" w14:textId="77777777" w:rsidR="0080120A" w:rsidRPr="003B2883" w:rsidRDefault="0080120A" w:rsidP="0080120A">
      <w:pPr>
        <w:pStyle w:val="PL"/>
      </w:pPr>
      <w:r w:rsidRPr="003B2883">
        <w:t xml:space="preserve">        '500':</w:t>
      </w:r>
    </w:p>
    <w:p w14:paraId="3EF4E514" w14:textId="77777777" w:rsidR="0080120A" w:rsidRPr="003B2883" w:rsidRDefault="0080120A" w:rsidP="0080120A">
      <w:pPr>
        <w:pStyle w:val="PL"/>
      </w:pPr>
      <w:r w:rsidRPr="003B2883">
        <w:t xml:space="preserve">          $ref: 'TS29571_CommonData.yaml#/components/responses/500'</w:t>
      </w:r>
    </w:p>
    <w:p w14:paraId="5404FDAB" w14:textId="77777777" w:rsidR="0080120A" w:rsidRPr="003B2883" w:rsidRDefault="0080120A" w:rsidP="0080120A">
      <w:pPr>
        <w:pStyle w:val="PL"/>
      </w:pPr>
      <w:r w:rsidRPr="003B2883">
        <w:t xml:space="preserve">        '503':</w:t>
      </w:r>
    </w:p>
    <w:p w14:paraId="5E846BF3" w14:textId="77777777" w:rsidR="0080120A" w:rsidRPr="003B2883" w:rsidRDefault="0080120A" w:rsidP="0080120A">
      <w:pPr>
        <w:pStyle w:val="PL"/>
      </w:pPr>
      <w:r w:rsidRPr="003B2883">
        <w:t xml:space="preserve">          $ref: 'TS29571_CommonData.yaml#/components/responses/503'</w:t>
      </w:r>
    </w:p>
    <w:p w14:paraId="192E3986" w14:textId="77777777" w:rsidR="00C91BFE" w:rsidRPr="003B2883" w:rsidRDefault="00C91BFE" w:rsidP="00C91BFE">
      <w:pPr>
        <w:pStyle w:val="PL"/>
      </w:pPr>
      <w:r w:rsidRPr="003B2883">
        <w:t xml:space="preserve">        default:</w:t>
      </w:r>
    </w:p>
    <w:p w14:paraId="1D6180E7" w14:textId="77777777" w:rsidR="00C91BFE" w:rsidRPr="003B2883" w:rsidRDefault="00C91BFE" w:rsidP="00C91BFE">
      <w:pPr>
        <w:pStyle w:val="PL"/>
      </w:pPr>
      <w:r w:rsidRPr="003B2883">
        <w:t xml:space="preserve">          description: Unexpected error</w:t>
      </w:r>
    </w:p>
    <w:p w14:paraId="409AF2BD" w14:textId="77777777" w:rsidR="00C91BFE" w:rsidRPr="003B2883" w:rsidRDefault="00C91BFE" w:rsidP="00C91BFE">
      <w:pPr>
        <w:pStyle w:val="PL"/>
      </w:pPr>
      <w:r w:rsidRPr="003B2883">
        <w:t>components:</w:t>
      </w:r>
    </w:p>
    <w:p w14:paraId="135F07D1" w14:textId="77777777" w:rsidR="00C91BFE" w:rsidRPr="003B2883" w:rsidRDefault="00C91BFE" w:rsidP="00C91BFE">
      <w:pPr>
        <w:pStyle w:val="PL"/>
      </w:pPr>
      <w:r w:rsidRPr="003B2883">
        <w:t xml:space="preserve">  securitySchemes:</w:t>
      </w:r>
    </w:p>
    <w:p w14:paraId="3FBB9785" w14:textId="77777777" w:rsidR="00C91BFE" w:rsidRPr="003B2883" w:rsidRDefault="00C91BFE" w:rsidP="00C91BFE">
      <w:pPr>
        <w:pStyle w:val="PL"/>
      </w:pPr>
      <w:r w:rsidRPr="003B2883">
        <w:t xml:space="preserve">    oAuth2ClientCredentials:</w:t>
      </w:r>
    </w:p>
    <w:p w14:paraId="1AB0A4CE" w14:textId="77777777" w:rsidR="00C91BFE" w:rsidRPr="003B2883" w:rsidRDefault="00C91BFE" w:rsidP="00C91BFE">
      <w:pPr>
        <w:pStyle w:val="PL"/>
      </w:pPr>
      <w:r w:rsidRPr="003B2883">
        <w:t xml:space="preserve">      type: oauth2</w:t>
      </w:r>
    </w:p>
    <w:p w14:paraId="05AF445D" w14:textId="5A2D905B" w:rsidR="00C91BFE" w:rsidRPr="003B2883" w:rsidRDefault="00C91BFE" w:rsidP="00C91BFE">
      <w:pPr>
        <w:pStyle w:val="PL"/>
      </w:pPr>
      <w:r w:rsidRPr="003B2883">
        <w:t xml:space="preserve">      flows:</w:t>
      </w:r>
    </w:p>
    <w:p w14:paraId="2FDE48E0" w14:textId="2107D37E" w:rsidR="00C91BFE" w:rsidRPr="003B2883" w:rsidRDefault="00C91BFE" w:rsidP="00C91BFE">
      <w:pPr>
        <w:pStyle w:val="PL"/>
      </w:pPr>
      <w:r w:rsidRPr="003B2883">
        <w:t xml:space="preserve">        clientCredentials:</w:t>
      </w:r>
    </w:p>
    <w:p w14:paraId="7D9E8FD7" w14:textId="77777777" w:rsidR="00C91BFE" w:rsidRPr="003B2883" w:rsidRDefault="00C91BFE" w:rsidP="00C91BFE">
      <w:pPr>
        <w:pStyle w:val="PL"/>
      </w:pPr>
      <w:r w:rsidRPr="003B2883">
        <w:t xml:space="preserve">          tokenUrl: '{nrfApiRoot}/oauth2/token'</w:t>
      </w:r>
    </w:p>
    <w:p w14:paraId="47011C79" w14:textId="261048C3" w:rsidR="00C91BFE" w:rsidRPr="003B2883" w:rsidRDefault="00C91BFE" w:rsidP="00C91BFE">
      <w:pPr>
        <w:pStyle w:val="PL"/>
      </w:pPr>
      <w:r w:rsidRPr="003B2883">
        <w:t xml:space="preserve">          scopes:</w:t>
      </w:r>
    </w:p>
    <w:p w14:paraId="10AE210E" w14:textId="77777777" w:rsidR="00C60831" w:rsidRPr="003B2883" w:rsidRDefault="00C60831" w:rsidP="00C60831">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0336DA6D" w14:textId="77777777" w:rsidR="00C91BFE" w:rsidRPr="003B2883" w:rsidRDefault="00C91BFE" w:rsidP="00C91BFE">
      <w:pPr>
        <w:pStyle w:val="PL"/>
      </w:pPr>
      <w:r w:rsidRPr="003B2883">
        <w:t xml:space="preserve">  schemas:</w:t>
      </w:r>
    </w:p>
    <w:p w14:paraId="6A662DE2" w14:textId="77777777" w:rsidR="00C91BFE" w:rsidRPr="003B2883" w:rsidRDefault="00C91BFE" w:rsidP="00C91BFE">
      <w:pPr>
        <w:pStyle w:val="PL"/>
      </w:pPr>
      <w:r w:rsidRPr="003B2883">
        <w:t xml:space="preserve">    AmfEventSubscription:</w:t>
      </w:r>
    </w:p>
    <w:p w14:paraId="6CFB3056" w14:textId="77777777" w:rsidR="00C91BFE" w:rsidRPr="003B2883" w:rsidRDefault="00C91BFE" w:rsidP="00C91BFE">
      <w:pPr>
        <w:pStyle w:val="PL"/>
      </w:pPr>
      <w:r w:rsidRPr="003B2883">
        <w:t xml:space="preserve">      type: object</w:t>
      </w:r>
    </w:p>
    <w:p w14:paraId="7B7A4009" w14:textId="77777777" w:rsidR="00C91BFE" w:rsidRPr="003B2883" w:rsidRDefault="00C91BFE" w:rsidP="00C91BFE">
      <w:pPr>
        <w:pStyle w:val="PL"/>
      </w:pPr>
      <w:r w:rsidRPr="003B2883">
        <w:t xml:space="preserve">      properties:</w:t>
      </w:r>
    </w:p>
    <w:p w14:paraId="1BF78F95" w14:textId="77777777" w:rsidR="00C91BFE" w:rsidRPr="003B2883" w:rsidRDefault="00C91BFE" w:rsidP="00C91BFE">
      <w:pPr>
        <w:pStyle w:val="PL"/>
      </w:pPr>
      <w:r w:rsidRPr="003B2883">
        <w:t xml:space="preserve">        event</w:t>
      </w:r>
      <w:r w:rsidR="006D55D7" w:rsidRPr="003B2883">
        <w:t>List</w:t>
      </w:r>
      <w:r w:rsidRPr="003B2883">
        <w:t>:</w:t>
      </w:r>
    </w:p>
    <w:p w14:paraId="034C19C7" w14:textId="77777777" w:rsidR="00C91BFE" w:rsidRPr="003B2883" w:rsidRDefault="00C91BFE" w:rsidP="00C91BFE">
      <w:pPr>
        <w:pStyle w:val="PL"/>
      </w:pPr>
      <w:r w:rsidRPr="003B2883">
        <w:t xml:space="preserve">          type: array</w:t>
      </w:r>
    </w:p>
    <w:p w14:paraId="1985A82F" w14:textId="77777777" w:rsidR="00C91BFE" w:rsidRPr="003B2883" w:rsidRDefault="00C91BFE" w:rsidP="00C91BFE">
      <w:pPr>
        <w:pStyle w:val="PL"/>
      </w:pPr>
      <w:r w:rsidRPr="003B2883">
        <w:t xml:space="preserve">          items:</w:t>
      </w:r>
    </w:p>
    <w:p w14:paraId="3791D218" w14:textId="77777777" w:rsidR="00C91BFE" w:rsidRPr="003B2883" w:rsidRDefault="00C91BFE" w:rsidP="00C91BFE">
      <w:pPr>
        <w:pStyle w:val="PL"/>
      </w:pPr>
      <w:r w:rsidRPr="003B2883">
        <w:t xml:space="preserve">            $ref: '#/components/schemas/AmfEvent'</w:t>
      </w:r>
    </w:p>
    <w:p w14:paraId="7035A3FB" w14:textId="77777777" w:rsidR="006D55D7" w:rsidRPr="003B2883" w:rsidRDefault="006D55D7" w:rsidP="006D55D7">
      <w:pPr>
        <w:pStyle w:val="PL"/>
      </w:pPr>
      <w:r w:rsidRPr="003B2883">
        <w:t xml:space="preserve">          minItems: 1</w:t>
      </w:r>
    </w:p>
    <w:p w14:paraId="54E0B60A" w14:textId="77777777" w:rsidR="00C91BFE" w:rsidRPr="003B2883" w:rsidRDefault="00C91BFE" w:rsidP="00C91BFE">
      <w:pPr>
        <w:pStyle w:val="PL"/>
      </w:pPr>
      <w:r w:rsidRPr="003B2883">
        <w:t xml:space="preserve">        eventNotifyUri:</w:t>
      </w:r>
    </w:p>
    <w:p w14:paraId="4BB4802A" w14:textId="77777777" w:rsidR="00C91BFE" w:rsidRPr="003B2883" w:rsidRDefault="00C91BFE" w:rsidP="00C91BFE">
      <w:pPr>
        <w:pStyle w:val="PL"/>
      </w:pPr>
      <w:r w:rsidRPr="003B2883">
        <w:t xml:space="preserve">          $ref: 'TS29571_CommonData.yaml#/components/schemas/Uri'</w:t>
      </w:r>
    </w:p>
    <w:p w14:paraId="66A59FA0" w14:textId="77777777" w:rsidR="00C91BFE" w:rsidRPr="003B2883" w:rsidRDefault="00C91BFE" w:rsidP="00C91BFE">
      <w:pPr>
        <w:pStyle w:val="PL"/>
      </w:pPr>
      <w:r w:rsidRPr="003B2883">
        <w:t xml:space="preserve">        notifyCorrelationId:</w:t>
      </w:r>
    </w:p>
    <w:p w14:paraId="7AE9AB31" w14:textId="77777777" w:rsidR="00C91BFE" w:rsidRPr="003B2883" w:rsidRDefault="00C91BFE" w:rsidP="00C91BFE">
      <w:pPr>
        <w:pStyle w:val="PL"/>
      </w:pPr>
      <w:r w:rsidRPr="003B2883">
        <w:t xml:space="preserve">          type: string</w:t>
      </w:r>
    </w:p>
    <w:p w14:paraId="7159707B" w14:textId="77777777" w:rsidR="00C91BFE" w:rsidRPr="003B2883" w:rsidRDefault="00C91BFE" w:rsidP="00C91BFE">
      <w:pPr>
        <w:pStyle w:val="PL"/>
      </w:pPr>
      <w:r w:rsidRPr="003B2883">
        <w:t xml:space="preserve">        nfId:</w:t>
      </w:r>
    </w:p>
    <w:p w14:paraId="0F3D1E4A" w14:textId="77777777" w:rsidR="00C91BFE" w:rsidRPr="003B2883" w:rsidRDefault="00C91BFE" w:rsidP="00C91BFE">
      <w:pPr>
        <w:pStyle w:val="PL"/>
      </w:pPr>
      <w:r w:rsidRPr="003B2883">
        <w:t xml:space="preserve">          $ref: 'TS29571_CommonData.yaml#/components/schemas/NfInstanceId'</w:t>
      </w:r>
    </w:p>
    <w:p w14:paraId="36BFBD3F" w14:textId="77777777" w:rsidR="00C91BFE" w:rsidRPr="003B2883" w:rsidRDefault="00C91BFE" w:rsidP="00C91BFE">
      <w:pPr>
        <w:pStyle w:val="PL"/>
      </w:pPr>
      <w:r w:rsidRPr="003B2883">
        <w:t xml:space="preserve">        subsChangeNotifyUri:</w:t>
      </w:r>
    </w:p>
    <w:p w14:paraId="74CBF4D9" w14:textId="77777777" w:rsidR="00C91BFE" w:rsidRPr="003B2883" w:rsidRDefault="00C91BFE" w:rsidP="00C91BFE">
      <w:pPr>
        <w:pStyle w:val="PL"/>
      </w:pPr>
      <w:r w:rsidRPr="003B2883">
        <w:t xml:space="preserve">          $ref: 'TS29571_CommonData.yaml#/components/schemas/Uri'</w:t>
      </w:r>
    </w:p>
    <w:p w14:paraId="4F7D164D" w14:textId="77777777" w:rsidR="00921930" w:rsidRPr="003B2883" w:rsidRDefault="00921930" w:rsidP="00921930">
      <w:pPr>
        <w:pStyle w:val="PL"/>
      </w:pPr>
      <w:r w:rsidRPr="003B2883">
        <w:t xml:space="preserve">        subsChangeNotifyCorrelationId:</w:t>
      </w:r>
    </w:p>
    <w:p w14:paraId="0CCD705A" w14:textId="77777777" w:rsidR="00921930" w:rsidRPr="003B2883" w:rsidRDefault="00921930" w:rsidP="00921930">
      <w:pPr>
        <w:pStyle w:val="PL"/>
      </w:pPr>
      <w:r w:rsidRPr="003B2883">
        <w:t xml:space="preserve">          type: string</w:t>
      </w:r>
    </w:p>
    <w:p w14:paraId="405BE125" w14:textId="77777777" w:rsidR="00C91BFE" w:rsidRPr="003B2883" w:rsidRDefault="00C91BFE" w:rsidP="00C91BFE">
      <w:pPr>
        <w:pStyle w:val="PL"/>
      </w:pPr>
      <w:r w:rsidRPr="003B2883">
        <w:t xml:space="preserve">        supi:</w:t>
      </w:r>
    </w:p>
    <w:p w14:paraId="1FD927FA" w14:textId="77777777" w:rsidR="00C91BFE" w:rsidRPr="003B2883" w:rsidRDefault="00C91BFE" w:rsidP="00C91BFE">
      <w:pPr>
        <w:pStyle w:val="PL"/>
      </w:pPr>
      <w:r w:rsidRPr="003B2883">
        <w:t xml:space="preserve">          $ref: 'TS29571_CommonData.yaml#/components/schemas/Supi'</w:t>
      </w:r>
    </w:p>
    <w:p w14:paraId="68DF6BFF" w14:textId="77777777" w:rsidR="00C91BFE" w:rsidRPr="003B2883" w:rsidRDefault="00C91BFE" w:rsidP="00C91BFE">
      <w:pPr>
        <w:pStyle w:val="PL"/>
      </w:pPr>
      <w:r w:rsidRPr="003B2883">
        <w:t xml:space="preserve">        groupId:</w:t>
      </w:r>
    </w:p>
    <w:p w14:paraId="5E3F0F18" w14:textId="77777777" w:rsidR="00C91BFE" w:rsidRPr="003B2883" w:rsidRDefault="00C91BFE" w:rsidP="00C91BFE">
      <w:pPr>
        <w:pStyle w:val="PL"/>
      </w:pPr>
      <w:r w:rsidRPr="003B2883">
        <w:t xml:space="preserve">          $ref: 'TS29571_CommonData.yaml#/components/schemas/GroupId'</w:t>
      </w:r>
    </w:p>
    <w:p w14:paraId="3432F66B" w14:textId="77777777" w:rsidR="00C91BFE" w:rsidRPr="003B2883" w:rsidRDefault="00C91BFE" w:rsidP="00C91BFE">
      <w:pPr>
        <w:pStyle w:val="PL"/>
      </w:pPr>
      <w:r w:rsidRPr="003B2883">
        <w:t xml:space="preserve">        gpsi:</w:t>
      </w:r>
    </w:p>
    <w:p w14:paraId="22243386" w14:textId="77777777" w:rsidR="00C91BFE" w:rsidRPr="003B2883" w:rsidRDefault="00C91BFE" w:rsidP="00C91BFE">
      <w:pPr>
        <w:pStyle w:val="PL"/>
      </w:pPr>
      <w:r w:rsidRPr="003B2883">
        <w:t xml:space="preserve">          $ref: 'TS29571_CommonData.yaml#/components/schemas/Gpsi'</w:t>
      </w:r>
    </w:p>
    <w:p w14:paraId="61D96E8C" w14:textId="77777777" w:rsidR="00C91BFE" w:rsidRPr="003B2883" w:rsidRDefault="00C91BFE" w:rsidP="00C91BFE">
      <w:pPr>
        <w:pStyle w:val="PL"/>
      </w:pPr>
      <w:r w:rsidRPr="003B2883">
        <w:t xml:space="preserve">        pei:</w:t>
      </w:r>
    </w:p>
    <w:p w14:paraId="6D72ED03" w14:textId="77777777" w:rsidR="00C91BFE" w:rsidRPr="003B2883" w:rsidRDefault="00C91BFE" w:rsidP="00C91BFE">
      <w:pPr>
        <w:pStyle w:val="PL"/>
      </w:pPr>
      <w:r w:rsidRPr="003B2883">
        <w:t xml:space="preserve">          $ref: 'TS29571_CommonData.yaml#/components/schemas/Pei'</w:t>
      </w:r>
    </w:p>
    <w:p w14:paraId="6CFB8B77" w14:textId="77777777" w:rsidR="00C91BFE" w:rsidRPr="003B2883" w:rsidRDefault="00C91BFE" w:rsidP="00C91BFE">
      <w:pPr>
        <w:pStyle w:val="PL"/>
      </w:pPr>
      <w:r w:rsidRPr="003B2883">
        <w:t xml:space="preserve">        anyUE:</w:t>
      </w:r>
    </w:p>
    <w:p w14:paraId="09224C58" w14:textId="77777777" w:rsidR="00C91BFE" w:rsidRPr="003B2883" w:rsidRDefault="00C91BFE" w:rsidP="00C91BFE">
      <w:pPr>
        <w:pStyle w:val="PL"/>
      </w:pPr>
      <w:r w:rsidRPr="003B2883">
        <w:t xml:space="preserve">          type: boolean</w:t>
      </w:r>
    </w:p>
    <w:p w14:paraId="03D7860B" w14:textId="77777777" w:rsidR="001A1123" w:rsidRPr="003B2883" w:rsidRDefault="001A1123" w:rsidP="001A1123">
      <w:pPr>
        <w:pStyle w:val="PL"/>
      </w:pPr>
      <w:r w:rsidRPr="003B2883">
        <w:t xml:space="preserve">        options:</w:t>
      </w:r>
    </w:p>
    <w:p w14:paraId="7E3DFEB4" w14:textId="77777777" w:rsidR="001A1123" w:rsidRPr="003B2883" w:rsidRDefault="001A1123" w:rsidP="001A1123">
      <w:pPr>
        <w:pStyle w:val="PL"/>
      </w:pPr>
      <w:r w:rsidRPr="003B2883">
        <w:t xml:space="preserve">          $ref: '#/components/schemas/AmfEventMode'</w:t>
      </w:r>
    </w:p>
    <w:p w14:paraId="2B612DC3" w14:textId="77777777" w:rsidR="00C91BFE" w:rsidRPr="003B2883" w:rsidRDefault="00C91BFE" w:rsidP="00C91BFE">
      <w:pPr>
        <w:pStyle w:val="PL"/>
      </w:pPr>
      <w:r w:rsidRPr="003B2883">
        <w:t xml:space="preserve">      required:</w:t>
      </w:r>
    </w:p>
    <w:p w14:paraId="4A255ABF" w14:textId="0BDBBFA6" w:rsidR="00C91BFE" w:rsidRPr="003B2883" w:rsidRDefault="00C91BFE" w:rsidP="00C91BFE">
      <w:pPr>
        <w:pStyle w:val="PL"/>
      </w:pPr>
      <w:r w:rsidRPr="003B2883">
        <w:t xml:space="preserve">        - </w:t>
      </w:r>
      <w:r w:rsidR="00A73F88" w:rsidRPr="003B2883">
        <w:t>eventList</w:t>
      </w:r>
    </w:p>
    <w:p w14:paraId="1617211D" w14:textId="77777777" w:rsidR="00C91BFE" w:rsidRPr="003B2883" w:rsidRDefault="00C91BFE" w:rsidP="00C91BFE">
      <w:pPr>
        <w:pStyle w:val="PL"/>
      </w:pPr>
      <w:r w:rsidRPr="003B2883">
        <w:t xml:space="preserve">        - eventNotifyUri</w:t>
      </w:r>
    </w:p>
    <w:p w14:paraId="105E1334" w14:textId="77777777" w:rsidR="00C91BFE" w:rsidRPr="003B2883" w:rsidRDefault="00C91BFE" w:rsidP="00C91BFE">
      <w:pPr>
        <w:pStyle w:val="PL"/>
      </w:pPr>
      <w:r w:rsidRPr="003B2883">
        <w:t xml:space="preserve">        - notifyCorrelationId</w:t>
      </w:r>
    </w:p>
    <w:p w14:paraId="0413782D" w14:textId="77777777" w:rsidR="00C91BFE" w:rsidRPr="003B2883" w:rsidRDefault="00C91BFE" w:rsidP="00C91BFE">
      <w:pPr>
        <w:pStyle w:val="PL"/>
      </w:pPr>
      <w:r w:rsidRPr="003B2883">
        <w:t xml:space="preserve">        - nfId</w:t>
      </w:r>
    </w:p>
    <w:p w14:paraId="79F6185B" w14:textId="77777777" w:rsidR="00C91BFE" w:rsidRPr="003B2883" w:rsidRDefault="00C91BFE" w:rsidP="00C91BFE">
      <w:pPr>
        <w:pStyle w:val="PL"/>
      </w:pPr>
      <w:r w:rsidRPr="003B2883">
        <w:t xml:space="preserve">    AmfEvent:</w:t>
      </w:r>
    </w:p>
    <w:p w14:paraId="71115C3B" w14:textId="77777777" w:rsidR="00C91BFE" w:rsidRPr="003B2883" w:rsidRDefault="00C91BFE" w:rsidP="00C91BFE">
      <w:pPr>
        <w:pStyle w:val="PL"/>
      </w:pPr>
      <w:r w:rsidRPr="003B2883">
        <w:t xml:space="preserve">      type: object</w:t>
      </w:r>
    </w:p>
    <w:p w14:paraId="420C4955" w14:textId="77777777" w:rsidR="00C91BFE" w:rsidRPr="003B2883" w:rsidRDefault="00C91BFE" w:rsidP="00C91BFE">
      <w:pPr>
        <w:pStyle w:val="PL"/>
      </w:pPr>
      <w:r w:rsidRPr="003B2883">
        <w:t xml:space="preserve">      properties:</w:t>
      </w:r>
    </w:p>
    <w:p w14:paraId="6C660C21" w14:textId="77777777" w:rsidR="00C91BFE" w:rsidRPr="003B2883" w:rsidRDefault="00C91BFE" w:rsidP="00C91BFE">
      <w:pPr>
        <w:pStyle w:val="PL"/>
      </w:pPr>
      <w:r w:rsidRPr="003B2883">
        <w:t xml:space="preserve">        type:</w:t>
      </w:r>
    </w:p>
    <w:p w14:paraId="21EC4E6B" w14:textId="77777777" w:rsidR="00C91BFE" w:rsidRPr="003B2883" w:rsidRDefault="00C91BFE" w:rsidP="00C91BFE">
      <w:pPr>
        <w:pStyle w:val="PL"/>
      </w:pPr>
      <w:r w:rsidRPr="003B2883">
        <w:t xml:space="preserve">          $ref: '#/components/schemas/AmfEventType'</w:t>
      </w:r>
    </w:p>
    <w:p w14:paraId="01891F3D" w14:textId="77777777" w:rsidR="00C91BFE" w:rsidRPr="003B2883" w:rsidRDefault="00C91BFE" w:rsidP="00C91BFE">
      <w:pPr>
        <w:pStyle w:val="PL"/>
      </w:pPr>
      <w:r w:rsidRPr="003B2883">
        <w:t xml:space="preserve">        immediateFlag:</w:t>
      </w:r>
    </w:p>
    <w:p w14:paraId="04801BC4" w14:textId="77777777" w:rsidR="00C91BFE" w:rsidRPr="003B2883" w:rsidRDefault="00C91BFE" w:rsidP="00C91BFE">
      <w:pPr>
        <w:pStyle w:val="PL"/>
      </w:pPr>
      <w:r w:rsidRPr="003B2883">
        <w:t xml:space="preserve">          type: boolean</w:t>
      </w:r>
    </w:p>
    <w:p w14:paraId="41B5CEF3" w14:textId="77777777" w:rsidR="00C91BFE" w:rsidRPr="003B2883" w:rsidRDefault="00C91BFE" w:rsidP="00C91BFE">
      <w:pPr>
        <w:pStyle w:val="PL"/>
      </w:pPr>
      <w:r w:rsidRPr="003B2883">
        <w:t xml:space="preserve">        area</w:t>
      </w:r>
      <w:r w:rsidR="006D55D7" w:rsidRPr="003B2883">
        <w:t>List</w:t>
      </w:r>
      <w:r w:rsidRPr="003B2883">
        <w:t>:</w:t>
      </w:r>
    </w:p>
    <w:p w14:paraId="76D10DB5" w14:textId="77777777" w:rsidR="00C91BFE" w:rsidRPr="003B2883" w:rsidRDefault="00C91BFE" w:rsidP="00C91BFE">
      <w:pPr>
        <w:pStyle w:val="PL"/>
      </w:pPr>
      <w:r w:rsidRPr="003B2883">
        <w:t xml:space="preserve">          type: array</w:t>
      </w:r>
    </w:p>
    <w:p w14:paraId="4D07DA01" w14:textId="77777777" w:rsidR="00C91BFE" w:rsidRPr="003B2883" w:rsidRDefault="00C91BFE" w:rsidP="00C91BFE">
      <w:pPr>
        <w:pStyle w:val="PL"/>
      </w:pPr>
      <w:r w:rsidRPr="003B2883">
        <w:t xml:space="preserve">          items:</w:t>
      </w:r>
    </w:p>
    <w:p w14:paraId="41433EF1" w14:textId="77777777" w:rsidR="00C91BFE" w:rsidRPr="003B2883" w:rsidRDefault="00C91BFE" w:rsidP="00C91BFE">
      <w:pPr>
        <w:pStyle w:val="PL"/>
      </w:pPr>
      <w:r w:rsidRPr="003B2883">
        <w:t xml:space="preserve">            $ref: '#/components/schemas/AmfEventArea'</w:t>
      </w:r>
    </w:p>
    <w:p w14:paraId="4BD27094" w14:textId="59C424E0" w:rsidR="00C91BFE" w:rsidRPr="003B2883" w:rsidRDefault="00C91BFE" w:rsidP="00C91BFE">
      <w:pPr>
        <w:pStyle w:val="PL"/>
      </w:pPr>
      <w:r w:rsidRPr="003B2883">
        <w:t xml:space="preserve">          minItems: </w:t>
      </w:r>
      <w:r w:rsidR="00F5222C" w:rsidRPr="003B2883">
        <w:t>1</w:t>
      </w:r>
    </w:p>
    <w:p w14:paraId="6335AD1D" w14:textId="77777777" w:rsidR="006D55D7" w:rsidRPr="003B2883" w:rsidRDefault="00C91BFE" w:rsidP="006D55D7">
      <w:pPr>
        <w:pStyle w:val="PL"/>
      </w:pPr>
      <w:r w:rsidRPr="003B2883">
        <w:t xml:space="preserve">        locationFilter</w:t>
      </w:r>
      <w:r w:rsidR="006D55D7" w:rsidRPr="003B2883">
        <w:t>List:</w:t>
      </w:r>
    </w:p>
    <w:p w14:paraId="1D3F1917" w14:textId="77777777" w:rsidR="006D55D7" w:rsidRPr="003B2883" w:rsidRDefault="006D55D7" w:rsidP="006D55D7">
      <w:pPr>
        <w:pStyle w:val="PL"/>
      </w:pPr>
      <w:r w:rsidRPr="003B2883">
        <w:t xml:space="preserve">          type: array</w:t>
      </w:r>
    </w:p>
    <w:p w14:paraId="18B23BE2" w14:textId="77777777" w:rsidR="006D55D7" w:rsidRPr="003B2883" w:rsidRDefault="006D55D7" w:rsidP="006D55D7">
      <w:pPr>
        <w:pStyle w:val="PL"/>
      </w:pPr>
      <w:r w:rsidRPr="003B2883">
        <w:t xml:space="preserve">          items:</w:t>
      </w:r>
    </w:p>
    <w:p w14:paraId="08B00D3E" w14:textId="77777777" w:rsidR="006D55D7" w:rsidRPr="003B2883" w:rsidRDefault="006D55D7" w:rsidP="006D55D7">
      <w:pPr>
        <w:pStyle w:val="PL"/>
      </w:pPr>
      <w:r w:rsidRPr="003B2883">
        <w:t xml:space="preserve">            $ref: '#/components/schemas/LocationFilter'</w:t>
      </w:r>
    </w:p>
    <w:p w14:paraId="64F8C994" w14:textId="54C79385" w:rsidR="006D55D7" w:rsidRPr="003B2883" w:rsidRDefault="006D55D7" w:rsidP="006D55D7">
      <w:pPr>
        <w:pStyle w:val="PL"/>
      </w:pPr>
      <w:r w:rsidRPr="003B2883">
        <w:t xml:space="preserve">          minItems: </w:t>
      </w:r>
      <w:r w:rsidR="00F5222C" w:rsidRPr="003B2883">
        <w:t>1</w:t>
      </w:r>
    </w:p>
    <w:p w14:paraId="50F20663" w14:textId="4B86C08C" w:rsidR="00EC185A" w:rsidRPr="003B2883" w:rsidRDefault="00EC185A" w:rsidP="00EC185A">
      <w:pPr>
        <w:pStyle w:val="PL"/>
      </w:pPr>
      <w:r w:rsidRPr="003B2883">
        <w:t xml:space="preserve">        refId:</w:t>
      </w:r>
    </w:p>
    <w:p w14:paraId="6FEBD782" w14:textId="43B0357E" w:rsidR="00EC185A" w:rsidRPr="003B2883" w:rsidRDefault="00EC185A" w:rsidP="00EC185A">
      <w:pPr>
        <w:pStyle w:val="PL"/>
      </w:pPr>
      <w:r w:rsidRPr="003B2883">
        <w:t xml:space="preserve">          $ref: 'TS29503_Nudm_EE.yaml#/components/schemas/ReferenceId'</w:t>
      </w:r>
    </w:p>
    <w:p w14:paraId="6BE70DB3" w14:textId="77777777" w:rsidR="00C91BFE" w:rsidRPr="003B2883" w:rsidRDefault="00C91BFE" w:rsidP="00C91BFE">
      <w:pPr>
        <w:pStyle w:val="PL"/>
      </w:pPr>
      <w:r w:rsidRPr="003B2883">
        <w:t xml:space="preserve">      required:</w:t>
      </w:r>
    </w:p>
    <w:p w14:paraId="1A057515" w14:textId="77777777" w:rsidR="00C91BFE" w:rsidRPr="003B2883" w:rsidRDefault="00C91BFE" w:rsidP="00C91BFE">
      <w:pPr>
        <w:pStyle w:val="PL"/>
      </w:pPr>
      <w:r w:rsidRPr="003B2883">
        <w:t xml:space="preserve">        - type</w:t>
      </w:r>
    </w:p>
    <w:p w14:paraId="5E696425" w14:textId="77777777" w:rsidR="00C91BFE" w:rsidRPr="003B2883" w:rsidRDefault="00C91BFE" w:rsidP="00C91BFE">
      <w:pPr>
        <w:pStyle w:val="PL"/>
      </w:pPr>
      <w:r w:rsidRPr="003B2883">
        <w:t xml:space="preserve">    AmfEventNotification:</w:t>
      </w:r>
    </w:p>
    <w:p w14:paraId="0C33BE27" w14:textId="77777777" w:rsidR="00C91BFE" w:rsidRPr="003B2883" w:rsidRDefault="00C91BFE" w:rsidP="00C91BFE">
      <w:pPr>
        <w:pStyle w:val="PL"/>
      </w:pPr>
      <w:r w:rsidRPr="003B2883">
        <w:lastRenderedPageBreak/>
        <w:t xml:space="preserve">      type: object</w:t>
      </w:r>
    </w:p>
    <w:p w14:paraId="3812A86C" w14:textId="77777777" w:rsidR="00C91BFE" w:rsidRPr="003B2883" w:rsidRDefault="00C91BFE" w:rsidP="00C91BFE">
      <w:pPr>
        <w:pStyle w:val="PL"/>
      </w:pPr>
      <w:r w:rsidRPr="003B2883">
        <w:t xml:space="preserve">      properties:</w:t>
      </w:r>
    </w:p>
    <w:p w14:paraId="21F13977" w14:textId="77777777" w:rsidR="00C91BFE" w:rsidRPr="003B2883" w:rsidRDefault="00C91BFE" w:rsidP="00C91BFE">
      <w:pPr>
        <w:pStyle w:val="PL"/>
      </w:pPr>
      <w:r w:rsidRPr="003B2883">
        <w:t xml:space="preserve">        notif</w:t>
      </w:r>
      <w:r w:rsidR="00D17D85" w:rsidRPr="003B2883">
        <w:t>y</w:t>
      </w:r>
      <w:r w:rsidRPr="003B2883">
        <w:t>Cor</w:t>
      </w:r>
      <w:r w:rsidR="00D17D85" w:rsidRPr="003B2883">
        <w:t>r</w:t>
      </w:r>
      <w:r w:rsidRPr="003B2883">
        <w:t>elationId:</w:t>
      </w:r>
    </w:p>
    <w:p w14:paraId="3E365994" w14:textId="77777777" w:rsidR="00C91BFE" w:rsidRPr="003B2883" w:rsidRDefault="00C91BFE" w:rsidP="00C91BFE">
      <w:pPr>
        <w:pStyle w:val="PL"/>
      </w:pPr>
      <w:r w:rsidRPr="003B2883">
        <w:t xml:space="preserve">          type: string</w:t>
      </w:r>
    </w:p>
    <w:p w14:paraId="46176A51" w14:textId="77777777" w:rsidR="00F916A4" w:rsidRPr="003B2883" w:rsidRDefault="00F916A4" w:rsidP="00F916A4">
      <w:pPr>
        <w:pStyle w:val="PL"/>
      </w:pPr>
      <w:r w:rsidRPr="003B2883">
        <w:t xml:space="preserve">        </w:t>
      </w:r>
      <w:r w:rsidRPr="003B2883">
        <w:rPr>
          <w:rFonts w:hint="eastAsia"/>
        </w:rPr>
        <w:t>subsChangeNotifyCorrelationId</w:t>
      </w:r>
      <w:r w:rsidRPr="003B2883">
        <w:t>:</w:t>
      </w:r>
    </w:p>
    <w:p w14:paraId="0B568051" w14:textId="77777777" w:rsidR="00F916A4" w:rsidRPr="003B2883" w:rsidRDefault="00F916A4" w:rsidP="00F916A4">
      <w:pPr>
        <w:pStyle w:val="PL"/>
      </w:pPr>
      <w:r w:rsidRPr="003B2883">
        <w:t xml:space="preserve">          type: string</w:t>
      </w:r>
    </w:p>
    <w:p w14:paraId="10856391" w14:textId="77777777" w:rsidR="00C91BFE" w:rsidRPr="003B2883" w:rsidRDefault="00C91BFE" w:rsidP="00C91BFE">
      <w:pPr>
        <w:pStyle w:val="PL"/>
      </w:pPr>
      <w:r w:rsidRPr="003B2883">
        <w:t xml:space="preserve">        report</w:t>
      </w:r>
      <w:r w:rsidR="006D55D7" w:rsidRPr="003B2883">
        <w:t>List</w:t>
      </w:r>
      <w:r w:rsidRPr="003B2883">
        <w:t>:</w:t>
      </w:r>
    </w:p>
    <w:p w14:paraId="684977BB" w14:textId="77777777" w:rsidR="00C91BFE" w:rsidRPr="003B2883" w:rsidRDefault="00C91BFE" w:rsidP="00C91BFE">
      <w:pPr>
        <w:pStyle w:val="PL"/>
      </w:pPr>
      <w:r w:rsidRPr="003B2883">
        <w:t xml:space="preserve">          type: array</w:t>
      </w:r>
    </w:p>
    <w:p w14:paraId="65833AC4" w14:textId="77777777" w:rsidR="00C91BFE" w:rsidRPr="003B2883" w:rsidRDefault="00C91BFE" w:rsidP="00C91BFE">
      <w:pPr>
        <w:pStyle w:val="PL"/>
      </w:pPr>
      <w:r w:rsidRPr="003B2883">
        <w:t xml:space="preserve">          items:</w:t>
      </w:r>
    </w:p>
    <w:p w14:paraId="76725860" w14:textId="77777777" w:rsidR="00C91BFE" w:rsidRPr="003B2883" w:rsidRDefault="00C91BFE" w:rsidP="00C91BFE">
      <w:pPr>
        <w:pStyle w:val="PL"/>
      </w:pPr>
      <w:r w:rsidRPr="003B2883">
        <w:t xml:space="preserve">            $ref: '#/components/schemas/AmfEventReport'</w:t>
      </w:r>
    </w:p>
    <w:p w14:paraId="1BB55FA7" w14:textId="77777777" w:rsidR="00C91BFE" w:rsidRPr="003B2883" w:rsidRDefault="00C91BFE" w:rsidP="00C91BFE">
      <w:pPr>
        <w:pStyle w:val="PL"/>
      </w:pPr>
      <w:r w:rsidRPr="003B2883">
        <w:t xml:space="preserve">          minItems: 1</w:t>
      </w:r>
    </w:p>
    <w:p w14:paraId="17DC078A" w14:textId="77777777" w:rsidR="00C91BFE" w:rsidRPr="003B2883" w:rsidRDefault="00C91BFE" w:rsidP="00C91BFE">
      <w:pPr>
        <w:pStyle w:val="PL"/>
      </w:pPr>
      <w:r w:rsidRPr="003B2883">
        <w:t xml:space="preserve">    AmfEventReport:</w:t>
      </w:r>
    </w:p>
    <w:p w14:paraId="6F19E7D0" w14:textId="77777777" w:rsidR="00C91BFE" w:rsidRPr="003B2883" w:rsidRDefault="00C91BFE" w:rsidP="00C91BFE">
      <w:pPr>
        <w:pStyle w:val="PL"/>
      </w:pPr>
      <w:r w:rsidRPr="003B2883">
        <w:t xml:space="preserve">      type: object</w:t>
      </w:r>
    </w:p>
    <w:p w14:paraId="4FDEF69F" w14:textId="77777777" w:rsidR="00C91BFE" w:rsidRPr="003B2883" w:rsidRDefault="00C91BFE" w:rsidP="00C91BFE">
      <w:pPr>
        <w:pStyle w:val="PL"/>
      </w:pPr>
      <w:r w:rsidRPr="003B2883">
        <w:t xml:space="preserve">      properties:</w:t>
      </w:r>
    </w:p>
    <w:p w14:paraId="37A80682" w14:textId="77777777" w:rsidR="00C91BFE" w:rsidRPr="003B2883" w:rsidRDefault="00C91BFE" w:rsidP="00C91BFE">
      <w:pPr>
        <w:pStyle w:val="PL"/>
      </w:pPr>
      <w:r w:rsidRPr="003B2883">
        <w:t xml:space="preserve">        type:</w:t>
      </w:r>
    </w:p>
    <w:p w14:paraId="440E6D69" w14:textId="77777777" w:rsidR="00C91BFE" w:rsidRPr="003B2883" w:rsidRDefault="00C91BFE" w:rsidP="00C91BFE">
      <w:pPr>
        <w:pStyle w:val="PL"/>
      </w:pPr>
      <w:r w:rsidRPr="003B2883">
        <w:t xml:space="preserve">          $ref: '#/components/schemas/AmfEventType'</w:t>
      </w:r>
    </w:p>
    <w:p w14:paraId="78883A38" w14:textId="77777777" w:rsidR="00C91BFE" w:rsidRPr="003B2883" w:rsidRDefault="00C91BFE" w:rsidP="00C91BFE">
      <w:pPr>
        <w:pStyle w:val="PL"/>
      </w:pPr>
      <w:r w:rsidRPr="003B2883">
        <w:t xml:space="preserve">        state:</w:t>
      </w:r>
    </w:p>
    <w:p w14:paraId="1D2E77D3" w14:textId="77777777" w:rsidR="00C91BFE" w:rsidRPr="003B2883" w:rsidRDefault="00C91BFE" w:rsidP="00C91BFE">
      <w:pPr>
        <w:pStyle w:val="PL"/>
      </w:pPr>
      <w:r w:rsidRPr="003B2883">
        <w:t xml:space="preserve">          $ref: '#/components/schemas/AmfEventState'</w:t>
      </w:r>
    </w:p>
    <w:p w14:paraId="1AB78856" w14:textId="77777777" w:rsidR="000519F0" w:rsidRPr="003B2883" w:rsidRDefault="000519F0" w:rsidP="000519F0">
      <w:pPr>
        <w:pStyle w:val="PL"/>
      </w:pPr>
      <w:r w:rsidRPr="003B2883">
        <w:t xml:space="preserve">        timeStamp:</w:t>
      </w:r>
    </w:p>
    <w:p w14:paraId="0DF604F1" w14:textId="77777777" w:rsidR="000519F0" w:rsidRPr="003B2883" w:rsidRDefault="000519F0" w:rsidP="000519F0">
      <w:pPr>
        <w:pStyle w:val="PL"/>
      </w:pPr>
      <w:r w:rsidRPr="003B2883">
        <w:t xml:space="preserve">          $ref: 'TS29571_CommonData.yaml#/components/schemas/DateTime'</w:t>
      </w:r>
    </w:p>
    <w:p w14:paraId="32283FC8" w14:textId="77777777" w:rsidR="00F916A4" w:rsidRPr="003B2883" w:rsidRDefault="00F916A4" w:rsidP="00F916A4">
      <w:pPr>
        <w:pStyle w:val="PL"/>
      </w:pPr>
      <w:r w:rsidRPr="003B2883">
        <w:t xml:space="preserve">        subscriptionId:</w:t>
      </w:r>
    </w:p>
    <w:p w14:paraId="4D23B844" w14:textId="77777777" w:rsidR="00F916A4" w:rsidRPr="003B2883" w:rsidRDefault="00F916A4" w:rsidP="00F916A4">
      <w:pPr>
        <w:pStyle w:val="PL"/>
      </w:pPr>
      <w:r w:rsidRPr="003B2883">
        <w:t xml:space="preserve">          $ref: 'TS29571_CommonData.yaml#/components/schemas/Uri'</w:t>
      </w:r>
    </w:p>
    <w:p w14:paraId="6E60F605" w14:textId="77777777" w:rsidR="00C91BFE" w:rsidRPr="003B2883" w:rsidRDefault="00C91BFE" w:rsidP="00C91BFE">
      <w:pPr>
        <w:pStyle w:val="PL"/>
      </w:pPr>
      <w:r w:rsidRPr="003B2883">
        <w:t xml:space="preserve">        anyUe:</w:t>
      </w:r>
    </w:p>
    <w:p w14:paraId="18CB1E8C" w14:textId="77777777" w:rsidR="00C91BFE" w:rsidRPr="003B2883" w:rsidRDefault="00C91BFE" w:rsidP="00C91BFE">
      <w:pPr>
        <w:pStyle w:val="PL"/>
      </w:pPr>
      <w:r w:rsidRPr="003B2883">
        <w:t xml:space="preserve">          type: boolean</w:t>
      </w:r>
    </w:p>
    <w:p w14:paraId="435F96BC" w14:textId="77777777" w:rsidR="00C91BFE" w:rsidRPr="003B2883" w:rsidRDefault="00C91BFE" w:rsidP="00C91BFE">
      <w:pPr>
        <w:pStyle w:val="PL"/>
      </w:pPr>
      <w:r w:rsidRPr="003B2883">
        <w:t xml:space="preserve">        supi:</w:t>
      </w:r>
    </w:p>
    <w:p w14:paraId="452674C7" w14:textId="77777777" w:rsidR="00C91BFE" w:rsidRPr="003B2883" w:rsidRDefault="00C91BFE" w:rsidP="00C91BFE">
      <w:pPr>
        <w:pStyle w:val="PL"/>
      </w:pPr>
      <w:r w:rsidRPr="003B2883">
        <w:t xml:space="preserve">          $ref: 'TS29571_CommonData.yaml#/components/schemas/Supi'</w:t>
      </w:r>
    </w:p>
    <w:p w14:paraId="6F5ABEE5" w14:textId="77777777" w:rsidR="00C91BFE" w:rsidRPr="003B2883" w:rsidRDefault="00C91BFE" w:rsidP="00C91BFE">
      <w:pPr>
        <w:pStyle w:val="PL"/>
      </w:pPr>
      <w:r w:rsidRPr="003B2883">
        <w:t xml:space="preserve">        area</w:t>
      </w:r>
      <w:r w:rsidR="006D55D7" w:rsidRPr="003B2883">
        <w:t>List</w:t>
      </w:r>
      <w:r w:rsidRPr="003B2883">
        <w:t>:</w:t>
      </w:r>
    </w:p>
    <w:p w14:paraId="075A57C6" w14:textId="77777777" w:rsidR="00C91BFE" w:rsidRPr="003B2883" w:rsidRDefault="00C91BFE" w:rsidP="00C91BFE">
      <w:pPr>
        <w:pStyle w:val="PL"/>
      </w:pPr>
      <w:r w:rsidRPr="003B2883">
        <w:t xml:space="preserve">          type: array</w:t>
      </w:r>
    </w:p>
    <w:p w14:paraId="2FE5EEB8" w14:textId="77777777" w:rsidR="00C91BFE" w:rsidRPr="003B2883" w:rsidRDefault="00C91BFE" w:rsidP="00C91BFE">
      <w:pPr>
        <w:pStyle w:val="PL"/>
      </w:pPr>
      <w:r w:rsidRPr="003B2883">
        <w:t xml:space="preserve">          items:</w:t>
      </w:r>
    </w:p>
    <w:p w14:paraId="2303CDA1" w14:textId="77777777" w:rsidR="00C91BFE" w:rsidRPr="003B2883" w:rsidRDefault="00C91BFE" w:rsidP="00C91BFE">
      <w:pPr>
        <w:pStyle w:val="PL"/>
      </w:pPr>
      <w:r w:rsidRPr="003B2883">
        <w:t xml:space="preserve">            $ref: '#/components/schemas/AmfEventArea'</w:t>
      </w:r>
    </w:p>
    <w:p w14:paraId="63F46996" w14:textId="3F92D76F" w:rsidR="006D55D7" w:rsidRPr="003B2883" w:rsidRDefault="006D55D7" w:rsidP="006D55D7">
      <w:pPr>
        <w:pStyle w:val="PL"/>
      </w:pPr>
      <w:r w:rsidRPr="003B2883">
        <w:t xml:space="preserve">          minItems: </w:t>
      </w:r>
      <w:r w:rsidR="00F5222C" w:rsidRPr="003B2883">
        <w:t>1</w:t>
      </w:r>
    </w:p>
    <w:p w14:paraId="4A76A104" w14:textId="77777777" w:rsidR="00EC185A" w:rsidRPr="003B2883" w:rsidRDefault="00EC185A" w:rsidP="00EC185A">
      <w:pPr>
        <w:pStyle w:val="PL"/>
      </w:pPr>
      <w:r w:rsidRPr="003B2883">
        <w:t xml:space="preserve">        refId:</w:t>
      </w:r>
    </w:p>
    <w:p w14:paraId="7F5F8E9E" w14:textId="440BE56D" w:rsidR="00EC185A" w:rsidRPr="003B2883" w:rsidRDefault="00EC185A" w:rsidP="00EC185A">
      <w:pPr>
        <w:pStyle w:val="PL"/>
      </w:pPr>
      <w:r w:rsidRPr="003B2883">
        <w:t xml:space="preserve">          $ref: 'TS29503_Nudm_EE.yaml#/components/schemas/ReferenceId'</w:t>
      </w:r>
    </w:p>
    <w:p w14:paraId="32838000" w14:textId="77777777" w:rsidR="00C91BFE" w:rsidRPr="003B2883" w:rsidRDefault="00C91BFE" w:rsidP="00C91BFE">
      <w:pPr>
        <w:pStyle w:val="PL"/>
      </w:pPr>
      <w:r w:rsidRPr="003B2883">
        <w:t xml:space="preserve">        gpsi:</w:t>
      </w:r>
    </w:p>
    <w:p w14:paraId="79D2580A" w14:textId="77777777" w:rsidR="00C91BFE" w:rsidRPr="003B2883" w:rsidRDefault="00C91BFE" w:rsidP="00C91BFE">
      <w:pPr>
        <w:pStyle w:val="PL"/>
      </w:pPr>
      <w:r w:rsidRPr="003B2883">
        <w:t xml:space="preserve">          $ref: 'TS29571_CommonData.yaml#/components/schemas/Gpsi'</w:t>
      </w:r>
    </w:p>
    <w:p w14:paraId="158861E2" w14:textId="77777777" w:rsidR="00C91BFE" w:rsidRPr="003B2883" w:rsidRDefault="00C91BFE" w:rsidP="00C91BFE">
      <w:pPr>
        <w:pStyle w:val="PL"/>
      </w:pPr>
      <w:r w:rsidRPr="003B2883">
        <w:t xml:space="preserve">        pei:</w:t>
      </w:r>
    </w:p>
    <w:p w14:paraId="2C1FE475" w14:textId="77777777" w:rsidR="00C91BFE" w:rsidRPr="003B2883" w:rsidRDefault="00C91BFE" w:rsidP="00C91BFE">
      <w:pPr>
        <w:pStyle w:val="PL"/>
      </w:pPr>
      <w:r w:rsidRPr="003B2883">
        <w:t xml:space="preserve">          $ref: 'TS29571_CommonData.yaml#/components/schemas/Pei'</w:t>
      </w:r>
    </w:p>
    <w:p w14:paraId="5E8C2FAC" w14:textId="77777777" w:rsidR="00C91BFE" w:rsidRPr="003B2883" w:rsidRDefault="00C91BFE" w:rsidP="00C91BFE">
      <w:pPr>
        <w:pStyle w:val="PL"/>
      </w:pPr>
      <w:r w:rsidRPr="003B2883">
        <w:t xml:space="preserve">        location:</w:t>
      </w:r>
    </w:p>
    <w:p w14:paraId="430DCB27" w14:textId="77777777" w:rsidR="00C91BFE" w:rsidRPr="003B2883" w:rsidRDefault="00C91BFE" w:rsidP="00C91BFE">
      <w:pPr>
        <w:pStyle w:val="PL"/>
      </w:pPr>
      <w:r w:rsidRPr="003B2883">
        <w:t xml:space="preserve">          $ref: 'TS29571_CommonData.yaml#/components/schemas/UserLocation'</w:t>
      </w:r>
    </w:p>
    <w:p w14:paraId="03375FB4" w14:textId="77777777" w:rsidR="00C91BFE" w:rsidRPr="003B2883" w:rsidRDefault="00C91BFE" w:rsidP="00C91BFE">
      <w:pPr>
        <w:pStyle w:val="PL"/>
      </w:pPr>
      <w:r w:rsidRPr="003B2883">
        <w:t xml:space="preserve">        timezone:</w:t>
      </w:r>
    </w:p>
    <w:p w14:paraId="7E5F2945" w14:textId="77777777" w:rsidR="00C91BFE" w:rsidRPr="003B2883" w:rsidRDefault="00C91BFE" w:rsidP="00C91BFE">
      <w:pPr>
        <w:pStyle w:val="PL"/>
      </w:pPr>
      <w:r w:rsidRPr="003B2883">
        <w:t xml:space="preserve">          $ref: 'TS29571_CommonData.yaml#/components/schemas/TimeZone'</w:t>
      </w:r>
    </w:p>
    <w:p w14:paraId="23BF34B5" w14:textId="77777777" w:rsidR="006D55D7" w:rsidRPr="003B2883" w:rsidRDefault="006D55D7" w:rsidP="006D55D7">
      <w:pPr>
        <w:pStyle w:val="PL"/>
      </w:pPr>
      <w:r w:rsidRPr="003B2883">
        <w:t xml:space="preserve">        accessTypeList:</w:t>
      </w:r>
    </w:p>
    <w:p w14:paraId="7955B8E0" w14:textId="77777777" w:rsidR="006D55D7" w:rsidRPr="003B2883" w:rsidRDefault="006D55D7" w:rsidP="006D55D7">
      <w:pPr>
        <w:pStyle w:val="PL"/>
      </w:pPr>
      <w:r w:rsidRPr="003B2883">
        <w:t xml:space="preserve">          type: array</w:t>
      </w:r>
    </w:p>
    <w:p w14:paraId="68A26142" w14:textId="77777777" w:rsidR="006D55D7" w:rsidRPr="003B2883" w:rsidRDefault="006D55D7" w:rsidP="006D55D7">
      <w:pPr>
        <w:pStyle w:val="PL"/>
      </w:pPr>
      <w:r w:rsidRPr="003B2883">
        <w:t xml:space="preserve">          items:</w:t>
      </w:r>
    </w:p>
    <w:p w14:paraId="387A12CB" w14:textId="77777777" w:rsidR="006D55D7" w:rsidRPr="003B2883" w:rsidRDefault="006D55D7" w:rsidP="006D55D7">
      <w:pPr>
        <w:pStyle w:val="PL"/>
      </w:pPr>
      <w:r w:rsidRPr="003B2883">
        <w:t xml:space="preserve">            $ref: 'TS29571_CommonData.yaml#/components/schemas/AccessType'</w:t>
      </w:r>
    </w:p>
    <w:p w14:paraId="3E2FCC37" w14:textId="53AF8409" w:rsidR="006D55D7" w:rsidRPr="003B2883" w:rsidRDefault="006D55D7" w:rsidP="006D55D7">
      <w:pPr>
        <w:pStyle w:val="PL"/>
      </w:pPr>
      <w:r w:rsidRPr="003B2883">
        <w:t xml:space="preserve">          minItems: </w:t>
      </w:r>
      <w:r w:rsidR="00F5222C" w:rsidRPr="003B2883">
        <w:t>1</w:t>
      </w:r>
    </w:p>
    <w:p w14:paraId="4ABA24FC" w14:textId="77777777" w:rsidR="006D55D7" w:rsidRPr="003B2883" w:rsidRDefault="006D55D7" w:rsidP="006D55D7">
      <w:pPr>
        <w:pStyle w:val="PL"/>
      </w:pPr>
      <w:r w:rsidRPr="003B2883">
        <w:t xml:space="preserve">        rmInfoList:</w:t>
      </w:r>
    </w:p>
    <w:p w14:paraId="6229AA91" w14:textId="77777777" w:rsidR="006D55D7" w:rsidRPr="003B2883" w:rsidRDefault="006D55D7" w:rsidP="006D55D7">
      <w:pPr>
        <w:pStyle w:val="PL"/>
      </w:pPr>
      <w:r w:rsidRPr="003B2883">
        <w:t xml:space="preserve">          type: array</w:t>
      </w:r>
    </w:p>
    <w:p w14:paraId="73816067" w14:textId="77777777" w:rsidR="006D55D7" w:rsidRPr="003B2883" w:rsidRDefault="006D55D7" w:rsidP="006D55D7">
      <w:pPr>
        <w:pStyle w:val="PL"/>
      </w:pPr>
      <w:r w:rsidRPr="003B2883">
        <w:t xml:space="preserve">          items:</w:t>
      </w:r>
    </w:p>
    <w:p w14:paraId="455C468E" w14:textId="77777777" w:rsidR="006D55D7" w:rsidRPr="003B2883" w:rsidRDefault="006D55D7" w:rsidP="006D55D7">
      <w:pPr>
        <w:pStyle w:val="PL"/>
      </w:pPr>
      <w:r w:rsidRPr="003B2883">
        <w:t xml:space="preserve">            $ref: '#/components/schemas/RmInfo'</w:t>
      </w:r>
    </w:p>
    <w:p w14:paraId="000B883C" w14:textId="0F692ADC" w:rsidR="006D55D7" w:rsidRPr="003B2883" w:rsidRDefault="006D55D7" w:rsidP="006D55D7">
      <w:pPr>
        <w:pStyle w:val="PL"/>
      </w:pPr>
      <w:r w:rsidRPr="003B2883">
        <w:t xml:space="preserve">          minItems: </w:t>
      </w:r>
      <w:r w:rsidR="00F5222C" w:rsidRPr="003B2883">
        <w:t>1</w:t>
      </w:r>
    </w:p>
    <w:p w14:paraId="557626AF" w14:textId="77777777" w:rsidR="006D55D7" w:rsidRPr="003B2883" w:rsidRDefault="006D55D7" w:rsidP="006D55D7">
      <w:pPr>
        <w:pStyle w:val="PL"/>
      </w:pPr>
      <w:r w:rsidRPr="003B2883">
        <w:t xml:space="preserve">        cmInfoList:</w:t>
      </w:r>
    </w:p>
    <w:p w14:paraId="30B6ECF4" w14:textId="77777777" w:rsidR="006D55D7" w:rsidRPr="003B2883" w:rsidRDefault="006D55D7" w:rsidP="006D55D7">
      <w:pPr>
        <w:pStyle w:val="PL"/>
      </w:pPr>
      <w:r w:rsidRPr="003B2883">
        <w:t xml:space="preserve">          type: array</w:t>
      </w:r>
    </w:p>
    <w:p w14:paraId="74AD2AE6" w14:textId="77777777" w:rsidR="006D55D7" w:rsidRPr="003B2883" w:rsidRDefault="006D55D7" w:rsidP="006D55D7">
      <w:pPr>
        <w:pStyle w:val="PL"/>
      </w:pPr>
      <w:r w:rsidRPr="003B2883">
        <w:t xml:space="preserve">          items:</w:t>
      </w:r>
    </w:p>
    <w:p w14:paraId="3253A6BA" w14:textId="77777777" w:rsidR="006D55D7" w:rsidRPr="003B2883" w:rsidRDefault="006D55D7" w:rsidP="006D55D7">
      <w:pPr>
        <w:pStyle w:val="PL"/>
      </w:pPr>
      <w:r w:rsidRPr="003B2883">
        <w:t xml:space="preserve">            $ref: '#/components/schemas/CmInfo'</w:t>
      </w:r>
    </w:p>
    <w:p w14:paraId="4E2FFA12" w14:textId="509DE860" w:rsidR="006D55D7" w:rsidRPr="003B2883" w:rsidRDefault="006D55D7" w:rsidP="006D55D7">
      <w:pPr>
        <w:pStyle w:val="PL"/>
      </w:pPr>
      <w:r w:rsidRPr="003B2883">
        <w:t xml:space="preserve">          minItems: </w:t>
      </w:r>
      <w:r w:rsidR="00F5222C" w:rsidRPr="003B2883">
        <w:t>1</w:t>
      </w:r>
    </w:p>
    <w:p w14:paraId="21996FD7" w14:textId="77777777" w:rsidR="00C91BFE" w:rsidRPr="003B2883" w:rsidRDefault="00C91BFE" w:rsidP="00C91BFE">
      <w:pPr>
        <w:pStyle w:val="PL"/>
      </w:pPr>
      <w:r w:rsidRPr="003B2883">
        <w:t xml:space="preserve">        reachability:</w:t>
      </w:r>
    </w:p>
    <w:p w14:paraId="166442C8" w14:textId="77777777" w:rsidR="00C91BFE" w:rsidRPr="003B2883" w:rsidRDefault="00C91BFE" w:rsidP="00C91BFE">
      <w:pPr>
        <w:pStyle w:val="PL"/>
      </w:pPr>
      <w:r w:rsidRPr="003B2883">
        <w:t xml:space="preserve">          $ref: '#/components/schemas/UeReachability'</w:t>
      </w:r>
    </w:p>
    <w:p w14:paraId="608767DD" w14:textId="77777777" w:rsidR="00C91BFE" w:rsidRPr="003B2883" w:rsidRDefault="00C91BFE" w:rsidP="00C91BFE">
      <w:pPr>
        <w:pStyle w:val="PL"/>
      </w:pPr>
      <w:r w:rsidRPr="003B2883">
        <w:t xml:space="preserve">        commFailure:</w:t>
      </w:r>
    </w:p>
    <w:p w14:paraId="45A87602" w14:textId="77777777" w:rsidR="00C91BFE" w:rsidRPr="003B2883" w:rsidRDefault="00C91BFE" w:rsidP="00C91BFE">
      <w:pPr>
        <w:pStyle w:val="PL"/>
      </w:pPr>
      <w:r w:rsidRPr="003B2883">
        <w:t xml:space="preserve">          $ref: '#/components/schemas/CommunicationFailure'</w:t>
      </w:r>
    </w:p>
    <w:p w14:paraId="6AC3F3B4" w14:textId="77777777" w:rsidR="00C91BFE" w:rsidRPr="003B2883" w:rsidRDefault="00C91BFE" w:rsidP="00C91BFE">
      <w:pPr>
        <w:pStyle w:val="PL"/>
      </w:pPr>
      <w:r w:rsidRPr="003B2883">
        <w:t xml:space="preserve">        numberOfUes:</w:t>
      </w:r>
    </w:p>
    <w:p w14:paraId="7A693D71" w14:textId="77777777" w:rsidR="00C91BFE" w:rsidRPr="003B2883" w:rsidRDefault="00C91BFE" w:rsidP="00C91BFE">
      <w:pPr>
        <w:pStyle w:val="PL"/>
      </w:pPr>
      <w:r w:rsidRPr="003B2883">
        <w:t xml:space="preserve">          type: integer</w:t>
      </w:r>
    </w:p>
    <w:p w14:paraId="74AEB139" w14:textId="77777777" w:rsidR="000865BE" w:rsidRDefault="000865BE" w:rsidP="000865BE">
      <w:pPr>
        <w:pStyle w:val="PL"/>
      </w:pPr>
      <w:r w:rsidRPr="003B2883">
        <w:t xml:space="preserve">        </w:t>
      </w:r>
      <w:r>
        <w:t>5gsUserS</w:t>
      </w:r>
      <w:r w:rsidRPr="003B2883">
        <w:t>tate</w:t>
      </w:r>
      <w:r>
        <w:t>List</w:t>
      </w:r>
      <w:r w:rsidRPr="003B2883">
        <w:t>:</w:t>
      </w:r>
    </w:p>
    <w:p w14:paraId="6CD1D68F" w14:textId="77777777" w:rsidR="000865BE" w:rsidRPr="003B2883" w:rsidRDefault="000865BE" w:rsidP="000865BE">
      <w:pPr>
        <w:pStyle w:val="PL"/>
      </w:pPr>
      <w:r w:rsidRPr="003B2883">
        <w:t xml:space="preserve">          type: array</w:t>
      </w:r>
    </w:p>
    <w:p w14:paraId="492119B8" w14:textId="77777777" w:rsidR="000865BE" w:rsidRPr="003B2883" w:rsidRDefault="000865BE" w:rsidP="000865BE">
      <w:pPr>
        <w:pStyle w:val="PL"/>
      </w:pPr>
      <w:r w:rsidRPr="003B2883">
        <w:t xml:space="preserve">          items:</w:t>
      </w:r>
    </w:p>
    <w:p w14:paraId="15E485BB" w14:textId="77777777" w:rsidR="000865BE" w:rsidRPr="003B2883" w:rsidRDefault="000865BE" w:rsidP="000865BE">
      <w:pPr>
        <w:pStyle w:val="PL"/>
      </w:pPr>
      <w:r w:rsidRPr="003B2883">
        <w:t xml:space="preserve">            $ref: '#/components/schemas/</w:t>
      </w:r>
      <w:r>
        <w:t>5GsUser</w:t>
      </w:r>
      <w:r w:rsidRPr="003B2883">
        <w:t>State</w:t>
      </w:r>
      <w:r>
        <w:t>Info</w:t>
      </w:r>
      <w:r w:rsidRPr="003B2883">
        <w:t>'</w:t>
      </w:r>
    </w:p>
    <w:p w14:paraId="7AEB2142" w14:textId="77777777" w:rsidR="000865BE" w:rsidRPr="003B2883" w:rsidRDefault="000865BE" w:rsidP="000865BE">
      <w:pPr>
        <w:pStyle w:val="PL"/>
      </w:pPr>
      <w:r w:rsidRPr="003B2883">
        <w:t xml:space="preserve">          minItems: 1</w:t>
      </w:r>
    </w:p>
    <w:p w14:paraId="32671E53" w14:textId="77777777" w:rsidR="00C91BFE" w:rsidRPr="003B2883" w:rsidRDefault="00C91BFE" w:rsidP="00C91BFE">
      <w:pPr>
        <w:pStyle w:val="PL"/>
      </w:pPr>
      <w:r w:rsidRPr="003B2883">
        <w:t xml:space="preserve">      required:</w:t>
      </w:r>
    </w:p>
    <w:p w14:paraId="39031CCF" w14:textId="77777777" w:rsidR="00C91BFE" w:rsidRPr="003B2883" w:rsidRDefault="00C91BFE" w:rsidP="00C91BFE">
      <w:pPr>
        <w:pStyle w:val="PL"/>
      </w:pPr>
      <w:r w:rsidRPr="003B2883">
        <w:t xml:space="preserve">        - type</w:t>
      </w:r>
    </w:p>
    <w:p w14:paraId="4775160D" w14:textId="77777777" w:rsidR="00C91BFE" w:rsidRPr="003B2883" w:rsidRDefault="00C91BFE" w:rsidP="00C91BFE">
      <w:pPr>
        <w:pStyle w:val="PL"/>
      </w:pPr>
      <w:r w:rsidRPr="003B2883">
        <w:t xml:space="preserve">        - state</w:t>
      </w:r>
    </w:p>
    <w:p w14:paraId="71DBDD4B" w14:textId="77777777" w:rsidR="000519F0" w:rsidRPr="003B2883" w:rsidRDefault="000519F0" w:rsidP="000519F0">
      <w:pPr>
        <w:pStyle w:val="PL"/>
      </w:pPr>
      <w:r w:rsidRPr="003B2883">
        <w:t xml:space="preserve">        - timeStamp</w:t>
      </w:r>
    </w:p>
    <w:p w14:paraId="1AC567A8" w14:textId="77777777" w:rsidR="00C91BFE" w:rsidRPr="003B2883" w:rsidRDefault="00C91BFE" w:rsidP="00C91BFE">
      <w:pPr>
        <w:pStyle w:val="PL"/>
      </w:pPr>
      <w:r w:rsidRPr="003B2883">
        <w:t xml:space="preserve">    AmfEventMode:</w:t>
      </w:r>
    </w:p>
    <w:p w14:paraId="2226509B" w14:textId="77777777" w:rsidR="00C91BFE" w:rsidRPr="003B2883" w:rsidRDefault="00C91BFE" w:rsidP="00C91BFE">
      <w:pPr>
        <w:pStyle w:val="PL"/>
      </w:pPr>
      <w:r w:rsidRPr="003B2883">
        <w:t xml:space="preserve">      type: object</w:t>
      </w:r>
    </w:p>
    <w:p w14:paraId="32EF031B" w14:textId="77777777" w:rsidR="00C91BFE" w:rsidRPr="003B2883" w:rsidRDefault="00C91BFE" w:rsidP="00C91BFE">
      <w:pPr>
        <w:pStyle w:val="PL"/>
      </w:pPr>
      <w:r w:rsidRPr="003B2883">
        <w:t xml:space="preserve">      properties:</w:t>
      </w:r>
    </w:p>
    <w:p w14:paraId="1656F083" w14:textId="77777777" w:rsidR="00C91BFE" w:rsidRPr="003B2883" w:rsidRDefault="00C91BFE" w:rsidP="00C91BFE">
      <w:pPr>
        <w:pStyle w:val="PL"/>
      </w:pPr>
      <w:r w:rsidRPr="003B2883">
        <w:t xml:space="preserve">        trigger:</w:t>
      </w:r>
    </w:p>
    <w:p w14:paraId="205592EE" w14:textId="77777777" w:rsidR="00C91BFE" w:rsidRPr="003B2883" w:rsidRDefault="00C91BFE" w:rsidP="00C91BFE">
      <w:pPr>
        <w:pStyle w:val="PL"/>
      </w:pPr>
      <w:r w:rsidRPr="003B2883">
        <w:t xml:space="preserve">          $ref: '#/components/schemas/AmfEventTrigger'</w:t>
      </w:r>
    </w:p>
    <w:p w14:paraId="0DF276ED" w14:textId="77777777" w:rsidR="00C91BFE" w:rsidRPr="003B2883" w:rsidRDefault="00C91BFE" w:rsidP="00C91BFE">
      <w:pPr>
        <w:pStyle w:val="PL"/>
      </w:pPr>
      <w:r w:rsidRPr="003B2883">
        <w:t xml:space="preserve">        maxReports:</w:t>
      </w:r>
    </w:p>
    <w:p w14:paraId="29C919FF" w14:textId="77777777" w:rsidR="00C91BFE" w:rsidRPr="003B2883" w:rsidRDefault="00C91BFE" w:rsidP="00C91BFE">
      <w:pPr>
        <w:pStyle w:val="PL"/>
      </w:pPr>
      <w:r w:rsidRPr="003B2883">
        <w:t xml:space="preserve">          type: integer</w:t>
      </w:r>
    </w:p>
    <w:p w14:paraId="22F71272" w14:textId="77777777" w:rsidR="00C91BFE" w:rsidRPr="003B2883" w:rsidRDefault="00C91BFE" w:rsidP="00C91BFE">
      <w:pPr>
        <w:pStyle w:val="PL"/>
      </w:pPr>
      <w:r w:rsidRPr="003B2883">
        <w:lastRenderedPageBreak/>
        <w:t xml:space="preserve">        </w:t>
      </w:r>
      <w:r w:rsidR="001A1123" w:rsidRPr="003B2883">
        <w:t>expiry</w:t>
      </w:r>
      <w:r w:rsidRPr="003B2883">
        <w:t>:</w:t>
      </w:r>
    </w:p>
    <w:p w14:paraId="7B8B6BD6" w14:textId="77777777" w:rsidR="00C91BFE" w:rsidRPr="003B2883" w:rsidRDefault="00C91BFE" w:rsidP="00C91BFE">
      <w:pPr>
        <w:pStyle w:val="PL"/>
      </w:pPr>
      <w:r w:rsidRPr="003B2883">
        <w:t xml:space="preserve">          $ref: 'TS29571_CommonData.yaml#/components/schemas/</w:t>
      </w:r>
      <w:r w:rsidR="001A1123" w:rsidRPr="003B2883">
        <w:t>DateTime'</w:t>
      </w:r>
    </w:p>
    <w:p w14:paraId="2EB4FB70" w14:textId="77777777" w:rsidR="00C91BFE" w:rsidRPr="003B2883" w:rsidRDefault="00C91BFE" w:rsidP="00C91BFE">
      <w:pPr>
        <w:pStyle w:val="PL"/>
      </w:pPr>
      <w:r w:rsidRPr="003B2883">
        <w:t xml:space="preserve">      required:</w:t>
      </w:r>
    </w:p>
    <w:p w14:paraId="701EB38D" w14:textId="77777777" w:rsidR="00C91BFE" w:rsidRPr="003B2883" w:rsidRDefault="00C91BFE" w:rsidP="00C91BFE">
      <w:pPr>
        <w:pStyle w:val="PL"/>
      </w:pPr>
      <w:r w:rsidRPr="003B2883">
        <w:t xml:space="preserve">        - trigger</w:t>
      </w:r>
    </w:p>
    <w:p w14:paraId="64DB2D71" w14:textId="77777777" w:rsidR="00C91BFE" w:rsidRPr="003B2883" w:rsidRDefault="00C91BFE" w:rsidP="00C91BFE">
      <w:pPr>
        <w:pStyle w:val="PL"/>
      </w:pPr>
      <w:r w:rsidRPr="003B2883">
        <w:t xml:space="preserve">    AmfEventState:</w:t>
      </w:r>
    </w:p>
    <w:p w14:paraId="476B46C1" w14:textId="77777777" w:rsidR="00C91BFE" w:rsidRPr="003B2883" w:rsidRDefault="00C91BFE" w:rsidP="00C91BFE">
      <w:pPr>
        <w:pStyle w:val="PL"/>
      </w:pPr>
      <w:r w:rsidRPr="003B2883">
        <w:t xml:space="preserve">      type: object</w:t>
      </w:r>
    </w:p>
    <w:p w14:paraId="798639DE" w14:textId="77777777" w:rsidR="00C91BFE" w:rsidRPr="003B2883" w:rsidRDefault="00C91BFE" w:rsidP="00C91BFE">
      <w:pPr>
        <w:pStyle w:val="PL"/>
      </w:pPr>
      <w:r w:rsidRPr="003B2883">
        <w:t xml:space="preserve">      properties:</w:t>
      </w:r>
    </w:p>
    <w:p w14:paraId="2D66FF19" w14:textId="77777777" w:rsidR="00C91BFE" w:rsidRPr="003B2883" w:rsidRDefault="00C91BFE" w:rsidP="00C91BFE">
      <w:pPr>
        <w:pStyle w:val="PL"/>
      </w:pPr>
      <w:r w:rsidRPr="003B2883">
        <w:t xml:space="preserve">        active:</w:t>
      </w:r>
    </w:p>
    <w:p w14:paraId="635528E3" w14:textId="77777777" w:rsidR="00C91BFE" w:rsidRPr="003B2883" w:rsidRDefault="00C91BFE" w:rsidP="00C91BFE">
      <w:pPr>
        <w:pStyle w:val="PL"/>
      </w:pPr>
      <w:r w:rsidRPr="003B2883">
        <w:t xml:space="preserve">          type: boolean</w:t>
      </w:r>
    </w:p>
    <w:p w14:paraId="550E7F41" w14:textId="77777777" w:rsidR="00C91BFE" w:rsidRPr="003B2883" w:rsidRDefault="00C91BFE" w:rsidP="00C91BFE">
      <w:pPr>
        <w:pStyle w:val="PL"/>
      </w:pPr>
      <w:r w:rsidRPr="003B2883">
        <w:t xml:space="preserve">        remainReports:</w:t>
      </w:r>
    </w:p>
    <w:p w14:paraId="2834C4F2" w14:textId="77777777" w:rsidR="00C91BFE" w:rsidRPr="003B2883" w:rsidRDefault="00C91BFE" w:rsidP="00C91BFE">
      <w:pPr>
        <w:pStyle w:val="PL"/>
      </w:pPr>
      <w:r w:rsidRPr="003B2883">
        <w:t xml:space="preserve">          type: integer</w:t>
      </w:r>
    </w:p>
    <w:p w14:paraId="0B7433B6" w14:textId="77777777" w:rsidR="00C91BFE" w:rsidRPr="003B2883" w:rsidRDefault="00C91BFE" w:rsidP="00C91BFE">
      <w:pPr>
        <w:pStyle w:val="PL"/>
      </w:pPr>
      <w:r w:rsidRPr="003B2883">
        <w:t xml:space="preserve">        remainDuration:</w:t>
      </w:r>
    </w:p>
    <w:p w14:paraId="03F07EA6" w14:textId="77777777" w:rsidR="00C91BFE" w:rsidRPr="003B2883" w:rsidRDefault="00C91BFE" w:rsidP="00C91BFE">
      <w:pPr>
        <w:pStyle w:val="PL"/>
      </w:pPr>
      <w:r w:rsidRPr="003B2883">
        <w:t xml:space="preserve">          $ref: 'TS29571_CommonData.yaml#/components/schemas/DurationSec'</w:t>
      </w:r>
    </w:p>
    <w:p w14:paraId="3C375C41" w14:textId="77777777" w:rsidR="00C91BFE" w:rsidRPr="003B2883" w:rsidRDefault="00C91BFE" w:rsidP="00C91BFE">
      <w:pPr>
        <w:pStyle w:val="PL"/>
      </w:pPr>
      <w:r w:rsidRPr="003B2883">
        <w:t xml:space="preserve">      required:</w:t>
      </w:r>
    </w:p>
    <w:p w14:paraId="32DAFB10" w14:textId="77777777" w:rsidR="00C91BFE" w:rsidRPr="003B2883" w:rsidRDefault="00C91BFE" w:rsidP="00C91BFE">
      <w:pPr>
        <w:pStyle w:val="PL"/>
      </w:pPr>
      <w:r w:rsidRPr="003B2883">
        <w:t xml:space="preserve">        - active</w:t>
      </w:r>
    </w:p>
    <w:p w14:paraId="15DE594D" w14:textId="77777777" w:rsidR="00C91BFE" w:rsidRPr="003B2883" w:rsidRDefault="00C91BFE" w:rsidP="00C91BFE">
      <w:pPr>
        <w:pStyle w:val="PL"/>
      </w:pPr>
      <w:r w:rsidRPr="003B2883">
        <w:t xml:space="preserve">    RmInfo:</w:t>
      </w:r>
    </w:p>
    <w:p w14:paraId="0E149333" w14:textId="77777777" w:rsidR="00C91BFE" w:rsidRPr="003B2883" w:rsidRDefault="00C91BFE" w:rsidP="00C91BFE">
      <w:pPr>
        <w:pStyle w:val="PL"/>
      </w:pPr>
      <w:r w:rsidRPr="003B2883">
        <w:t xml:space="preserve">      type: object</w:t>
      </w:r>
    </w:p>
    <w:p w14:paraId="465FD628" w14:textId="77777777" w:rsidR="00C91BFE" w:rsidRPr="003B2883" w:rsidRDefault="00C91BFE" w:rsidP="00C91BFE">
      <w:pPr>
        <w:pStyle w:val="PL"/>
      </w:pPr>
      <w:r w:rsidRPr="003B2883">
        <w:t xml:space="preserve">      properties:</w:t>
      </w:r>
    </w:p>
    <w:p w14:paraId="65A79312" w14:textId="77777777" w:rsidR="00C91BFE" w:rsidRPr="003B2883" w:rsidRDefault="00C91BFE" w:rsidP="00C91BFE">
      <w:pPr>
        <w:pStyle w:val="PL"/>
      </w:pPr>
      <w:r w:rsidRPr="003B2883">
        <w:t xml:space="preserve">        rmState:</w:t>
      </w:r>
    </w:p>
    <w:p w14:paraId="68C211DF" w14:textId="77777777" w:rsidR="00C91BFE" w:rsidRPr="003B2883" w:rsidRDefault="00C91BFE" w:rsidP="00C91BFE">
      <w:pPr>
        <w:pStyle w:val="PL"/>
      </w:pPr>
      <w:r w:rsidRPr="003B2883">
        <w:t xml:space="preserve">          $ref: '#/components/schemas/RmState'</w:t>
      </w:r>
    </w:p>
    <w:p w14:paraId="78348D45" w14:textId="77777777" w:rsidR="00C91BFE" w:rsidRPr="003B2883" w:rsidRDefault="00C91BFE" w:rsidP="00C91BFE">
      <w:pPr>
        <w:pStyle w:val="PL"/>
      </w:pPr>
      <w:r w:rsidRPr="003B2883">
        <w:t xml:space="preserve">        accessType:</w:t>
      </w:r>
    </w:p>
    <w:p w14:paraId="131C9A89" w14:textId="77777777" w:rsidR="00C91BFE" w:rsidRPr="003B2883" w:rsidRDefault="00C91BFE" w:rsidP="00C91BFE">
      <w:pPr>
        <w:pStyle w:val="PL"/>
      </w:pPr>
      <w:r w:rsidRPr="003B2883">
        <w:t xml:space="preserve">          $ref: 'TS29571_CommonData.yaml#/components/schemas/AccessType'</w:t>
      </w:r>
    </w:p>
    <w:p w14:paraId="4B614705" w14:textId="77777777" w:rsidR="00C91BFE" w:rsidRPr="003B2883" w:rsidRDefault="00C91BFE" w:rsidP="00C91BFE">
      <w:pPr>
        <w:pStyle w:val="PL"/>
      </w:pPr>
      <w:r w:rsidRPr="003B2883">
        <w:t xml:space="preserve">      required:</w:t>
      </w:r>
    </w:p>
    <w:p w14:paraId="6DEE6F11" w14:textId="77777777" w:rsidR="00C91BFE" w:rsidRPr="003B2883" w:rsidRDefault="00C91BFE" w:rsidP="00C91BFE">
      <w:pPr>
        <w:pStyle w:val="PL"/>
      </w:pPr>
      <w:r w:rsidRPr="003B2883">
        <w:t xml:space="preserve">        - rmState</w:t>
      </w:r>
    </w:p>
    <w:p w14:paraId="6F27E0B9" w14:textId="77777777" w:rsidR="00C91BFE" w:rsidRPr="003B2883" w:rsidRDefault="00C91BFE" w:rsidP="00C91BFE">
      <w:pPr>
        <w:pStyle w:val="PL"/>
      </w:pPr>
      <w:r w:rsidRPr="003B2883">
        <w:t xml:space="preserve">        - accessType</w:t>
      </w:r>
    </w:p>
    <w:p w14:paraId="67E51BA8" w14:textId="77777777" w:rsidR="00C91BFE" w:rsidRPr="003B2883" w:rsidRDefault="00C91BFE" w:rsidP="00C91BFE">
      <w:pPr>
        <w:pStyle w:val="PL"/>
      </w:pPr>
      <w:r w:rsidRPr="003B2883">
        <w:t xml:space="preserve">    CmInfo:</w:t>
      </w:r>
    </w:p>
    <w:p w14:paraId="5B62DF03" w14:textId="77777777" w:rsidR="00C91BFE" w:rsidRPr="003B2883" w:rsidRDefault="00C91BFE" w:rsidP="00C91BFE">
      <w:pPr>
        <w:pStyle w:val="PL"/>
      </w:pPr>
      <w:r w:rsidRPr="003B2883">
        <w:t xml:space="preserve">      type: object</w:t>
      </w:r>
    </w:p>
    <w:p w14:paraId="7B124DE7" w14:textId="77777777" w:rsidR="00C91BFE" w:rsidRPr="003B2883" w:rsidRDefault="00C91BFE" w:rsidP="00C91BFE">
      <w:pPr>
        <w:pStyle w:val="PL"/>
      </w:pPr>
      <w:r w:rsidRPr="003B2883">
        <w:t xml:space="preserve">      properties:</w:t>
      </w:r>
    </w:p>
    <w:p w14:paraId="084392A1" w14:textId="77777777" w:rsidR="00C91BFE" w:rsidRPr="003B2883" w:rsidRDefault="00C91BFE" w:rsidP="00C91BFE">
      <w:pPr>
        <w:pStyle w:val="PL"/>
      </w:pPr>
      <w:r w:rsidRPr="003B2883">
        <w:t xml:space="preserve">        cmState:</w:t>
      </w:r>
    </w:p>
    <w:p w14:paraId="235CD9C5" w14:textId="77777777" w:rsidR="00C91BFE" w:rsidRPr="003B2883" w:rsidRDefault="00C91BFE" w:rsidP="00C91BFE">
      <w:pPr>
        <w:pStyle w:val="PL"/>
      </w:pPr>
      <w:r w:rsidRPr="003B2883">
        <w:t xml:space="preserve">          $ref: '#/components/schemas/CmState'</w:t>
      </w:r>
    </w:p>
    <w:p w14:paraId="3C1B25A5" w14:textId="77777777" w:rsidR="00C91BFE" w:rsidRPr="003B2883" w:rsidRDefault="00C91BFE" w:rsidP="00C91BFE">
      <w:pPr>
        <w:pStyle w:val="PL"/>
      </w:pPr>
      <w:r w:rsidRPr="003B2883">
        <w:t xml:space="preserve">        accessType:</w:t>
      </w:r>
    </w:p>
    <w:p w14:paraId="788004ED" w14:textId="77777777" w:rsidR="00C91BFE" w:rsidRPr="003B2883" w:rsidRDefault="00C91BFE" w:rsidP="00C91BFE">
      <w:pPr>
        <w:pStyle w:val="PL"/>
      </w:pPr>
      <w:r w:rsidRPr="003B2883">
        <w:t xml:space="preserve">          $ref: 'TS29571_CommonData.yaml#/components/schemas/AccessType'</w:t>
      </w:r>
    </w:p>
    <w:p w14:paraId="6249FE11" w14:textId="77777777" w:rsidR="00C91BFE" w:rsidRPr="003B2883" w:rsidRDefault="00C91BFE" w:rsidP="00C91BFE">
      <w:pPr>
        <w:pStyle w:val="PL"/>
      </w:pPr>
      <w:r w:rsidRPr="003B2883">
        <w:t xml:space="preserve">      required:</w:t>
      </w:r>
    </w:p>
    <w:p w14:paraId="4BA4C9B0" w14:textId="77777777" w:rsidR="00C91BFE" w:rsidRPr="003B2883" w:rsidRDefault="00C91BFE" w:rsidP="00C91BFE">
      <w:pPr>
        <w:pStyle w:val="PL"/>
      </w:pPr>
      <w:r w:rsidRPr="003B2883">
        <w:t xml:space="preserve">        - cmState</w:t>
      </w:r>
    </w:p>
    <w:p w14:paraId="0BDA33EA" w14:textId="77777777" w:rsidR="00C91BFE" w:rsidRPr="003B2883" w:rsidRDefault="00C91BFE" w:rsidP="00C91BFE">
      <w:pPr>
        <w:pStyle w:val="PL"/>
      </w:pPr>
      <w:r w:rsidRPr="003B2883">
        <w:t xml:space="preserve">        - accessType</w:t>
      </w:r>
    </w:p>
    <w:p w14:paraId="26D4FEE5" w14:textId="77777777" w:rsidR="00C91BFE" w:rsidRPr="003B2883" w:rsidRDefault="00C91BFE" w:rsidP="00C91BFE">
      <w:pPr>
        <w:pStyle w:val="PL"/>
      </w:pPr>
      <w:r w:rsidRPr="003B2883">
        <w:t xml:space="preserve">    CommunicationFailure:</w:t>
      </w:r>
    </w:p>
    <w:p w14:paraId="5443530F" w14:textId="77777777" w:rsidR="00C91BFE" w:rsidRPr="003B2883" w:rsidRDefault="00C91BFE" w:rsidP="00C91BFE">
      <w:pPr>
        <w:pStyle w:val="PL"/>
      </w:pPr>
      <w:r w:rsidRPr="003B2883">
        <w:t xml:space="preserve">      type: object</w:t>
      </w:r>
    </w:p>
    <w:p w14:paraId="35D6454F" w14:textId="77777777" w:rsidR="00C91BFE" w:rsidRPr="003B2883" w:rsidRDefault="00C91BFE" w:rsidP="00C91BFE">
      <w:pPr>
        <w:pStyle w:val="PL"/>
      </w:pPr>
      <w:r w:rsidRPr="003B2883">
        <w:t xml:space="preserve">      properties:</w:t>
      </w:r>
    </w:p>
    <w:p w14:paraId="782DBFE3" w14:textId="77777777" w:rsidR="00C91BFE" w:rsidRPr="003B2883" w:rsidRDefault="00C91BFE" w:rsidP="00C91BFE">
      <w:pPr>
        <w:pStyle w:val="PL"/>
      </w:pPr>
      <w:r w:rsidRPr="003B2883">
        <w:t xml:space="preserve">        nasReleaseCode:</w:t>
      </w:r>
    </w:p>
    <w:p w14:paraId="0E275FA7" w14:textId="77777777" w:rsidR="00C91BFE" w:rsidRPr="003B2883" w:rsidRDefault="00C91BFE" w:rsidP="00C91BFE">
      <w:pPr>
        <w:pStyle w:val="PL"/>
      </w:pPr>
      <w:r w:rsidRPr="003B2883">
        <w:t xml:space="preserve">          type: string</w:t>
      </w:r>
    </w:p>
    <w:p w14:paraId="178D4AA2" w14:textId="77777777" w:rsidR="00C91BFE" w:rsidRPr="003B2883" w:rsidRDefault="00C91BFE" w:rsidP="00C91BFE">
      <w:pPr>
        <w:pStyle w:val="PL"/>
      </w:pPr>
      <w:r w:rsidRPr="003B2883">
        <w:t xml:space="preserve">        ranReleaseCode:</w:t>
      </w:r>
    </w:p>
    <w:p w14:paraId="2274EED6" w14:textId="77777777" w:rsidR="00C91BFE" w:rsidRPr="003B2883" w:rsidRDefault="00C91BFE" w:rsidP="00C91BFE">
      <w:pPr>
        <w:pStyle w:val="PL"/>
      </w:pPr>
      <w:r w:rsidRPr="003B2883">
        <w:t xml:space="preserve">          $ref: '</w:t>
      </w:r>
      <w:r w:rsidR="00A475EE" w:rsidRPr="003B2883">
        <w:t>TS29571_CommonData.yaml</w:t>
      </w:r>
      <w:r w:rsidRPr="003B2883">
        <w:t>#/components/schemas/NgApCause'</w:t>
      </w:r>
    </w:p>
    <w:p w14:paraId="7AFB543E" w14:textId="77777777" w:rsidR="00C91BFE" w:rsidRPr="003B2883" w:rsidRDefault="00C91BFE" w:rsidP="00C91BFE">
      <w:pPr>
        <w:pStyle w:val="PL"/>
      </w:pPr>
      <w:r w:rsidRPr="003B2883">
        <w:t xml:space="preserve">    AmfCreateEventSubscription:</w:t>
      </w:r>
    </w:p>
    <w:p w14:paraId="16DBB9D3" w14:textId="77777777" w:rsidR="00C91BFE" w:rsidRPr="003B2883" w:rsidRDefault="00C91BFE" w:rsidP="00C91BFE">
      <w:pPr>
        <w:pStyle w:val="PL"/>
      </w:pPr>
      <w:r w:rsidRPr="003B2883">
        <w:t xml:space="preserve">      type: object</w:t>
      </w:r>
    </w:p>
    <w:p w14:paraId="06748B54" w14:textId="77777777" w:rsidR="00C91BFE" w:rsidRPr="003B2883" w:rsidRDefault="00C91BFE" w:rsidP="00C91BFE">
      <w:pPr>
        <w:pStyle w:val="PL"/>
      </w:pPr>
      <w:r w:rsidRPr="003B2883">
        <w:t xml:space="preserve">      properties:</w:t>
      </w:r>
    </w:p>
    <w:p w14:paraId="4011C76B" w14:textId="77777777" w:rsidR="00C91BFE" w:rsidRPr="003B2883" w:rsidRDefault="00C91BFE" w:rsidP="00C91BFE">
      <w:pPr>
        <w:pStyle w:val="PL"/>
      </w:pPr>
      <w:r w:rsidRPr="003B2883">
        <w:t xml:space="preserve">        subscription:</w:t>
      </w:r>
    </w:p>
    <w:p w14:paraId="051C2CAA" w14:textId="77777777" w:rsidR="00C91BFE" w:rsidRPr="003B2883" w:rsidRDefault="00C91BFE" w:rsidP="00C91BFE">
      <w:pPr>
        <w:pStyle w:val="PL"/>
      </w:pPr>
      <w:r w:rsidRPr="003B2883">
        <w:t xml:space="preserve">          $ref: '#/components/schemas/AmfEventSubscription'</w:t>
      </w:r>
    </w:p>
    <w:p w14:paraId="24EA329A" w14:textId="77777777" w:rsidR="00C91BFE" w:rsidRPr="003B2883" w:rsidRDefault="00C91BFE" w:rsidP="00C91BFE">
      <w:pPr>
        <w:pStyle w:val="PL"/>
      </w:pPr>
      <w:r w:rsidRPr="003B2883">
        <w:t xml:space="preserve">        supportedFeatures:</w:t>
      </w:r>
    </w:p>
    <w:p w14:paraId="47A4044E" w14:textId="77777777" w:rsidR="00C91BFE" w:rsidRPr="003B2883" w:rsidRDefault="00C91BFE" w:rsidP="00C91BFE">
      <w:pPr>
        <w:pStyle w:val="PL"/>
      </w:pPr>
      <w:r w:rsidRPr="003B2883">
        <w:t xml:space="preserve">          $ref: 'TS29571_CommonData.yaml#/components/schemas/SupportedFeatures'</w:t>
      </w:r>
    </w:p>
    <w:p w14:paraId="4F0583F0" w14:textId="77777777" w:rsidR="00780C76" w:rsidRPr="003B2883" w:rsidRDefault="00780C76" w:rsidP="00780C76">
      <w:pPr>
        <w:pStyle w:val="PL"/>
      </w:pPr>
      <w:r w:rsidRPr="003B2883">
        <w:t xml:space="preserve">        </w:t>
      </w:r>
      <w:r>
        <w:t>oldGuami:</w:t>
      </w:r>
    </w:p>
    <w:p w14:paraId="21A3787A" w14:textId="77777777" w:rsidR="00780C76" w:rsidRPr="003B2883" w:rsidRDefault="00780C76" w:rsidP="00780C76">
      <w:pPr>
        <w:pStyle w:val="PL"/>
      </w:pPr>
      <w:r w:rsidRPr="003B2883">
        <w:t xml:space="preserve">        </w:t>
      </w:r>
      <w:r>
        <w:t xml:space="preserve">  </w:t>
      </w:r>
      <w:r w:rsidRPr="003B2883">
        <w:t>$ref: 'TS29571_CommonData.yaml#/components/schemas/Guami'</w:t>
      </w:r>
    </w:p>
    <w:p w14:paraId="7A45ED50" w14:textId="77777777" w:rsidR="00C91BFE" w:rsidRPr="003B2883" w:rsidRDefault="00C91BFE" w:rsidP="00C91BFE">
      <w:pPr>
        <w:pStyle w:val="PL"/>
      </w:pPr>
      <w:r w:rsidRPr="003B2883">
        <w:t xml:space="preserve">      required:</w:t>
      </w:r>
    </w:p>
    <w:p w14:paraId="67AE131E" w14:textId="77777777" w:rsidR="00C91BFE" w:rsidRPr="003B2883" w:rsidRDefault="00C91BFE" w:rsidP="00C91BFE">
      <w:pPr>
        <w:pStyle w:val="PL"/>
      </w:pPr>
      <w:r w:rsidRPr="003B2883">
        <w:t xml:space="preserve">        - subscription</w:t>
      </w:r>
    </w:p>
    <w:p w14:paraId="1C2045E2" w14:textId="77777777" w:rsidR="00C91BFE" w:rsidRPr="003B2883" w:rsidRDefault="00C91BFE" w:rsidP="00C91BFE">
      <w:pPr>
        <w:pStyle w:val="PL"/>
      </w:pPr>
      <w:r w:rsidRPr="003B2883">
        <w:t xml:space="preserve">    AmfCreatedEventSubscription:</w:t>
      </w:r>
    </w:p>
    <w:p w14:paraId="1D25BCBB" w14:textId="77777777" w:rsidR="00C91BFE" w:rsidRPr="003B2883" w:rsidRDefault="00C91BFE" w:rsidP="00C91BFE">
      <w:pPr>
        <w:pStyle w:val="PL"/>
      </w:pPr>
      <w:r w:rsidRPr="003B2883">
        <w:t xml:space="preserve">      type: object</w:t>
      </w:r>
    </w:p>
    <w:p w14:paraId="4BC60C4D" w14:textId="77777777" w:rsidR="00C91BFE" w:rsidRPr="003B2883" w:rsidRDefault="00C91BFE" w:rsidP="00C91BFE">
      <w:pPr>
        <w:pStyle w:val="PL"/>
      </w:pPr>
      <w:r w:rsidRPr="003B2883">
        <w:t xml:space="preserve">      properties:</w:t>
      </w:r>
    </w:p>
    <w:p w14:paraId="07D2D2EC" w14:textId="77777777" w:rsidR="00C91BFE" w:rsidRPr="003B2883" w:rsidRDefault="00C91BFE" w:rsidP="00C91BFE">
      <w:pPr>
        <w:pStyle w:val="PL"/>
      </w:pPr>
      <w:r w:rsidRPr="003B2883">
        <w:t xml:space="preserve">        subscription:</w:t>
      </w:r>
    </w:p>
    <w:p w14:paraId="3DF25F42" w14:textId="77777777" w:rsidR="00C91BFE" w:rsidRPr="003B2883" w:rsidRDefault="00C91BFE" w:rsidP="00C91BFE">
      <w:pPr>
        <w:pStyle w:val="PL"/>
      </w:pPr>
      <w:r w:rsidRPr="003B2883">
        <w:t xml:space="preserve">          $ref: '#/components/schemas/AmfEventSubscription'</w:t>
      </w:r>
    </w:p>
    <w:p w14:paraId="163D314F" w14:textId="77777777" w:rsidR="00F916A4" w:rsidRPr="003B2883" w:rsidRDefault="00F916A4" w:rsidP="00F916A4">
      <w:pPr>
        <w:pStyle w:val="PL"/>
      </w:pPr>
      <w:r w:rsidRPr="003B2883">
        <w:t xml:space="preserve">        subscriptionId:</w:t>
      </w:r>
    </w:p>
    <w:p w14:paraId="44995E5E" w14:textId="77777777" w:rsidR="00F916A4" w:rsidRPr="003B2883" w:rsidRDefault="00F916A4" w:rsidP="00F916A4">
      <w:pPr>
        <w:pStyle w:val="PL"/>
      </w:pPr>
      <w:r w:rsidRPr="003B2883">
        <w:t xml:space="preserve">          $ref: 'TS29571_CommonData.yaml#/components/schemas/Uri'</w:t>
      </w:r>
    </w:p>
    <w:p w14:paraId="4AC61E9B" w14:textId="77777777" w:rsidR="006D55D7" w:rsidRPr="003B2883" w:rsidRDefault="006D55D7" w:rsidP="006D55D7">
      <w:pPr>
        <w:pStyle w:val="PL"/>
      </w:pPr>
      <w:r w:rsidRPr="003B2883">
        <w:t xml:space="preserve">        reportList:</w:t>
      </w:r>
    </w:p>
    <w:p w14:paraId="2D90EDB6" w14:textId="77777777" w:rsidR="006D55D7" w:rsidRPr="003B2883" w:rsidRDefault="006D55D7" w:rsidP="006D55D7">
      <w:pPr>
        <w:pStyle w:val="PL"/>
      </w:pPr>
      <w:r w:rsidRPr="003B2883">
        <w:t xml:space="preserve">          type: array</w:t>
      </w:r>
    </w:p>
    <w:p w14:paraId="2BFC2AF2" w14:textId="77777777" w:rsidR="006D55D7" w:rsidRPr="003B2883" w:rsidRDefault="006D55D7" w:rsidP="006D55D7">
      <w:pPr>
        <w:pStyle w:val="PL"/>
      </w:pPr>
      <w:r w:rsidRPr="003B2883">
        <w:t xml:space="preserve">          items:</w:t>
      </w:r>
    </w:p>
    <w:p w14:paraId="040858DD" w14:textId="77777777" w:rsidR="006D55D7" w:rsidRPr="003B2883" w:rsidRDefault="006D55D7" w:rsidP="006D55D7">
      <w:pPr>
        <w:pStyle w:val="PL"/>
      </w:pPr>
      <w:r w:rsidRPr="003B2883">
        <w:t xml:space="preserve">            $ref: '#/components/schemas/AmfEventReport'</w:t>
      </w:r>
    </w:p>
    <w:p w14:paraId="4F45CCAF" w14:textId="54E89C64" w:rsidR="006D55D7" w:rsidRPr="003B2883" w:rsidRDefault="006D55D7" w:rsidP="006D55D7">
      <w:pPr>
        <w:pStyle w:val="PL"/>
      </w:pPr>
      <w:r w:rsidRPr="003B2883">
        <w:t xml:space="preserve">          minItems: </w:t>
      </w:r>
      <w:r w:rsidR="00F5222C" w:rsidRPr="003B2883">
        <w:t>1</w:t>
      </w:r>
    </w:p>
    <w:p w14:paraId="43CA2A78" w14:textId="77777777" w:rsidR="00C91BFE" w:rsidRPr="003B2883" w:rsidRDefault="00C91BFE" w:rsidP="00C91BFE">
      <w:pPr>
        <w:pStyle w:val="PL"/>
      </w:pPr>
      <w:r w:rsidRPr="003B2883">
        <w:t xml:space="preserve">        supportedFeatures:</w:t>
      </w:r>
    </w:p>
    <w:p w14:paraId="3DCC0FB7" w14:textId="77777777" w:rsidR="00C91BFE" w:rsidRPr="003B2883" w:rsidRDefault="00C91BFE" w:rsidP="00C91BFE">
      <w:pPr>
        <w:pStyle w:val="PL"/>
      </w:pPr>
      <w:r w:rsidRPr="003B2883">
        <w:t xml:space="preserve">          $ref: 'TS29571_CommonData.yaml#/components/schemas/SupportedFeatures'</w:t>
      </w:r>
    </w:p>
    <w:p w14:paraId="5883BC51" w14:textId="77777777" w:rsidR="00C91BFE" w:rsidRPr="003B2883" w:rsidRDefault="00C91BFE" w:rsidP="00C91BFE">
      <w:pPr>
        <w:pStyle w:val="PL"/>
      </w:pPr>
      <w:r w:rsidRPr="003B2883">
        <w:t xml:space="preserve">      required:</w:t>
      </w:r>
    </w:p>
    <w:p w14:paraId="50DC4B4A" w14:textId="77777777" w:rsidR="00C91BFE" w:rsidRPr="003B2883" w:rsidRDefault="00C91BFE" w:rsidP="00C91BFE">
      <w:pPr>
        <w:pStyle w:val="PL"/>
      </w:pPr>
      <w:r w:rsidRPr="003B2883">
        <w:t xml:space="preserve">        - subscription</w:t>
      </w:r>
    </w:p>
    <w:p w14:paraId="2E4123E2" w14:textId="77777777" w:rsidR="00F916A4" w:rsidRPr="003B2883" w:rsidRDefault="00F916A4" w:rsidP="00F916A4">
      <w:pPr>
        <w:pStyle w:val="PL"/>
      </w:pPr>
      <w:r w:rsidRPr="003B2883">
        <w:t xml:space="preserve">        - subscriptionId</w:t>
      </w:r>
    </w:p>
    <w:p w14:paraId="140A7251" w14:textId="77777777" w:rsidR="00C91BFE" w:rsidRPr="003B2883" w:rsidRDefault="00C91BFE" w:rsidP="00C91BFE">
      <w:pPr>
        <w:pStyle w:val="PL"/>
      </w:pPr>
      <w:r w:rsidRPr="003B2883">
        <w:t xml:space="preserve">    AmfUpdateEventSubscriptionItem:</w:t>
      </w:r>
    </w:p>
    <w:p w14:paraId="6FD03F66" w14:textId="77777777" w:rsidR="00C91BFE" w:rsidRPr="003B2883" w:rsidRDefault="00C91BFE" w:rsidP="00C91BFE">
      <w:pPr>
        <w:pStyle w:val="PL"/>
      </w:pPr>
      <w:r w:rsidRPr="003B2883">
        <w:t xml:space="preserve">      type: array</w:t>
      </w:r>
    </w:p>
    <w:p w14:paraId="231D322E" w14:textId="77777777" w:rsidR="00C91BFE" w:rsidRPr="003B2883" w:rsidRDefault="00C91BFE" w:rsidP="00C91BFE">
      <w:pPr>
        <w:pStyle w:val="PL"/>
      </w:pPr>
      <w:r w:rsidRPr="003B2883">
        <w:t xml:space="preserve">      items:</w:t>
      </w:r>
    </w:p>
    <w:p w14:paraId="321AC795" w14:textId="77777777" w:rsidR="00C91BFE" w:rsidRPr="003B2883" w:rsidRDefault="00C91BFE" w:rsidP="00C91BFE">
      <w:pPr>
        <w:pStyle w:val="PL"/>
      </w:pPr>
      <w:r w:rsidRPr="003B2883">
        <w:t xml:space="preserve">        type: object</w:t>
      </w:r>
    </w:p>
    <w:p w14:paraId="486773CC" w14:textId="77777777" w:rsidR="00C91BFE" w:rsidRPr="003B2883" w:rsidRDefault="00C91BFE" w:rsidP="00C91BFE">
      <w:pPr>
        <w:pStyle w:val="PL"/>
      </w:pPr>
      <w:r w:rsidRPr="003B2883">
        <w:t xml:space="preserve">        properties:</w:t>
      </w:r>
    </w:p>
    <w:p w14:paraId="43D23CB0" w14:textId="77777777" w:rsidR="00C91BFE" w:rsidRPr="003B2883" w:rsidRDefault="00C91BFE" w:rsidP="00C91BFE">
      <w:pPr>
        <w:pStyle w:val="PL"/>
      </w:pPr>
      <w:r w:rsidRPr="003B2883">
        <w:t xml:space="preserve">          op:</w:t>
      </w:r>
    </w:p>
    <w:p w14:paraId="736F1522" w14:textId="77777777" w:rsidR="00C91BFE" w:rsidRPr="003B2883" w:rsidRDefault="00C91BFE" w:rsidP="00C91BFE">
      <w:pPr>
        <w:pStyle w:val="PL"/>
      </w:pPr>
      <w:r w:rsidRPr="003B2883">
        <w:t xml:space="preserve">            type: string</w:t>
      </w:r>
    </w:p>
    <w:p w14:paraId="078ABA75" w14:textId="77777777" w:rsidR="00C91BFE" w:rsidRPr="003B2883" w:rsidRDefault="00C91BFE" w:rsidP="00C91BFE">
      <w:pPr>
        <w:pStyle w:val="PL"/>
      </w:pPr>
      <w:r w:rsidRPr="003B2883">
        <w:t xml:space="preserve">            enum:</w:t>
      </w:r>
    </w:p>
    <w:p w14:paraId="701FCCC7" w14:textId="77777777" w:rsidR="00C91BFE" w:rsidRPr="003B2883" w:rsidRDefault="00C91BFE" w:rsidP="00C91BFE">
      <w:pPr>
        <w:pStyle w:val="PL"/>
      </w:pPr>
      <w:r w:rsidRPr="003B2883">
        <w:lastRenderedPageBreak/>
        <w:t xml:space="preserve">              - add</w:t>
      </w:r>
    </w:p>
    <w:p w14:paraId="0EFFE9EE" w14:textId="77777777" w:rsidR="00C91BFE" w:rsidRPr="003B2883" w:rsidRDefault="00C91BFE" w:rsidP="00C91BFE">
      <w:pPr>
        <w:pStyle w:val="PL"/>
      </w:pPr>
      <w:r w:rsidRPr="003B2883">
        <w:t xml:space="preserve">              - remove</w:t>
      </w:r>
    </w:p>
    <w:p w14:paraId="0ABDF7DA" w14:textId="77777777" w:rsidR="00C91BFE" w:rsidRPr="003B2883" w:rsidRDefault="00C91BFE" w:rsidP="00C91BFE">
      <w:pPr>
        <w:pStyle w:val="PL"/>
      </w:pPr>
      <w:r w:rsidRPr="003B2883">
        <w:t xml:space="preserve">              - replace</w:t>
      </w:r>
    </w:p>
    <w:p w14:paraId="34DA1600" w14:textId="77777777" w:rsidR="00C91BFE" w:rsidRPr="003B2883" w:rsidRDefault="00C91BFE" w:rsidP="00C91BFE">
      <w:pPr>
        <w:pStyle w:val="PL"/>
      </w:pPr>
      <w:r w:rsidRPr="003B2883">
        <w:t xml:space="preserve">          path:</w:t>
      </w:r>
    </w:p>
    <w:p w14:paraId="2D8AD37F" w14:textId="77777777" w:rsidR="00C91BFE" w:rsidRPr="003B2883" w:rsidRDefault="00C91BFE" w:rsidP="00C91BFE">
      <w:pPr>
        <w:pStyle w:val="PL"/>
      </w:pPr>
      <w:r w:rsidRPr="003B2883">
        <w:t xml:space="preserve">            type: string</w:t>
      </w:r>
    </w:p>
    <w:p w14:paraId="41E06C47" w14:textId="60D39101" w:rsidR="00C91BFE" w:rsidRPr="003B2883" w:rsidRDefault="00C91BFE" w:rsidP="00C91BFE">
      <w:pPr>
        <w:pStyle w:val="PL"/>
      </w:pPr>
      <w:r w:rsidRPr="003B2883">
        <w:t xml:space="preserve">            pattern: '\/event</w:t>
      </w:r>
      <w:r w:rsidR="006B05B7" w:rsidRPr="003B2883">
        <w:t>List</w:t>
      </w:r>
      <w:r w:rsidRPr="003B2883">
        <w:t>\/[0-]$|\/event</w:t>
      </w:r>
      <w:r w:rsidR="006B05B7" w:rsidRPr="003B2883">
        <w:t>List</w:t>
      </w:r>
      <w:r w:rsidRPr="003B2883">
        <w:t>\/[1-9][0-9]*$'</w:t>
      </w:r>
    </w:p>
    <w:p w14:paraId="59A6C206" w14:textId="77777777" w:rsidR="00C91BFE" w:rsidRPr="003B2883" w:rsidRDefault="00C91BFE" w:rsidP="00C91BFE">
      <w:pPr>
        <w:pStyle w:val="PL"/>
      </w:pPr>
      <w:r w:rsidRPr="003B2883">
        <w:t xml:space="preserve">          value:</w:t>
      </w:r>
    </w:p>
    <w:p w14:paraId="6D6E3F09" w14:textId="77777777" w:rsidR="00C91BFE" w:rsidRPr="003B2883" w:rsidRDefault="00C91BFE" w:rsidP="00C91BFE">
      <w:pPr>
        <w:pStyle w:val="PL"/>
      </w:pPr>
      <w:r w:rsidRPr="003B2883">
        <w:t xml:space="preserve">            $ref: '#/components/schemas/AmfEvent'</w:t>
      </w:r>
    </w:p>
    <w:p w14:paraId="39753AD3" w14:textId="77777777" w:rsidR="00C91BFE" w:rsidRPr="003B2883" w:rsidRDefault="00C91BFE" w:rsidP="00C91BFE">
      <w:pPr>
        <w:pStyle w:val="PL"/>
      </w:pPr>
      <w:r w:rsidRPr="003B2883">
        <w:t xml:space="preserve">        required:</w:t>
      </w:r>
    </w:p>
    <w:p w14:paraId="615E828C" w14:textId="77777777" w:rsidR="00C91BFE" w:rsidRPr="003B2883" w:rsidRDefault="00C91BFE" w:rsidP="00C91BFE">
      <w:pPr>
        <w:pStyle w:val="PL"/>
      </w:pPr>
      <w:r w:rsidRPr="003B2883">
        <w:t xml:space="preserve">          - op</w:t>
      </w:r>
    </w:p>
    <w:p w14:paraId="01C32328" w14:textId="77777777" w:rsidR="00C91BFE" w:rsidRPr="003B2883" w:rsidRDefault="00C91BFE" w:rsidP="00C91BFE">
      <w:pPr>
        <w:pStyle w:val="PL"/>
      </w:pPr>
      <w:r w:rsidRPr="003B2883">
        <w:t xml:space="preserve">          - path</w:t>
      </w:r>
    </w:p>
    <w:p w14:paraId="36287765" w14:textId="77777777" w:rsidR="00C91BFE" w:rsidRPr="003B2883" w:rsidRDefault="00C91BFE" w:rsidP="00C91BFE">
      <w:pPr>
        <w:pStyle w:val="PL"/>
      </w:pPr>
      <w:r w:rsidRPr="003B2883">
        <w:t xml:space="preserve">      minItems: 1</w:t>
      </w:r>
    </w:p>
    <w:p w14:paraId="49792A92" w14:textId="77777777" w:rsidR="003218BF" w:rsidRPr="003B2883" w:rsidRDefault="003218BF" w:rsidP="003218BF">
      <w:pPr>
        <w:pStyle w:val="PL"/>
        <w:rPr>
          <w:lang w:eastAsia="zh-CN"/>
        </w:rPr>
      </w:pPr>
      <w:r w:rsidRPr="003B2883">
        <w:t xml:space="preserve">    </w:t>
      </w:r>
      <w:r w:rsidRPr="003B2883">
        <w:rPr>
          <w:lang w:eastAsia="zh-CN"/>
        </w:rPr>
        <w:t>AmfUpdateEventOptionItem:</w:t>
      </w:r>
    </w:p>
    <w:p w14:paraId="4862FB74" w14:textId="77777777" w:rsidR="003218BF" w:rsidRPr="003B2883" w:rsidRDefault="003218BF" w:rsidP="003218BF">
      <w:pPr>
        <w:pStyle w:val="PL"/>
        <w:rPr>
          <w:lang w:eastAsia="zh-CN"/>
        </w:rPr>
      </w:pPr>
      <w:r w:rsidRPr="003B2883">
        <w:rPr>
          <w:lang w:eastAsia="zh-CN"/>
        </w:rPr>
        <w:t xml:space="preserve">      type: object</w:t>
      </w:r>
    </w:p>
    <w:p w14:paraId="185577DF" w14:textId="77777777" w:rsidR="003218BF" w:rsidRPr="003B2883" w:rsidRDefault="003218BF" w:rsidP="003218BF">
      <w:pPr>
        <w:pStyle w:val="PL"/>
        <w:rPr>
          <w:lang w:eastAsia="zh-CN"/>
        </w:rPr>
      </w:pPr>
      <w:r w:rsidRPr="003B2883">
        <w:rPr>
          <w:lang w:eastAsia="zh-CN"/>
        </w:rPr>
        <w:t xml:space="preserve">      properties:</w:t>
      </w:r>
    </w:p>
    <w:p w14:paraId="21E45A9D" w14:textId="77777777" w:rsidR="003218BF" w:rsidRPr="003B2883" w:rsidRDefault="003218BF" w:rsidP="003218BF">
      <w:pPr>
        <w:pStyle w:val="PL"/>
        <w:rPr>
          <w:lang w:eastAsia="zh-CN"/>
        </w:rPr>
      </w:pPr>
      <w:r w:rsidRPr="003B2883">
        <w:rPr>
          <w:lang w:eastAsia="zh-CN"/>
        </w:rPr>
        <w:t xml:space="preserve">        op:</w:t>
      </w:r>
    </w:p>
    <w:p w14:paraId="50750024" w14:textId="77777777" w:rsidR="003218BF" w:rsidRPr="003B2883" w:rsidRDefault="003218BF" w:rsidP="003218BF">
      <w:pPr>
        <w:pStyle w:val="PL"/>
      </w:pPr>
      <w:r w:rsidRPr="003B2883">
        <w:t xml:space="preserve">          type: string</w:t>
      </w:r>
    </w:p>
    <w:p w14:paraId="33934D61" w14:textId="77777777" w:rsidR="003218BF" w:rsidRPr="003B2883" w:rsidRDefault="003218BF" w:rsidP="003218BF">
      <w:pPr>
        <w:pStyle w:val="PL"/>
      </w:pPr>
      <w:r w:rsidRPr="003B2883">
        <w:t xml:space="preserve">          enum:</w:t>
      </w:r>
    </w:p>
    <w:p w14:paraId="350C5616" w14:textId="77777777" w:rsidR="003218BF" w:rsidRPr="003B2883" w:rsidRDefault="003218BF" w:rsidP="003218BF">
      <w:pPr>
        <w:pStyle w:val="PL"/>
      </w:pPr>
      <w:r w:rsidRPr="003B2883">
        <w:t xml:space="preserve">            - replace</w:t>
      </w:r>
    </w:p>
    <w:p w14:paraId="354F4749" w14:textId="77777777" w:rsidR="003218BF" w:rsidRPr="003B2883" w:rsidRDefault="003218BF" w:rsidP="003218BF">
      <w:pPr>
        <w:pStyle w:val="PL"/>
      </w:pPr>
      <w:r w:rsidRPr="003B2883">
        <w:t xml:space="preserve">        path:</w:t>
      </w:r>
    </w:p>
    <w:p w14:paraId="3D6E8553" w14:textId="77777777" w:rsidR="003218BF" w:rsidRPr="003B2883" w:rsidRDefault="003218BF" w:rsidP="003218BF">
      <w:pPr>
        <w:pStyle w:val="PL"/>
      </w:pPr>
      <w:r w:rsidRPr="003B2883">
        <w:t xml:space="preserve">          type: string</w:t>
      </w:r>
    </w:p>
    <w:p w14:paraId="53FD97C5" w14:textId="77777777" w:rsidR="003218BF" w:rsidRPr="003B2883" w:rsidRDefault="003218BF" w:rsidP="003218BF">
      <w:pPr>
        <w:pStyle w:val="PL"/>
      </w:pPr>
      <w:r w:rsidRPr="003B2883">
        <w:t xml:space="preserve">          pattern: '\/options\/expiry$'</w:t>
      </w:r>
    </w:p>
    <w:p w14:paraId="42B43982" w14:textId="77777777" w:rsidR="003218BF" w:rsidRPr="003B2883" w:rsidRDefault="003218BF" w:rsidP="003218BF">
      <w:pPr>
        <w:pStyle w:val="PL"/>
      </w:pPr>
      <w:r w:rsidRPr="003B2883">
        <w:t xml:space="preserve">        value:</w:t>
      </w:r>
    </w:p>
    <w:p w14:paraId="170EFB02" w14:textId="77777777" w:rsidR="003218BF" w:rsidRPr="003B2883" w:rsidRDefault="003218BF" w:rsidP="003218BF">
      <w:pPr>
        <w:pStyle w:val="PL"/>
      </w:pPr>
      <w:r w:rsidRPr="003B2883">
        <w:t xml:space="preserve">          $ref: 'TS29571_CommonData.yaml#/components/schemas/DateTime'</w:t>
      </w:r>
    </w:p>
    <w:p w14:paraId="34C039D8" w14:textId="77777777" w:rsidR="003218BF" w:rsidRPr="003B2883" w:rsidRDefault="003218BF" w:rsidP="003218BF">
      <w:pPr>
        <w:pStyle w:val="PL"/>
      </w:pPr>
      <w:r w:rsidRPr="003B2883">
        <w:t xml:space="preserve">      required:</w:t>
      </w:r>
    </w:p>
    <w:p w14:paraId="4D77DD33" w14:textId="77777777" w:rsidR="003218BF" w:rsidRPr="003B2883" w:rsidRDefault="003218BF" w:rsidP="003218BF">
      <w:pPr>
        <w:pStyle w:val="PL"/>
      </w:pPr>
      <w:r w:rsidRPr="003B2883">
        <w:t xml:space="preserve">        - op</w:t>
      </w:r>
    </w:p>
    <w:p w14:paraId="0A6DBD2E" w14:textId="77777777" w:rsidR="003218BF" w:rsidRPr="003B2883" w:rsidRDefault="003218BF" w:rsidP="003218BF">
      <w:pPr>
        <w:pStyle w:val="PL"/>
      </w:pPr>
      <w:r w:rsidRPr="003B2883">
        <w:t xml:space="preserve">        - path</w:t>
      </w:r>
    </w:p>
    <w:p w14:paraId="2EFF4469" w14:textId="77777777" w:rsidR="003218BF" w:rsidRPr="003B2883" w:rsidRDefault="003218BF" w:rsidP="003218BF">
      <w:pPr>
        <w:pStyle w:val="PL"/>
      </w:pPr>
      <w:r w:rsidRPr="003B2883">
        <w:t xml:space="preserve">        - value</w:t>
      </w:r>
    </w:p>
    <w:p w14:paraId="11F03A8D" w14:textId="77777777" w:rsidR="00C91BFE" w:rsidRPr="003B2883" w:rsidRDefault="00C91BFE" w:rsidP="00C91BFE">
      <w:pPr>
        <w:pStyle w:val="PL"/>
      </w:pPr>
      <w:r w:rsidRPr="003B2883">
        <w:t xml:space="preserve">    AmfUpdatedEventSubscription:</w:t>
      </w:r>
    </w:p>
    <w:p w14:paraId="4802F4DC" w14:textId="77777777" w:rsidR="00C91BFE" w:rsidRPr="003B2883" w:rsidRDefault="00C91BFE" w:rsidP="00C91BFE">
      <w:pPr>
        <w:pStyle w:val="PL"/>
      </w:pPr>
      <w:r w:rsidRPr="003B2883">
        <w:t xml:space="preserve">      type: object</w:t>
      </w:r>
    </w:p>
    <w:p w14:paraId="34787A42" w14:textId="77777777" w:rsidR="00C91BFE" w:rsidRPr="003B2883" w:rsidRDefault="00C91BFE" w:rsidP="00C91BFE">
      <w:pPr>
        <w:pStyle w:val="PL"/>
      </w:pPr>
      <w:r w:rsidRPr="003B2883">
        <w:t xml:space="preserve">      properties:</w:t>
      </w:r>
    </w:p>
    <w:p w14:paraId="0CF703C1" w14:textId="77777777" w:rsidR="00C91BFE" w:rsidRPr="003B2883" w:rsidRDefault="00C91BFE" w:rsidP="00C91BFE">
      <w:pPr>
        <w:pStyle w:val="PL"/>
      </w:pPr>
      <w:r w:rsidRPr="003B2883">
        <w:t xml:space="preserve">        subscription:</w:t>
      </w:r>
    </w:p>
    <w:p w14:paraId="7B57CB6A" w14:textId="77777777" w:rsidR="00C91BFE" w:rsidRPr="003B2883" w:rsidRDefault="00C91BFE" w:rsidP="00C91BFE">
      <w:pPr>
        <w:pStyle w:val="PL"/>
      </w:pPr>
      <w:r w:rsidRPr="003B2883">
        <w:t xml:space="preserve">          $ref: '#/components/schemas/AmfEventSubscription'</w:t>
      </w:r>
    </w:p>
    <w:p w14:paraId="7223AC92" w14:textId="77777777" w:rsidR="00C91BFE" w:rsidRPr="003B2883" w:rsidRDefault="00C91BFE" w:rsidP="00C91BFE">
      <w:pPr>
        <w:pStyle w:val="PL"/>
      </w:pPr>
      <w:r w:rsidRPr="003B2883">
        <w:t xml:space="preserve">      required:</w:t>
      </w:r>
    </w:p>
    <w:p w14:paraId="5DA06209" w14:textId="77777777" w:rsidR="00C91BFE" w:rsidRPr="003B2883" w:rsidRDefault="00C91BFE" w:rsidP="00C91BFE">
      <w:pPr>
        <w:pStyle w:val="PL"/>
      </w:pPr>
      <w:r w:rsidRPr="003B2883">
        <w:t xml:space="preserve">        - subscription</w:t>
      </w:r>
    </w:p>
    <w:p w14:paraId="6CDDDCFE" w14:textId="77777777" w:rsidR="00C91BFE" w:rsidRPr="003B2883" w:rsidRDefault="00C91BFE" w:rsidP="00C91BFE">
      <w:pPr>
        <w:pStyle w:val="PL"/>
      </w:pPr>
      <w:r w:rsidRPr="003B2883">
        <w:t xml:space="preserve">    AmfEventArea:</w:t>
      </w:r>
    </w:p>
    <w:p w14:paraId="1673E16E" w14:textId="77777777" w:rsidR="00C91BFE" w:rsidRPr="003B2883" w:rsidRDefault="00C91BFE" w:rsidP="00C91BFE">
      <w:pPr>
        <w:pStyle w:val="PL"/>
      </w:pPr>
      <w:r w:rsidRPr="003B2883">
        <w:t xml:space="preserve">      type: object</w:t>
      </w:r>
    </w:p>
    <w:p w14:paraId="769BF4D3" w14:textId="77777777" w:rsidR="00C91BFE" w:rsidRPr="003B2883" w:rsidRDefault="00C91BFE" w:rsidP="00C91BFE">
      <w:pPr>
        <w:pStyle w:val="PL"/>
      </w:pPr>
      <w:r w:rsidRPr="003B2883">
        <w:t xml:space="preserve">      properties:</w:t>
      </w:r>
    </w:p>
    <w:p w14:paraId="580C47E0" w14:textId="77777777" w:rsidR="00D04D75" w:rsidRPr="003B2883" w:rsidRDefault="00D04D75" w:rsidP="00D04D75">
      <w:pPr>
        <w:pStyle w:val="PL"/>
      </w:pPr>
      <w:r w:rsidRPr="003B2883">
        <w:t xml:space="preserve">        presenceInfo:</w:t>
      </w:r>
    </w:p>
    <w:p w14:paraId="6A2E34B7" w14:textId="77777777" w:rsidR="00D04D75" w:rsidRPr="003B2883" w:rsidRDefault="00D04D75" w:rsidP="00D04D75">
      <w:pPr>
        <w:pStyle w:val="PL"/>
      </w:pPr>
      <w:r w:rsidRPr="003B2883">
        <w:t xml:space="preserve">          $ref: 'TS29571_CommonData.yaml#/components/schemas/PresenceInfo'</w:t>
      </w:r>
    </w:p>
    <w:p w14:paraId="09A9303E" w14:textId="77777777" w:rsidR="00D04D75" w:rsidRPr="003B2883" w:rsidRDefault="00D04D75" w:rsidP="00D04D75">
      <w:pPr>
        <w:pStyle w:val="PL"/>
      </w:pPr>
      <w:r w:rsidRPr="003B2883">
        <w:t xml:space="preserve">        ladnInfo:</w:t>
      </w:r>
    </w:p>
    <w:p w14:paraId="3AAC733F" w14:textId="77777777" w:rsidR="00D04D75" w:rsidRPr="003B2883" w:rsidRDefault="00D04D75" w:rsidP="00D04D75">
      <w:pPr>
        <w:pStyle w:val="PL"/>
      </w:pPr>
      <w:r w:rsidRPr="003B2883">
        <w:t xml:space="preserve">          $ref: '#/components/schemas/LadnInfo'</w:t>
      </w:r>
    </w:p>
    <w:p w14:paraId="04CDFE9F" w14:textId="77777777" w:rsidR="00D04D75" w:rsidRPr="003B2883" w:rsidRDefault="00D04D75" w:rsidP="00D04D75">
      <w:pPr>
        <w:pStyle w:val="PL"/>
      </w:pPr>
      <w:r w:rsidRPr="003B2883">
        <w:t xml:space="preserve">    LadnInfo:</w:t>
      </w:r>
    </w:p>
    <w:p w14:paraId="6DADDF38" w14:textId="77777777" w:rsidR="00D04D75" w:rsidRPr="003B2883" w:rsidRDefault="00D04D75" w:rsidP="00D04D75">
      <w:pPr>
        <w:pStyle w:val="PL"/>
      </w:pPr>
      <w:r w:rsidRPr="003B2883">
        <w:t xml:space="preserve">      type: object</w:t>
      </w:r>
    </w:p>
    <w:p w14:paraId="42594FCB" w14:textId="77777777" w:rsidR="00D04D75" w:rsidRPr="003B2883" w:rsidRDefault="00D04D75" w:rsidP="00D04D75">
      <w:pPr>
        <w:pStyle w:val="PL"/>
      </w:pPr>
      <w:r w:rsidRPr="003B2883">
        <w:t xml:space="preserve">      properties:</w:t>
      </w:r>
    </w:p>
    <w:p w14:paraId="775700AD" w14:textId="77777777" w:rsidR="00D04D75" w:rsidRPr="003B2883" w:rsidRDefault="00D04D75" w:rsidP="00D04D75">
      <w:pPr>
        <w:pStyle w:val="PL"/>
      </w:pPr>
      <w:r w:rsidRPr="003B2883">
        <w:t xml:space="preserve">        ladn:</w:t>
      </w:r>
    </w:p>
    <w:p w14:paraId="5FC1D632" w14:textId="77777777" w:rsidR="00D04D75" w:rsidRPr="003B2883" w:rsidRDefault="00D04D75" w:rsidP="00D04D75">
      <w:pPr>
        <w:pStyle w:val="PL"/>
      </w:pPr>
      <w:r w:rsidRPr="003B2883">
        <w:t xml:space="preserve">          type: string</w:t>
      </w:r>
    </w:p>
    <w:p w14:paraId="2A4324FE" w14:textId="77777777" w:rsidR="00D04D75" w:rsidRPr="003B2883" w:rsidRDefault="00D04D75" w:rsidP="00D04D75">
      <w:pPr>
        <w:pStyle w:val="PL"/>
      </w:pPr>
      <w:r w:rsidRPr="003B2883">
        <w:t xml:space="preserve">        presence:</w:t>
      </w:r>
    </w:p>
    <w:p w14:paraId="6CEEDC2B" w14:textId="77777777" w:rsidR="00D04D75" w:rsidRPr="003B2883" w:rsidRDefault="00D04D75" w:rsidP="00D04D75">
      <w:pPr>
        <w:pStyle w:val="PL"/>
      </w:pPr>
      <w:r w:rsidRPr="003B2883">
        <w:t xml:space="preserve">          $ref: 'TS29571_CommonData.yaml#/components/schemas/PresenceState'</w:t>
      </w:r>
    </w:p>
    <w:p w14:paraId="22814ACB" w14:textId="77777777" w:rsidR="00D04D75" w:rsidRPr="003B2883" w:rsidRDefault="00D04D75" w:rsidP="00D04D75">
      <w:pPr>
        <w:pStyle w:val="PL"/>
      </w:pPr>
      <w:r w:rsidRPr="003B2883">
        <w:t xml:space="preserve">      required:</w:t>
      </w:r>
    </w:p>
    <w:p w14:paraId="551F1A3F" w14:textId="77777777" w:rsidR="00D04D75" w:rsidRPr="003B2883" w:rsidRDefault="00D04D75" w:rsidP="00D04D75">
      <w:pPr>
        <w:pStyle w:val="PL"/>
      </w:pPr>
      <w:r w:rsidRPr="003B2883">
        <w:t xml:space="preserve">        - ladn</w:t>
      </w:r>
    </w:p>
    <w:p w14:paraId="6C3AC015" w14:textId="77777777" w:rsidR="000865BE" w:rsidRPr="003B2883" w:rsidRDefault="000865BE" w:rsidP="000865BE">
      <w:pPr>
        <w:pStyle w:val="PL"/>
      </w:pPr>
      <w:r w:rsidRPr="003B2883">
        <w:t xml:space="preserve">    </w:t>
      </w:r>
      <w:r>
        <w:t>5GsUserStateInfo</w:t>
      </w:r>
      <w:r w:rsidRPr="003B2883">
        <w:t>:</w:t>
      </w:r>
    </w:p>
    <w:p w14:paraId="24E7CB02" w14:textId="77777777" w:rsidR="000865BE" w:rsidRPr="003B2883" w:rsidRDefault="000865BE" w:rsidP="000865BE">
      <w:pPr>
        <w:pStyle w:val="PL"/>
      </w:pPr>
      <w:r w:rsidRPr="003B2883">
        <w:t xml:space="preserve">      type: object</w:t>
      </w:r>
    </w:p>
    <w:p w14:paraId="6B63DC6C" w14:textId="77777777" w:rsidR="000865BE" w:rsidRPr="003B2883" w:rsidRDefault="000865BE" w:rsidP="000865BE">
      <w:pPr>
        <w:pStyle w:val="PL"/>
      </w:pPr>
      <w:r w:rsidRPr="003B2883">
        <w:t xml:space="preserve">      properties:</w:t>
      </w:r>
    </w:p>
    <w:p w14:paraId="710C0D1F" w14:textId="77777777" w:rsidR="000865BE" w:rsidRPr="003B2883" w:rsidRDefault="000865BE" w:rsidP="000865BE">
      <w:pPr>
        <w:pStyle w:val="PL"/>
      </w:pPr>
      <w:r w:rsidRPr="003B2883">
        <w:t xml:space="preserve">        </w:t>
      </w:r>
      <w:r>
        <w:t>5gsUser</w:t>
      </w:r>
      <w:r w:rsidRPr="003B2883">
        <w:t>State:</w:t>
      </w:r>
    </w:p>
    <w:p w14:paraId="7660620F" w14:textId="77777777" w:rsidR="000865BE" w:rsidRPr="003B2883" w:rsidRDefault="000865BE" w:rsidP="000865BE">
      <w:pPr>
        <w:pStyle w:val="PL"/>
      </w:pPr>
      <w:r w:rsidRPr="003B2883">
        <w:t xml:space="preserve">          $ref: '#/components/schemas/</w:t>
      </w:r>
      <w:r>
        <w:t>5GsUserState</w:t>
      </w:r>
      <w:r w:rsidRPr="003B2883">
        <w:t>'</w:t>
      </w:r>
    </w:p>
    <w:p w14:paraId="6A9EC6C4" w14:textId="77777777" w:rsidR="000865BE" w:rsidRPr="003B2883" w:rsidRDefault="000865BE" w:rsidP="000865BE">
      <w:pPr>
        <w:pStyle w:val="PL"/>
      </w:pPr>
      <w:r w:rsidRPr="003B2883">
        <w:t xml:space="preserve">        accessType:</w:t>
      </w:r>
    </w:p>
    <w:p w14:paraId="683C4E01" w14:textId="77777777" w:rsidR="000865BE" w:rsidRPr="003B2883" w:rsidRDefault="000865BE" w:rsidP="000865BE">
      <w:pPr>
        <w:pStyle w:val="PL"/>
      </w:pPr>
      <w:r w:rsidRPr="003B2883">
        <w:t xml:space="preserve">          $ref: 'TS29571_CommonData.yaml#/components/schemas/AccessType'</w:t>
      </w:r>
    </w:p>
    <w:p w14:paraId="6C895F6B" w14:textId="77777777" w:rsidR="000865BE" w:rsidRPr="003B2883" w:rsidRDefault="000865BE" w:rsidP="000865BE">
      <w:pPr>
        <w:pStyle w:val="PL"/>
      </w:pPr>
      <w:r w:rsidRPr="003B2883">
        <w:t xml:space="preserve">      required:</w:t>
      </w:r>
    </w:p>
    <w:p w14:paraId="6D1E6AA7" w14:textId="77777777" w:rsidR="000865BE" w:rsidRPr="003B2883" w:rsidRDefault="000865BE" w:rsidP="000865BE">
      <w:pPr>
        <w:pStyle w:val="PL"/>
      </w:pPr>
      <w:r w:rsidRPr="003B2883">
        <w:t xml:space="preserve">        - </w:t>
      </w:r>
      <w:r>
        <w:t>5gsUser</w:t>
      </w:r>
      <w:r w:rsidRPr="003B2883">
        <w:t>State</w:t>
      </w:r>
    </w:p>
    <w:p w14:paraId="42EE8054" w14:textId="77777777" w:rsidR="000865BE" w:rsidRPr="003B2883" w:rsidRDefault="000865BE" w:rsidP="000865BE">
      <w:pPr>
        <w:pStyle w:val="PL"/>
      </w:pPr>
      <w:r w:rsidRPr="003B2883">
        <w:t xml:space="preserve">        - accessType</w:t>
      </w:r>
    </w:p>
    <w:p w14:paraId="253ECE30" w14:textId="77777777" w:rsidR="00C91BFE" w:rsidRPr="003B2883" w:rsidRDefault="00C91BFE" w:rsidP="00C91BFE">
      <w:pPr>
        <w:pStyle w:val="PL"/>
      </w:pPr>
      <w:r w:rsidRPr="003B2883">
        <w:t xml:space="preserve">    5gGuti:</w:t>
      </w:r>
    </w:p>
    <w:p w14:paraId="7578BF1B" w14:textId="77777777" w:rsidR="00C91BFE" w:rsidRPr="003B2883" w:rsidRDefault="00C91BFE" w:rsidP="00C91BFE">
      <w:pPr>
        <w:pStyle w:val="PL"/>
      </w:pPr>
      <w:r w:rsidRPr="003B2883">
        <w:t xml:space="preserve">      type: string</w:t>
      </w:r>
    </w:p>
    <w:p w14:paraId="19681ACE" w14:textId="77777777" w:rsidR="00C91BFE" w:rsidRPr="003B2883" w:rsidRDefault="00C91BFE" w:rsidP="00C91BFE">
      <w:pPr>
        <w:pStyle w:val="PL"/>
      </w:pPr>
      <w:r w:rsidRPr="003B2883">
        <w:t xml:space="preserve">    AmfEventType:</w:t>
      </w:r>
    </w:p>
    <w:p w14:paraId="49D9207C" w14:textId="77777777" w:rsidR="00C91BFE" w:rsidRPr="003B2883" w:rsidRDefault="00C91BFE" w:rsidP="00C91BFE">
      <w:pPr>
        <w:pStyle w:val="PL"/>
      </w:pPr>
      <w:r w:rsidRPr="003B2883">
        <w:t xml:space="preserve">      anyOf:</w:t>
      </w:r>
    </w:p>
    <w:p w14:paraId="29C0121C" w14:textId="77777777" w:rsidR="00C91BFE" w:rsidRPr="003B2883" w:rsidRDefault="00C91BFE" w:rsidP="00C91BFE">
      <w:pPr>
        <w:pStyle w:val="PL"/>
      </w:pPr>
      <w:r w:rsidRPr="003B2883">
        <w:t xml:space="preserve">      - type: string</w:t>
      </w:r>
    </w:p>
    <w:p w14:paraId="48838693" w14:textId="77777777" w:rsidR="00C91BFE" w:rsidRPr="003B2883" w:rsidRDefault="00C91BFE" w:rsidP="00C91BFE">
      <w:pPr>
        <w:pStyle w:val="PL"/>
      </w:pPr>
      <w:r w:rsidRPr="003B2883">
        <w:t xml:space="preserve">        enum:</w:t>
      </w:r>
    </w:p>
    <w:p w14:paraId="78CE9D66" w14:textId="487B0193" w:rsidR="00C91BFE" w:rsidRPr="003B2883" w:rsidRDefault="00C91BFE" w:rsidP="00C91BFE">
      <w:pPr>
        <w:pStyle w:val="PL"/>
      </w:pPr>
      <w:r w:rsidRPr="003B2883">
        <w:t xml:space="preserve">          - LOCATION_REPORT</w:t>
      </w:r>
    </w:p>
    <w:p w14:paraId="297956C1" w14:textId="1A592F21" w:rsidR="00C91BFE" w:rsidRPr="003B2883" w:rsidRDefault="00C91BFE" w:rsidP="00C91BFE">
      <w:pPr>
        <w:pStyle w:val="PL"/>
      </w:pPr>
      <w:r w:rsidRPr="003B2883">
        <w:t xml:space="preserve">          - PRESENCE_IN_AOI_REPORT</w:t>
      </w:r>
    </w:p>
    <w:p w14:paraId="2F01F7F7" w14:textId="2BF18E89" w:rsidR="00C91BFE" w:rsidRPr="003B2883" w:rsidRDefault="00C91BFE" w:rsidP="00C91BFE">
      <w:pPr>
        <w:pStyle w:val="PL"/>
      </w:pPr>
      <w:r w:rsidRPr="003B2883">
        <w:t xml:space="preserve">          - TIMEZONE_REPORT</w:t>
      </w:r>
    </w:p>
    <w:p w14:paraId="79928E00" w14:textId="3214F9C3" w:rsidR="00C91BFE" w:rsidRPr="003B2883" w:rsidRDefault="00C91BFE" w:rsidP="00C91BFE">
      <w:pPr>
        <w:pStyle w:val="PL"/>
      </w:pPr>
      <w:r w:rsidRPr="003B2883">
        <w:t xml:space="preserve">          - ACCESS_TYPE_REPORT</w:t>
      </w:r>
    </w:p>
    <w:p w14:paraId="065E9CF3" w14:textId="49689DEC" w:rsidR="00C91BFE" w:rsidRPr="003B2883" w:rsidRDefault="00C91BFE" w:rsidP="00C91BFE">
      <w:pPr>
        <w:pStyle w:val="PL"/>
      </w:pPr>
      <w:r w:rsidRPr="003B2883">
        <w:t xml:space="preserve">          - REGISTRATION_STATE_REPORT</w:t>
      </w:r>
    </w:p>
    <w:p w14:paraId="76B7CEFF" w14:textId="273049D1" w:rsidR="00C91BFE" w:rsidRPr="003B2883" w:rsidRDefault="00C91BFE" w:rsidP="00C91BFE">
      <w:pPr>
        <w:pStyle w:val="PL"/>
      </w:pPr>
      <w:r w:rsidRPr="003B2883">
        <w:t xml:space="preserve">          - CONNECTIVITY_STATE_REPORT</w:t>
      </w:r>
    </w:p>
    <w:p w14:paraId="048CF9BC" w14:textId="66724E65" w:rsidR="00C91BFE" w:rsidRPr="003B2883" w:rsidRDefault="00C91BFE" w:rsidP="00C91BFE">
      <w:pPr>
        <w:pStyle w:val="PL"/>
      </w:pPr>
      <w:r w:rsidRPr="003B2883">
        <w:t xml:space="preserve">          - REACHABILITY_REPORT</w:t>
      </w:r>
    </w:p>
    <w:p w14:paraId="7A53E28F" w14:textId="78FF8343" w:rsidR="00C91BFE" w:rsidRPr="003B2883" w:rsidRDefault="00C91BFE" w:rsidP="00C91BFE">
      <w:pPr>
        <w:pStyle w:val="PL"/>
      </w:pPr>
      <w:r w:rsidRPr="003B2883">
        <w:t xml:space="preserve">          - COMMUNICATION_FAILURE_REPORT</w:t>
      </w:r>
    </w:p>
    <w:p w14:paraId="7F279017" w14:textId="40B59335" w:rsidR="00C91BFE" w:rsidRPr="003B2883" w:rsidRDefault="00C91BFE" w:rsidP="00C91BFE">
      <w:pPr>
        <w:pStyle w:val="PL"/>
      </w:pPr>
      <w:r w:rsidRPr="003B2883">
        <w:t xml:space="preserve">          - UES_IN_AREA_REPORT</w:t>
      </w:r>
    </w:p>
    <w:p w14:paraId="2BCFC435" w14:textId="0FFD1E39" w:rsidR="00F916A4" w:rsidRPr="003B2883" w:rsidRDefault="00F916A4" w:rsidP="00F916A4">
      <w:pPr>
        <w:pStyle w:val="PL"/>
      </w:pPr>
      <w:r w:rsidRPr="003B2883">
        <w:t xml:space="preserve">          - </w:t>
      </w:r>
      <w:r w:rsidRPr="003B2883">
        <w:rPr>
          <w:lang w:eastAsia="zh-CN"/>
        </w:rPr>
        <w:t>SUBSCRIPTION_ID_CHANGE</w:t>
      </w:r>
    </w:p>
    <w:p w14:paraId="5CA6F6D9" w14:textId="7D2C5D9F" w:rsidR="00F916A4" w:rsidRPr="003B2883" w:rsidRDefault="00F916A4" w:rsidP="00F916A4">
      <w:pPr>
        <w:pStyle w:val="PL"/>
        <w:rPr>
          <w:lang w:eastAsia="zh-CN"/>
        </w:rPr>
      </w:pPr>
      <w:r w:rsidRPr="003B2883">
        <w:t xml:space="preserve">          - </w:t>
      </w:r>
      <w:r w:rsidRPr="003B2883">
        <w:rPr>
          <w:lang w:eastAsia="zh-CN"/>
        </w:rPr>
        <w:t>SUBSCRIPTION_ID_ADDITION</w:t>
      </w:r>
    </w:p>
    <w:p w14:paraId="2A10A2F6" w14:textId="74A2B325" w:rsidR="00C668B7" w:rsidRPr="003B2883" w:rsidRDefault="00C668B7" w:rsidP="00F916A4">
      <w:pPr>
        <w:pStyle w:val="PL"/>
      </w:pPr>
      <w:r w:rsidRPr="003B2883">
        <w:lastRenderedPageBreak/>
        <w:t xml:space="preserve">          - LOSS_OF_CONNECTIVITY</w:t>
      </w:r>
    </w:p>
    <w:p w14:paraId="41302DE5" w14:textId="77777777" w:rsidR="000865BE" w:rsidRPr="003B2883" w:rsidRDefault="000865BE" w:rsidP="000865BE">
      <w:pPr>
        <w:pStyle w:val="PL"/>
      </w:pPr>
      <w:r w:rsidRPr="003B2883">
        <w:t xml:space="preserve">          - </w:t>
      </w:r>
      <w:r>
        <w:t>5GS_USER_STATE_REPORT</w:t>
      </w:r>
    </w:p>
    <w:p w14:paraId="0C58DB9F" w14:textId="77777777" w:rsidR="00C91BFE" w:rsidRPr="003B2883" w:rsidRDefault="00C91BFE" w:rsidP="00C91BFE">
      <w:pPr>
        <w:pStyle w:val="PL"/>
      </w:pPr>
      <w:r w:rsidRPr="003B2883">
        <w:t xml:space="preserve">      - type: string</w:t>
      </w:r>
    </w:p>
    <w:p w14:paraId="47EE0EBF" w14:textId="77777777" w:rsidR="00C91BFE" w:rsidRPr="003B2883" w:rsidRDefault="00C91BFE" w:rsidP="00C91BFE">
      <w:pPr>
        <w:pStyle w:val="PL"/>
      </w:pPr>
      <w:r w:rsidRPr="003B2883">
        <w:t xml:space="preserve">    AmfEventTrigger:</w:t>
      </w:r>
    </w:p>
    <w:p w14:paraId="12B880C5" w14:textId="77777777" w:rsidR="00C91BFE" w:rsidRPr="003B2883" w:rsidRDefault="00C91BFE" w:rsidP="00C91BFE">
      <w:pPr>
        <w:pStyle w:val="PL"/>
      </w:pPr>
      <w:r w:rsidRPr="003B2883">
        <w:t xml:space="preserve">      anyOf:</w:t>
      </w:r>
    </w:p>
    <w:p w14:paraId="4B30AEB4" w14:textId="77777777" w:rsidR="00C91BFE" w:rsidRPr="003B2883" w:rsidRDefault="00C91BFE" w:rsidP="00C91BFE">
      <w:pPr>
        <w:pStyle w:val="PL"/>
      </w:pPr>
      <w:r w:rsidRPr="003B2883">
        <w:t xml:space="preserve">      - type: string</w:t>
      </w:r>
    </w:p>
    <w:p w14:paraId="25AAFE84" w14:textId="77777777" w:rsidR="00C91BFE" w:rsidRPr="003B2883" w:rsidRDefault="00C91BFE" w:rsidP="00C91BFE">
      <w:pPr>
        <w:pStyle w:val="PL"/>
      </w:pPr>
      <w:r w:rsidRPr="003B2883">
        <w:t xml:space="preserve">        enum:</w:t>
      </w:r>
    </w:p>
    <w:p w14:paraId="2BF2E09A" w14:textId="10E11856" w:rsidR="00C91BFE" w:rsidRPr="003B2883" w:rsidRDefault="00C91BFE" w:rsidP="00C91BFE">
      <w:pPr>
        <w:pStyle w:val="PL"/>
      </w:pPr>
      <w:r w:rsidRPr="003B2883">
        <w:t xml:space="preserve">          - ONE_TIME</w:t>
      </w:r>
    </w:p>
    <w:p w14:paraId="1F9F34D6" w14:textId="19E91AF6" w:rsidR="00C91BFE" w:rsidRPr="003B2883" w:rsidRDefault="00C91BFE" w:rsidP="00C91BFE">
      <w:pPr>
        <w:pStyle w:val="PL"/>
      </w:pPr>
      <w:r w:rsidRPr="003B2883">
        <w:t xml:space="preserve">          - CONTINUOUS</w:t>
      </w:r>
    </w:p>
    <w:p w14:paraId="39BAB4C2" w14:textId="77777777" w:rsidR="00C91BFE" w:rsidRPr="003B2883" w:rsidRDefault="00C91BFE" w:rsidP="00C91BFE">
      <w:pPr>
        <w:pStyle w:val="PL"/>
      </w:pPr>
      <w:r w:rsidRPr="003B2883">
        <w:t xml:space="preserve">      - type: string</w:t>
      </w:r>
    </w:p>
    <w:p w14:paraId="4AB54719" w14:textId="77777777" w:rsidR="00C91BFE" w:rsidRPr="003B2883" w:rsidRDefault="00C91BFE" w:rsidP="00C91BFE">
      <w:pPr>
        <w:pStyle w:val="PL"/>
      </w:pPr>
      <w:r w:rsidRPr="003B2883">
        <w:t xml:space="preserve">    LocationFilter :</w:t>
      </w:r>
    </w:p>
    <w:p w14:paraId="27757502" w14:textId="77777777" w:rsidR="00C91BFE" w:rsidRPr="003B2883" w:rsidRDefault="00C91BFE" w:rsidP="00C91BFE">
      <w:pPr>
        <w:pStyle w:val="PL"/>
      </w:pPr>
      <w:r w:rsidRPr="003B2883">
        <w:t xml:space="preserve">      anyOf:</w:t>
      </w:r>
    </w:p>
    <w:p w14:paraId="601688EB" w14:textId="77777777" w:rsidR="00C91BFE" w:rsidRPr="003B2883" w:rsidRDefault="00C91BFE" w:rsidP="00C91BFE">
      <w:pPr>
        <w:pStyle w:val="PL"/>
      </w:pPr>
      <w:r w:rsidRPr="003B2883">
        <w:t xml:space="preserve">      - type: string</w:t>
      </w:r>
    </w:p>
    <w:p w14:paraId="5B8F8C3E" w14:textId="77777777" w:rsidR="00C91BFE" w:rsidRPr="003B2883" w:rsidRDefault="00C91BFE" w:rsidP="00C91BFE">
      <w:pPr>
        <w:pStyle w:val="PL"/>
      </w:pPr>
      <w:r w:rsidRPr="003B2883">
        <w:t xml:space="preserve">        enum:</w:t>
      </w:r>
    </w:p>
    <w:p w14:paraId="2D03FD71" w14:textId="323DF6AC" w:rsidR="00C91BFE" w:rsidRPr="003B2883" w:rsidRDefault="00C91BFE" w:rsidP="00C91BFE">
      <w:pPr>
        <w:pStyle w:val="PL"/>
      </w:pPr>
      <w:r w:rsidRPr="003B2883">
        <w:t xml:space="preserve">          - TAI</w:t>
      </w:r>
    </w:p>
    <w:p w14:paraId="0D1EA681" w14:textId="6ABEBA85" w:rsidR="00C91BFE" w:rsidRPr="003B2883" w:rsidRDefault="00C91BFE" w:rsidP="00C91BFE">
      <w:pPr>
        <w:pStyle w:val="PL"/>
      </w:pPr>
      <w:r w:rsidRPr="003B2883">
        <w:t xml:space="preserve">          - CELL_ID</w:t>
      </w:r>
    </w:p>
    <w:p w14:paraId="6BE65D28" w14:textId="394D3BBD" w:rsidR="00C91BFE" w:rsidRPr="003B2883" w:rsidRDefault="00C91BFE" w:rsidP="00C91BFE">
      <w:pPr>
        <w:pStyle w:val="PL"/>
      </w:pPr>
      <w:r w:rsidRPr="003B2883">
        <w:t xml:space="preserve">          - N3IWF</w:t>
      </w:r>
    </w:p>
    <w:p w14:paraId="7F90AD81" w14:textId="1A9BE886" w:rsidR="00C91BFE" w:rsidRPr="003B2883" w:rsidRDefault="00C91BFE" w:rsidP="00C91BFE">
      <w:pPr>
        <w:pStyle w:val="PL"/>
      </w:pPr>
      <w:r w:rsidRPr="003B2883">
        <w:t xml:space="preserve">          - UE_IP</w:t>
      </w:r>
    </w:p>
    <w:p w14:paraId="6C5D364E" w14:textId="6A9BDD5B" w:rsidR="00C91BFE" w:rsidRPr="003B2883" w:rsidRDefault="00C91BFE" w:rsidP="00C91BFE">
      <w:pPr>
        <w:pStyle w:val="PL"/>
      </w:pPr>
      <w:r w:rsidRPr="003B2883">
        <w:t xml:space="preserve">          - UDP_PORT</w:t>
      </w:r>
    </w:p>
    <w:p w14:paraId="4EF945B2" w14:textId="77777777" w:rsidR="00C91BFE" w:rsidRPr="003B2883" w:rsidRDefault="00C91BFE" w:rsidP="00C91BFE">
      <w:pPr>
        <w:pStyle w:val="PL"/>
      </w:pPr>
      <w:r w:rsidRPr="003B2883">
        <w:t xml:space="preserve">      - type: string</w:t>
      </w:r>
    </w:p>
    <w:p w14:paraId="075159FF" w14:textId="77777777" w:rsidR="00C91BFE" w:rsidRPr="003B2883" w:rsidRDefault="00C91BFE" w:rsidP="00C91BFE">
      <w:pPr>
        <w:pStyle w:val="PL"/>
      </w:pPr>
      <w:r w:rsidRPr="003B2883">
        <w:t xml:space="preserve">    UeReachability:</w:t>
      </w:r>
    </w:p>
    <w:p w14:paraId="56F643C2" w14:textId="77777777" w:rsidR="00C91BFE" w:rsidRPr="003B2883" w:rsidRDefault="00C91BFE" w:rsidP="00C91BFE">
      <w:pPr>
        <w:pStyle w:val="PL"/>
      </w:pPr>
      <w:r w:rsidRPr="003B2883">
        <w:t xml:space="preserve">      anyOf:</w:t>
      </w:r>
    </w:p>
    <w:p w14:paraId="40924530" w14:textId="77777777" w:rsidR="00C91BFE" w:rsidRPr="003B2883" w:rsidRDefault="00C91BFE" w:rsidP="00C91BFE">
      <w:pPr>
        <w:pStyle w:val="PL"/>
      </w:pPr>
      <w:r w:rsidRPr="003B2883">
        <w:t xml:space="preserve">      - type: string</w:t>
      </w:r>
    </w:p>
    <w:p w14:paraId="467528DD" w14:textId="77777777" w:rsidR="00C91BFE" w:rsidRPr="003B2883" w:rsidRDefault="00C91BFE" w:rsidP="00C91BFE">
      <w:pPr>
        <w:pStyle w:val="PL"/>
      </w:pPr>
      <w:r w:rsidRPr="003B2883">
        <w:t xml:space="preserve">        enum:</w:t>
      </w:r>
    </w:p>
    <w:p w14:paraId="17AD8BBE" w14:textId="17235567" w:rsidR="00C91BFE" w:rsidRPr="003B2883" w:rsidRDefault="00C91BFE" w:rsidP="00C91BFE">
      <w:pPr>
        <w:pStyle w:val="PL"/>
      </w:pPr>
      <w:r w:rsidRPr="003B2883">
        <w:t xml:space="preserve">          - UNREACHABLE</w:t>
      </w:r>
    </w:p>
    <w:p w14:paraId="77D6A940" w14:textId="508A107A" w:rsidR="00C91BFE" w:rsidRPr="003B2883" w:rsidRDefault="00C91BFE" w:rsidP="00C91BFE">
      <w:pPr>
        <w:pStyle w:val="PL"/>
      </w:pPr>
      <w:r w:rsidRPr="003B2883">
        <w:t xml:space="preserve">          - REACHABLE</w:t>
      </w:r>
    </w:p>
    <w:p w14:paraId="0127E30E" w14:textId="322B77F6" w:rsidR="00C91BFE" w:rsidRPr="003B2883" w:rsidRDefault="00C91BFE" w:rsidP="00C91BFE">
      <w:pPr>
        <w:pStyle w:val="PL"/>
      </w:pPr>
      <w:r w:rsidRPr="003B2883">
        <w:t xml:space="preserve">          - REGULATORY_ONLY</w:t>
      </w:r>
    </w:p>
    <w:p w14:paraId="723E4BA7" w14:textId="77777777" w:rsidR="00C91BFE" w:rsidRPr="003B2883" w:rsidRDefault="00C91BFE" w:rsidP="00C91BFE">
      <w:pPr>
        <w:pStyle w:val="PL"/>
      </w:pPr>
      <w:r w:rsidRPr="003B2883">
        <w:t xml:space="preserve">      - type: string</w:t>
      </w:r>
    </w:p>
    <w:p w14:paraId="5AE92F04" w14:textId="77777777" w:rsidR="00C91BFE" w:rsidRPr="003B2883" w:rsidRDefault="00C91BFE" w:rsidP="00C91BFE">
      <w:pPr>
        <w:pStyle w:val="PL"/>
      </w:pPr>
      <w:r w:rsidRPr="003B2883">
        <w:t xml:space="preserve">    RmState:</w:t>
      </w:r>
    </w:p>
    <w:p w14:paraId="3EBDA0AB" w14:textId="77777777" w:rsidR="00C91BFE" w:rsidRPr="003B2883" w:rsidRDefault="00C91BFE" w:rsidP="00C91BFE">
      <w:pPr>
        <w:pStyle w:val="PL"/>
      </w:pPr>
      <w:r w:rsidRPr="003B2883">
        <w:t xml:space="preserve">      anyOf:</w:t>
      </w:r>
    </w:p>
    <w:p w14:paraId="0BC98F66" w14:textId="77777777" w:rsidR="00C91BFE" w:rsidRPr="003B2883" w:rsidRDefault="00C91BFE" w:rsidP="00C91BFE">
      <w:pPr>
        <w:pStyle w:val="PL"/>
      </w:pPr>
      <w:r w:rsidRPr="003B2883">
        <w:t xml:space="preserve">      - type: string</w:t>
      </w:r>
    </w:p>
    <w:p w14:paraId="4E8EF646" w14:textId="77777777" w:rsidR="00C91BFE" w:rsidRPr="003B2883" w:rsidRDefault="00C91BFE" w:rsidP="00C91BFE">
      <w:pPr>
        <w:pStyle w:val="PL"/>
      </w:pPr>
      <w:r w:rsidRPr="003B2883">
        <w:t xml:space="preserve">        enum:</w:t>
      </w:r>
    </w:p>
    <w:p w14:paraId="5D8ABA70" w14:textId="1D055E12" w:rsidR="00C91BFE" w:rsidRPr="003B2883" w:rsidRDefault="00C91BFE" w:rsidP="00C91BFE">
      <w:pPr>
        <w:pStyle w:val="PL"/>
      </w:pPr>
      <w:r w:rsidRPr="003B2883">
        <w:t xml:space="preserve">          - REGISTERED</w:t>
      </w:r>
    </w:p>
    <w:p w14:paraId="2E1F40D1" w14:textId="1F0C5196" w:rsidR="00C91BFE" w:rsidRPr="003B2883" w:rsidRDefault="00C91BFE" w:rsidP="00C91BFE">
      <w:pPr>
        <w:pStyle w:val="PL"/>
      </w:pPr>
      <w:r w:rsidRPr="003B2883">
        <w:t xml:space="preserve">          - DEREGISTERED</w:t>
      </w:r>
    </w:p>
    <w:p w14:paraId="00065B82" w14:textId="77777777" w:rsidR="00C91BFE" w:rsidRPr="003B2883" w:rsidRDefault="00C91BFE" w:rsidP="00C91BFE">
      <w:pPr>
        <w:pStyle w:val="PL"/>
      </w:pPr>
      <w:r w:rsidRPr="003B2883">
        <w:t xml:space="preserve">      - type: string</w:t>
      </w:r>
    </w:p>
    <w:p w14:paraId="0EF14BF1" w14:textId="77777777" w:rsidR="00C91BFE" w:rsidRPr="003B2883" w:rsidRDefault="00C91BFE" w:rsidP="00C91BFE">
      <w:pPr>
        <w:pStyle w:val="PL"/>
      </w:pPr>
      <w:r w:rsidRPr="003B2883">
        <w:t xml:space="preserve">    CmState:</w:t>
      </w:r>
    </w:p>
    <w:p w14:paraId="59FB1B7E" w14:textId="77777777" w:rsidR="00C91BFE" w:rsidRPr="003B2883" w:rsidRDefault="00C91BFE" w:rsidP="00C91BFE">
      <w:pPr>
        <w:pStyle w:val="PL"/>
      </w:pPr>
      <w:r w:rsidRPr="003B2883">
        <w:t xml:space="preserve">      anyOf:</w:t>
      </w:r>
    </w:p>
    <w:p w14:paraId="115A8816" w14:textId="77777777" w:rsidR="00C91BFE" w:rsidRPr="003B2883" w:rsidRDefault="00C91BFE" w:rsidP="00C91BFE">
      <w:pPr>
        <w:pStyle w:val="PL"/>
      </w:pPr>
      <w:r w:rsidRPr="003B2883">
        <w:t xml:space="preserve">      - type: string</w:t>
      </w:r>
    </w:p>
    <w:p w14:paraId="5923770D" w14:textId="77777777" w:rsidR="00C91BFE" w:rsidRPr="003B2883" w:rsidRDefault="00C91BFE" w:rsidP="00C91BFE">
      <w:pPr>
        <w:pStyle w:val="PL"/>
      </w:pPr>
      <w:r w:rsidRPr="003B2883">
        <w:t xml:space="preserve">        enum:</w:t>
      </w:r>
    </w:p>
    <w:p w14:paraId="409B1D5E" w14:textId="1A16CBA0" w:rsidR="00C91BFE" w:rsidRPr="003B2883" w:rsidRDefault="00C91BFE" w:rsidP="00C91BFE">
      <w:pPr>
        <w:pStyle w:val="PL"/>
      </w:pPr>
      <w:r w:rsidRPr="003B2883">
        <w:t xml:space="preserve">          - IDLE</w:t>
      </w:r>
    </w:p>
    <w:p w14:paraId="19C26B5A" w14:textId="3186B7FA" w:rsidR="00C91BFE" w:rsidRPr="003B2883" w:rsidRDefault="00C91BFE" w:rsidP="00C91BFE">
      <w:pPr>
        <w:pStyle w:val="PL"/>
      </w:pPr>
      <w:r w:rsidRPr="003B2883">
        <w:t xml:space="preserve">          - CONNECTED</w:t>
      </w:r>
    </w:p>
    <w:p w14:paraId="529D2B1E" w14:textId="77777777" w:rsidR="00C91BFE" w:rsidRPr="003B2883" w:rsidRDefault="00C91BFE" w:rsidP="003D5C4D">
      <w:pPr>
        <w:pStyle w:val="PL"/>
      </w:pPr>
      <w:r w:rsidRPr="003B2883">
        <w:t xml:space="preserve">      - type: string</w:t>
      </w:r>
    </w:p>
    <w:p w14:paraId="2993859D" w14:textId="77777777" w:rsidR="000865BE" w:rsidRPr="003B2883" w:rsidRDefault="000865BE" w:rsidP="000865BE">
      <w:pPr>
        <w:pStyle w:val="PL"/>
      </w:pPr>
      <w:r w:rsidRPr="003B2883">
        <w:t xml:space="preserve">    </w:t>
      </w:r>
      <w:r>
        <w:t>5GsUserState</w:t>
      </w:r>
      <w:r w:rsidRPr="003B2883">
        <w:t>:</w:t>
      </w:r>
    </w:p>
    <w:p w14:paraId="1B79970D" w14:textId="77777777" w:rsidR="000865BE" w:rsidRPr="003B2883" w:rsidRDefault="000865BE" w:rsidP="000865BE">
      <w:pPr>
        <w:pStyle w:val="PL"/>
      </w:pPr>
      <w:r w:rsidRPr="003B2883">
        <w:t xml:space="preserve">      anyOf:</w:t>
      </w:r>
    </w:p>
    <w:p w14:paraId="22A49E59" w14:textId="77777777" w:rsidR="000865BE" w:rsidRPr="003B2883" w:rsidRDefault="000865BE" w:rsidP="000865BE">
      <w:pPr>
        <w:pStyle w:val="PL"/>
      </w:pPr>
      <w:r w:rsidRPr="003B2883">
        <w:t xml:space="preserve">      - type: string</w:t>
      </w:r>
    </w:p>
    <w:p w14:paraId="205B80E5" w14:textId="77777777" w:rsidR="000865BE" w:rsidRPr="003B2883" w:rsidRDefault="000865BE" w:rsidP="000865BE">
      <w:pPr>
        <w:pStyle w:val="PL"/>
      </w:pPr>
      <w:r w:rsidRPr="003B2883">
        <w:t xml:space="preserve">        enum:</w:t>
      </w:r>
    </w:p>
    <w:p w14:paraId="716C8C62" w14:textId="77777777" w:rsidR="000865BE" w:rsidRPr="003B2883" w:rsidRDefault="000865BE" w:rsidP="000865BE">
      <w:pPr>
        <w:pStyle w:val="PL"/>
      </w:pPr>
      <w:r w:rsidRPr="003B2883">
        <w:t xml:space="preserve">          - </w:t>
      </w:r>
      <w:r>
        <w:t>DEREGISTERED</w:t>
      </w:r>
    </w:p>
    <w:p w14:paraId="6C527878" w14:textId="77777777" w:rsidR="000865BE" w:rsidRDefault="000865BE" w:rsidP="000865BE">
      <w:pPr>
        <w:pStyle w:val="PL"/>
        <w:rPr>
          <w:lang w:eastAsia="zh-CN"/>
        </w:rPr>
      </w:pPr>
      <w:r w:rsidRPr="003B2883">
        <w:t xml:space="preserve">          - </w:t>
      </w:r>
      <w:r>
        <w:rPr>
          <w:lang w:eastAsia="zh-CN"/>
        </w:rPr>
        <w:t>REGISTERED</w:t>
      </w:r>
      <w:r w:rsidRPr="00C139B4">
        <w:rPr>
          <w:lang w:eastAsia="zh-CN"/>
        </w:rPr>
        <w:t>_NOT_REACHABLE_FOR_PAGING</w:t>
      </w:r>
    </w:p>
    <w:p w14:paraId="32E490F3" w14:textId="77777777" w:rsidR="000865BE" w:rsidRDefault="000865BE" w:rsidP="000865BE">
      <w:pPr>
        <w:pStyle w:val="PL"/>
        <w:rPr>
          <w:lang w:eastAsia="zh-CN"/>
        </w:rPr>
      </w:pPr>
      <w:r w:rsidRPr="003B2883">
        <w:t xml:space="preserve">          - </w:t>
      </w:r>
      <w:r>
        <w:rPr>
          <w:lang w:eastAsia="zh-CN"/>
        </w:rPr>
        <w:t>REGISTERED</w:t>
      </w:r>
      <w:r w:rsidRPr="00C139B4">
        <w:rPr>
          <w:lang w:eastAsia="zh-CN"/>
        </w:rPr>
        <w:t>_REACHABLE_FOR_PAGING</w:t>
      </w:r>
    </w:p>
    <w:p w14:paraId="05998FC6" w14:textId="77777777" w:rsidR="000865BE" w:rsidRDefault="000865BE" w:rsidP="000865BE">
      <w:pPr>
        <w:pStyle w:val="PL"/>
        <w:rPr>
          <w:lang w:eastAsia="zh-CN"/>
        </w:rPr>
      </w:pPr>
      <w:r w:rsidRPr="003B2883">
        <w:t xml:space="preserve">          - </w:t>
      </w:r>
      <w:r>
        <w:rPr>
          <w:lang w:eastAsia="zh-CN"/>
        </w:rPr>
        <w:t>CONNECTED</w:t>
      </w:r>
      <w:r w:rsidRPr="00C139B4">
        <w:rPr>
          <w:lang w:eastAsia="zh-CN"/>
        </w:rPr>
        <w:t>_NOT_REACHABLE_FOR_PAGING</w:t>
      </w:r>
    </w:p>
    <w:p w14:paraId="6F2D5C12" w14:textId="77777777" w:rsidR="000865BE" w:rsidRDefault="000865BE" w:rsidP="000865BE">
      <w:pPr>
        <w:pStyle w:val="PL"/>
        <w:rPr>
          <w:lang w:eastAsia="zh-CN"/>
        </w:rPr>
      </w:pPr>
      <w:r w:rsidRPr="003B2883">
        <w:t xml:space="preserve">          - </w:t>
      </w:r>
      <w:r>
        <w:rPr>
          <w:lang w:eastAsia="zh-CN"/>
        </w:rPr>
        <w:t>CONNECTED</w:t>
      </w:r>
      <w:r w:rsidRPr="00C139B4">
        <w:rPr>
          <w:lang w:eastAsia="zh-CN"/>
        </w:rPr>
        <w:t>_REACHABLE_FOR_PAGING</w:t>
      </w:r>
    </w:p>
    <w:p w14:paraId="3A3200C5" w14:textId="77777777" w:rsidR="000865BE" w:rsidRDefault="000865BE" w:rsidP="000865BE">
      <w:pPr>
        <w:pStyle w:val="PL"/>
        <w:rPr>
          <w:lang w:eastAsia="zh-CN"/>
        </w:rPr>
      </w:pPr>
      <w:r w:rsidRPr="003B2883">
        <w:t xml:space="preserve">          - </w:t>
      </w:r>
      <w:r>
        <w:rPr>
          <w:lang w:eastAsia="zh-CN"/>
        </w:rPr>
        <w:t>NOT_PROVIDED_FROM_AMF</w:t>
      </w:r>
    </w:p>
    <w:p w14:paraId="2B546481" w14:textId="7C59A66B" w:rsidR="000865BE" w:rsidRDefault="000865BE" w:rsidP="000865BE">
      <w:pPr>
        <w:pStyle w:val="PL"/>
      </w:pPr>
      <w:r w:rsidRPr="003B2883">
        <w:t xml:space="preserve">      - type: string</w:t>
      </w:r>
    </w:p>
    <w:p w14:paraId="16523FB3" w14:textId="77777777" w:rsidR="000865BE" w:rsidRPr="003B2883" w:rsidRDefault="000865BE" w:rsidP="000865BE">
      <w:pPr>
        <w:pStyle w:val="PL"/>
      </w:pPr>
    </w:p>
    <w:p w14:paraId="728C0C6A" w14:textId="26AADC81" w:rsidR="00515970" w:rsidRPr="003B2883" w:rsidRDefault="00515970" w:rsidP="00515970">
      <w:pPr>
        <w:pStyle w:val="Heading2"/>
      </w:pPr>
      <w:bookmarkStart w:id="493" w:name="_Toc20137663"/>
      <w:bookmarkStart w:id="494" w:name="_Hlk18495598"/>
      <w:r w:rsidRPr="003B2883">
        <w:t>A.4</w:t>
      </w:r>
      <w:r w:rsidR="003F6B0D" w:rsidRPr="003B2883">
        <w:tab/>
      </w:r>
      <w:r w:rsidRPr="003B2883">
        <w:t>Namf_MT</w:t>
      </w:r>
      <w:bookmarkEnd w:id="493"/>
    </w:p>
    <w:p w14:paraId="01C53BA4" w14:textId="77777777" w:rsidR="00C91BFE" w:rsidRPr="003B2883" w:rsidRDefault="00C91BFE" w:rsidP="00C91BFE">
      <w:pPr>
        <w:pStyle w:val="PL"/>
      </w:pPr>
      <w:r w:rsidRPr="003B2883">
        <w:t>openapi: 3.0.0</w:t>
      </w:r>
    </w:p>
    <w:p w14:paraId="068DC33F" w14:textId="77777777" w:rsidR="00C91BFE" w:rsidRPr="003B2883" w:rsidRDefault="00C91BFE" w:rsidP="00C91BFE">
      <w:pPr>
        <w:pStyle w:val="PL"/>
      </w:pPr>
      <w:r w:rsidRPr="003B2883">
        <w:t>info:</w:t>
      </w:r>
    </w:p>
    <w:p w14:paraId="0787F201" w14:textId="3AEE6D1E" w:rsidR="00C91BFE" w:rsidRPr="003B2883" w:rsidRDefault="00C91BFE" w:rsidP="00C91BFE">
      <w:pPr>
        <w:pStyle w:val="PL"/>
      </w:pPr>
      <w:r w:rsidRPr="003B2883">
        <w:t xml:space="preserve">  version: 1.</w:t>
      </w:r>
      <w:r w:rsidR="00C03DC6">
        <w:t>1</w:t>
      </w:r>
      <w:r w:rsidRPr="003B2883">
        <w:t>.</w:t>
      </w:r>
      <w:r w:rsidR="00C03DC6">
        <w:t>0.alpha-1</w:t>
      </w:r>
    </w:p>
    <w:p w14:paraId="055BB79F" w14:textId="1F43BF74" w:rsidR="00C91BFE" w:rsidRPr="003B2883" w:rsidRDefault="00C91BFE" w:rsidP="00C91BFE">
      <w:pPr>
        <w:pStyle w:val="PL"/>
      </w:pPr>
      <w:r w:rsidRPr="003B2883">
        <w:t xml:space="preserve">  title: </w:t>
      </w:r>
      <w:r w:rsidR="00F36278" w:rsidRPr="003B2883">
        <w:t>Namf_MT</w:t>
      </w:r>
    </w:p>
    <w:p w14:paraId="517964EE" w14:textId="77777777" w:rsidR="003C3325" w:rsidRPr="003B2883" w:rsidRDefault="00C91BFE" w:rsidP="00C91BFE">
      <w:pPr>
        <w:pStyle w:val="PL"/>
      </w:pPr>
      <w:r w:rsidRPr="003B2883">
        <w:t xml:space="preserve">  description: </w:t>
      </w:r>
      <w:r w:rsidR="003C3325" w:rsidRPr="003B2883">
        <w:t>|</w:t>
      </w:r>
    </w:p>
    <w:p w14:paraId="2A9FF9E0" w14:textId="6C88DE70" w:rsidR="00C91BFE" w:rsidRPr="003B2883" w:rsidRDefault="003C3325" w:rsidP="00C91BFE">
      <w:pPr>
        <w:pStyle w:val="PL"/>
      </w:pPr>
      <w:r w:rsidRPr="003B2883">
        <w:t xml:space="preserve">    </w:t>
      </w:r>
      <w:r w:rsidR="00C91BFE" w:rsidRPr="003B2883">
        <w:t>AMF Mobile Termination Service</w:t>
      </w:r>
    </w:p>
    <w:p w14:paraId="30B08631" w14:textId="77777777" w:rsidR="003C3325" w:rsidRPr="003B2883" w:rsidRDefault="003C3325" w:rsidP="003C3325">
      <w:pPr>
        <w:pStyle w:val="PL"/>
      </w:pPr>
      <w:r w:rsidRPr="003B2883">
        <w:t xml:space="preserve">    © 2019, 3GPP Organizational Partners (ARIB, ATIS, CCSA, ETSI, TSDSI, TTA, TTC).</w:t>
      </w:r>
    </w:p>
    <w:p w14:paraId="7F18D67F" w14:textId="77777777" w:rsidR="003C3325" w:rsidRPr="003B2883" w:rsidRDefault="003C3325" w:rsidP="003C3325">
      <w:pPr>
        <w:pStyle w:val="PL"/>
      </w:pPr>
      <w:r w:rsidRPr="003B2883">
        <w:t xml:space="preserve">    All rights reserved.</w:t>
      </w:r>
    </w:p>
    <w:p w14:paraId="5641D244" w14:textId="77777777" w:rsidR="00C91BFE" w:rsidRPr="003B2883" w:rsidRDefault="00C91BFE" w:rsidP="00C91BFE">
      <w:pPr>
        <w:pStyle w:val="PL"/>
      </w:pPr>
      <w:r w:rsidRPr="003B2883">
        <w:t>security:</w:t>
      </w:r>
    </w:p>
    <w:p w14:paraId="362C6BBC" w14:textId="77777777" w:rsidR="00F36278" w:rsidRPr="003B2883" w:rsidRDefault="00F36278" w:rsidP="00F36278">
      <w:pPr>
        <w:pStyle w:val="PL"/>
        <w:rPr>
          <w:lang w:val="en-US"/>
        </w:rPr>
      </w:pPr>
      <w:r w:rsidRPr="003B2883">
        <w:rPr>
          <w:lang w:val="en-US"/>
        </w:rPr>
        <w:t xml:space="preserve">  - {}</w:t>
      </w:r>
    </w:p>
    <w:p w14:paraId="612DD22D" w14:textId="160FE0C6" w:rsidR="00C91BFE" w:rsidRPr="003B2883" w:rsidRDefault="00C91BFE" w:rsidP="00C91BFE">
      <w:pPr>
        <w:pStyle w:val="PL"/>
      </w:pPr>
      <w:r w:rsidRPr="003B2883">
        <w:t xml:space="preserve">  - </w:t>
      </w:r>
      <w:r w:rsidR="00A73F88" w:rsidRPr="003B2883">
        <w:t>oAuth2ClientCredentials</w:t>
      </w:r>
      <w:r w:rsidRPr="003B2883">
        <w:t>:</w:t>
      </w:r>
    </w:p>
    <w:p w14:paraId="35E5021B" w14:textId="77777777" w:rsidR="00C60831" w:rsidRPr="003B2883" w:rsidRDefault="00C60831" w:rsidP="00C60831">
      <w:pPr>
        <w:pStyle w:val="PL"/>
        <w:rPr>
          <w:lang w:val="en-US"/>
        </w:rPr>
      </w:pPr>
      <w:r w:rsidRPr="003B2883">
        <w:rPr>
          <w:lang w:val="en-US"/>
        </w:rPr>
        <w:t xml:space="preserve">      - namf-mt</w:t>
      </w:r>
    </w:p>
    <w:p w14:paraId="2D8EA605" w14:textId="77777777" w:rsidR="00C91BFE" w:rsidRPr="003B2883" w:rsidRDefault="00C91BFE" w:rsidP="00C91BFE">
      <w:pPr>
        <w:pStyle w:val="PL"/>
      </w:pPr>
      <w:r w:rsidRPr="003B2883">
        <w:t>externalDocs:</w:t>
      </w:r>
    </w:p>
    <w:p w14:paraId="5483C9FC" w14:textId="21697A63" w:rsidR="00C91BFE" w:rsidRPr="003B2883" w:rsidRDefault="00C91BFE" w:rsidP="00C91BFE">
      <w:pPr>
        <w:pStyle w:val="PL"/>
      </w:pPr>
      <w:r w:rsidRPr="003B2883">
        <w:t xml:space="preserve">  description: </w:t>
      </w:r>
      <w:r w:rsidR="00F36278" w:rsidRPr="003B2883">
        <w:rPr>
          <w:noProof w:val="0"/>
        </w:rPr>
        <w:t>3GPP TS 29.518 V1</w:t>
      </w:r>
      <w:r w:rsidR="00C03DC6">
        <w:rPr>
          <w:noProof w:val="0"/>
        </w:rPr>
        <w:t>6</w:t>
      </w:r>
      <w:r w:rsidR="00F36278" w:rsidRPr="003B2883">
        <w:rPr>
          <w:noProof w:val="0"/>
        </w:rPr>
        <w:t>.</w:t>
      </w:r>
      <w:r w:rsidR="00C03DC6">
        <w:rPr>
          <w:noProof w:val="0"/>
        </w:rPr>
        <w:t>1</w:t>
      </w:r>
      <w:r w:rsidR="00F36278" w:rsidRPr="003B2883">
        <w:rPr>
          <w:noProof w:val="0"/>
        </w:rPr>
        <w:t>.0; 5G System; Access and Mobility Management Services</w:t>
      </w:r>
    </w:p>
    <w:p w14:paraId="5EE89CEA" w14:textId="56A20C2D" w:rsidR="00C91BFE" w:rsidRPr="003B2883" w:rsidRDefault="00C91BFE" w:rsidP="00C91BFE">
      <w:pPr>
        <w:pStyle w:val="PL"/>
      </w:pPr>
      <w:r w:rsidRPr="003B2883">
        <w:t xml:space="preserve">  url: 'http://www.3gpp.org/ftp/Specs/archive/29_series/29.518/'</w:t>
      </w:r>
    </w:p>
    <w:bookmarkEnd w:id="494"/>
    <w:p w14:paraId="1CD8AB14" w14:textId="77777777" w:rsidR="00C91BFE" w:rsidRPr="003B2883" w:rsidRDefault="00C91BFE" w:rsidP="00C91BFE">
      <w:pPr>
        <w:pStyle w:val="PL"/>
        <w:rPr>
          <w:lang w:val="sv-SE"/>
        </w:rPr>
      </w:pPr>
      <w:r w:rsidRPr="003B2883">
        <w:rPr>
          <w:lang w:val="sv-SE"/>
        </w:rPr>
        <w:t>servers:</w:t>
      </w:r>
    </w:p>
    <w:p w14:paraId="3F27F196" w14:textId="2D6725AD"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{apiRoot}/namf-mt/v1</w:t>
      </w:r>
      <w:r w:rsidR="006F4D32" w:rsidRPr="003B2883">
        <w:rPr>
          <w:lang w:val="sv-SE"/>
        </w:rPr>
        <w:t>'</w:t>
      </w:r>
    </w:p>
    <w:p w14:paraId="7A6BE0BB" w14:textId="77777777" w:rsidR="00C91BFE" w:rsidRPr="003B2883" w:rsidRDefault="00C91BFE" w:rsidP="00C91BFE">
      <w:pPr>
        <w:pStyle w:val="PL"/>
      </w:pPr>
      <w:r w:rsidRPr="003B2883">
        <w:rPr>
          <w:lang w:val="sv-SE"/>
        </w:rPr>
        <w:t xml:space="preserve">    </w:t>
      </w:r>
      <w:r w:rsidRPr="003B2883">
        <w:t>variables:</w:t>
      </w:r>
    </w:p>
    <w:p w14:paraId="17994C97" w14:textId="77777777" w:rsidR="00C91BFE" w:rsidRPr="003B2883" w:rsidRDefault="00C91BFE" w:rsidP="00C91BFE">
      <w:pPr>
        <w:pStyle w:val="PL"/>
      </w:pPr>
      <w:r w:rsidRPr="003B2883">
        <w:t xml:space="preserve">      apiRoot:</w:t>
      </w:r>
    </w:p>
    <w:p w14:paraId="6F1BEAA2" w14:textId="772CD7D9" w:rsidR="00C91BFE" w:rsidRPr="003B2883" w:rsidRDefault="00C91BFE" w:rsidP="00C91BFE">
      <w:pPr>
        <w:pStyle w:val="PL"/>
      </w:pPr>
      <w:r w:rsidRPr="003B2883">
        <w:t xml:space="preserve">        default: </w:t>
      </w:r>
      <w:r w:rsidR="00F36278" w:rsidRPr="003B2883">
        <w:t>https://example.com</w:t>
      </w:r>
    </w:p>
    <w:p w14:paraId="1D054862" w14:textId="0860F37B" w:rsidR="00F36278" w:rsidRPr="003B2883" w:rsidRDefault="00F36278" w:rsidP="00F36278">
      <w:pPr>
        <w:pStyle w:val="PL"/>
        <w:rPr>
          <w:lang w:eastAsia="zh-CN"/>
        </w:rPr>
      </w:pPr>
      <w:r w:rsidRPr="003B2883">
        <w:lastRenderedPageBreak/>
        <w:t xml:space="preserve">        description: apiRoot as defined in </w:t>
      </w:r>
      <w:r w:rsidR="003B2883">
        <w:t>clause</w:t>
      </w:r>
      <w:r w:rsidRPr="003B2883">
        <w:t xml:space="preserve"> </w:t>
      </w:r>
      <w:r w:rsidR="003B2883">
        <w:t>clause</w:t>
      </w:r>
      <w:r w:rsidRPr="003B2883">
        <w:t xml:space="preserve"> 4.4 of 3GPP TS 29.501</w:t>
      </w:r>
    </w:p>
    <w:p w14:paraId="6EB69112" w14:textId="77777777" w:rsidR="00C91BFE" w:rsidRPr="003B2883" w:rsidRDefault="00C91BFE" w:rsidP="00C91BFE">
      <w:pPr>
        <w:pStyle w:val="PL"/>
      </w:pPr>
      <w:r w:rsidRPr="003B2883">
        <w:t>paths:</w:t>
      </w:r>
    </w:p>
    <w:p w14:paraId="6CE84597" w14:textId="77777777" w:rsidR="00C91BFE" w:rsidRPr="003B2883" w:rsidRDefault="00C91BFE" w:rsidP="00C91BFE">
      <w:pPr>
        <w:pStyle w:val="PL"/>
      </w:pPr>
      <w:r w:rsidRPr="003B2883">
        <w:t xml:space="preserve">  '/ue-contexts/{ueContextId}':</w:t>
      </w:r>
    </w:p>
    <w:p w14:paraId="25C29AFB" w14:textId="77777777" w:rsidR="00C91BFE" w:rsidRPr="003B2883" w:rsidRDefault="00C91BFE" w:rsidP="00C91BFE">
      <w:pPr>
        <w:pStyle w:val="PL"/>
      </w:pPr>
      <w:r w:rsidRPr="003B2883">
        <w:t xml:space="preserve">    get:</w:t>
      </w:r>
    </w:p>
    <w:p w14:paraId="35C06308" w14:textId="77777777" w:rsidR="00C91BFE" w:rsidRPr="003B2883" w:rsidRDefault="00C91BFE" w:rsidP="00C91BFE">
      <w:pPr>
        <w:pStyle w:val="PL"/>
      </w:pPr>
      <w:r w:rsidRPr="003B2883">
        <w:t xml:space="preserve">      summary: Namf_MT Provide Domain Selection Info service Operation</w:t>
      </w:r>
    </w:p>
    <w:p w14:paraId="30A3E733" w14:textId="77777777" w:rsidR="00C91BFE" w:rsidRPr="003B2883" w:rsidRDefault="00C91BFE" w:rsidP="00C91BFE">
      <w:pPr>
        <w:pStyle w:val="PL"/>
      </w:pPr>
      <w:r w:rsidRPr="003B2883">
        <w:t xml:space="preserve">      tags:</w:t>
      </w:r>
    </w:p>
    <w:p w14:paraId="1AE95956" w14:textId="77777777" w:rsidR="008D1FA2" w:rsidRPr="003B2883" w:rsidRDefault="008D1FA2" w:rsidP="008D1FA2">
      <w:pPr>
        <w:pStyle w:val="PL"/>
      </w:pPr>
      <w:r w:rsidRPr="003B2883">
        <w:t xml:space="preserve">        - </w:t>
      </w:r>
      <w:r w:rsidRPr="003B2883">
        <w:rPr>
          <w:iCs/>
          <w:lang w:eastAsia="zh-CN"/>
        </w:rPr>
        <w:t>ueContext (Document)</w:t>
      </w:r>
    </w:p>
    <w:p w14:paraId="0E282914" w14:textId="77777777" w:rsidR="00C91BFE" w:rsidRPr="003B2883" w:rsidRDefault="00C91BFE" w:rsidP="00C91BFE">
      <w:pPr>
        <w:pStyle w:val="PL"/>
      </w:pPr>
      <w:r w:rsidRPr="003B2883">
        <w:t xml:space="preserve">      operationId: Provide Domain Selection Info</w:t>
      </w:r>
    </w:p>
    <w:p w14:paraId="35BCAF0C" w14:textId="77777777" w:rsidR="00C91BFE" w:rsidRPr="003B2883" w:rsidRDefault="00C91BFE" w:rsidP="00C91BFE">
      <w:pPr>
        <w:pStyle w:val="PL"/>
      </w:pPr>
      <w:r w:rsidRPr="003B2883">
        <w:t xml:space="preserve">      parameters:</w:t>
      </w:r>
    </w:p>
    <w:p w14:paraId="22941D7A" w14:textId="77777777" w:rsidR="00C91BFE" w:rsidRPr="003B2883" w:rsidRDefault="00C91BFE" w:rsidP="00C91BFE">
      <w:pPr>
        <w:pStyle w:val="PL"/>
      </w:pPr>
      <w:r w:rsidRPr="003B2883">
        <w:t xml:space="preserve">        - name: ueContextId</w:t>
      </w:r>
    </w:p>
    <w:p w14:paraId="273B9B0D" w14:textId="77777777" w:rsidR="00C91BFE" w:rsidRPr="003B2883" w:rsidRDefault="00C91BFE" w:rsidP="00C91BFE">
      <w:pPr>
        <w:pStyle w:val="PL"/>
      </w:pPr>
      <w:r w:rsidRPr="003B2883">
        <w:t xml:space="preserve">          in: path</w:t>
      </w:r>
    </w:p>
    <w:p w14:paraId="34B8115F" w14:textId="77777777" w:rsidR="00C91BFE" w:rsidRPr="003B2883" w:rsidRDefault="00C91BFE" w:rsidP="00C91BFE">
      <w:pPr>
        <w:pStyle w:val="PL"/>
      </w:pPr>
      <w:r w:rsidRPr="003B2883">
        <w:t xml:space="preserve">          description: UE Context Identifier</w:t>
      </w:r>
    </w:p>
    <w:p w14:paraId="147F4693" w14:textId="77777777" w:rsidR="00C91BFE" w:rsidRPr="003B2883" w:rsidRDefault="00C91BFE" w:rsidP="00C91BFE">
      <w:pPr>
        <w:pStyle w:val="PL"/>
      </w:pPr>
      <w:r w:rsidRPr="003B2883">
        <w:t xml:space="preserve">          required: true</w:t>
      </w:r>
    </w:p>
    <w:p w14:paraId="71C33FCE" w14:textId="77777777" w:rsidR="00C91BFE" w:rsidRPr="003B2883" w:rsidRDefault="00C91BFE" w:rsidP="00C91BFE">
      <w:pPr>
        <w:pStyle w:val="PL"/>
      </w:pPr>
      <w:r w:rsidRPr="003B2883">
        <w:t xml:space="preserve">          schema:</w:t>
      </w:r>
    </w:p>
    <w:p w14:paraId="6A73A9D6" w14:textId="77777777" w:rsidR="00C91BFE" w:rsidRPr="003B2883" w:rsidRDefault="00C91BFE" w:rsidP="00C91BFE">
      <w:pPr>
        <w:pStyle w:val="PL"/>
      </w:pPr>
      <w:r w:rsidRPr="003B2883">
        <w:t xml:space="preserve">            type: string</w:t>
      </w:r>
    </w:p>
    <w:p w14:paraId="72475513"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w:t>
      </w:r>
    </w:p>
    <w:p w14:paraId="3597AE0B" w14:textId="77777777" w:rsidR="00C91BFE" w:rsidRPr="003B2883" w:rsidRDefault="00C91BFE" w:rsidP="00C91BFE">
      <w:pPr>
        <w:pStyle w:val="PL"/>
      </w:pPr>
      <w:r w:rsidRPr="003B2883">
        <w:t xml:space="preserve">        - name: info-class</w:t>
      </w:r>
    </w:p>
    <w:p w14:paraId="16FCA474" w14:textId="77777777" w:rsidR="00C91BFE" w:rsidRPr="003B2883" w:rsidRDefault="00C91BFE" w:rsidP="00C91BFE">
      <w:pPr>
        <w:pStyle w:val="PL"/>
      </w:pPr>
      <w:r w:rsidRPr="003B2883">
        <w:t xml:space="preserve">          in: query</w:t>
      </w:r>
    </w:p>
    <w:p w14:paraId="753DC26A" w14:textId="77777777" w:rsidR="00C91BFE" w:rsidRPr="003B2883" w:rsidRDefault="00C91BFE" w:rsidP="00C91BFE">
      <w:pPr>
        <w:pStyle w:val="PL"/>
      </w:pPr>
      <w:r w:rsidRPr="003B2883">
        <w:t xml:space="preserve">          description: UE Context Information Class</w:t>
      </w:r>
    </w:p>
    <w:p w14:paraId="5D585943" w14:textId="77777777" w:rsidR="00C91BFE" w:rsidRPr="003B2883" w:rsidRDefault="00C91BFE" w:rsidP="00C91BFE">
      <w:pPr>
        <w:pStyle w:val="PL"/>
      </w:pPr>
      <w:r w:rsidRPr="003B2883">
        <w:t xml:space="preserve">          schema:</w:t>
      </w:r>
    </w:p>
    <w:p w14:paraId="216549D1" w14:textId="77777777" w:rsidR="00C91BFE" w:rsidRPr="003B2883" w:rsidRDefault="00C91BFE" w:rsidP="00C91BFE">
      <w:pPr>
        <w:pStyle w:val="PL"/>
      </w:pPr>
      <w:r w:rsidRPr="003B2883">
        <w:t xml:space="preserve">            $ref: '#/components/schemas/UeContextInfoClass'</w:t>
      </w:r>
    </w:p>
    <w:p w14:paraId="45CD8EAC" w14:textId="77777777" w:rsidR="00C91BFE" w:rsidRPr="003B2883" w:rsidRDefault="00C91BFE" w:rsidP="00C91BFE">
      <w:pPr>
        <w:pStyle w:val="PL"/>
      </w:pPr>
      <w:r w:rsidRPr="003B2883">
        <w:t xml:space="preserve">        - name: supported-features</w:t>
      </w:r>
    </w:p>
    <w:p w14:paraId="79E73BB7" w14:textId="77777777" w:rsidR="00C91BFE" w:rsidRPr="003B2883" w:rsidRDefault="00C91BFE" w:rsidP="00C91BFE">
      <w:pPr>
        <w:pStyle w:val="PL"/>
      </w:pPr>
      <w:r w:rsidRPr="003B2883">
        <w:t xml:space="preserve">          in: query</w:t>
      </w:r>
    </w:p>
    <w:p w14:paraId="36EAD683" w14:textId="77777777" w:rsidR="00C91BFE" w:rsidRPr="003B2883" w:rsidRDefault="00C91BFE" w:rsidP="00C91BFE">
      <w:pPr>
        <w:pStyle w:val="PL"/>
      </w:pPr>
      <w:r w:rsidRPr="003B2883">
        <w:t xml:space="preserve">          description: Supported Features</w:t>
      </w:r>
    </w:p>
    <w:p w14:paraId="6A344351" w14:textId="77777777" w:rsidR="00C91BFE" w:rsidRPr="003B2883" w:rsidRDefault="00C91BFE" w:rsidP="00C91BFE">
      <w:pPr>
        <w:pStyle w:val="PL"/>
      </w:pPr>
      <w:r w:rsidRPr="003B2883">
        <w:t xml:space="preserve">          schema:</w:t>
      </w:r>
    </w:p>
    <w:p w14:paraId="7207718F" w14:textId="77777777" w:rsidR="00C91BFE" w:rsidRPr="003B2883" w:rsidRDefault="00C91BFE" w:rsidP="00C91BFE">
      <w:pPr>
        <w:pStyle w:val="PL"/>
      </w:pPr>
      <w:r w:rsidRPr="003B2883">
        <w:t xml:space="preserve">            $ref: 'TS29571_CommonData.yaml#/components/schemas/SupportedFeatures'</w:t>
      </w:r>
    </w:p>
    <w:p w14:paraId="5933CBDD" w14:textId="77777777" w:rsidR="00780C76" w:rsidRPr="002857AD" w:rsidRDefault="00780C76" w:rsidP="00780C76">
      <w:pPr>
        <w:pStyle w:val="PL"/>
        <w:rPr>
          <w:lang w:val="en-US"/>
        </w:rPr>
      </w:pPr>
      <w:r w:rsidRPr="002857AD">
        <w:rPr>
          <w:lang w:val="en-US"/>
        </w:rPr>
        <w:t xml:space="preserve">        - name: </w:t>
      </w:r>
      <w:r>
        <w:rPr>
          <w:lang w:val="en-US"/>
        </w:rPr>
        <w:t>old-guami</w:t>
      </w:r>
    </w:p>
    <w:p w14:paraId="3320CC08" w14:textId="77777777" w:rsidR="00780C76" w:rsidRPr="002857AD" w:rsidRDefault="00780C76" w:rsidP="00780C76">
      <w:pPr>
        <w:pStyle w:val="PL"/>
        <w:rPr>
          <w:lang w:val="en-US"/>
        </w:rPr>
      </w:pPr>
      <w:r w:rsidRPr="002857AD">
        <w:rPr>
          <w:lang w:val="en-US"/>
        </w:rPr>
        <w:t xml:space="preserve">          in: query</w:t>
      </w:r>
    </w:p>
    <w:p w14:paraId="0C401438" w14:textId="77777777" w:rsidR="00780C76" w:rsidRPr="002857AD" w:rsidRDefault="00780C76" w:rsidP="00780C76">
      <w:pPr>
        <w:pStyle w:val="PL"/>
        <w:rPr>
          <w:lang w:val="en-US"/>
        </w:rPr>
      </w:pPr>
      <w:r w:rsidRPr="002857AD">
        <w:rPr>
          <w:lang w:val="en-US"/>
        </w:rPr>
        <w:t xml:space="preserve">          description: </w:t>
      </w:r>
      <w:r>
        <w:rPr>
          <w:lang w:val="en-US"/>
        </w:rPr>
        <w:t>Old GUAMI</w:t>
      </w:r>
    </w:p>
    <w:p w14:paraId="11545C7F" w14:textId="77777777" w:rsidR="00780C76" w:rsidRPr="002857AD" w:rsidRDefault="00780C76" w:rsidP="00780C76">
      <w:pPr>
        <w:pStyle w:val="PL"/>
        <w:rPr>
          <w:lang w:val="en-US"/>
        </w:rPr>
      </w:pPr>
      <w:r w:rsidRPr="002857AD">
        <w:rPr>
          <w:lang w:val="en-US"/>
        </w:rPr>
        <w:t xml:space="preserve">          content:</w:t>
      </w:r>
    </w:p>
    <w:p w14:paraId="6C6D37CB" w14:textId="77777777" w:rsidR="00780C76" w:rsidRPr="002857AD" w:rsidRDefault="00780C76" w:rsidP="00780C76">
      <w:pPr>
        <w:pStyle w:val="PL"/>
        <w:rPr>
          <w:lang w:val="en-US"/>
        </w:rPr>
      </w:pPr>
      <w:r w:rsidRPr="002857AD">
        <w:rPr>
          <w:lang w:val="en-US"/>
        </w:rPr>
        <w:t xml:space="preserve">            application/json:</w:t>
      </w:r>
    </w:p>
    <w:p w14:paraId="350267C6" w14:textId="77777777" w:rsidR="00780C76" w:rsidRPr="002857AD" w:rsidRDefault="00780C76" w:rsidP="00780C76">
      <w:pPr>
        <w:pStyle w:val="PL"/>
        <w:rPr>
          <w:lang w:val="en-US"/>
        </w:rPr>
      </w:pPr>
      <w:r w:rsidRPr="002857AD">
        <w:rPr>
          <w:lang w:val="en-US"/>
        </w:rPr>
        <w:t xml:space="preserve">              schema:</w:t>
      </w:r>
    </w:p>
    <w:p w14:paraId="3853E8AD" w14:textId="77777777" w:rsidR="00780C76" w:rsidRPr="002857AD" w:rsidRDefault="00780C76" w:rsidP="00780C76">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9C73D0" w14:textId="77777777" w:rsidR="00C91BFE" w:rsidRPr="003B2883" w:rsidRDefault="00C91BFE" w:rsidP="00C91BFE">
      <w:pPr>
        <w:pStyle w:val="PL"/>
      </w:pPr>
      <w:r w:rsidRPr="003B2883">
        <w:t xml:space="preserve">      responses:</w:t>
      </w:r>
    </w:p>
    <w:p w14:paraId="6713A596" w14:textId="77777777" w:rsidR="00C91BFE" w:rsidRPr="003B2883" w:rsidRDefault="00C91BFE" w:rsidP="00C91BFE">
      <w:pPr>
        <w:pStyle w:val="PL"/>
      </w:pPr>
      <w:r w:rsidRPr="003B2883">
        <w:t xml:space="preserve">        '200':</w:t>
      </w:r>
    </w:p>
    <w:p w14:paraId="77C46014" w14:textId="77777777" w:rsidR="00C91BFE" w:rsidRPr="003B2883" w:rsidRDefault="00C91BFE" w:rsidP="00C91BFE">
      <w:pPr>
        <w:pStyle w:val="PL"/>
      </w:pPr>
      <w:r w:rsidRPr="003B2883">
        <w:t xml:space="preserve">          description: Requested UE Context Information returned</w:t>
      </w:r>
    </w:p>
    <w:p w14:paraId="43A6D162" w14:textId="77777777" w:rsidR="00C91BFE" w:rsidRPr="003B2883" w:rsidRDefault="00C91BFE" w:rsidP="00C91BFE">
      <w:pPr>
        <w:pStyle w:val="PL"/>
      </w:pPr>
      <w:r w:rsidRPr="003B2883">
        <w:t xml:space="preserve">          content:</w:t>
      </w:r>
    </w:p>
    <w:p w14:paraId="71BB68A7" w14:textId="77777777" w:rsidR="00C91BFE" w:rsidRPr="003B2883" w:rsidRDefault="00C91BFE" w:rsidP="00C91BFE">
      <w:pPr>
        <w:pStyle w:val="PL"/>
      </w:pPr>
      <w:r w:rsidRPr="003B2883">
        <w:t xml:space="preserve">            application/json:</w:t>
      </w:r>
    </w:p>
    <w:p w14:paraId="3DAAB685" w14:textId="77777777" w:rsidR="00C91BFE" w:rsidRPr="003B2883" w:rsidRDefault="00C91BFE" w:rsidP="00C91BFE">
      <w:pPr>
        <w:pStyle w:val="PL"/>
      </w:pPr>
      <w:r w:rsidRPr="003B2883">
        <w:t xml:space="preserve">              schema:</w:t>
      </w:r>
    </w:p>
    <w:p w14:paraId="5928DCDD" w14:textId="77777777" w:rsidR="00C91BFE" w:rsidRPr="003B2883" w:rsidRDefault="00C91BFE" w:rsidP="00C91BFE">
      <w:pPr>
        <w:pStyle w:val="PL"/>
      </w:pPr>
      <w:r w:rsidRPr="003B2883">
        <w:t xml:space="preserve">                $ref: '#/components/schemas/UeContextInfo'</w:t>
      </w:r>
    </w:p>
    <w:p w14:paraId="0FADEE3E" w14:textId="77777777" w:rsidR="00C91BFE" w:rsidRPr="003B2883" w:rsidRDefault="00C91BFE" w:rsidP="00C91BFE">
      <w:pPr>
        <w:pStyle w:val="PL"/>
      </w:pPr>
      <w:r w:rsidRPr="003B2883">
        <w:t xml:space="preserve">        '307':</w:t>
      </w:r>
    </w:p>
    <w:p w14:paraId="1E997FD7" w14:textId="77777777" w:rsidR="00C91BFE" w:rsidRPr="003B2883" w:rsidRDefault="00C91BFE" w:rsidP="00C91BFE">
      <w:pPr>
        <w:pStyle w:val="PL"/>
      </w:pPr>
      <w:r w:rsidRPr="003B2883">
        <w:t xml:space="preserve">          description: Temporary Redirect</w:t>
      </w:r>
    </w:p>
    <w:p w14:paraId="01CA213E" w14:textId="77777777" w:rsidR="00C91BFE" w:rsidRPr="003B2883" w:rsidRDefault="00C91BFE" w:rsidP="00C91BFE">
      <w:pPr>
        <w:pStyle w:val="PL"/>
      </w:pPr>
      <w:r w:rsidRPr="003B2883">
        <w:t xml:space="preserve">          content:</w:t>
      </w:r>
    </w:p>
    <w:p w14:paraId="4269FB99" w14:textId="77777777" w:rsidR="00C91BFE" w:rsidRPr="003B2883" w:rsidRDefault="00C91BFE" w:rsidP="00C91BFE">
      <w:pPr>
        <w:pStyle w:val="PL"/>
      </w:pPr>
      <w:r w:rsidRPr="003B2883">
        <w:t xml:space="preserve">            application/problem+json:</w:t>
      </w:r>
    </w:p>
    <w:p w14:paraId="76E5FFA3" w14:textId="77777777" w:rsidR="00C91BFE" w:rsidRPr="003B2883" w:rsidRDefault="00C91BFE" w:rsidP="00C91BFE">
      <w:pPr>
        <w:pStyle w:val="PL"/>
      </w:pPr>
      <w:r w:rsidRPr="003B2883">
        <w:t xml:space="preserve">              schema:</w:t>
      </w:r>
    </w:p>
    <w:p w14:paraId="708D0600" w14:textId="0913E286" w:rsidR="00C91BFE" w:rsidRPr="003B2883" w:rsidRDefault="00C91BFE" w:rsidP="00C91BFE">
      <w:pPr>
        <w:pStyle w:val="PL"/>
      </w:pPr>
      <w:r w:rsidRPr="003B2883">
        <w:t xml:space="preserve">                $ref: 'TS29571_CommonData.yaml#/components/schemas/ProblemDetails'</w:t>
      </w:r>
    </w:p>
    <w:p w14:paraId="6C5414D9" w14:textId="77777777" w:rsidR="00405065" w:rsidRPr="003B2883" w:rsidRDefault="00405065" w:rsidP="00405065">
      <w:pPr>
        <w:pStyle w:val="PL"/>
      </w:pPr>
      <w:r w:rsidRPr="003B2883">
        <w:t xml:space="preserve">          headers:</w:t>
      </w:r>
    </w:p>
    <w:p w14:paraId="70B0C6C9"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48C6F3E5"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1387812B"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5073147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5AE5D4BE" w14:textId="69E48B11" w:rsidR="003D43BD" w:rsidRPr="003B2883" w:rsidRDefault="00405065" w:rsidP="00405065">
      <w:pPr>
        <w:pStyle w:val="PL"/>
      </w:pPr>
      <w:r w:rsidRPr="003B2883">
        <w:t xml:space="preserve">          </w:t>
      </w:r>
      <w:r w:rsidRPr="003B2883">
        <w:rPr>
          <w:rFonts w:hint="eastAsia"/>
          <w:lang w:eastAsia="zh-CN"/>
        </w:rPr>
        <w:t xml:space="preserve">      </w:t>
      </w:r>
      <w:r w:rsidRPr="003B2883">
        <w:t>type: string</w:t>
      </w:r>
    </w:p>
    <w:p w14:paraId="6D2C1C84" w14:textId="77777777" w:rsidR="0080120A" w:rsidRPr="003B2883" w:rsidRDefault="0080120A" w:rsidP="0080120A">
      <w:pPr>
        <w:pStyle w:val="PL"/>
      </w:pPr>
      <w:r w:rsidRPr="003B2883">
        <w:t xml:space="preserve">        '400':</w:t>
      </w:r>
    </w:p>
    <w:p w14:paraId="504EF128" w14:textId="77777777" w:rsidR="0080120A" w:rsidRPr="003B2883" w:rsidRDefault="0080120A" w:rsidP="0080120A">
      <w:pPr>
        <w:pStyle w:val="PL"/>
      </w:pPr>
      <w:r w:rsidRPr="003B2883">
        <w:t xml:space="preserve">          $ref: 'TS29571_CommonData.yaml#/components/responses/400'</w:t>
      </w:r>
    </w:p>
    <w:p w14:paraId="7F867973" w14:textId="77777777" w:rsidR="00C91BFE" w:rsidRPr="003B2883" w:rsidRDefault="00C91BFE" w:rsidP="00C91BFE">
      <w:pPr>
        <w:pStyle w:val="PL"/>
      </w:pPr>
      <w:r w:rsidRPr="003B2883">
        <w:t xml:space="preserve">        '403':</w:t>
      </w:r>
    </w:p>
    <w:p w14:paraId="64EE1C86" w14:textId="77777777" w:rsidR="00C91BFE" w:rsidRPr="003B2883" w:rsidRDefault="00C91BFE" w:rsidP="00C91BFE">
      <w:pPr>
        <w:pStyle w:val="PL"/>
      </w:pPr>
      <w:r w:rsidRPr="003B2883">
        <w:t xml:space="preserve">          $ref: 'TS29571_CommonData.yaml#/components/responses/403'</w:t>
      </w:r>
    </w:p>
    <w:p w14:paraId="1DC92250" w14:textId="77777777" w:rsidR="00C91BFE" w:rsidRPr="003B2883" w:rsidRDefault="00C91BFE" w:rsidP="00C91BFE">
      <w:pPr>
        <w:pStyle w:val="PL"/>
      </w:pPr>
      <w:r w:rsidRPr="003B2883">
        <w:t xml:space="preserve">        '404':</w:t>
      </w:r>
    </w:p>
    <w:p w14:paraId="4836248A" w14:textId="77777777" w:rsidR="00C91BFE" w:rsidRPr="003B2883" w:rsidRDefault="00C91BFE" w:rsidP="00C91BFE">
      <w:pPr>
        <w:pStyle w:val="PL"/>
      </w:pPr>
      <w:r w:rsidRPr="003B2883">
        <w:t xml:space="preserve">          $ref: 'TS29571_CommonData.yaml#/components/responses/404'</w:t>
      </w:r>
    </w:p>
    <w:p w14:paraId="3D8C9F2B" w14:textId="77777777" w:rsidR="00F92131" w:rsidRPr="003B2883" w:rsidRDefault="00F92131" w:rsidP="00F92131">
      <w:pPr>
        <w:pStyle w:val="PL"/>
      </w:pPr>
      <w:r w:rsidRPr="003B2883">
        <w:t xml:space="preserve">        '414':</w:t>
      </w:r>
    </w:p>
    <w:p w14:paraId="56C30F35" w14:textId="77777777" w:rsidR="00F92131" w:rsidRPr="003B2883" w:rsidRDefault="00F92131" w:rsidP="00F92131">
      <w:pPr>
        <w:pStyle w:val="PL"/>
      </w:pPr>
      <w:r w:rsidRPr="003B2883">
        <w:t xml:space="preserve">          $ref: 'TS29571_CommonData.yaml#/components/responses/414'</w:t>
      </w:r>
    </w:p>
    <w:p w14:paraId="7F85D5EE" w14:textId="77777777" w:rsidR="00A85289" w:rsidRPr="003B2883" w:rsidRDefault="00A85289" w:rsidP="00A85289">
      <w:pPr>
        <w:pStyle w:val="PL"/>
      </w:pPr>
      <w:r w:rsidRPr="003B2883">
        <w:t xml:space="preserve">        '429':</w:t>
      </w:r>
    </w:p>
    <w:p w14:paraId="4C6D00B9" w14:textId="77777777" w:rsidR="00A85289" w:rsidRPr="003B2883" w:rsidRDefault="00A85289" w:rsidP="00A85289">
      <w:pPr>
        <w:pStyle w:val="PL"/>
      </w:pPr>
      <w:r w:rsidRPr="003B2883">
        <w:t xml:space="preserve">          $ref: 'TS29571_CommonData.yaml#/components/responses/429'</w:t>
      </w:r>
    </w:p>
    <w:p w14:paraId="0CC19D64" w14:textId="77777777" w:rsidR="0080120A" w:rsidRPr="003B2883" w:rsidRDefault="0080120A" w:rsidP="0080120A">
      <w:pPr>
        <w:pStyle w:val="PL"/>
      </w:pPr>
      <w:r w:rsidRPr="003B2883">
        <w:t xml:space="preserve">        '500':</w:t>
      </w:r>
    </w:p>
    <w:p w14:paraId="7ABFB32E" w14:textId="77777777" w:rsidR="0080120A" w:rsidRPr="003B2883" w:rsidRDefault="0080120A" w:rsidP="0080120A">
      <w:pPr>
        <w:pStyle w:val="PL"/>
      </w:pPr>
      <w:r w:rsidRPr="003B2883">
        <w:t xml:space="preserve">          $ref: 'TS29571_CommonData.yaml#/components/responses/500'</w:t>
      </w:r>
    </w:p>
    <w:p w14:paraId="2749F236" w14:textId="77777777" w:rsidR="0080120A" w:rsidRPr="003B2883" w:rsidRDefault="0080120A" w:rsidP="0080120A">
      <w:pPr>
        <w:pStyle w:val="PL"/>
      </w:pPr>
      <w:r w:rsidRPr="003B2883">
        <w:t xml:space="preserve">        '503':</w:t>
      </w:r>
    </w:p>
    <w:p w14:paraId="5ADDB6E4" w14:textId="77777777" w:rsidR="0080120A" w:rsidRPr="003B2883" w:rsidRDefault="0080120A" w:rsidP="0080120A">
      <w:pPr>
        <w:pStyle w:val="PL"/>
      </w:pPr>
      <w:r w:rsidRPr="003B2883">
        <w:t xml:space="preserve">          $ref: 'TS29571_CommonData.yaml#/components/responses/503'</w:t>
      </w:r>
    </w:p>
    <w:p w14:paraId="06BE284A" w14:textId="77777777" w:rsidR="00C91BFE" w:rsidRPr="003B2883" w:rsidRDefault="00C91BFE" w:rsidP="00C91BFE">
      <w:pPr>
        <w:pStyle w:val="PL"/>
      </w:pPr>
      <w:r w:rsidRPr="003B2883">
        <w:t xml:space="preserve">        default:</w:t>
      </w:r>
    </w:p>
    <w:p w14:paraId="481C6218" w14:textId="77777777" w:rsidR="00C91BFE" w:rsidRPr="003B2883" w:rsidRDefault="00C91BFE" w:rsidP="00C91BFE">
      <w:pPr>
        <w:pStyle w:val="PL"/>
      </w:pPr>
      <w:r w:rsidRPr="003B2883">
        <w:t xml:space="preserve">          description: Unexpected error</w:t>
      </w:r>
    </w:p>
    <w:p w14:paraId="03EC09F0" w14:textId="77777777" w:rsidR="00C91BFE" w:rsidRPr="003B2883" w:rsidRDefault="00C91BFE" w:rsidP="00C91BFE">
      <w:pPr>
        <w:pStyle w:val="PL"/>
      </w:pPr>
      <w:r w:rsidRPr="003B2883">
        <w:t xml:space="preserve">  /ue-contexts/{ueContextId}/ue-reachind:</w:t>
      </w:r>
    </w:p>
    <w:p w14:paraId="11460027" w14:textId="701E172E" w:rsidR="00C91BFE" w:rsidRPr="003B2883" w:rsidRDefault="00C91BFE" w:rsidP="00C91BFE">
      <w:pPr>
        <w:pStyle w:val="PL"/>
      </w:pPr>
      <w:r w:rsidRPr="003B2883">
        <w:t xml:space="preserve">    </w:t>
      </w:r>
      <w:r w:rsidR="00267613" w:rsidRPr="003B2883">
        <w:t>put</w:t>
      </w:r>
      <w:r w:rsidRPr="003B2883">
        <w:t>:</w:t>
      </w:r>
    </w:p>
    <w:p w14:paraId="458081FA" w14:textId="77777777" w:rsidR="00C91BFE" w:rsidRPr="003B2883" w:rsidRDefault="00C91BFE" w:rsidP="00C91BFE">
      <w:pPr>
        <w:pStyle w:val="PL"/>
      </w:pPr>
      <w:r w:rsidRPr="003B2883">
        <w:t xml:space="preserve">      summary: Namf_MT EnableUEReachability service Operation</w:t>
      </w:r>
    </w:p>
    <w:p w14:paraId="6E073B4B" w14:textId="77777777" w:rsidR="00C91BFE" w:rsidRPr="003B2883" w:rsidRDefault="00C91BFE" w:rsidP="00C91BFE">
      <w:pPr>
        <w:pStyle w:val="PL"/>
      </w:pPr>
      <w:r w:rsidRPr="003B2883">
        <w:t xml:space="preserve">      tags:</w:t>
      </w:r>
    </w:p>
    <w:p w14:paraId="267AA688" w14:textId="77777777" w:rsidR="008D1FA2" w:rsidRPr="003B2883" w:rsidRDefault="008D1FA2" w:rsidP="008D1FA2">
      <w:pPr>
        <w:pStyle w:val="PL"/>
      </w:pPr>
      <w:r w:rsidRPr="003B2883">
        <w:t xml:space="preserve">        - </w:t>
      </w:r>
      <w:r w:rsidRPr="003B2883">
        <w:rPr>
          <w:iCs/>
          <w:lang w:eastAsia="zh-CN"/>
        </w:rPr>
        <w:t>ueReachInd (Document)</w:t>
      </w:r>
    </w:p>
    <w:p w14:paraId="7E892CCD" w14:textId="77777777" w:rsidR="00C91BFE" w:rsidRPr="003B2883" w:rsidRDefault="00C91BFE" w:rsidP="00C91BFE">
      <w:pPr>
        <w:pStyle w:val="PL"/>
      </w:pPr>
      <w:r w:rsidRPr="003B2883">
        <w:t xml:space="preserve">      operationId: EnableUeReachability</w:t>
      </w:r>
    </w:p>
    <w:p w14:paraId="6F88B1D3" w14:textId="77777777" w:rsidR="00C91BFE" w:rsidRPr="003B2883" w:rsidRDefault="00C91BFE" w:rsidP="00C91BFE">
      <w:pPr>
        <w:pStyle w:val="PL"/>
      </w:pPr>
      <w:r w:rsidRPr="003B2883">
        <w:t xml:space="preserve">      parameters:</w:t>
      </w:r>
    </w:p>
    <w:p w14:paraId="6A1AE782" w14:textId="77777777" w:rsidR="00C91BFE" w:rsidRPr="003B2883" w:rsidRDefault="00C91BFE" w:rsidP="00C91BFE">
      <w:pPr>
        <w:pStyle w:val="PL"/>
      </w:pPr>
      <w:r w:rsidRPr="003B2883">
        <w:t xml:space="preserve">        - name: ueContextId</w:t>
      </w:r>
    </w:p>
    <w:p w14:paraId="253049CF" w14:textId="77777777" w:rsidR="00C91BFE" w:rsidRPr="003B2883" w:rsidRDefault="00C91BFE" w:rsidP="00C91BFE">
      <w:pPr>
        <w:pStyle w:val="PL"/>
      </w:pPr>
      <w:r w:rsidRPr="003B2883">
        <w:t xml:space="preserve">          in: path</w:t>
      </w:r>
    </w:p>
    <w:p w14:paraId="488C4D09" w14:textId="77777777" w:rsidR="00C91BFE" w:rsidRPr="003B2883" w:rsidRDefault="00C91BFE" w:rsidP="00C91BFE">
      <w:pPr>
        <w:pStyle w:val="PL"/>
      </w:pPr>
      <w:r w:rsidRPr="003B2883">
        <w:lastRenderedPageBreak/>
        <w:t xml:space="preserve">          description: UE Context Identifier</w:t>
      </w:r>
    </w:p>
    <w:p w14:paraId="49742D02" w14:textId="77777777" w:rsidR="00C91BFE" w:rsidRPr="003B2883" w:rsidRDefault="00C91BFE" w:rsidP="00C91BFE">
      <w:pPr>
        <w:pStyle w:val="PL"/>
      </w:pPr>
      <w:r w:rsidRPr="003B2883">
        <w:t xml:space="preserve">          required: true</w:t>
      </w:r>
    </w:p>
    <w:p w14:paraId="08EF7E4C" w14:textId="77777777" w:rsidR="00C91BFE" w:rsidRPr="003B2883" w:rsidRDefault="00C91BFE" w:rsidP="00C91BFE">
      <w:pPr>
        <w:pStyle w:val="PL"/>
      </w:pPr>
      <w:r w:rsidRPr="003B2883">
        <w:t xml:space="preserve">          schema:</w:t>
      </w:r>
    </w:p>
    <w:p w14:paraId="66CCD18B" w14:textId="77777777" w:rsidR="00C91BFE" w:rsidRPr="003B2883" w:rsidRDefault="00C91BFE" w:rsidP="00C91BFE">
      <w:pPr>
        <w:pStyle w:val="PL"/>
      </w:pPr>
      <w:r w:rsidRPr="003B2883">
        <w:t xml:space="preserve">            type: string</w:t>
      </w:r>
    </w:p>
    <w:p w14:paraId="5A8FBA94" w14:textId="77777777" w:rsidR="00C91BFE" w:rsidRPr="003B2883" w:rsidRDefault="00C91BFE" w:rsidP="00C91BFE">
      <w:pPr>
        <w:pStyle w:val="PL"/>
      </w:pPr>
      <w:r w:rsidRPr="003B2883">
        <w:t xml:space="preserve">      requestBody:</w:t>
      </w:r>
    </w:p>
    <w:p w14:paraId="56F5ADFC" w14:textId="77777777" w:rsidR="00C91BFE" w:rsidRPr="003B2883" w:rsidRDefault="00C91BFE" w:rsidP="00C91BFE">
      <w:pPr>
        <w:pStyle w:val="PL"/>
      </w:pPr>
      <w:r w:rsidRPr="003B2883">
        <w:t xml:space="preserve">        content:</w:t>
      </w:r>
    </w:p>
    <w:p w14:paraId="2A207DCE" w14:textId="77777777" w:rsidR="00C91BFE" w:rsidRPr="003B2883" w:rsidRDefault="00C91BFE" w:rsidP="00C91BFE">
      <w:pPr>
        <w:pStyle w:val="PL"/>
      </w:pPr>
      <w:r w:rsidRPr="003B2883">
        <w:t xml:space="preserve">          application/json:</w:t>
      </w:r>
    </w:p>
    <w:p w14:paraId="3B8718D6" w14:textId="77777777" w:rsidR="00C91BFE" w:rsidRPr="003B2883" w:rsidRDefault="00C91BFE" w:rsidP="00C91BFE">
      <w:pPr>
        <w:pStyle w:val="PL"/>
      </w:pPr>
      <w:r w:rsidRPr="003B2883">
        <w:t xml:space="preserve">            schema:</w:t>
      </w:r>
    </w:p>
    <w:p w14:paraId="48D08AC8" w14:textId="77777777" w:rsidR="00C91BFE" w:rsidRPr="003B2883" w:rsidRDefault="00C91BFE" w:rsidP="00C91BFE">
      <w:pPr>
        <w:pStyle w:val="PL"/>
      </w:pPr>
      <w:r w:rsidRPr="003B2883">
        <w:t xml:space="preserve">              $ref: '#/components/schemas/EnableUeReachabilityReqData'</w:t>
      </w:r>
    </w:p>
    <w:p w14:paraId="0368E79D" w14:textId="77777777" w:rsidR="00C91BFE" w:rsidRPr="003B2883" w:rsidRDefault="00C91BFE" w:rsidP="00C91BFE">
      <w:pPr>
        <w:pStyle w:val="PL"/>
      </w:pPr>
      <w:r w:rsidRPr="003B2883">
        <w:t xml:space="preserve">        required: true</w:t>
      </w:r>
    </w:p>
    <w:p w14:paraId="6A8A140D" w14:textId="77777777" w:rsidR="00C91BFE" w:rsidRPr="003B2883" w:rsidRDefault="00C91BFE" w:rsidP="00C91BFE">
      <w:pPr>
        <w:pStyle w:val="PL"/>
      </w:pPr>
      <w:r w:rsidRPr="003B2883">
        <w:t xml:space="preserve">      responses:</w:t>
      </w:r>
    </w:p>
    <w:p w14:paraId="4E302265" w14:textId="77777777" w:rsidR="00C91BFE" w:rsidRPr="003B2883" w:rsidRDefault="00C91BFE" w:rsidP="00C91BFE">
      <w:pPr>
        <w:pStyle w:val="PL"/>
      </w:pPr>
      <w:r w:rsidRPr="003B2883">
        <w:t xml:space="preserve">        '200':</w:t>
      </w:r>
    </w:p>
    <w:p w14:paraId="27A45735" w14:textId="77777777" w:rsidR="00C91BFE" w:rsidRPr="003B2883" w:rsidRDefault="00C91BFE" w:rsidP="00C91BFE">
      <w:pPr>
        <w:pStyle w:val="PL"/>
      </w:pPr>
      <w:r w:rsidRPr="003B2883">
        <w:t xml:space="preserve">          description: UE has become reachable as desired</w:t>
      </w:r>
    </w:p>
    <w:p w14:paraId="66B24FEA" w14:textId="77777777" w:rsidR="00C91BFE" w:rsidRPr="003B2883" w:rsidRDefault="00C91BFE" w:rsidP="00C91BFE">
      <w:pPr>
        <w:pStyle w:val="PL"/>
      </w:pPr>
      <w:r w:rsidRPr="003B2883">
        <w:t xml:space="preserve">          content:</w:t>
      </w:r>
    </w:p>
    <w:p w14:paraId="61B09EAB" w14:textId="77777777" w:rsidR="00C91BFE" w:rsidRPr="003B2883" w:rsidRDefault="00C91BFE" w:rsidP="00C91BFE">
      <w:pPr>
        <w:pStyle w:val="PL"/>
      </w:pPr>
      <w:r w:rsidRPr="003B2883">
        <w:t xml:space="preserve">            application/json:</w:t>
      </w:r>
    </w:p>
    <w:p w14:paraId="4FC3FE15" w14:textId="77777777" w:rsidR="00C91BFE" w:rsidRPr="003B2883" w:rsidRDefault="00C91BFE" w:rsidP="00C91BFE">
      <w:pPr>
        <w:pStyle w:val="PL"/>
      </w:pPr>
      <w:r w:rsidRPr="003B2883">
        <w:t xml:space="preserve">              schema:</w:t>
      </w:r>
    </w:p>
    <w:p w14:paraId="2CF73E0D" w14:textId="77777777" w:rsidR="00C91BFE" w:rsidRPr="003B2883" w:rsidRDefault="00C91BFE" w:rsidP="00C91BFE">
      <w:pPr>
        <w:pStyle w:val="PL"/>
      </w:pPr>
      <w:r w:rsidRPr="003B2883">
        <w:t xml:space="preserve">                $ref: '#/components/schemas/EnableUeReachabilityRspData'</w:t>
      </w:r>
    </w:p>
    <w:p w14:paraId="24144B12" w14:textId="77777777" w:rsidR="00C91BFE" w:rsidRPr="003B2883" w:rsidRDefault="00C91BFE" w:rsidP="00C91BFE">
      <w:pPr>
        <w:pStyle w:val="PL"/>
      </w:pPr>
      <w:r w:rsidRPr="003B2883">
        <w:t xml:space="preserve">        '307':</w:t>
      </w:r>
    </w:p>
    <w:p w14:paraId="3990BCEB" w14:textId="77777777" w:rsidR="00C91BFE" w:rsidRPr="003B2883" w:rsidRDefault="00C91BFE" w:rsidP="00C91BFE">
      <w:pPr>
        <w:pStyle w:val="PL"/>
      </w:pPr>
      <w:r w:rsidRPr="003B2883">
        <w:t xml:space="preserve">          description: Temporary Redirect</w:t>
      </w:r>
    </w:p>
    <w:p w14:paraId="00AC52E0" w14:textId="77777777" w:rsidR="00C91BFE" w:rsidRPr="003B2883" w:rsidRDefault="00C91BFE" w:rsidP="00C91BFE">
      <w:pPr>
        <w:pStyle w:val="PL"/>
      </w:pPr>
      <w:r w:rsidRPr="003B2883">
        <w:t xml:space="preserve">          content:</w:t>
      </w:r>
    </w:p>
    <w:p w14:paraId="6DF40422" w14:textId="77777777" w:rsidR="00C91BFE" w:rsidRPr="003B2883" w:rsidRDefault="00C91BFE" w:rsidP="00C91BFE">
      <w:pPr>
        <w:pStyle w:val="PL"/>
      </w:pPr>
      <w:r w:rsidRPr="003B2883">
        <w:t xml:space="preserve">            application/problem+json:</w:t>
      </w:r>
    </w:p>
    <w:p w14:paraId="454F855D" w14:textId="77777777" w:rsidR="00C91BFE" w:rsidRPr="003B2883" w:rsidRDefault="00C91BFE" w:rsidP="00C91BFE">
      <w:pPr>
        <w:pStyle w:val="PL"/>
      </w:pPr>
      <w:r w:rsidRPr="003B2883">
        <w:t xml:space="preserve">              schema:</w:t>
      </w:r>
    </w:p>
    <w:p w14:paraId="16BC0D4A" w14:textId="792A82E3" w:rsidR="00C91BFE" w:rsidRPr="003B2883" w:rsidRDefault="00C91BFE" w:rsidP="00C91BFE">
      <w:pPr>
        <w:pStyle w:val="PL"/>
      </w:pPr>
      <w:r w:rsidRPr="003B2883">
        <w:t xml:space="preserve">                $ref: 'TS29571_CommonData.yaml#/components/schemas/ProblemDetails'</w:t>
      </w:r>
    </w:p>
    <w:p w14:paraId="36678B63" w14:textId="77777777" w:rsidR="00405065" w:rsidRPr="003B2883" w:rsidRDefault="00405065" w:rsidP="00405065">
      <w:pPr>
        <w:pStyle w:val="PL"/>
      </w:pPr>
      <w:r w:rsidRPr="003B2883">
        <w:t xml:space="preserve">          headers:</w:t>
      </w:r>
    </w:p>
    <w:p w14:paraId="3D5B2EC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6E1F6681"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5AC629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015015B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6EEC256A" w14:textId="785D46BF" w:rsidR="00405065" w:rsidRPr="003B2883" w:rsidRDefault="00405065" w:rsidP="00405065">
      <w:pPr>
        <w:pStyle w:val="PL"/>
      </w:pPr>
      <w:r w:rsidRPr="003B2883">
        <w:t xml:space="preserve">          </w:t>
      </w:r>
      <w:r w:rsidRPr="003B2883">
        <w:rPr>
          <w:rFonts w:hint="eastAsia"/>
          <w:lang w:eastAsia="zh-CN"/>
        </w:rPr>
        <w:t xml:space="preserve">      </w:t>
      </w:r>
      <w:r w:rsidRPr="003B2883">
        <w:t>type: string</w:t>
      </w:r>
    </w:p>
    <w:p w14:paraId="475694D1" w14:textId="77777777" w:rsidR="00C91BFE" w:rsidRPr="003B2883" w:rsidRDefault="00C91BFE" w:rsidP="00C91BFE">
      <w:pPr>
        <w:pStyle w:val="PL"/>
      </w:pPr>
      <w:r w:rsidRPr="003B2883">
        <w:t xml:space="preserve">        '400':</w:t>
      </w:r>
    </w:p>
    <w:p w14:paraId="5F97F3F6" w14:textId="77777777" w:rsidR="00C91BFE" w:rsidRPr="003B2883" w:rsidRDefault="00C91BFE" w:rsidP="00C91BFE">
      <w:pPr>
        <w:pStyle w:val="PL"/>
      </w:pPr>
      <w:r w:rsidRPr="003B2883">
        <w:t xml:space="preserve">          $ref: 'TS29571_CommonData.yaml#/components/responses/400'</w:t>
      </w:r>
    </w:p>
    <w:p w14:paraId="6376FCA2" w14:textId="77777777" w:rsidR="00C91BFE" w:rsidRPr="003B2883" w:rsidRDefault="00C91BFE" w:rsidP="00C91BFE">
      <w:pPr>
        <w:pStyle w:val="PL"/>
      </w:pPr>
      <w:r w:rsidRPr="003B2883">
        <w:t xml:space="preserve">        '403':</w:t>
      </w:r>
    </w:p>
    <w:p w14:paraId="03AD5222" w14:textId="77777777" w:rsidR="008E3B05" w:rsidRPr="00CF152B" w:rsidRDefault="008E3B05" w:rsidP="008E3B05">
      <w:pPr>
        <w:pStyle w:val="PL"/>
      </w:pPr>
      <w:r>
        <w:t xml:space="preserve">    </w:t>
      </w:r>
      <w:r w:rsidRPr="00CF152B">
        <w:t xml:space="preserve">      description: </w:t>
      </w:r>
      <w:r w:rsidRPr="003B2883">
        <w:t>Forbidden</w:t>
      </w:r>
    </w:p>
    <w:p w14:paraId="2B349155" w14:textId="77777777" w:rsidR="008E3B05" w:rsidRPr="00CF152B" w:rsidRDefault="008E3B05" w:rsidP="008E3B05">
      <w:pPr>
        <w:pStyle w:val="PL"/>
      </w:pPr>
      <w:r w:rsidRPr="00CF152B">
        <w:t xml:space="preserve"> </w:t>
      </w:r>
      <w:r>
        <w:t xml:space="preserve">  </w:t>
      </w:r>
      <w:r w:rsidRPr="00CF152B">
        <w:t xml:space="preserve">     </w:t>
      </w:r>
      <w:r>
        <w:t xml:space="preserve">  </w:t>
      </w:r>
      <w:r w:rsidRPr="00CF152B">
        <w:t>content:</w:t>
      </w:r>
    </w:p>
    <w:p w14:paraId="1AB83F73" w14:textId="77777777" w:rsidR="008E3B05" w:rsidRPr="00CF152B" w:rsidRDefault="008E3B05" w:rsidP="008E3B05">
      <w:pPr>
        <w:pStyle w:val="PL"/>
      </w:pPr>
      <w:r>
        <w:t xml:space="preserve">    </w:t>
      </w:r>
      <w:r w:rsidRPr="00CF152B">
        <w:t xml:space="preserve">        application/problem+json:</w:t>
      </w:r>
    </w:p>
    <w:p w14:paraId="2966E2E4" w14:textId="77777777" w:rsidR="008E3B05" w:rsidRPr="00CF152B" w:rsidRDefault="008E3B05" w:rsidP="008E3B05">
      <w:pPr>
        <w:pStyle w:val="PL"/>
      </w:pPr>
      <w:r>
        <w:t xml:space="preserve">    </w:t>
      </w:r>
      <w:r w:rsidRPr="00CF152B">
        <w:t xml:space="preserve">          schema:</w:t>
      </w:r>
    </w:p>
    <w:p w14:paraId="6B1AFC93" w14:textId="77777777" w:rsidR="008E3B05" w:rsidRPr="003B2883" w:rsidRDefault="008E3B05" w:rsidP="008E3B05">
      <w:pPr>
        <w:pStyle w:val="PL"/>
      </w:pPr>
      <w:r>
        <w:t xml:space="preserve">    </w:t>
      </w:r>
      <w:r w:rsidRPr="00CF152B">
        <w:t xml:space="preserve">            $ref: '#/components/schemas/</w:t>
      </w:r>
      <w:r>
        <w:t>ProblemDetails</w:t>
      </w:r>
      <w:r w:rsidRPr="003B2883">
        <w:t>EnableUeReachability</w:t>
      </w:r>
      <w:r w:rsidRPr="00CF152B">
        <w:t>'</w:t>
      </w:r>
    </w:p>
    <w:p w14:paraId="6EB395C8" w14:textId="77777777" w:rsidR="00C91BFE" w:rsidRPr="003B2883" w:rsidRDefault="00C91BFE" w:rsidP="00C91BFE">
      <w:pPr>
        <w:pStyle w:val="PL"/>
      </w:pPr>
      <w:r w:rsidRPr="003B2883">
        <w:t xml:space="preserve">        '404':</w:t>
      </w:r>
    </w:p>
    <w:p w14:paraId="7A860660" w14:textId="77777777" w:rsidR="00C91BFE" w:rsidRPr="003B2883" w:rsidRDefault="00C91BFE" w:rsidP="00C91BFE">
      <w:pPr>
        <w:pStyle w:val="PL"/>
      </w:pPr>
      <w:r w:rsidRPr="003B2883">
        <w:t xml:space="preserve">          $ref: 'TS29571_CommonData.yaml#/components/responses/404'</w:t>
      </w:r>
    </w:p>
    <w:p w14:paraId="02AF804C" w14:textId="77777777" w:rsidR="0080120A" w:rsidRPr="003B2883" w:rsidRDefault="0080120A" w:rsidP="0080120A">
      <w:pPr>
        <w:pStyle w:val="PL"/>
      </w:pPr>
      <w:r w:rsidRPr="003B2883">
        <w:t xml:space="preserve">        '411':</w:t>
      </w:r>
    </w:p>
    <w:p w14:paraId="21D99AFC" w14:textId="77777777" w:rsidR="0080120A" w:rsidRPr="003B2883" w:rsidRDefault="0080120A" w:rsidP="0080120A">
      <w:pPr>
        <w:pStyle w:val="PL"/>
      </w:pPr>
      <w:r w:rsidRPr="003B2883">
        <w:t xml:space="preserve">          $ref: 'TS29571_CommonData.yaml#/components/responses/411'</w:t>
      </w:r>
    </w:p>
    <w:p w14:paraId="341B71F1" w14:textId="77777777" w:rsidR="0080120A" w:rsidRPr="003B2883" w:rsidRDefault="0080120A" w:rsidP="0080120A">
      <w:pPr>
        <w:pStyle w:val="PL"/>
      </w:pPr>
      <w:r w:rsidRPr="003B2883">
        <w:t xml:space="preserve">        '413':</w:t>
      </w:r>
    </w:p>
    <w:p w14:paraId="1BEF0478" w14:textId="77777777" w:rsidR="0080120A" w:rsidRPr="003B2883" w:rsidRDefault="0080120A" w:rsidP="0080120A">
      <w:pPr>
        <w:pStyle w:val="PL"/>
      </w:pPr>
      <w:r w:rsidRPr="003B2883">
        <w:t xml:space="preserve">          $ref: 'TS29571_CommonData.yaml#/components/responses/413'</w:t>
      </w:r>
    </w:p>
    <w:p w14:paraId="3B8B21DF" w14:textId="77777777" w:rsidR="0080120A" w:rsidRPr="003B2883" w:rsidRDefault="0080120A" w:rsidP="0080120A">
      <w:pPr>
        <w:pStyle w:val="PL"/>
      </w:pPr>
      <w:r w:rsidRPr="003B2883">
        <w:t xml:space="preserve">        '415':</w:t>
      </w:r>
    </w:p>
    <w:p w14:paraId="639F3D47" w14:textId="77777777" w:rsidR="0080120A" w:rsidRPr="003B2883" w:rsidRDefault="0080120A" w:rsidP="0080120A">
      <w:pPr>
        <w:pStyle w:val="PL"/>
      </w:pPr>
      <w:r w:rsidRPr="003B2883">
        <w:t xml:space="preserve">          $ref: 'TS29571_CommonData.yaml#/components/responses/415'</w:t>
      </w:r>
    </w:p>
    <w:p w14:paraId="6EFEC1C1" w14:textId="77777777" w:rsidR="00A85289" w:rsidRPr="003B2883" w:rsidRDefault="00A85289" w:rsidP="00A85289">
      <w:pPr>
        <w:pStyle w:val="PL"/>
      </w:pPr>
      <w:r w:rsidRPr="003B2883">
        <w:t xml:space="preserve">        '429':</w:t>
      </w:r>
    </w:p>
    <w:p w14:paraId="3E5BF7B5" w14:textId="77777777" w:rsidR="00A85289" w:rsidRPr="003B2883" w:rsidRDefault="00A85289" w:rsidP="00A85289">
      <w:pPr>
        <w:pStyle w:val="PL"/>
      </w:pPr>
      <w:r w:rsidRPr="003B2883">
        <w:t xml:space="preserve">          $ref: 'TS29571_CommonData.yaml#/components/responses/429'</w:t>
      </w:r>
    </w:p>
    <w:p w14:paraId="693AB87D" w14:textId="77777777" w:rsidR="00C91BFE" w:rsidRPr="003B2883" w:rsidRDefault="00C91BFE" w:rsidP="00C91BFE">
      <w:pPr>
        <w:pStyle w:val="PL"/>
      </w:pPr>
      <w:r w:rsidRPr="003B2883">
        <w:t xml:space="preserve">        '500':</w:t>
      </w:r>
    </w:p>
    <w:p w14:paraId="0CC4762B" w14:textId="77777777" w:rsidR="00C91BFE" w:rsidRPr="003B2883" w:rsidRDefault="00C91BFE" w:rsidP="00C91BFE">
      <w:pPr>
        <w:pStyle w:val="PL"/>
      </w:pPr>
      <w:r w:rsidRPr="003B2883">
        <w:t xml:space="preserve">          $ref: 'TS29571_CommonData.yaml#/components/responses/500'</w:t>
      </w:r>
    </w:p>
    <w:p w14:paraId="67F61288" w14:textId="77777777" w:rsidR="00C91BFE" w:rsidRPr="003B2883" w:rsidRDefault="00C91BFE" w:rsidP="00C91BFE">
      <w:pPr>
        <w:pStyle w:val="PL"/>
      </w:pPr>
      <w:r w:rsidRPr="003B2883">
        <w:t xml:space="preserve">        '503':</w:t>
      </w:r>
    </w:p>
    <w:p w14:paraId="6631CD1C" w14:textId="77777777" w:rsidR="00C91BFE" w:rsidRPr="003B2883" w:rsidRDefault="00C91BFE" w:rsidP="00C91BFE">
      <w:pPr>
        <w:pStyle w:val="PL"/>
      </w:pPr>
      <w:r w:rsidRPr="003B2883">
        <w:t xml:space="preserve">          $ref: 'TS29571_CommonData.yaml#/components/responses/503'</w:t>
      </w:r>
    </w:p>
    <w:p w14:paraId="1F96A5FB" w14:textId="77777777" w:rsidR="00C91BFE" w:rsidRPr="003B2883" w:rsidRDefault="00C91BFE" w:rsidP="00C91BFE">
      <w:pPr>
        <w:pStyle w:val="PL"/>
      </w:pPr>
      <w:r w:rsidRPr="003B2883">
        <w:t xml:space="preserve">        '504':</w:t>
      </w:r>
    </w:p>
    <w:p w14:paraId="5FCDA2FF" w14:textId="77777777" w:rsidR="008E3B05" w:rsidRPr="00CF152B" w:rsidRDefault="008E3B05" w:rsidP="008E3B05">
      <w:pPr>
        <w:pStyle w:val="PL"/>
      </w:pPr>
      <w:r>
        <w:t xml:space="preserve">    </w:t>
      </w:r>
      <w:r w:rsidRPr="00CF152B">
        <w:t xml:space="preserve">      description: </w:t>
      </w:r>
      <w:r>
        <w:t>Gateway Timeout</w:t>
      </w:r>
    </w:p>
    <w:p w14:paraId="6EF2F6B0" w14:textId="77777777" w:rsidR="008E3B05" w:rsidRPr="00CF152B" w:rsidRDefault="008E3B05" w:rsidP="008E3B05">
      <w:pPr>
        <w:pStyle w:val="PL"/>
      </w:pPr>
      <w:r w:rsidRPr="00CF152B">
        <w:t xml:space="preserve"> </w:t>
      </w:r>
      <w:r>
        <w:t xml:space="preserve">  </w:t>
      </w:r>
      <w:r w:rsidRPr="00CF152B">
        <w:t xml:space="preserve">     </w:t>
      </w:r>
      <w:r>
        <w:t xml:space="preserve">  </w:t>
      </w:r>
      <w:r w:rsidRPr="00CF152B">
        <w:t>content:</w:t>
      </w:r>
    </w:p>
    <w:p w14:paraId="79EEA6E9" w14:textId="77777777" w:rsidR="008E3B05" w:rsidRPr="00CF152B" w:rsidRDefault="008E3B05" w:rsidP="008E3B05">
      <w:pPr>
        <w:pStyle w:val="PL"/>
      </w:pPr>
      <w:r>
        <w:t xml:space="preserve">    </w:t>
      </w:r>
      <w:r w:rsidRPr="00CF152B">
        <w:t xml:space="preserve">        application/problem+json:</w:t>
      </w:r>
    </w:p>
    <w:p w14:paraId="538624EA" w14:textId="77777777" w:rsidR="008E3B05" w:rsidRPr="00CF152B" w:rsidRDefault="008E3B05" w:rsidP="008E3B05">
      <w:pPr>
        <w:pStyle w:val="PL"/>
      </w:pPr>
      <w:r>
        <w:t xml:space="preserve">    </w:t>
      </w:r>
      <w:r w:rsidRPr="00CF152B">
        <w:t xml:space="preserve">          schema:</w:t>
      </w:r>
    </w:p>
    <w:p w14:paraId="5C4310FA" w14:textId="77777777" w:rsidR="008E3B05" w:rsidRPr="003B2883" w:rsidRDefault="008E3B05" w:rsidP="008E3B05">
      <w:pPr>
        <w:pStyle w:val="PL"/>
      </w:pPr>
      <w:r>
        <w:t xml:space="preserve">    </w:t>
      </w:r>
      <w:r w:rsidRPr="00CF152B">
        <w:t xml:space="preserve">            $ref: '#/components/schemas/</w:t>
      </w:r>
      <w:r>
        <w:t>ProblemDetails</w:t>
      </w:r>
      <w:r w:rsidRPr="003B2883">
        <w:t>EnableUeReachability</w:t>
      </w:r>
      <w:r w:rsidRPr="00CF152B">
        <w:t>'</w:t>
      </w:r>
    </w:p>
    <w:p w14:paraId="18793320" w14:textId="77777777" w:rsidR="00C91BFE" w:rsidRPr="003B2883" w:rsidRDefault="00C91BFE" w:rsidP="00C91BFE">
      <w:pPr>
        <w:pStyle w:val="PL"/>
      </w:pPr>
      <w:r w:rsidRPr="003B2883">
        <w:t xml:space="preserve">        default:</w:t>
      </w:r>
    </w:p>
    <w:p w14:paraId="7CAB05F3" w14:textId="77777777" w:rsidR="00C91BFE" w:rsidRPr="003B2883" w:rsidRDefault="00C91BFE" w:rsidP="00C91BFE">
      <w:pPr>
        <w:pStyle w:val="PL"/>
      </w:pPr>
      <w:r w:rsidRPr="003B2883">
        <w:t xml:space="preserve">          description: Unexpected error</w:t>
      </w:r>
    </w:p>
    <w:p w14:paraId="48102560" w14:textId="77777777" w:rsidR="00C91BFE" w:rsidRPr="003B2883" w:rsidRDefault="00C91BFE" w:rsidP="00C91BFE">
      <w:pPr>
        <w:pStyle w:val="PL"/>
      </w:pPr>
      <w:r w:rsidRPr="003B2883">
        <w:t>components:</w:t>
      </w:r>
    </w:p>
    <w:p w14:paraId="2E76B582" w14:textId="77777777" w:rsidR="00C91BFE" w:rsidRPr="003B2883" w:rsidRDefault="00C91BFE" w:rsidP="00C91BFE">
      <w:pPr>
        <w:pStyle w:val="PL"/>
      </w:pPr>
      <w:r w:rsidRPr="003B2883">
        <w:t xml:space="preserve">  securitySchemes:</w:t>
      </w:r>
    </w:p>
    <w:p w14:paraId="1B1E09B4" w14:textId="77777777" w:rsidR="00C91BFE" w:rsidRPr="003B2883" w:rsidRDefault="00C91BFE" w:rsidP="00C91BFE">
      <w:pPr>
        <w:pStyle w:val="PL"/>
      </w:pPr>
      <w:r w:rsidRPr="003B2883">
        <w:t xml:space="preserve">    oAuth2ClientCredentials:</w:t>
      </w:r>
    </w:p>
    <w:p w14:paraId="6A67112F" w14:textId="77777777" w:rsidR="00C91BFE" w:rsidRPr="003B2883" w:rsidRDefault="00C91BFE" w:rsidP="00C91BFE">
      <w:pPr>
        <w:pStyle w:val="PL"/>
      </w:pPr>
      <w:r w:rsidRPr="003B2883">
        <w:t xml:space="preserve">      type: oauth2</w:t>
      </w:r>
    </w:p>
    <w:p w14:paraId="0F0B2D44" w14:textId="444959D9" w:rsidR="00C91BFE" w:rsidRPr="003B2883" w:rsidRDefault="00C91BFE" w:rsidP="00C91BFE">
      <w:pPr>
        <w:pStyle w:val="PL"/>
      </w:pPr>
      <w:r w:rsidRPr="003B2883">
        <w:t xml:space="preserve">      flows:</w:t>
      </w:r>
    </w:p>
    <w:p w14:paraId="3AD4407A" w14:textId="4D08A1D6" w:rsidR="00C91BFE" w:rsidRPr="003B2883" w:rsidRDefault="00C91BFE" w:rsidP="00C91BFE">
      <w:pPr>
        <w:pStyle w:val="PL"/>
      </w:pPr>
      <w:r w:rsidRPr="003B2883">
        <w:t xml:space="preserve">        clientCredentials:</w:t>
      </w:r>
    </w:p>
    <w:p w14:paraId="7BBA59B0" w14:textId="77777777" w:rsidR="00C91BFE" w:rsidRPr="003B2883" w:rsidRDefault="00C91BFE" w:rsidP="00C91BFE">
      <w:pPr>
        <w:pStyle w:val="PL"/>
      </w:pPr>
      <w:r w:rsidRPr="003B2883">
        <w:t xml:space="preserve">          tokenUrl: '{nrfApiRoot}/oauth2/token'</w:t>
      </w:r>
    </w:p>
    <w:p w14:paraId="370FBF2E" w14:textId="0B4498FC" w:rsidR="00C91BFE" w:rsidRPr="003B2883" w:rsidRDefault="00C91BFE" w:rsidP="00C91BFE">
      <w:pPr>
        <w:pStyle w:val="PL"/>
      </w:pPr>
      <w:r w:rsidRPr="003B2883">
        <w:t xml:space="preserve">          scopes:</w:t>
      </w:r>
    </w:p>
    <w:p w14:paraId="7226267E" w14:textId="77777777" w:rsidR="00C60831" w:rsidRPr="003B2883" w:rsidRDefault="00C60831" w:rsidP="00C60831">
      <w:pPr>
        <w:pStyle w:val="PL"/>
        <w:rPr>
          <w:lang w:val="en-US"/>
        </w:rPr>
      </w:pPr>
      <w:r w:rsidRPr="003B2883">
        <w:rPr>
          <w:lang w:val="en-US"/>
        </w:rPr>
        <w:t xml:space="preserve">            namf-mt: Access to the </w:t>
      </w:r>
      <w:r w:rsidRPr="003B2883">
        <w:t xml:space="preserve">Namf_MT </w:t>
      </w:r>
      <w:r w:rsidRPr="003B2883">
        <w:rPr>
          <w:lang w:val="en-US"/>
        </w:rPr>
        <w:t>API</w:t>
      </w:r>
    </w:p>
    <w:p w14:paraId="3C9FA75C" w14:textId="77777777" w:rsidR="00C91BFE" w:rsidRPr="003B2883" w:rsidRDefault="00C91BFE" w:rsidP="00C91BFE">
      <w:pPr>
        <w:pStyle w:val="PL"/>
      </w:pPr>
      <w:r w:rsidRPr="003B2883">
        <w:t xml:space="preserve">  schemas:</w:t>
      </w:r>
    </w:p>
    <w:p w14:paraId="53E44A5D" w14:textId="77777777" w:rsidR="00C91BFE" w:rsidRPr="003B2883" w:rsidRDefault="00C91BFE" w:rsidP="00C91BFE">
      <w:pPr>
        <w:pStyle w:val="PL"/>
      </w:pPr>
      <w:r w:rsidRPr="003B2883">
        <w:t xml:space="preserve">    EnableUeReachabilityReqData:</w:t>
      </w:r>
    </w:p>
    <w:p w14:paraId="7805B8BC" w14:textId="77777777" w:rsidR="00C91BFE" w:rsidRPr="003B2883" w:rsidRDefault="00C91BFE" w:rsidP="00C91BFE">
      <w:pPr>
        <w:pStyle w:val="PL"/>
      </w:pPr>
      <w:r w:rsidRPr="003B2883">
        <w:t xml:space="preserve">      type: object</w:t>
      </w:r>
    </w:p>
    <w:p w14:paraId="0E8CF42B" w14:textId="77777777" w:rsidR="00C91BFE" w:rsidRPr="003B2883" w:rsidRDefault="00C91BFE" w:rsidP="00C91BFE">
      <w:pPr>
        <w:pStyle w:val="PL"/>
      </w:pPr>
      <w:r w:rsidRPr="003B2883">
        <w:t xml:space="preserve">      properties:</w:t>
      </w:r>
    </w:p>
    <w:p w14:paraId="507FD070" w14:textId="77777777" w:rsidR="00C91BFE" w:rsidRPr="003B2883" w:rsidRDefault="00C91BFE" w:rsidP="00C91BFE">
      <w:pPr>
        <w:pStyle w:val="PL"/>
      </w:pPr>
      <w:r w:rsidRPr="003B2883">
        <w:t xml:space="preserve">        reachability:</w:t>
      </w:r>
    </w:p>
    <w:p w14:paraId="526C4914" w14:textId="77777777" w:rsidR="00C91BFE" w:rsidRPr="003B2883" w:rsidRDefault="00C91BFE" w:rsidP="00C91BFE">
      <w:pPr>
        <w:pStyle w:val="PL"/>
      </w:pPr>
      <w:r w:rsidRPr="003B2883">
        <w:t xml:space="preserve">          $ref: 'TS29518_Namf_EventExposure.yaml#/components/schemas/UeReachability'</w:t>
      </w:r>
    </w:p>
    <w:p w14:paraId="1F3C6FCA" w14:textId="77777777" w:rsidR="00C91BFE" w:rsidRPr="003B2883" w:rsidRDefault="00C91BFE" w:rsidP="00C91BFE">
      <w:pPr>
        <w:pStyle w:val="PL"/>
      </w:pPr>
      <w:r w:rsidRPr="003B2883">
        <w:t xml:space="preserve">        supportedFeatures:</w:t>
      </w:r>
    </w:p>
    <w:p w14:paraId="6C9964F5" w14:textId="77777777" w:rsidR="00C91BFE" w:rsidRPr="003B2883" w:rsidRDefault="00C91BFE" w:rsidP="00C91BFE">
      <w:pPr>
        <w:pStyle w:val="PL"/>
      </w:pPr>
      <w:r w:rsidRPr="003B2883">
        <w:t xml:space="preserve">          $ref: 'TS29571_CommonData.yaml#/components/schemas/SupportedFeatures'</w:t>
      </w:r>
    </w:p>
    <w:p w14:paraId="2502C4DF" w14:textId="77777777" w:rsidR="00780C76" w:rsidRPr="003B2883" w:rsidRDefault="00780C76" w:rsidP="00780C76">
      <w:pPr>
        <w:pStyle w:val="PL"/>
      </w:pPr>
      <w:r w:rsidRPr="003B2883">
        <w:t xml:space="preserve">        </w:t>
      </w:r>
      <w:r>
        <w:t>oldGuami:</w:t>
      </w:r>
    </w:p>
    <w:p w14:paraId="76477626" w14:textId="77777777" w:rsidR="00780C76" w:rsidRPr="003B2883" w:rsidRDefault="00780C76" w:rsidP="00780C76">
      <w:pPr>
        <w:pStyle w:val="PL"/>
      </w:pPr>
      <w:r w:rsidRPr="003B2883">
        <w:lastRenderedPageBreak/>
        <w:t xml:space="preserve">        </w:t>
      </w:r>
      <w:r>
        <w:t xml:space="preserve">  </w:t>
      </w:r>
      <w:r w:rsidRPr="003B2883">
        <w:t>$ref: 'TS29571_CommonData.yaml#/components/schemas/Guami'</w:t>
      </w:r>
    </w:p>
    <w:p w14:paraId="6FAFCCA7" w14:textId="77777777" w:rsidR="008E3B05" w:rsidRDefault="008E3B05" w:rsidP="008E3B05">
      <w:pPr>
        <w:pStyle w:val="PL"/>
      </w:pPr>
      <w:r w:rsidRPr="003B2883">
        <w:t xml:space="preserve">        </w:t>
      </w:r>
      <w:r>
        <w:t>extBufSupport</w:t>
      </w:r>
      <w:r w:rsidRPr="003B2883">
        <w:t>:</w:t>
      </w:r>
    </w:p>
    <w:p w14:paraId="464B1D8D" w14:textId="77777777" w:rsidR="008E3B05" w:rsidRDefault="008E3B05" w:rsidP="008E3B05">
      <w:pPr>
        <w:pStyle w:val="PL"/>
      </w:pPr>
      <w:r>
        <w:t xml:space="preserve">          type: boolean</w:t>
      </w:r>
    </w:p>
    <w:p w14:paraId="4AB97FDE" w14:textId="77777777" w:rsidR="008E3B05" w:rsidRPr="003B2883" w:rsidRDefault="008E3B05" w:rsidP="008E3B05">
      <w:pPr>
        <w:pStyle w:val="PL"/>
      </w:pPr>
      <w:r w:rsidRPr="003B2883">
        <w:t xml:space="preserve">          default: false</w:t>
      </w:r>
    </w:p>
    <w:p w14:paraId="53C2FD45" w14:textId="77777777" w:rsidR="00C91BFE" w:rsidRPr="003B2883" w:rsidRDefault="00C91BFE" w:rsidP="00C91BFE">
      <w:pPr>
        <w:pStyle w:val="PL"/>
      </w:pPr>
      <w:r w:rsidRPr="003B2883">
        <w:t xml:space="preserve">      required:</w:t>
      </w:r>
    </w:p>
    <w:p w14:paraId="7A7B1A0D" w14:textId="77777777" w:rsidR="00C91BFE" w:rsidRPr="003B2883" w:rsidRDefault="00C91BFE" w:rsidP="00C91BFE">
      <w:pPr>
        <w:pStyle w:val="PL"/>
      </w:pPr>
      <w:r w:rsidRPr="003B2883">
        <w:t xml:space="preserve">        - reachability</w:t>
      </w:r>
    </w:p>
    <w:p w14:paraId="5FA36AB1" w14:textId="77777777" w:rsidR="00C91BFE" w:rsidRPr="003B2883" w:rsidRDefault="00C91BFE" w:rsidP="00C91BFE">
      <w:pPr>
        <w:pStyle w:val="PL"/>
      </w:pPr>
      <w:r w:rsidRPr="003B2883">
        <w:t xml:space="preserve">    EnableUeReachabilityRspData:</w:t>
      </w:r>
    </w:p>
    <w:p w14:paraId="1B40FFD0" w14:textId="77777777" w:rsidR="00C91BFE" w:rsidRPr="003B2883" w:rsidRDefault="00C91BFE" w:rsidP="00C91BFE">
      <w:pPr>
        <w:pStyle w:val="PL"/>
      </w:pPr>
      <w:r w:rsidRPr="003B2883">
        <w:t xml:space="preserve">      type: object</w:t>
      </w:r>
    </w:p>
    <w:p w14:paraId="27A29D8A" w14:textId="77777777" w:rsidR="00C91BFE" w:rsidRPr="003B2883" w:rsidRDefault="00C91BFE" w:rsidP="00C91BFE">
      <w:pPr>
        <w:pStyle w:val="PL"/>
      </w:pPr>
      <w:r w:rsidRPr="003B2883">
        <w:t xml:space="preserve">      properties:</w:t>
      </w:r>
    </w:p>
    <w:p w14:paraId="24827BD8" w14:textId="77777777" w:rsidR="00C91BFE" w:rsidRPr="003B2883" w:rsidRDefault="00C91BFE" w:rsidP="00C91BFE">
      <w:pPr>
        <w:pStyle w:val="PL"/>
      </w:pPr>
      <w:r w:rsidRPr="003B2883">
        <w:t xml:space="preserve">        reachability:</w:t>
      </w:r>
    </w:p>
    <w:p w14:paraId="3CD5D699" w14:textId="77777777" w:rsidR="00C91BFE" w:rsidRPr="003B2883" w:rsidRDefault="00C91BFE" w:rsidP="00C91BFE">
      <w:pPr>
        <w:pStyle w:val="PL"/>
      </w:pPr>
      <w:r w:rsidRPr="003B2883">
        <w:t xml:space="preserve">          $ref: 'TS29518_Namf_EventExposure.yaml#/components/schemas/UeReachability'</w:t>
      </w:r>
    </w:p>
    <w:p w14:paraId="72969035" w14:textId="77777777" w:rsidR="00C91BFE" w:rsidRPr="003B2883" w:rsidRDefault="00C91BFE" w:rsidP="00C91BFE">
      <w:pPr>
        <w:pStyle w:val="PL"/>
      </w:pPr>
      <w:r w:rsidRPr="003B2883">
        <w:t xml:space="preserve">        supportedFeatures:</w:t>
      </w:r>
    </w:p>
    <w:p w14:paraId="15273F49" w14:textId="77777777" w:rsidR="00C91BFE" w:rsidRPr="003B2883" w:rsidRDefault="00C91BFE" w:rsidP="00C91BFE">
      <w:pPr>
        <w:pStyle w:val="PL"/>
      </w:pPr>
      <w:r w:rsidRPr="003B2883">
        <w:t xml:space="preserve">          $ref: 'TS29571_CommonData.yaml#/components/schemas/SupportedFeatures'</w:t>
      </w:r>
    </w:p>
    <w:p w14:paraId="1DB39B14" w14:textId="77777777" w:rsidR="00C91BFE" w:rsidRPr="003B2883" w:rsidRDefault="00C91BFE" w:rsidP="00C91BFE">
      <w:pPr>
        <w:pStyle w:val="PL"/>
      </w:pPr>
      <w:r w:rsidRPr="003B2883">
        <w:t xml:space="preserve">      required:</w:t>
      </w:r>
    </w:p>
    <w:p w14:paraId="0E5113A7" w14:textId="77777777" w:rsidR="00C91BFE" w:rsidRPr="003B2883" w:rsidRDefault="00C91BFE" w:rsidP="00C91BFE">
      <w:pPr>
        <w:pStyle w:val="PL"/>
      </w:pPr>
      <w:r w:rsidRPr="003B2883">
        <w:t xml:space="preserve">        - reachability</w:t>
      </w:r>
    </w:p>
    <w:p w14:paraId="576BA8C9" w14:textId="77777777" w:rsidR="00C91BFE" w:rsidRPr="003B2883" w:rsidRDefault="00C91BFE" w:rsidP="00C91BFE">
      <w:pPr>
        <w:pStyle w:val="PL"/>
      </w:pPr>
      <w:r w:rsidRPr="003B2883">
        <w:t xml:space="preserve">    UeContextInfo:</w:t>
      </w:r>
    </w:p>
    <w:p w14:paraId="58370CEC" w14:textId="77777777" w:rsidR="00C91BFE" w:rsidRPr="003B2883" w:rsidRDefault="00C91BFE" w:rsidP="00C91BFE">
      <w:pPr>
        <w:pStyle w:val="PL"/>
      </w:pPr>
      <w:r w:rsidRPr="003B2883">
        <w:t xml:space="preserve">      type: object</w:t>
      </w:r>
    </w:p>
    <w:p w14:paraId="52F794C5" w14:textId="77777777" w:rsidR="00C91BFE" w:rsidRPr="003B2883" w:rsidRDefault="00C91BFE" w:rsidP="00C91BFE">
      <w:pPr>
        <w:pStyle w:val="PL"/>
      </w:pPr>
      <w:r w:rsidRPr="003B2883">
        <w:t xml:space="preserve">      properties:</w:t>
      </w:r>
    </w:p>
    <w:p w14:paraId="7F133E00" w14:textId="77777777" w:rsidR="00C91BFE" w:rsidRPr="003B2883" w:rsidRDefault="00C91BFE" w:rsidP="00C91BFE">
      <w:pPr>
        <w:pStyle w:val="PL"/>
      </w:pPr>
      <w:r w:rsidRPr="003B2883">
        <w:t xml:space="preserve">        supportVoPS:</w:t>
      </w:r>
    </w:p>
    <w:p w14:paraId="203E908B" w14:textId="77777777" w:rsidR="00C91BFE" w:rsidRPr="003B2883" w:rsidRDefault="00C91BFE" w:rsidP="00C91BFE">
      <w:pPr>
        <w:pStyle w:val="PL"/>
      </w:pPr>
      <w:r w:rsidRPr="003B2883">
        <w:t xml:space="preserve">          type: boolean</w:t>
      </w:r>
    </w:p>
    <w:p w14:paraId="1B3BF8CB" w14:textId="77777777" w:rsidR="00D7668B" w:rsidRPr="003B2883" w:rsidRDefault="00D7668B" w:rsidP="00D7668B">
      <w:pPr>
        <w:pStyle w:val="PL"/>
      </w:pPr>
      <w:r w:rsidRPr="003B2883">
        <w:t xml:space="preserve">        </w:t>
      </w:r>
      <w:r w:rsidRPr="003B2883">
        <w:rPr>
          <w:rFonts w:hint="eastAsia"/>
        </w:rPr>
        <w:t>supportVoPSn3gpp</w:t>
      </w:r>
      <w:r w:rsidRPr="003B2883">
        <w:t>:</w:t>
      </w:r>
    </w:p>
    <w:p w14:paraId="66C4447B" w14:textId="77777777" w:rsidR="00D7668B" w:rsidRPr="003B2883" w:rsidRDefault="00D7668B" w:rsidP="00D7668B">
      <w:pPr>
        <w:pStyle w:val="PL"/>
      </w:pPr>
      <w:r w:rsidRPr="003B2883">
        <w:t xml:space="preserve">          type: boolean</w:t>
      </w:r>
    </w:p>
    <w:p w14:paraId="1284207E" w14:textId="77777777" w:rsidR="00C91BFE" w:rsidRPr="003B2883" w:rsidRDefault="00C91BFE" w:rsidP="00C91BFE">
      <w:pPr>
        <w:pStyle w:val="PL"/>
      </w:pPr>
      <w:r w:rsidRPr="003B2883">
        <w:t xml:space="preserve">        lastActTime:</w:t>
      </w:r>
    </w:p>
    <w:p w14:paraId="71DF3446" w14:textId="77777777" w:rsidR="00C91BFE" w:rsidRPr="003B2883" w:rsidRDefault="00C91BFE" w:rsidP="00C91BFE">
      <w:pPr>
        <w:pStyle w:val="PL"/>
      </w:pPr>
      <w:r w:rsidRPr="003B2883">
        <w:t xml:space="preserve">          $ref: 'TS29571_CommonData.yaml#/components/schemas/DateTime'</w:t>
      </w:r>
    </w:p>
    <w:p w14:paraId="1AE54B9B" w14:textId="77777777" w:rsidR="002D6C1D" w:rsidRPr="003B2883" w:rsidRDefault="002D6C1D" w:rsidP="002D6C1D">
      <w:pPr>
        <w:pStyle w:val="PL"/>
      </w:pPr>
      <w:r w:rsidRPr="003B2883">
        <w:t xml:space="preserve">        </w:t>
      </w:r>
      <w:r w:rsidRPr="003B2883">
        <w:rPr>
          <w:rFonts w:hint="eastAsia"/>
          <w:lang w:eastAsia="ja-JP"/>
        </w:rPr>
        <w:t>a</w:t>
      </w:r>
      <w:r w:rsidRPr="003B2883">
        <w:rPr>
          <w:lang w:eastAsia="ja-JP"/>
        </w:rPr>
        <w:t>ccess</w:t>
      </w:r>
      <w:r w:rsidRPr="003B2883">
        <w:t>Type:</w:t>
      </w:r>
    </w:p>
    <w:p w14:paraId="69923B9E" w14:textId="77777777" w:rsidR="002D6C1D" w:rsidRPr="003B2883" w:rsidRDefault="002D6C1D" w:rsidP="002D6C1D">
      <w:pPr>
        <w:pStyle w:val="PL"/>
      </w:pPr>
      <w:r w:rsidRPr="003B2883">
        <w:t xml:space="preserve">          $ref: 'TS29571_CommonData.yaml#/components/schemas/AccessType'</w:t>
      </w:r>
    </w:p>
    <w:p w14:paraId="2A061316" w14:textId="77777777" w:rsidR="00C91BFE" w:rsidRPr="003B2883" w:rsidRDefault="00C91BFE" w:rsidP="00C91BFE">
      <w:pPr>
        <w:pStyle w:val="PL"/>
      </w:pPr>
      <w:r w:rsidRPr="003B2883">
        <w:t xml:space="preserve">        ratType:</w:t>
      </w:r>
    </w:p>
    <w:p w14:paraId="4617020B" w14:textId="77777777" w:rsidR="00C91BFE" w:rsidRPr="003B2883" w:rsidRDefault="00C91BFE" w:rsidP="00C91BFE">
      <w:pPr>
        <w:pStyle w:val="PL"/>
      </w:pPr>
      <w:r w:rsidRPr="003B2883">
        <w:t xml:space="preserve">          $ref: 'TS29571_CommonData.yaml#/components/schemas/RatType'</w:t>
      </w:r>
    </w:p>
    <w:p w14:paraId="7BB62BAC" w14:textId="77777777" w:rsidR="00C91BFE" w:rsidRPr="003B2883" w:rsidRDefault="00C91BFE" w:rsidP="00C91BFE">
      <w:pPr>
        <w:pStyle w:val="PL"/>
      </w:pPr>
      <w:r w:rsidRPr="003B2883">
        <w:t xml:space="preserve">        supportedFeatures:</w:t>
      </w:r>
    </w:p>
    <w:p w14:paraId="16B650DC" w14:textId="77777777" w:rsidR="00C91BFE" w:rsidRPr="003B2883" w:rsidRDefault="00C91BFE" w:rsidP="00C91BFE">
      <w:pPr>
        <w:pStyle w:val="PL"/>
      </w:pPr>
      <w:r w:rsidRPr="003B2883">
        <w:t xml:space="preserve">          $ref: 'TS29571_CommonData.yaml#/components/schemas/SupportedFeatures'</w:t>
      </w:r>
    </w:p>
    <w:p w14:paraId="2DD8942B" w14:textId="77777777" w:rsidR="008E3B05" w:rsidRDefault="008E3B05" w:rsidP="008E3B05">
      <w:pPr>
        <w:pStyle w:val="PL"/>
      </w:pPr>
      <w:r w:rsidRPr="003B2883">
        <w:t xml:space="preserve">    </w:t>
      </w:r>
      <w:r>
        <w:t>ProblemDetails</w:t>
      </w:r>
      <w:r w:rsidRPr="003B2883">
        <w:t>EnableUeReachability:</w:t>
      </w:r>
    </w:p>
    <w:p w14:paraId="68B90378" w14:textId="77777777" w:rsidR="008E3B05" w:rsidRDefault="008E3B05" w:rsidP="008E3B05">
      <w:pPr>
        <w:pStyle w:val="PL"/>
      </w:pPr>
      <w:r>
        <w:t xml:space="preserve">      allOf:</w:t>
      </w:r>
    </w:p>
    <w:p w14:paraId="1CC7083C" w14:textId="77777777" w:rsidR="008E3B05" w:rsidRDefault="008E3B05" w:rsidP="008E3B05">
      <w:pPr>
        <w:pStyle w:val="PL"/>
      </w:pPr>
      <w:r>
        <w:t xml:space="preserve">      - </w:t>
      </w:r>
      <w:r w:rsidRPr="00D65A82">
        <w:t>$ref: '</w:t>
      </w:r>
      <w:r>
        <w:t>TS29571_CommonData.yaml</w:t>
      </w:r>
      <w:r w:rsidRPr="00D65A82">
        <w:t>#/components/schemas/</w:t>
      </w:r>
      <w:r>
        <w:t>ProblemDetails</w:t>
      </w:r>
      <w:r w:rsidRPr="00D65A82">
        <w:t>'</w:t>
      </w:r>
    </w:p>
    <w:p w14:paraId="1A93A005" w14:textId="77777777" w:rsidR="008E3B05" w:rsidRDefault="008E3B05" w:rsidP="008E3B05">
      <w:pPr>
        <w:pStyle w:val="PL"/>
      </w:pPr>
      <w:r>
        <w:t xml:space="preserve">      - </w:t>
      </w:r>
      <w:r w:rsidRPr="00D65A82">
        <w:t>$ref: '#/components/schemas/</w:t>
      </w:r>
      <w:r>
        <w:t>AdditionInfo</w:t>
      </w:r>
      <w:r w:rsidRPr="003B2883">
        <w:t>EnableUeReachability</w:t>
      </w:r>
      <w:r w:rsidRPr="00D65A82">
        <w:t>'</w:t>
      </w:r>
    </w:p>
    <w:p w14:paraId="2C6E9877" w14:textId="77777777" w:rsidR="008E3B05" w:rsidRPr="003B2883" w:rsidRDefault="008E3B05" w:rsidP="008E3B05">
      <w:pPr>
        <w:pStyle w:val="PL"/>
      </w:pPr>
      <w:r w:rsidRPr="003B2883">
        <w:t xml:space="preserve">    </w:t>
      </w:r>
      <w:r>
        <w:t>AdditionInfo</w:t>
      </w:r>
      <w:r w:rsidRPr="003B2883">
        <w:t>EnableUeReachability:</w:t>
      </w:r>
    </w:p>
    <w:p w14:paraId="29DBCCFF" w14:textId="77777777" w:rsidR="008E3B05" w:rsidRPr="003B2883" w:rsidRDefault="008E3B05" w:rsidP="008E3B05">
      <w:pPr>
        <w:pStyle w:val="PL"/>
      </w:pPr>
      <w:r w:rsidRPr="003B2883">
        <w:t xml:space="preserve">      type: object</w:t>
      </w:r>
    </w:p>
    <w:p w14:paraId="70541C37" w14:textId="77777777" w:rsidR="008E3B05" w:rsidRPr="003B2883" w:rsidRDefault="008E3B05" w:rsidP="008E3B05">
      <w:pPr>
        <w:pStyle w:val="PL"/>
      </w:pPr>
      <w:r w:rsidRPr="003B2883">
        <w:t xml:space="preserve">      properties:</w:t>
      </w:r>
    </w:p>
    <w:p w14:paraId="65CB520E" w14:textId="77777777" w:rsidR="008E3B05" w:rsidRPr="003B2883" w:rsidRDefault="008E3B05" w:rsidP="008E3B05">
      <w:pPr>
        <w:pStyle w:val="PL"/>
      </w:pPr>
      <w:r w:rsidRPr="003B2883">
        <w:t xml:space="preserve">        </w:t>
      </w:r>
      <w:r>
        <w:rPr>
          <w:lang w:eastAsia="zh-CN"/>
        </w:rPr>
        <w:t>maxWaitingTime</w:t>
      </w:r>
      <w:r w:rsidRPr="003B2883">
        <w:t>:</w:t>
      </w:r>
    </w:p>
    <w:p w14:paraId="4417C877" w14:textId="77777777" w:rsidR="008E3B05" w:rsidRPr="003B2883" w:rsidRDefault="008E3B05" w:rsidP="008E3B05">
      <w:pPr>
        <w:pStyle w:val="PL"/>
      </w:pPr>
      <w:r w:rsidRPr="003B2883">
        <w:t xml:space="preserve">          $ref: 'TS29571_CommonData.yaml#/components/schemas/</w:t>
      </w:r>
      <w:r w:rsidRPr="00875E9E">
        <w:rPr>
          <w:lang w:eastAsia="zh-CN"/>
        </w:rPr>
        <w:t>DurationSec</w:t>
      </w:r>
      <w:r w:rsidRPr="003B2883">
        <w:t>'</w:t>
      </w:r>
    </w:p>
    <w:p w14:paraId="6B48C6A2" w14:textId="77777777" w:rsidR="00C91BFE" w:rsidRPr="003B2883" w:rsidRDefault="00C91BFE" w:rsidP="00C91BFE">
      <w:pPr>
        <w:pStyle w:val="PL"/>
      </w:pPr>
      <w:r w:rsidRPr="003B2883">
        <w:t xml:space="preserve">    UeContextInfoClass:</w:t>
      </w:r>
    </w:p>
    <w:p w14:paraId="61F93653" w14:textId="77777777" w:rsidR="00C91BFE" w:rsidRPr="003B2883" w:rsidRDefault="00C91BFE" w:rsidP="00C91BFE">
      <w:pPr>
        <w:pStyle w:val="PL"/>
      </w:pPr>
      <w:r w:rsidRPr="003B2883">
        <w:t xml:space="preserve">      anyOf:</w:t>
      </w:r>
    </w:p>
    <w:p w14:paraId="30A6098F" w14:textId="77777777" w:rsidR="00C91BFE" w:rsidRPr="003B2883" w:rsidRDefault="00C91BFE" w:rsidP="00C91BFE">
      <w:pPr>
        <w:pStyle w:val="PL"/>
      </w:pPr>
      <w:r w:rsidRPr="003B2883">
        <w:t xml:space="preserve">      - type: string</w:t>
      </w:r>
    </w:p>
    <w:p w14:paraId="6CC99301" w14:textId="77777777" w:rsidR="00C91BFE" w:rsidRPr="003B2883" w:rsidRDefault="00C91BFE" w:rsidP="00C91BFE">
      <w:pPr>
        <w:pStyle w:val="PL"/>
      </w:pPr>
      <w:r w:rsidRPr="003B2883">
        <w:t xml:space="preserve">        enum:</w:t>
      </w:r>
    </w:p>
    <w:p w14:paraId="0C198853" w14:textId="5D29417B" w:rsidR="00C91BFE" w:rsidRPr="003B2883" w:rsidRDefault="00C91BFE" w:rsidP="00C91BFE">
      <w:pPr>
        <w:pStyle w:val="PL"/>
      </w:pPr>
      <w:r w:rsidRPr="003B2883">
        <w:t xml:space="preserve">          - TADS</w:t>
      </w:r>
    </w:p>
    <w:p w14:paraId="4A8F8E7A" w14:textId="77777777" w:rsidR="00C91BFE" w:rsidRPr="003B2883" w:rsidRDefault="00C91BFE" w:rsidP="003D5C4D">
      <w:pPr>
        <w:pStyle w:val="PL"/>
      </w:pPr>
      <w:r w:rsidRPr="003B2883">
        <w:t xml:space="preserve">      - type: string</w:t>
      </w:r>
    </w:p>
    <w:p w14:paraId="0059AC40" w14:textId="588A031B" w:rsidR="00872C66" w:rsidRPr="003B2883" w:rsidRDefault="00872C66" w:rsidP="00872C66">
      <w:pPr>
        <w:pStyle w:val="Heading2"/>
      </w:pPr>
      <w:bookmarkStart w:id="495" w:name="_Toc20137664"/>
      <w:bookmarkStart w:id="496" w:name="_Hlk18495619"/>
      <w:r w:rsidRPr="003B2883">
        <w:t>A.5</w:t>
      </w:r>
      <w:r w:rsidR="003F6B0D" w:rsidRPr="003B2883">
        <w:tab/>
      </w:r>
      <w:r w:rsidRPr="003B2883">
        <w:t>Namf_Location</w:t>
      </w:r>
      <w:bookmarkEnd w:id="495"/>
    </w:p>
    <w:p w14:paraId="0B31C322" w14:textId="77777777" w:rsidR="00C91BFE" w:rsidRPr="003B2883" w:rsidRDefault="00C91BFE" w:rsidP="00C91BFE">
      <w:pPr>
        <w:pStyle w:val="PL"/>
      </w:pPr>
      <w:r w:rsidRPr="003B2883">
        <w:t>openapi: 3.0.0</w:t>
      </w:r>
    </w:p>
    <w:p w14:paraId="0F17A574" w14:textId="77777777" w:rsidR="00C91BFE" w:rsidRPr="003B2883" w:rsidRDefault="00C91BFE" w:rsidP="00C91BFE">
      <w:pPr>
        <w:pStyle w:val="PL"/>
      </w:pPr>
      <w:r w:rsidRPr="003B2883">
        <w:t>info:</w:t>
      </w:r>
    </w:p>
    <w:p w14:paraId="19331A8A" w14:textId="2AE00C4B" w:rsidR="00C91BFE" w:rsidRPr="003B2883" w:rsidRDefault="00C91BFE" w:rsidP="00C91BFE">
      <w:pPr>
        <w:pStyle w:val="PL"/>
      </w:pPr>
      <w:r w:rsidRPr="003B2883">
        <w:t xml:space="preserve">  version: 1.</w:t>
      </w:r>
      <w:r w:rsidR="00EE4E09" w:rsidRPr="003B2883">
        <w:t>0</w:t>
      </w:r>
      <w:r w:rsidRPr="003B2883">
        <w:t>.</w:t>
      </w:r>
      <w:r w:rsidR="00CC1559">
        <w:t>3</w:t>
      </w:r>
    </w:p>
    <w:p w14:paraId="588DEEB2" w14:textId="55DBA8EE" w:rsidR="00C91BFE" w:rsidRPr="003B2883" w:rsidRDefault="00C91BFE" w:rsidP="00C91BFE">
      <w:pPr>
        <w:pStyle w:val="PL"/>
      </w:pPr>
      <w:r w:rsidRPr="003B2883">
        <w:t xml:space="preserve">  title: </w:t>
      </w:r>
      <w:r w:rsidR="00F36278" w:rsidRPr="003B2883">
        <w:t>Namf_Location</w:t>
      </w:r>
    </w:p>
    <w:p w14:paraId="36C89C92" w14:textId="77777777" w:rsidR="003C3325" w:rsidRPr="003B2883" w:rsidRDefault="00C91BFE" w:rsidP="00C91BFE">
      <w:pPr>
        <w:pStyle w:val="PL"/>
      </w:pPr>
      <w:r w:rsidRPr="003B2883">
        <w:t xml:space="preserve">  description: </w:t>
      </w:r>
      <w:r w:rsidR="003C3325" w:rsidRPr="003B2883">
        <w:t>|</w:t>
      </w:r>
    </w:p>
    <w:p w14:paraId="580AFA97" w14:textId="21C37BED" w:rsidR="00C91BFE" w:rsidRPr="003B2883" w:rsidRDefault="003C3325" w:rsidP="00C91BFE">
      <w:pPr>
        <w:pStyle w:val="PL"/>
      </w:pPr>
      <w:r w:rsidRPr="003B2883">
        <w:t xml:space="preserve">    </w:t>
      </w:r>
      <w:r w:rsidR="00C91BFE" w:rsidRPr="003B2883">
        <w:t>AMF Location Service</w:t>
      </w:r>
    </w:p>
    <w:p w14:paraId="5C9B20BD" w14:textId="77777777" w:rsidR="003C3325" w:rsidRPr="003B2883" w:rsidRDefault="003C3325" w:rsidP="003C3325">
      <w:pPr>
        <w:pStyle w:val="PL"/>
      </w:pPr>
      <w:r w:rsidRPr="003B2883">
        <w:t xml:space="preserve">    © 2019, 3GPP Organizational Partners (ARIB, ATIS, CCSA, ETSI, TSDSI, TTA, TTC).</w:t>
      </w:r>
    </w:p>
    <w:p w14:paraId="4643DCAF" w14:textId="77777777" w:rsidR="003C3325" w:rsidRPr="003B2883" w:rsidRDefault="003C3325" w:rsidP="003C3325">
      <w:pPr>
        <w:pStyle w:val="PL"/>
      </w:pPr>
      <w:r w:rsidRPr="003B2883">
        <w:t xml:space="preserve">    All rights reserved.</w:t>
      </w:r>
    </w:p>
    <w:p w14:paraId="383C65CC" w14:textId="77777777" w:rsidR="00C91BFE" w:rsidRPr="003B2883" w:rsidRDefault="00C91BFE" w:rsidP="00C91BFE">
      <w:pPr>
        <w:pStyle w:val="PL"/>
      </w:pPr>
      <w:r w:rsidRPr="003B2883">
        <w:t>security:</w:t>
      </w:r>
    </w:p>
    <w:p w14:paraId="001A0F04" w14:textId="77777777" w:rsidR="00F36278" w:rsidRPr="003B2883" w:rsidRDefault="00F36278" w:rsidP="00F36278">
      <w:pPr>
        <w:pStyle w:val="PL"/>
        <w:rPr>
          <w:lang w:val="en-US"/>
        </w:rPr>
      </w:pPr>
      <w:r w:rsidRPr="003B2883">
        <w:rPr>
          <w:lang w:val="en-US"/>
        </w:rPr>
        <w:t xml:space="preserve">  - {}</w:t>
      </w:r>
    </w:p>
    <w:p w14:paraId="02BEC002" w14:textId="4CC5C6CA" w:rsidR="00C91BFE" w:rsidRPr="003B2883" w:rsidRDefault="00C91BFE" w:rsidP="00C91BFE">
      <w:pPr>
        <w:pStyle w:val="PL"/>
      </w:pPr>
      <w:r w:rsidRPr="003B2883">
        <w:t xml:space="preserve">  - </w:t>
      </w:r>
      <w:r w:rsidR="00A73F88" w:rsidRPr="003B2883">
        <w:t>oAuth2ClientCredentials</w:t>
      </w:r>
      <w:r w:rsidRPr="003B2883">
        <w:t>:</w:t>
      </w:r>
    </w:p>
    <w:p w14:paraId="6AD8BF01" w14:textId="77777777" w:rsidR="00C60831" w:rsidRPr="003B2883" w:rsidRDefault="00C60831" w:rsidP="00C60831">
      <w:pPr>
        <w:pStyle w:val="PL"/>
        <w:rPr>
          <w:lang w:val="en-US"/>
        </w:rPr>
      </w:pPr>
      <w:r w:rsidRPr="003B2883">
        <w:rPr>
          <w:lang w:val="en-US"/>
        </w:rPr>
        <w:t xml:space="preserve">      - namf-loc</w:t>
      </w:r>
    </w:p>
    <w:p w14:paraId="18246D02" w14:textId="77777777" w:rsidR="00C91BFE" w:rsidRPr="003B2883" w:rsidRDefault="00C91BFE" w:rsidP="00C91BFE">
      <w:pPr>
        <w:pStyle w:val="PL"/>
      </w:pPr>
      <w:r w:rsidRPr="003B2883">
        <w:t>externalDocs:</w:t>
      </w:r>
    </w:p>
    <w:p w14:paraId="4876AFAE" w14:textId="70446E70" w:rsidR="00C91BFE" w:rsidRPr="003B2883" w:rsidRDefault="00C91BFE" w:rsidP="00C91BFE">
      <w:pPr>
        <w:pStyle w:val="PL"/>
      </w:pPr>
      <w:r w:rsidRPr="003B2883">
        <w:t xml:space="preserve">  description: </w:t>
      </w:r>
      <w:r w:rsidR="00F36278" w:rsidRPr="003B2883">
        <w:rPr>
          <w:noProof w:val="0"/>
        </w:rPr>
        <w:t>3GPP TS 29.518 V15.</w:t>
      </w:r>
      <w:r w:rsidR="00CC1559">
        <w:rPr>
          <w:noProof w:val="0"/>
        </w:rPr>
        <w:t>5</w:t>
      </w:r>
      <w:r w:rsidR="00F36278" w:rsidRPr="003B2883">
        <w:rPr>
          <w:noProof w:val="0"/>
        </w:rPr>
        <w:t>.0; 5G System; Access and Mobility Management Services</w:t>
      </w:r>
    </w:p>
    <w:p w14:paraId="0C3E8AC5" w14:textId="5387D094" w:rsidR="00C91BFE" w:rsidRPr="003B2883" w:rsidRDefault="00C91BFE" w:rsidP="00C91BFE">
      <w:pPr>
        <w:pStyle w:val="PL"/>
      </w:pPr>
      <w:r w:rsidRPr="003B2883">
        <w:t xml:space="preserve">  url: 'http://www.3gpp.org/ftp/Specs/archive/29_series/29.518/'</w:t>
      </w:r>
    </w:p>
    <w:bookmarkEnd w:id="496"/>
    <w:p w14:paraId="565E51E6" w14:textId="77777777" w:rsidR="00C91BFE" w:rsidRPr="003B2883" w:rsidRDefault="00C91BFE" w:rsidP="00C91BFE">
      <w:pPr>
        <w:pStyle w:val="PL"/>
        <w:rPr>
          <w:lang w:val="sv-SE"/>
        </w:rPr>
      </w:pPr>
      <w:r w:rsidRPr="003B2883">
        <w:rPr>
          <w:lang w:val="sv-SE"/>
        </w:rPr>
        <w:t>servers:</w:t>
      </w:r>
    </w:p>
    <w:p w14:paraId="7B78D671" w14:textId="1C599369"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{apiRoot}/namf-loc/v1</w:t>
      </w:r>
      <w:r w:rsidR="006F4D32" w:rsidRPr="003B2883">
        <w:rPr>
          <w:lang w:val="sv-SE"/>
        </w:rPr>
        <w:t>'</w:t>
      </w:r>
    </w:p>
    <w:p w14:paraId="65C7B0D9" w14:textId="77777777" w:rsidR="00C91BFE" w:rsidRPr="003B2883" w:rsidRDefault="00C91BFE" w:rsidP="00C91BFE">
      <w:pPr>
        <w:pStyle w:val="PL"/>
      </w:pPr>
      <w:r w:rsidRPr="003B2883">
        <w:rPr>
          <w:lang w:val="sv-SE"/>
        </w:rPr>
        <w:t xml:space="preserve">    </w:t>
      </w:r>
      <w:r w:rsidRPr="003B2883">
        <w:t>variables:</w:t>
      </w:r>
    </w:p>
    <w:p w14:paraId="38D86227" w14:textId="77777777" w:rsidR="00C91BFE" w:rsidRPr="003B2883" w:rsidRDefault="00C91BFE" w:rsidP="00C91BFE">
      <w:pPr>
        <w:pStyle w:val="PL"/>
      </w:pPr>
      <w:r w:rsidRPr="003B2883">
        <w:t xml:space="preserve">      apiRoot:</w:t>
      </w:r>
    </w:p>
    <w:p w14:paraId="603A4C88" w14:textId="3378EE39" w:rsidR="00C91BFE" w:rsidRPr="003B2883" w:rsidRDefault="00C91BFE" w:rsidP="00C91BFE">
      <w:pPr>
        <w:pStyle w:val="PL"/>
      </w:pPr>
      <w:r w:rsidRPr="003B2883">
        <w:t xml:space="preserve">        default: </w:t>
      </w:r>
      <w:r w:rsidR="00F36278" w:rsidRPr="003B2883">
        <w:t>https://example.com</w:t>
      </w:r>
    </w:p>
    <w:p w14:paraId="3796D97E" w14:textId="7942C949"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312299AE" w14:textId="77777777" w:rsidR="00C91BFE" w:rsidRPr="003B2883" w:rsidRDefault="00C91BFE" w:rsidP="00C91BFE">
      <w:pPr>
        <w:pStyle w:val="PL"/>
      </w:pPr>
      <w:r w:rsidRPr="003B2883">
        <w:t>paths:</w:t>
      </w:r>
    </w:p>
    <w:p w14:paraId="176E7910" w14:textId="4157DAB2" w:rsidR="00C91BFE" w:rsidRPr="003B2883" w:rsidRDefault="00C91BFE" w:rsidP="00C91BFE">
      <w:pPr>
        <w:pStyle w:val="PL"/>
      </w:pPr>
      <w:r w:rsidRPr="003B2883">
        <w:t xml:space="preserve">  /{ueContextId}/</w:t>
      </w:r>
      <w:r w:rsidR="00164214" w:rsidRPr="003B2883">
        <w:t>provide-pos-info</w:t>
      </w:r>
      <w:r w:rsidRPr="003B2883">
        <w:t>:</w:t>
      </w:r>
    </w:p>
    <w:p w14:paraId="04270DEB" w14:textId="77777777" w:rsidR="00C91BFE" w:rsidRPr="003B2883" w:rsidRDefault="00C91BFE" w:rsidP="00C91BFE">
      <w:pPr>
        <w:pStyle w:val="PL"/>
      </w:pPr>
      <w:r w:rsidRPr="003B2883">
        <w:t xml:space="preserve">    post:</w:t>
      </w:r>
    </w:p>
    <w:p w14:paraId="694D9F33" w14:textId="77777777" w:rsidR="00C91BFE" w:rsidRPr="003B2883" w:rsidRDefault="00C91BFE" w:rsidP="00C91BFE">
      <w:pPr>
        <w:pStyle w:val="PL"/>
      </w:pPr>
      <w:r w:rsidRPr="003B2883">
        <w:t xml:space="preserve">      summary: Namf_Location </w:t>
      </w:r>
      <w:r w:rsidR="00F42FA9" w:rsidRPr="003B2883">
        <w:t xml:space="preserve">ProvidePositioningInfo </w:t>
      </w:r>
      <w:r w:rsidRPr="003B2883">
        <w:t>service Operation</w:t>
      </w:r>
    </w:p>
    <w:p w14:paraId="61E15585" w14:textId="77777777" w:rsidR="00C91BFE" w:rsidRPr="003B2883" w:rsidRDefault="00C91BFE" w:rsidP="00C91BFE">
      <w:pPr>
        <w:pStyle w:val="PL"/>
      </w:pPr>
      <w:r w:rsidRPr="003B2883">
        <w:t xml:space="preserve">      tags:</w:t>
      </w:r>
    </w:p>
    <w:p w14:paraId="1C9AC209" w14:textId="77777777" w:rsidR="008D1FA2" w:rsidRPr="003B2883" w:rsidRDefault="008D1FA2" w:rsidP="008D1FA2">
      <w:pPr>
        <w:pStyle w:val="PL"/>
      </w:pPr>
      <w:r w:rsidRPr="003B2883">
        <w:t xml:space="preserve">        - </w:t>
      </w:r>
      <w:r w:rsidRPr="003B2883">
        <w:rPr>
          <w:iCs/>
          <w:lang w:eastAsia="zh-CN"/>
        </w:rPr>
        <w:t>Individual UE context (Document)</w:t>
      </w:r>
    </w:p>
    <w:p w14:paraId="7A4F38FA" w14:textId="77777777" w:rsidR="00C91BFE" w:rsidRPr="003B2883" w:rsidRDefault="00C91BFE" w:rsidP="00C91BFE">
      <w:pPr>
        <w:pStyle w:val="PL"/>
      </w:pPr>
      <w:r w:rsidRPr="003B2883">
        <w:t xml:space="preserve">      operationId: </w:t>
      </w:r>
      <w:r w:rsidR="00F42FA9" w:rsidRPr="003B2883">
        <w:t>ProvidePositioningInfo</w:t>
      </w:r>
    </w:p>
    <w:p w14:paraId="4C49CCC6" w14:textId="77777777" w:rsidR="00C91BFE" w:rsidRPr="003B2883" w:rsidRDefault="00C91BFE" w:rsidP="00C91BFE">
      <w:pPr>
        <w:pStyle w:val="PL"/>
      </w:pPr>
      <w:r w:rsidRPr="003B2883">
        <w:t xml:space="preserve">      parameters:</w:t>
      </w:r>
    </w:p>
    <w:p w14:paraId="4641AECE" w14:textId="77777777" w:rsidR="00C91BFE" w:rsidRPr="003B2883" w:rsidRDefault="00C91BFE" w:rsidP="00C91BFE">
      <w:pPr>
        <w:pStyle w:val="PL"/>
      </w:pPr>
      <w:r w:rsidRPr="003B2883">
        <w:lastRenderedPageBreak/>
        <w:t xml:space="preserve">        - name: ueContextId</w:t>
      </w:r>
    </w:p>
    <w:p w14:paraId="60DBFDBC" w14:textId="77777777" w:rsidR="00C91BFE" w:rsidRPr="003B2883" w:rsidRDefault="00C91BFE" w:rsidP="00C91BFE">
      <w:pPr>
        <w:pStyle w:val="PL"/>
      </w:pPr>
      <w:r w:rsidRPr="003B2883">
        <w:t xml:space="preserve">          in: path</w:t>
      </w:r>
    </w:p>
    <w:p w14:paraId="72A1FA86" w14:textId="77777777" w:rsidR="00C91BFE" w:rsidRPr="003B2883" w:rsidRDefault="00C91BFE" w:rsidP="00C91BFE">
      <w:pPr>
        <w:pStyle w:val="PL"/>
      </w:pPr>
      <w:r w:rsidRPr="003B2883">
        <w:t xml:space="preserve">          description: UE Context Identifier</w:t>
      </w:r>
    </w:p>
    <w:p w14:paraId="4B14CFBB" w14:textId="77777777" w:rsidR="00C91BFE" w:rsidRPr="003B2883" w:rsidRDefault="00C91BFE" w:rsidP="00C91BFE">
      <w:pPr>
        <w:pStyle w:val="PL"/>
      </w:pPr>
      <w:r w:rsidRPr="003B2883">
        <w:t xml:space="preserve">          required: true</w:t>
      </w:r>
    </w:p>
    <w:p w14:paraId="787205E2" w14:textId="77777777" w:rsidR="00C91BFE" w:rsidRPr="003B2883" w:rsidRDefault="00C91BFE" w:rsidP="00C91BFE">
      <w:pPr>
        <w:pStyle w:val="PL"/>
      </w:pPr>
      <w:r w:rsidRPr="003B2883">
        <w:t xml:space="preserve">          schema:</w:t>
      </w:r>
    </w:p>
    <w:p w14:paraId="49589DD8" w14:textId="77777777" w:rsidR="00C91BFE" w:rsidRPr="003B2883" w:rsidRDefault="00C91BFE" w:rsidP="00C91BFE">
      <w:pPr>
        <w:pStyle w:val="PL"/>
      </w:pPr>
      <w:r w:rsidRPr="003B2883">
        <w:t xml:space="preserve">            type: string</w:t>
      </w:r>
    </w:p>
    <w:p w14:paraId="67AC534A"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^(imsi-[0-9]{5,15}|nai-.+|imei-[0-9]{15}|imeisv-[0-9]{16}|.+)$'</w:t>
      </w:r>
    </w:p>
    <w:p w14:paraId="59042655" w14:textId="77777777" w:rsidR="00C91BFE" w:rsidRPr="003B2883" w:rsidRDefault="00C91BFE" w:rsidP="00C91BFE">
      <w:pPr>
        <w:pStyle w:val="PL"/>
      </w:pPr>
      <w:r w:rsidRPr="003B2883">
        <w:t xml:space="preserve">      requestBody:</w:t>
      </w:r>
    </w:p>
    <w:p w14:paraId="0F3F6CAA" w14:textId="77777777" w:rsidR="00C91BFE" w:rsidRPr="003B2883" w:rsidRDefault="00C91BFE" w:rsidP="00C91BFE">
      <w:pPr>
        <w:pStyle w:val="PL"/>
      </w:pPr>
      <w:r w:rsidRPr="003B2883">
        <w:t xml:space="preserve">        content:</w:t>
      </w:r>
    </w:p>
    <w:p w14:paraId="0F386ACF" w14:textId="77777777" w:rsidR="00C91BFE" w:rsidRPr="003B2883" w:rsidRDefault="00C91BFE" w:rsidP="00C91BFE">
      <w:pPr>
        <w:pStyle w:val="PL"/>
      </w:pPr>
      <w:r w:rsidRPr="003B2883">
        <w:t xml:space="preserve">          application/json:</w:t>
      </w:r>
    </w:p>
    <w:p w14:paraId="026651C2" w14:textId="77777777" w:rsidR="00C91BFE" w:rsidRPr="003B2883" w:rsidRDefault="00C91BFE" w:rsidP="00C91BFE">
      <w:pPr>
        <w:pStyle w:val="PL"/>
      </w:pPr>
      <w:r w:rsidRPr="003B2883">
        <w:t xml:space="preserve">            schema:</w:t>
      </w:r>
    </w:p>
    <w:p w14:paraId="2A5B28B0" w14:textId="77777777" w:rsidR="00C91BFE" w:rsidRPr="003B2883" w:rsidRDefault="00C91BFE" w:rsidP="00C91BFE">
      <w:pPr>
        <w:pStyle w:val="PL"/>
      </w:pPr>
      <w:r w:rsidRPr="003B2883">
        <w:t xml:space="preserve">              $ref: '#/components/schemas/</w:t>
      </w:r>
      <w:r w:rsidR="00F42FA9" w:rsidRPr="003B2883">
        <w:t>RequestPosInfo'</w:t>
      </w:r>
    </w:p>
    <w:p w14:paraId="0634BE09" w14:textId="77777777" w:rsidR="00C91BFE" w:rsidRPr="003B2883" w:rsidRDefault="00C91BFE" w:rsidP="00C91BFE">
      <w:pPr>
        <w:pStyle w:val="PL"/>
      </w:pPr>
      <w:r w:rsidRPr="003B2883">
        <w:t xml:space="preserve">        required: true</w:t>
      </w:r>
    </w:p>
    <w:p w14:paraId="306B1E6F" w14:textId="77777777" w:rsidR="00C91BFE" w:rsidRPr="003B2883" w:rsidRDefault="00C91BFE" w:rsidP="00C91BFE">
      <w:pPr>
        <w:pStyle w:val="PL"/>
      </w:pPr>
      <w:r w:rsidRPr="003B2883">
        <w:t xml:space="preserve">      responses:</w:t>
      </w:r>
    </w:p>
    <w:p w14:paraId="187B66E3" w14:textId="77777777" w:rsidR="00C91BFE" w:rsidRPr="003B2883" w:rsidRDefault="00C91BFE" w:rsidP="00C91BFE">
      <w:pPr>
        <w:pStyle w:val="PL"/>
      </w:pPr>
      <w:r w:rsidRPr="003B2883">
        <w:t xml:space="preserve">        '200':</w:t>
      </w:r>
    </w:p>
    <w:p w14:paraId="5126CEC8" w14:textId="77777777" w:rsidR="00C91BFE" w:rsidRPr="003B2883" w:rsidRDefault="00C91BFE" w:rsidP="00C91BFE">
      <w:pPr>
        <w:pStyle w:val="PL"/>
      </w:pPr>
      <w:r w:rsidRPr="003B2883">
        <w:t xml:space="preserve">          description: Expected response to a valid request</w:t>
      </w:r>
    </w:p>
    <w:p w14:paraId="58D7B0F6" w14:textId="77777777" w:rsidR="00C91BFE" w:rsidRPr="003B2883" w:rsidRDefault="00C91BFE" w:rsidP="00C91BFE">
      <w:pPr>
        <w:pStyle w:val="PL"/>
      </w:pPr>
      <w:r w:rsidRPr="003B2883">
        <w:t xml:space="preserve">          content:</w:t>
      </w:r>
    </w:p>
    <w:p w14:paraId="65ACB331" w14:textId="77777777" w:rsidR="00C91BFE" w:rsidRPr="003B2883" w:rsidRDefault="00C91BFE" w:rsidP="00C91BFE">
      <w:pPr>
        <w:pStyle w:val="PL"/>
      </w:pPr>
      <w:r w:rsidRPr="003B2883">
        <w:t xml:space="preserve">            application/json:</w:t>
      </w:r>
    </w:p>
    <w:p w14:paraId="2D63593C" w14:textId="77777777" w:rsidR="00C91BFE" w:rsidRPr="003B2883" w:rsidRDefault="00C91BFE" w:rsidP="00C91BFE">
      <w:pPr>
        <w:pStyle w:val="PL"/>
      </w:pPr>
      <w:r w:rsidRPr="003B2883">
        <w:t xml:space="preserve">              schema:</w:t>
      </w:r>
    </w:p>
    <w:p w14:paraId="576324FE" w14:textId="77777777" w:rsidR="00C91BFE" w:rsidRPr="003B2883" w:rsidRDefault="00C91BFE" w:rsidP="00C91BFE">
      <w:pPr>
        <w:pStyle w:val="PL"/>
      </w:pPr>
      <w:r w:rsidRPr="003B2883">
        <w:t xml:space="preserve">                $ref: '#/components/schemas/</w:t>
      </w:r>
      <w:r w:rsidR="00F42FA9" w:rsidRPr="003B2883">
        <w:t>ProvidePosInfo'</w:t>
      </w:r>
    </w:p>
    <w:p w14:paraId="118F0815" w14:textId="77777777" w:rsidR="00F42FA9" w:rsidRPr="003B2883" w:rsidRDefault="00F42FA9" w:rsidP="00F42FA9">
      <w:pPr>
        <w:pStyle w:val="PL"/>
        <w:rPr>
          <w:lang w:val="en-US"/>
        </w:rPr>
      </w:pPr>
      <w:r w:rsidRPr="003B2883">
        <w:rPr>
          <w:lang w:val="en-US"/>
        </w:rPr>
        <w:t xml:space="preserve">        '400':</w:t>
      </w:r>
    </w:p>
    <w:p w14:paraId="3735BF02" w14:textId="77777777" w:rsidR="00F42FA9" w:rsidRPr="003B2883" w:rsidRDefault="00F42FA9" w:rsidP="00F42FA9">
      <w:pPr>
        <w:pStyle w:val="PL"/>
        <w:rPr>
          <w:lang w:val="en-US"/>
        </w:rPr>
      </w:pPr>
      <w:r w:rsidRPr="003B2883">
        <w:rPr>
          <w:lang w:val="en-US"/>
        </w:rPr>
        <w:t xml:space="preserve">          $ref: 'TS29571_CommonData.yaml#/components/responses/400'</w:t>
      </w:r>
    </w:p>
    <w:p w14:paraId="23ED7E1B" w14:textId="77777777" w:rsidR="00F42FA9" w:rsidRPr="003B2883" w:rsidRDefault="00F42FA9" w:rsidP="00F42FA9">
      <w:pPr>
        <w:pStyle w:val="PL"/>
      </w:pPr>
      <w:r w:rsidRPr="003B2883">
        <w:t xml:space="preserve">        '403':</w:t>
      </w:r>
    </w:p>
    <w:p w14:paraId="690B8522" w14:textId="77777777" w:rsidR="00F42FA9" w:rsidRPr="003B2883" w:rsidRDefault="00F42FA9" w:rsidP="00F42FA9">
      <w:pPr>
        <w:pStyle w:val="PL"/>
      </w:pPr>
      <w:r w:rsidRPr="003B2883">
        <w:t xml:space="preserve">          $ref: 'TS29571_CommonData.yaml#/components/responses/403'</w:t>
      </w:r>
    </w:p>
    <w:p w14:paraId="79FF5372" w14:textId="77777777" w:rsidR="00F42FA9" w:rsidRPr="003B2883" w:rsidRDefault="00F42FA9" w:rsidP="00F42FA9">
      <w:pPr>
        <w:pStyle w:val="PL"/>
        <w:rPr>
          <w:lang w:val="en-US"/>
        </w:rPr>
      </w:pPr>
      <w:r w:rsidRPr="003B2883">
        <w:rPr>
          <w:lang w:val="en-US"/>
        </w:rPr>
        <w:t xml:space="preserve">        '411':</w:t>
      </w:r>
    </w:p>
    <w:p w14:paraId="53314468" w14:textId="77777777" w:rsidR="00F42FA9" w:rsidRPr="003B2883" w:rsidRDefault="00F42FA9" w:rsidP="00F42FA9">
      <w:pPr>
        <w:pStyle w:val="PL"/>
        <w:rPr>
          <w:lang w:val="en-US"/>
        </w:rPr>
      </w:pPr>
      <w:r w:rsidRPr="003B2883">
        <w:rPr>
          <w:lang w:val="en-US"/>
        </w:rPr>
        <w:t xml:space="preserve">          $ref: 'TS29571_CommonData.yaml#/components/responses/411'</w:t>
      </w:r>
    </w:p>
    <w:p w14:paraId="241A3DB3" w14:textId="77777777" w:rsidR="00F42FA9" w:rsidRPr="003B2883" w:rsidRDefault="00F42FA9" w:rsidP="00F42FA9">
      <w:pPr>
        <w:pStyle w:val="PL"/>
        <w:rPr>
          <w:lang w:val="en-US"/>
        </w:rPr>
      </w:pPr>
      <w:r w:rsidRPr="003B2883">
        <w:rPr>
          <w:lang w:val="en-US"/>
        </w:rPr>
        <w:t xml:space="preserve">        '413':</w:t>
      </w:r>
    </w:p>
    <w:p w14:paraId="1DBDAF6E" w14:textId="77777777" w:rsidR="00F42FA9" w:rsidRPr="003B2883" w:rsidRDefault="00F42FA9" w:rsidP="00F42FA9">
      <w:pPr>
        <w:pStyle w:val="PL"/>
        <w:rPr>
          <w:lang w:val="en-US"/>
        </w:rPr>
      </w:pPr>
      <w:r w:rsidRPr="003B2883">
        <w:rPr>
          <w:lang w:val="en-US"/>
        </w:rPr>
        <w:t xml:space="preserve">          $ref: 'TS29571_CommonData.yaml#/components/responses/413'</w:t>
      </w:r>
    </w:p>
    <w:p w14:paraId="10FFD9AB" w14:textId="77777777" w:rsidR="00F42FA9" w:rsidRPr="003B2883" w:rsidRDefault="00F42FA9" w:rsidP="00F42FA9">
      <w:pPr>
        <w:pStyle w:val="PL"/>
        <w:rPr>
          <w:lang w:val="en-US"/>
        </w:rPr>
      </w:pPr>
      <w:r w:rsidRPr="003B2883">
        <w:rPr>
          <w:lang w:val="en-US"/>
        </w:rPr>
        <w:t xml:space="preserve">        '415':</w:t>
      </w:r>
    </w:p>
    <w:p w14:paraId="424E2C45" w14:textId="77777777" w:rsidR="00F42FA9" w:rsidRPr="003B2883" w:rsidRDefault="00F42FA9" w:rsidP="00F42FA9">
      <w:pPr>
        <w:pStyle w:val="PL"/>
        <w:rPr>
          <w:lang w:val="en-US"/>
        </w:rPr>
      </w:pPr>
      <w:r w:rsidRPr="003B2883">
        <w:rPr>
          <w:lang w:val="en-US"/>
        </w:rPr>
        <w:t xml:space="preserve">          </w:t>
      </w:r>
      <w:r w:rsidRPr="003B2883">
        <w:t>$ref: 'TS29571_CommonData.yaml#/components/responses/415'</w:t>
      </w:r>
    </w:p>
    <w:p w14:paraId="4C0520EB" w14:textId="77777777" w:rsidR="00A85289" w:rsidRPr="003B2883" w:rsidRDefault="00A85289" w:rsidP="00A85289">
      <w:pPr>
        <w:pStyle w:val="PL"/>
      </w:pPr>
      <w:r w:rsidRPr="003B2883">
        <w:t xml:space="preserve">        '429':</w:t>
      </w:r>
    </w:p>
    <w:p w14:paraId="7BCCA6A4" w14:textId="77777777" w:rsidR="00A85289" w:rsidRPr="003B2883" w:rsidRDefault="00A85289" w:rsidP="00A85289">
      <w:pPr>
        <w:pStyle w:val="PL"/>
      </w:pPr>
      <w:r w:rsidRPr="003B2883">
        <w:t xml:space="preserve">          $ref: 'TS29571_CommonData.yaml#/components/responses/429'</w:t>
      </w:r>
    </w:p>
    <w:p w14:paraId="7521E885" w14:textId="77777777" w:rsidR="00C91BFE" w:rsidRPr="003B2883" w:rsidRDefault="00C91BFE" w:rsidP="00C91BFE">
      <w:pPr>
        <w:pStyle w:val="PL"/>
      </w:pPr>
      <w:r w:rsidRPr="003B2883">
        <w:t xml:space="preserve">        '500':</w:t>
      </w:r>
    </w:p>
    <w:p w14:paraId="30E23BC4" w14:textId="77777777" w:rsidR="00C91BFE" w:rsidRPr="003B2883" w:rsidRDefault="00C91BFE" w:rsidP="00C91BFE">
      <w:pPr>
        <w:pStyle w:val="PL"/>
      </w:pPr>
      <w:r w:rsidRPr="003B2883">
        <w:t xml:space="preserve">          $ref: 'TS29571_CommonData.yaml#/components/responses/500'</w:t>
      </w:r>
    </w:p>
    <w:p w14:paraId="721B9502" w14:textId="77777777" w:rsidR="00C91BFE" w:rsidRPr="003B2883" w:rsidRDefault="00C91BFE" w:rsidP="00C91BFE">
      <w:pPr>
        <w:pStyle w:val="PL"/>
      </w:pPr>
      <w:r w:rsidRPr="003B2883">
        <w:t xml:space="preserve">        '503':</w:t>
      </w:r>
    </w:p>
    <w:p w14:paraId="27306085" w14:textId="77777777" w:rsidR="00C91BFE" w:rsidRPr="003B2883" w:rsidRDefault="00C91BFE" w:rsidP="00C91BFE">
      <w:pPr>
        <w:pStyle w:val="PL"/>
      </w:pPr>
      <w:r w:rsidRPr="003B2883">
        <w:t xml:space="preserve">          $ref: 'TS29571_CommonData.yaml#/components/responses/503'</w:t>
      </w:r>
    </w:p>
    <w:p w14:paraId="05F38C49" w14:textId="77777777" w:rsidR="00C91BFE" w:rsidRPr="003B2883" w:rsidRDefault="00C91BFE" w:rsidP="00C91BFE">
      <w:pPr>
        <w:pStyle w:val="PL"/>
      </w:pPr>
      <w:r w:rsidRPr="003B2883">
        <w:t xml:space="preserve">        '504':</w:t>
      </w:r>
    </w:p>
    <w:p w14:paraId="6B59884F" w14:textId="77777777" w:rsidR="00C91BFE" w:rsidRPr="003B2883" w:rsidRDefault="00C91BFE" w:rsidP="00C91BFE">
      <w:pPr>
        <w:pStyle w:val="PL"/>
      </w:pPr>
      <w:r w:rsidRPr="003B2883">
        <w:t xml:space="preserve">          $ref: 'TS29571_CommonData.yaml#/components/responses/504'</w:t>
      </w:r>
    </w:p>
    <w:p w14:paraId="64CF3CF4" w14:textId="77777777" w:rsidR="00C91BFE" w:rsidRPr="003B2883" w:rsidRDefault="00C91BFE" w:rsidP="00C91BFE">
      <w:pPr>
        <w:pStyle w:val="PL"/>
      </w:pPr>
      <w:r w:rsidRPr="003B2883">
        <w:t xml:space="preserve">        default:</w:t>
      </w:r>
    </w:p>
    <w:p w14:paraId="7D623906" w14:textId="77777777" w:rsidR="00C91BFE" w:rsidRPr="003B2883" w:rsidRDefault="00C91BFE" w:rsidP="00C91BFE">
      <w:pPr>
        <w:pStyle w:val="PL"/>
      </w:pPr>
      <w:r w:rsidRPr="003B2883">
        <w:t xml:space="preserve">          description: Unexpected error</w:t>
      </w:r>
    </w:p>
    <w:p w14:paraId="3C3299F5" w14:textId="77777777" w:rsidR="00C91BFE" w:rsidRPr="003B2883" w:rsidRDefault="00C91BFE" w:rsidP="00C91BFE">
      <w:pPr>
        <w:pStyle w:val="PL"/>
      </w:pPr>
      <w:r w:rsidRPr="003B2883">
        <w:t xml:space="preserve">      callbacks:</w:t>
      </w:r>
    </w:p>
    <w:p w14:paraId="7C4932BA" w14:textId="77777777" w:rsidR="00C91BFE" w:rsidRPr="003B2883" w:rsidRDefault="00C91BFE" w:rsidP="00C91BFE">
      <w:pPr>
        <w:pStyle w:val="PL"/>
      </w:pPr>
      <w:r w:rsidRPr="003B2883">
        <w:t xml:space="preserve">        onUELocationNotification:</w:t>
      </w:r>
    </w:p>
    <w:p w14:paraId="1F2C0AE6" w14:textId="77777777" w:rsidR="00C91BFE" w:rsidRPr="003B2883" w:rsidRDefault="00C91BFE" w:rsidP="00C91BFE">
      <w:pPr>
        <w:pStyle w:val="PL"/>
      </w:pPr>
      <w:r w:rsidRPr="003B2883">
        <w:t xml:space="preserve">          </w:t>
      </w:r>
      <w:r w:rsidR="00A57556" w:rsidRPr="003B2883">
        <w:t>'</w:t>
      </w:r>
      <w:r w:rsidRPr="003B2883">
        <w:t>{$request.body#/locationNotificationUri}</w:t>
      </w:r>
      <w:r w:rsidR="00A57556" w:rsidRPr="003B2883">
        <w:t>'</w:t>
      </w:r>
      <w:r w:rsidRPr="003B2883">
        <w:t>:</w:t>
      </w:r>
    </w:p>
    <w:p w14:paraId="77AAE0CF" w14:textId="77777777" w:rsidR="00C91BFE" w:rsidRPr="003B2883" w:rsidRDefault="00C91BFE" w:rsidP="00C91BFE">
      <w:pPr>
        <w:pStyle w:val="PL"/>
      </w:pPr>
      <w:r w:rsidRPr="003B2883">
        <w:t xml:space="preserve">            post:</w:t>
      </w:r>
    </w:p>
    <w:p w14:paraId="717F5B6F" w14:textId="77777777" w:rsidR="00C91BFE" w:rsidRPr="003B2883" w:rsidRDefault="00C91BFE" w:rsidP="00C91BFE">
      <w:pPr>
        <w:pStyle w:val="PL"/>
      </w:pPr>
      <w:r w:rsidRPr="003B2883">
        <w:t xml:space="preserve">              requestBody:</w:t>
      </w:r>
    </w:p>
    <w:p w14:paraId="3DE3A371" w14:textId="77777777" w:rsidR="00C91BFE" w:rsidRPr="003B2883" w:rsidRDefault="00C91BFE" w:rsidP="00C91BFE">
      <w:pPr>
        <w:pStyle w:val="PL"/>
      </w:pPr>
      <w:r w:rsidRPr="003B2883">
        <w:t xml:space="preserve">                description: UE Location Event Notification</w:t>
      </w:r>
    </w:p>
    <w:p w14:paraId="6101F21A" w14:textId="77777777" w:rsidR="00C91BFE" w:rsidRPr="003B2883" w:rsidRDefault="00C91BFE" w:rsidP="00C91BFE">
      <w:pPr>
        <w:pStyle w:val="PL"/>
      </w:pPr>
      <w:r w:rsidRPr="003B2883">
        <w:t xml:space="preserve">                content:</w:t>
      </w:r>
    </w:p>
    <w:p w14:paraId="22B1B74C" w14:textId="77777777" w:rsidR="00C91BFE" w:rsidRPr="003B2883" w:rsidRDefault="00C91BFE" w:rsidP="00C91BFE">
      <w:pPr>
        <w:pStyle w:val="PL"/>
      </w:pPr>
      <w:r w:rsidRPr="003B2883">
        <w:t xml:space="preserve">                  application/json:</w:t>
      </w:r>
    </w:p>
    <w:p w14:paraId="16D1AF03" w14:textId="77777777" w:rsidR="00C91BFE" w:rsidRPr="003B2883" w:rsidRDefault="00C91BFE" w:rsidP="00C91BFE">
      <w:pPr>
        <w:pStyle w:val="PL"/>
      </w:pPr>
      <w:r w:rsidRPr="003B2883">
        <w:t xml:space="preserve">                    schema:</w:t>
      </w:r>
    </w:p>
    <w:p w14:paraId="0533B5C0" w14:textId="77777777" w:rsidR="00C91BFE" w:rsidRPr="003B2883" w:rsidRDefault="00C91BFE" w:rsidP="00C91BFE">
      <w:pPr>
        <w:pStyle w:val="PL"/>
      </w:pPr>
      <w:r w:rsidRPr="003B2883">
        <w:t xml:space="preserve">                      $ref: '#/components/schemas/</w:t>
      </w:r>
      <w:r w:rsidR="00F42FA9" w:rsidRPr="003B2883">
        <w:t>NotifiedPosInfo'</w:t>
      </w:r>
    </w:p>
    <w:p w14:paraId="2BD027F2" w14:textId="77777777" w:rsidR="00C91BFE" w:rsidRPr="003B2883" w:rsidRDefault="00C91BFE" w:rsidP="00C91BFE">
      <w:pPr>
        <w:pStyle w:val="PL"/>
      </w:pPr>
      <w:r w:rsidRPr="003B2883">
        <w:t xml:space="preserve">              responses:</w:t>
      </w:r>
    </w:p>
    <w:p w14:paraId="6B99344C" w14:textId="77777777" w:rsidR="00C91BFE" w:rsidRPr="003B2883" w:rsidRDefault="00C91BFE" w:rsidP="00C91BFE">
      <w:pPr>
        <w:pStyle w:val="PL"/>
      </w:pPr>
      <w:r w:rsidRPr="003B2883">
        <w:t xml:space="preserve">                '204':</w:t>
      </w:r>
    </w:p>
    <w:p w14:paraId="6F782917" w14:textId="77777777" w:rsidR="00C91BFE" w:rsidRPr="003B2883" w:rsidRDefault="00C91BFE" w:rsidP="00C91BFE">
      <w:pPr>
        <w:pStyle w:val="PL"/>
      </w:pPr>
      <w:r w:rsidRPr="003B2883">
        <w:t xml:space="preserve">                  description: Expected response to a successful callback processing</w:t>
      </w:r>
    </w:p>
    <w:p w14:paraId="6FCD3D55" w14:textId="77777777" w:rsidR="00F42FA9" w:rsidRPr="003B2883" w:rsidRDefault="00F42FA9" w:rsidP="00F42FA9">
      <w:pPr>
        <w:pStyle w:val="PL"/>
        <w:rPr>
          <w:lang w:val="en-US"/>
        </w:rPr>
      </w:pPr>
      <w:r w:rsidRPr="003B2883">
        <w:rPr>
          <w:lang w:val="en-US"/>
        </w:rPr>
        <w:t xml:space="preserve">                '400':</w:t>
      </w:r>
    </w:p>
    <w:p w14:paraId="2FB6C7F6" w14:textId="77777777" w:rsidR="00F42FA9" w:rsidRPr="003B2883" w:rsidRDefault="00F42FA9" w:rsidP="00F42FA9">
      <w:pPr>
        <w:pStyle w:val="PL"/>
        <w:rPr>
          <w:lang w:val="en-US"/>
        </w:rPr>
      </w:pPr>
      <w:r w:rsidRPr="003B2883">
        <w:rPr>
          <w:lang w:val="en-US"/>
        </w:rPr>
        <w:t xml:space="preserve">                  $ref: 'TS29571_CommonData.yaml#/components/responses/400'</w:t>
      </w:r>
    </w:p>
    <w:p w14:paraId="1221F95E" w14:textId="77777777" w:rsidR="00F42FA9" w:rsidRPr="003B2883" w:rsidRDefault="00F42FA9" w:rsidP="00F42FA9">
      <w:pPr>
        <w:pStyle w:val="PL"/>
      </w:pPr>
      <w:r w:rsidRPr="003B2883">
        <w:t xml:space="preserve">                '403':</w:t>
      </w:r>
    </w:p>
    <w:p w14:paraId="3C684C30" w14:textId="77777777" w:rsidR="00F42FA9" w:rsidRPr="003B2883" w:rsidRDefault="00F42FA9" w:rsidP="00F42FA9">
      <w:pPr>
        <w:pStyle w:val="PL"/>
      </w:pPr>
      <w:r w:rsidRPr="003B2883">
        <w:t xml:space="preserve">                  $ref: 'TS29571_CommonData.yaml#/components/responses/403'</w:t>
      </w:r>
    </w:p>
    <w:p w14:paraId="083F9A65" w14:textId="77777777" w:rsidR="00F42FA9" w:rsidRPr="003B2883" w:rsidRDefault="00F42FA9" w:rsidP="00F42FA9">
      <w:pPr>
        <w:pStyle w:val="PL"/>
        <w:rPr>
          <w:lang w:val="en-US"/>
        </w:rPr>
      </w:pPr>
      <w:r w:rsidRPr="003B2883">
        <w:t xml:space="preserve">        </w:t>
      </w:r>
      <w:r w:rsidRPr="003B2883">
        <w:rPr>
          <w:lang w:val="en-US"/>
        </w:rPr>
        <w:t xml:space="preserve">        '411':</w:t>
      </w:r>
    </w:p>
    <w:p w14:paraId="0B12B6B6"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67F8296C"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'413':</w:t>
      </w:r>
    </w:p>
    <w:p w14:paraId="365A151D" w14:textId="77777777" w:rsidR="00F42FA9" w:rsidRPr="003B2883" w:rsidRDefault="00F42FA9" w:rsidP="00F42FA9">
      <w:pPr>
        <w:pStyle w:val="PL"/>
        <w:rPr>
          <w:lang w:val="en-US"/>
        </w:rPr>
      </w:pPr>
      <w:r w:rsidRPr="003B2883">
        <w:t xml:space="preserve">        </w:t>
      </w:r>
      <w:r w:rsidRPr="003B2883">
        <w:rPr>
          <w:lang w:val="en-US"/>
        </w:rPr>
        <w:t xml:space="preserve">          $ref: 'TS29571_CommonData.yaml#/components/responses/413'</w:t>
      </w:r>
    </w:p>
    <w:p w14:paraId="38E8BD32" w14:textId="77777777" w:rsidR="00F42FA9" w:rsidRPr="003B2883" w:rsidRDefault="00F42FA9" w:rsidP="00F42FA9">
      <w:pPr>
        <w:pStyle w:val="PL"/>
        <w:rPr>
          <w:lang w:val="en-US"/>
        </w:rPr>
      </w:pPr>
      <w:r w:rsidRPr="003B2883">
        <w:t xml:space="preserve">        </w:t>
      </w:r>
      <w:r w:rsidRPr="003B2883">
        <w:rPr>
          <w:lang w:val="en-US"/>
        </w:rPr>
        <w:t xml:space="preserve">        '415':</w:t>
      </w:r>
    </w:p>
    <w:p w14:paraId="53AF01D4" w14:textId="77777777" w:rsidR="00F42FA9" w:rsidRPr="003B2883" w:rsidRDefault="00F42FA9" w:rsidP="00F42FA9">
      <w:pPr>
        <w:pStyle w:val="PL"/>
        <w:rPr>
          <w:lang w:val="en-US"/>
        </w:rPr>
      </w:pPr>
      <w:r w:rsidRPr="003B2883">
        <w:t xml:space="preserve">        </w:t>
      </w:r>
      <w:r w:rsidRPr="003B2883">
        <w:rPr>
          <w:lang w:val="en-US"/>
        </w:rPr>
        <w:t xml:space="preserve">          </w:t>
      </w:r>
      <w:r w:rsidRPr="003B2883">
        <w:t>$ref: 'TS29571_CommonData.yaml#/components/responses/415'</w:t>
      </w:r>
    </w:p>
    <w:p w14:paraId="7BE5F39C" w14:textId="77777777" w:rsidR="00A85289" w:rsidRPr="003B2883" w:rsidRDefault="00A85289" w:rsidP="00A85289">
      <w:pPr>
        <w:pStyle w:val="PL"/>
        <w:rPr>
          <w:lang w:val="en-US"/>
        </w:rPr>
      </w:pPr>
      <w:r w:rsidRPr="003B2883">
        <w:t xml:space="preserve">        </w:t>
      </w:r>
      <w:r w:rsidRPr="003B2883">
        <w:rPr>
          <w:lang w:val="en-US"/>
        </w:rPr>
        <w:t xml:space="preserve">        '429':</w:t>
      </w:r>
    </w:p>
    <w:p w14:paraId="3FBFA075"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357B7ADA" w14:textId="77777777" w:rsidR="00F42FA9" w:rsidRPr="003B2883" w:rsidRDefault="00F42FA9" w:rsidP="00F42FA9">
      <w:pPr>
        <w:pStyle w:val="PL"/>
      </w:pPr>
      <w:r w:rsidRPr="003B2883">
        <w:t xml:space="preserve">                '500':</w:t>
      </w:r>
    </w:p>
    <w:p w14:paraId="5D24C892" w14:textId="77777777" w:rsidR="00F42FA9" w:rsidRPr="003B2883" w:rsidRDefault="00F42FA9" w:rsidP="00F42FA9">
      <w:pPr>
        <w:pStyle w:val="PL"/>
      </w:pPr>
      <w:r w:rsidRPr="003B2883">
        <w:t xml:space="preserve">                  $ref: 'TS29571_CommonData.yaml#/components/responses/500'</w:t>
      </w:r>
    </w:p>
    <w:p w14:paraId="672F7EE6" w14:textId="77777777" w:rsidR="00F42FA9" w:rsidRPr="003B2883" w:rsidRDefault="00F42FA9" w:rsidP="00F42FA9">
      <w:pPr>
        <w:pStyle w:val="PL"/>
      </w:pPr>
      <w:r w:rsidRPr="003B2883">
        <w:t xml:space="preserve">                '503':</w:t>
      </w:r>
    </w:p>
    <w:p w14:paraId="2424330B" w14:textId="77777777" w:rsidR="00F42FA9" w:rsidRPr="003B2883" w:rsidRDefault="00F42FA9" w:rsidP="00F42FA9">
      <w:pPr>
        <w:pStyle w:val="PL"/>
      </w:pPr>
      <w:r w:rsidRPr="003B2883">
        <w:t xml:space="preserve">                  $ref: 'TS29571_CommonData.yaml#/components/responses/503'</w:t>
      </w:r>
    </w:p>
    <w:p w14:paraId="1BC6FFA5" w14:textId="779E80BD" w:rsidR="0085477C" w:rsidRPr="003B2883" w:rsidRDefault="0085477C" w:rsidP="0085477C">
      <w:pPr>
        <w:pStyle w:val="PL"/>
      </w:pPr>
      <w:r w:rsidRPr="003B2883">
        <w:t xml:space="preserve">  /{ueContextId}/</w:t>
      </w:r>
      <w:r w:rsidR="00164214" w:rsidRPr="003B2883">
        <w:t>provide-loc-info</w:t>
      </w:r>
      <w:r w:rsidRPr="003B2883">
        <w:t>:</w:t>
      </w:r>
    </w:p>
    <w:p w14:paraId="3C4A1DD4" w14:textId="77777777" w:rsidR="0085477C" w:rsidRPr="003B2883" w:rsidRDefault="0085477C" w:rsidP="0085477C">
      <w:pPr>
        <w:pStyle w:val="PL"/>
      </w:pPr>
      <w:r w:rsidRPr="003B2883">
        <w:t xml:space="preserve">    post:</w:t>
      </w:r>
    </w:p>
    <w:p w14:paraId="02673366" w14:textId="77777777" w:rsidR="0085477C" w:rsidRPr="003B2883" w:rsidRDefault="0085477C" w:rsidP="0085477C">
      <w:pPr>
        <w:pStyle w:val="PL"/>
      </w:pPr>
      <w:r w:rsidRPr="003B2883">
        <w:t xml:space="preserve">      summary: Namf_Location ProvideLocationInfo service Operation</w:t>
      </w:r>
    </w:p>
    <w:p w14:paraId="4C2B7A50" w14:textId="77777777" w:rsidR="0085477C" w:rsidRPr="003B2883" w:rsidRDefault="0085477C" w:rsidP="0085477C">
      <w:pPr>
        <w:pStyle w:val="PL"/>
      </w:pPr>
      <w:r w:rsidRPr="003B2883">
        <w:t xml:space="preserve">      tags:</w:t>
      </w:r>
    </w:p>
    <w:p w14:paraId="3B0039FD" w14:textId="77777777" w:rsidR="008D1FA2" w:rsidRPr="003B2883" w:rsidRDefault="008D1FA2" w:rsidP="008D1FA2">
      <w:pPr>
        <w:pStyle w:val="PL"/>
      </w:pPr>
      <w:r w:rsidRPr="003B2883">
        <w:t xml:space="preserve">        - </w:t>
      </w:r>
      <w:r w:rsidRPr="003B2883">
        <w:rPr>
          <w:iCs/>
          <w:lang w:eastAsia="zh-CN"/>
        </w:rPr>
        <w:t>Individual UE context (Document)</w:t>
      </w:r>
    </w:p>
    <w:p w14:paraId="08A8FC9E" w14:textId="77777777" w:rsidR="0085477C" w:rsidRPr="003B2883" w:rsidRDefault="0085477C" w:rsidP="0085477C">
      <w:pPr>
        <w:pStyle w:val="PL"/>
      </w:pPr>
      <w:r w:rsidRPr="003B2883">
        <w:t xml:space="preserve">      operationId: ProvideLocationInfo</w:t>
      </w:r>
    </w:p>
    <w:p w14:paraId="55EFEAC6" w14:textId="77777777" w:rsidR="0085477C" w:rsidRPr="003B2883" w:rsidRDefault="0085477C" w:rsidP="0085477C">
      <w:pPr>
        <w:pStyle w:val="PL"/>
      </w:pPr>
      <w:r w:rsidRPr="003B2883">
        <w:t xml:space="preserve">      parameters:</w:t>
      </w:r>
    </w:p>
    <w:p w14:paraId="700EA2AA" w14:textId="77777777" w:rsidR="0085477C" w:rsidRPr="003B2883" w:rsidRDefault="0085477C" w:rsidP="0085477C">
      <w:pPr>
        <w:pStyle w:val="PL"/>
      </w:pPr>
      <w:r w:rsidRPr="003B2883">
        <w:t xml:space="preserve">        - name: ueContextId</w:t>
      </w:r>
    </w:p>
    <w:p w14:paraId="7C8353CF" w14:textId="77777777" w:rsidR="0085477C" w:rsidRPr="003B2883" w:rsidRDefault="0085477C" w:rsidP="0085477C">
      <w:pPr>
        <w:pStyle w:val="PL"/>
      </w:pPr>
      <w:r w:rsidRPr="003B2883">
        <w:t xml:space="preserve">          in: path</w:t>
      </w:r>
    </w:p>
    <w:p w14:paraId="5533165F" w14:textId="77777777" w:rsidR="0085477C" w:rsidRPr="003B2883" w:rsidRDefault="0085477C" w:rsidP="0085477C">
      <w:pPr>
        <w:pStyle w:val="PL"/>
      </w:pPr>
      <w:r w:rsidRPr="003B2883">
        <w:lastRenderedPageBreak/>
        <w:t xml:space="preserve">          description: UE Context Identifier</w:t>
      </w:r>
    </w:p>
    <w:p w14:paraId="23EE2330" w14:textId="77777777" w:rsidR="0085477C" w:rsidRPr="003B2883" w:rsidRDefault="0085477C" w:rsidP="0085477C">
      <w:pPr>
        <w:pStyle w:val="PL"/>
      </w:pPr>
      <w:r w:rsidRPr="003B2883">
        <w:t xml:space="preserve">          required: true</w:t>
      </w:r>
    </w:p>
    <w:p w14:paraId="01C8B8C4" w14:textId="77777777" w:rsidR="0085477C" w:rsidRPr="003B2883" w:rsidRDefault="0085477C" w:rsidP="0085477C">
      <w:pPr>
        <w:pStyle w:val="PL"/>
      </w:pPr>
      <w:r w:rsidRPr="003B2883">
        <w:t xml:space="preserve">          schema:</w:t>
      </w:r>
    </w:p>
    <w:p w14:paraId="0C64DFE5" w14:textId="77777777" w:rsidR="0085477C" w:rsidRPr="003B2883" w:rsidRDefault="0085477C" w:rsidP="0085477C">
      <w:pPr>
        <w:pStyle w:val="PL"/>
      </w:pPr>
      <w:r w:rsidRPr="003B2883">
        <w:t xml:space="preserve">            type: string</w:t>
      </w:r>
    </w:p>
    <w:p w14:paraId="14EDF983" w14:textId="77777777" w:rsidR="00064BEF" w:rsidRPr="003B2883" w:rsidRDefault="00064BEF" w:rsidP="00064BEF">
      <w:pPr>
        <w:pStyle w:val="PL"/>
      </w:pPr>
      <w:r w:rsidRPr="003B2883">
        <w:t xml:space="preserve">            pattern</w:t>
      </w:r>
      <w:r w:rsidRPr="003B2883">
        <w:rPr>
          <w:lang w:val="en-US"/>
        </w:rPr>
        <w:t>: '</w:t>
      </w:r>
      <w:r w:rsidRPr="003B2883">
        <w:t>^(imsi-[0-9]{5,15}|nai-.+|imei-[0-9]{15}|imeisv-[0-9]{16}|.+)$'</w:t>
      </w:r>
    </w:p>
    <w:p w14:paraId="0889CC3C" w14:textId="77777777" w:rsidR="0085477C" w:rsidRPr="003B2883" w:rsidRDefault="0085477C" w:rsidP="0085477C">
      <w:pPr>
        <w:pStyle w:val="PL"/>
      </w:pPr>
      <w:r w:rsidRPr="003B2883">
        <w:t xml:space="preserve">      requestBody:</w:t>
      </w:r>
    </w:p>
    <w:p w14:paraId="296CC020" w14:textId="77777777" w:rsidR="0085477C" w:rsidRPr="003B2883" w:rsidRDefault="0085477C" w:rsidP="0085477C">
      <w:pPr>
        <w:pStyle w:val="PL"/>
      </w:pPr>
      <w:r w:rsidRPr="003B2883">
        <w:t xml:space="preserve">        content:</w:t>
      </w:r>
    </w:p>
    <w:p w14:paraId="4C134ECC" w14:textId="77777777" w:rsidR="0085477C" w:rsidRPr="003B2883" w:rsidRDefault="0085477C" w:rsidP="0085477C">
      <w:pPr>
        <w:pStyle w:val="PL"/>
      </w:pPr>
      <w:r w:rsidRPr="003B2883">
        <w:t xml:space="preserve">          application/json:</w:t>
      </w:r>
    </w:p>
    <w:p w14:paraId="1BC2CF07" w14:textId="77777777" w:rsidR="0085477C" w:rsidRPr="003B2883" w:rsidRDefault="0085477C" w:rsidP="0085477C">
      <w:pPr>
        <w:pStyle w:val="PL"/>
      </w:pPr>
      <w:r w:rsidRPr="003B2883">
        <w:t xml:space="preserve">            schema:</w:t>
      </w:r>
    </w:p>
    <w:p w14:paraId="1B8CF259" w14:textId="77777777" w:rsidR="0085477C" w:rsidRPr="003B2883" w:rsidRDefault="0085477C" w:rsidP="0085477C">
      <w:pPr>
        <w:pStyle w:val="PL"/>
      </w:pPr>
      <w:r w:rsidRPr="003B2883">
        <w:t xml:space="preserve">              $ref: '#/components/schemas/RequestLocInfo'</w:t>
      </w:r>
    </w:p>
    <w:p w14:paraId="0939F9A8" w14:textId="77777777" w:rsidR="0085477C" w:rsidRPr="003B2883" w:rsidRDefault="0085477C" w:rsidP="0085477C">
      <w:pPr>
        <w:pStyle w:val="PL"/>
      </w:pPr>
      <w:r w:rsidRPr="003B2883">
        <w:t xml:space="preserve">        required: true</w:t>
      </w:r>
    </w:p>
    <w:p w14:paraId="102B53C9" w14:textId="77777777" w:rsidR="0085477C" w:rsidRPr="003B2883" w:rsidRDefault="0085477C" w:rsidP="0085477C">
      <w:pPr>
        <w:pStyle w:val="PL"/>
      </w:pPr>
      <w:r w:rsidRPr="003B2883">
        <w:t xml:space="preserve">      responses:</w:t>
      </w:r>
    </w:p>
    <w:p w14:paraId="693A10DF" w14:textId="77777777" w:rsidR="0085477C" w:rsidRPr="003B2883" w:rsidRDefault="0085477C" w:rsidP="0085477C">
      <w:pPr>
        <w:pStyle w:val="PL"/>
      </w:pPr>
      <w:r w:rsidRPr="003B2883">
        <w:t xml:space="preserve">        '200':</w:t>
      </w:r>
    </w:p>
    <w:p w14:paraId="73A62675" w14:textId="77777777" w:rsidR="0085477C" w:rsidRPr="003B2883" w:rsidRDefault="0085477C" w:rsidP="0085477C">
      <w:pPr>
        <w:pStyle w:val="PL"/>
      </w:pPr>
      <w:r w:rsidRPr="003B2883">
        <w:t xml:space="preserve">          description: Expected response to a valid request</w:t>
      </w:r>
    </w:p>
    <w:p w14:paraId="481E427A" w14:textId="77777777" w:rsidR="0085477C" w:rsidRPr="003B2883" w:rsidRDefault="0085477C" w:rsidP="0085477C">
      <w:pPr>
        <w:pStyle w:val="PL"/>
      </w:pPr>
      <w:r w:rsidRPr="003B2883">
        <w:t xml:space="preserve">          content:</w:t>
      </w:r>
    </w:p>
    <w:p w14:paraId="4BE9126B" w14:textId="77777777" w:rsidR="0085477C" w:rsidRPr="003B2883" w:rsidRDefault="0085477C" w:rsidP="0085477C">
      <w:pPr>
        <w:pStyle w:val="PL"/>
      </w:pPr>
      <w:r w:rsidRPr="003B2883">
        <w:t xml:space="preserve">            application/json:</w:t>
      </w:r>
    </w:p>
    <w:p w14:paraId="47747361" w14:textId="77777777" w:rsidR="0085477C" w:rsidRPr="003B2883" w:rsidRDefault="0085477C" w:rsidP="0085477C">
      <w:pPr>
        <w:pStyle w:val="PL"/>
      </w:pPr>
      <w:r w:rsidRPr="003B2883">
        <w:t xml:space="preserve">              schema:</w:t>
      </w:r>
    </w:p>
    <w:p w14:paraId="597B2847" w14:textId="77777777" w:rsidR="0085477C" w:rsidRPr="003B2883" w:rsidRDefault="0085477C" w:rsidP="0085477C">
      <w:pPr>
        <w:pStyle w:val="PL"/>
      </w:pPr>
      <w:r w:rsidRPr="003B2883">
        <w:t xml:space="preserve">                $ref: '#/components/schemas/ProvideLocInfo'</w:t>
      </w:r>
    </w:p>
    <w:p w14:paraId="64C5160A" w14:textId="77777777" w:rsidR="0085477C" w:rsidRPr="003B2883" w:rsidRDefault="0085477C" w:rsidP="0085477C">
      <w:pPr>
        <w:pStyle w:val="PL"/>
        <w:rPr>
          <w:lang w:val="en-US"/>
        </w:rPr>
      </w:pPr>
      <w:bookmarkStart w:id="497" w:name="_Hlk519085177"/>
      <w:r w:rsidRPr="003B2883">
        <w:rPr>
          <w:lang w:val="en-US"/>
        </w:rPr>
        <w:t xml:space="preserve">        '400':</w:t>
      </w:r>
    </w:p>
    <w:p w14:paraId="77EB6D33" w14:textId="77777777" w:rsidR="0085477C" w:rsidRPr="003B2883" w:rsidRDefault="0085477C" w:rsidP="0085477C">
      <w:pPr>
        <w:pStyle w:val="PL"/>
        <w:rPr>
          <w:lang w:val="en-US"/>
        </w:rPr>
      </w:pPr>
      <w:r w:rsidRPr="003B2883">
        <w:rPr>
          <w:lang w:val="en-US"/>
        </w:rPr>
        <w:t xml:space="preserve">          $ref: 'TS29571_CommonData.yaml#/components/responses/400'</w:t>
      </w:r>
    </w:p>
    <w:p w14:paraId="1DC92920" w14:textId="77777777" w:rsidR="0085477C" w:rsidRPr="003B2883" w:rsidRDefault="0085477C" w:rsidP="0085477C">
      <w:pPr>
        <w:pStyle w:val="PL"/>
      </w:pPr>
      <w:r w:rsidRPr="003B2883">
        <w:t xml:space="preserve">        '403':</w:t>
      </w:r>
    </w:p>
    <w:p w14:paraId="493B842B" w14:textId="77777777" w:rsidR="0085477C" w:rsidRPr="003B2883" w:rsidRDefault="0085477C" w:rsidP="0085477C">
      <w:pPr>
        <w:pStyle w:val="PL"/>
      </w:pPr>
      <w:r w:rsidRPr="003B2883">
        <w:t xml:space="preserve">          $ref: 'TS29571_CommonData.yaml#/components/responses/403'</w:t>
      </w:r>
    </w:p>
    <w:p w14:paraId="0B4A53C5" w14:textId="77777777" w:rsidR="0085477C" w:rsidRPr="003B2883" w:rsidRDefault="0085477C" w:rsidP="0085477C">
      <w:pPr>
        <w:pStyle w:val="PL"/>
        <w:rPr>
          <w:lang w:val="en-US"/>
        </w:rPr>
      </w:pPr>
      <w:r w:rsidRPr="003B2883">
        <w:rPr>
          <w:lang w:val="en-US"/>
        </w:rPr>
        <w:t xml:space="preserve">        '404':</w:t>
      </w:r>
    </w:p>
    <w:p w14:paraId="3D7C607E" w14:textId="77777777" w:rsidR="0085477C" w:rsidRPr="003B2883" w:rsidRDefault="0085477C" w:rsidP="0085477C">
      <w:pPr>
        <w:pStyle w:val="PL"/>
        <w:rPr>
          <w:lang w:val="en-US"/>
        </w:rPr>
      </w:pPr>
      <w:r w:rsidRPr="003B2883">
        <w:rPr>
          <w:lang w:val="en-US"/>
        </w:rPr>
        <w:t xml:space="preserve">          $ref: 'TS29571_CommonData.yaml#/components/responses/404'</w:t>
      </w:r>
    </w:p>
    <w:p w14:paraId="678E96E4" w14:textId="77777777" w:rsidR="0085477C" w:rsidRPr="003B2883" w:rsidRDefault="0085477C" w:rsidP="0085477C">
      <w:pPr>
        <w:pStyle w:val="PL"/>
        <w:rPr>
          <w:lang w:val="en-US"/>
        </w:rPr>
      </w:pPr>
      <w:r w:rsidRPr="003B2883">
        <w:rPr>
          <w:lang w:val="en-US"/>
        </w:rPr>
        <w:t xml:space="preserve">        '411':</w:t>
      </w:r>
    </w:p>
    <w:p w14:paraId="643F8FDA" w14:textId="77777777" w:rsidR="0085477C" w:rsidRPr="003B2883" w:rsidRDefault="0085477C" w:rsidP="0085477C">
      <w:pPr>
        <w:pStyle w:val="PL"/>
        <w:rPr>
          <w:lang w:val="en-US"/>
        </w:rPr>
      </w:pPr>
      <w:r w:rsidRPr="003B2883">
        <w:rPr>
          <w:lang w:val="en-US"/>
        </w:rPr>
        <w:t xml:space="preserve">          $ref: 'TS29571_CommonData.yaml#/components/responses/411'</w:t>
      </w:r>
    </w:p>
    <w:p w14:paraId="757E9507" w14:textId="77777777" w:rsidR="0085477C" w:rsidRPr="003B2883" w:rsidRDefault="0085477C" w:rsidP="0085477C">
      <w:pPr>
        <w:pStyle w:val="PL"/>
        <w:rPr>
          <w:lang w:val="en-US"/>
        </w:rPr>
      </w:pPr>
      <w:r w:rsidRPr="003B2883">
        <w:rPr>
          <w:lang w:val="en-US"/>
        </w:rPr>
        <w:t xml:space="preserve">        '413':</w:t>
      </w:r>
    </w:p>
    <w:p w14:paraId="142830E5" w14:textId="77777777" w:rsidR="0085477C" w:rsidRPr="003B2883" w:rsidRDefault="0085477C" w:rsidP="0085477C">
      <w:pPr>
        <w:pStyle w:val="PL"/>
        <w:rPr>
          <w:lang w:val="en-US"/>
        </w:rPr>
      </w:pPr>
      <w:r w:rsidRPr="003B2883">
        <w:rPr>
          <w:lang w:val="en-US"/>
        </w:rPr>
        <w:t xml:space="preserve">          $ref: 'TS29571_CommonData.yaml#/components/responses/413'</w:t>
      </w:r>
    </w:p>
    <w:p w14:paraId="64E884B3" w14:textId="77777777" w:rsidR="0085477C" w:rsidRPr="003B2883" w:rsidRDefault="0085477C" w:rsidP="0085477C">
      <w:pPr>
        <w:pStyle w:val="PL"/>
        <w:rPr>
          <w:lang w:val="en-US"/>
        </w:rPr>
      </w:pPr>
      <w:r w:rsidRPr="003B2883">
        <w:rPr>
          <w:lang w:val="en-US"/>
        </w:rPr>
        <w:t xml:space="preserve">        '415':</w:t>
      </w:r>
    </w:p>
    <w:p w14:paraId="4737BA1E" w14:textId="77777777" w:rsidR="0085477C" w:rsidRPr="003B2883" w:rsidRDefault="0085477C" w:rsidP="0085477C">
      <w:pPr>
        <w:pStyle w:val="PL"/>
        <w:rPr>
          <w:lang w:val="en-US"/>
        </w:rPr>
      </w:pPr>
      <w:r w:rsidRPr="003B2883">
        <w:rPr>
          <w:lang w:val="en-US"/>
        </w:rPr>
        <w:t xml:space="preserve">          </w:t>
      </w:r>
      <w:r w:rsidRPr="003B2883">
        <w:t>$ref: 'TS29571_CommonData.yaml#/components/responses/415'</w:t>
      </w:r>
    </w:p>
    <w:p w14:paraId="3FEBEABD" w14:textId="77777777" w:rsidR="00A85289" w:rsidRPr="003B2883" w:rsidRDefault="00A85289" w:rsidP="00A85289">
      <w:pPr>
        <w:pStyle w:val="PL"/>
      </w:pPr>
      <w:r w:rsidRPr="003B2883">
        <w:t xml:space="preserve">        '429':</w:t>
      </w:r>
    </w:p>
    <w:p w14:paraId="58992655" w14:textId="77777777" w:rsidR="00A85289" w:rsidRPr="003B2883" w:rsidRDefault="00A85289" w:rsidP="00A85289">
      <w:pPr>
        <w:pStyle w:val="PL"/>
      </w:pPr>
      <w:r w:rsidRPr="003B2883">
        <w:t xml:space="preserve">          $ref: 'TS29571_CommonData.yaml#/components/responses/429'</w:t>
      </w:r>
    </w:p>
    <w:p w14:paraId="06606446" w14:textId="77777777" w:rsidR="0085477C" w:rsidRPr="003B2883" w:rsidRDefault="0085477C" w:rsidP="0085477C">
      <w:pPr>
        <w:pStyle w:val="PL"/>
      </w:pPr>
      <w:r w:rsidRPr="003B2883">
        <w:t xml:space="preserve">        '500':</w:t>
      </w:r>
    </w:p>
    <w:p w14:paraId="3AF3794B" w14:textId="77777777" w:rsidR="0085477C" w:rsidRPr="003B2883" w:rsidRDefault="0085477C" w:rsidP="0085477C">
      <w:pPr>
        <w:pStyle w:val="PL"/>
      </w:pPr>
      <w:r w:rsidRPr="003B2883">
        <w:t xml:space="preserve">          $ref: 'TS29571_CommonData.yaml#/components/responses/500'</w:t>
      </w:r>
    </w:p>
    <w:p w14:paraId="2980FE00" w14:textId="77777777" w:rsidR="0085477C" w:rsidRPr="003B2883" w:rsidRDefault="0085477C" w:rsidP="0085477C">
      <w:pPr>
        <w:pStyle w:val="PL"/>
      </w:pPr>
      <w:r w:rsidRPr="003B2883">
        <w:t xml:space="preserve">        '503':</w:t>
      </w:r>
    </w:p>
    <w:p w14:paraId="549D11FA" w14:textId="77777777" w:rsidR="0085477C" w:rsidRPr="003B2883" w:rsidRDefault="0085477C" w:rsidP="0085477C">
      <w:pPr>
        <w:pStyle w:val="PL"/>
      </w:pPr>
      <w:r w:rsidRPr="003B2883">
        <w:t xml:space="preserve">          $ref: 'TS29571_CommonData.yaml#/components/responses/503'</w:t>
      </w:r>
    </w:p>
    <w:bookmarkEnd w:id="497"/>
    <w:p w14:paraId="28C784B4" w14:textId="77777777" w:rsidR="0085477C" w:rsidRPr="003B2883" w:rsidRDefault="0085477C" w:rsidP="0085477C">
      <w:pPr>
        <w:pStyle w:val="PL"/>
      </w:pPr>
      <w:r w:rsidRPr="003B2883">
        <w:t xml:space="preserve">        default:</w:t>
      </w:r>
    </w:p>
    <w:p w14:paraId="093AC1EA" w14:textId="77777777" w:rsidR="0085477C" w:rsidRPr="003B2883" w:rsidRDefault="0085477C" w:rsidP="0085477C">
      <w:pPr>
        <w:pStyle w:val="PL"/>
      </w:pPr>
      <w:r w:rsidRPr="003B2883">
        <w:t xml:space="preserve">          description: Unexpected error</w:t>
      </w:r>
    </w:p>
    <w:p w14:paraId="2E2DDD4A" w14:textId="77777777" w:rsidR="00C91BFE" w:rsidRPr="003B2883" w:rsidRDefault="00C91BFE" w:rsidP="00C91BFE">
      <w:pPr>
        <w:pStyle w:val="PL"/>
      </w:pPr>
      <w:r w:rsidRPr="003B2883">
        <w:t>components:</w:t>
      </w:r>
    </w:p>
    <w:p w14:paraId="308F2AF6" w14:textId="77777777" w:rsidR="00C91BFE" w:rsidRPr="003B2883" w:rsidRDefault="00C91BFE" w:rsidP="00C91BFE">
      <w:pPr>
        <w:pStyle w:val="PL"/>
      </w:pPr>
      <w:r w:rsidRPr="003B2883">
        <w:t xml:space="preserve">  securitySchemes:</w:t>
      </w:r>
    </w:p>
    <w:p w14:paraId="7F6FF95A" w14:textId="77777777" w:rsidR="00C91BFE" w:rsidRPr="003B2883" w:rsidRDefault="00C91BFE" w:rsidP="00C91BFE">
      <w:pPr>
        <w:pStyle w:val="PL"/>
      </w:pPr>
      <w:r w:rsidRPr="003B2883">
        <w:t xml:space="preserve">    oAuth2ClientCredentials:</w:t>
      </w:r>
    </w:p>
    <w:p w14:paraId="05BDF7AC" w14:textId="77777777" w:rsidR="00C91BFE" w:rsidRPr="003B2883" w:rsidRDefault="00C91BFE" w:rsidP="00C91BFE">
      <w:pPr>
        <w:pStyle w:val="PL"/>
      </w:pPr>
      <w:r w:rsidRPr="003B2883">
        <w:t xml:space="preserve">      type: oauth2</w:t>
      </w:r>
    </w:p>
    <w:p w14:paraId="63D32C44" w14:textId="5F357DEF" w:rsidR="00C91BFE" w:rsidRPr="003B2883" w:rsidRDefault="00C91BFE" w:rsidP="00C91BFE">
      <w:pPr>
        <w:pStyle w:val="PL"/>
      </w:pPr>
      <w:r w:rsidRPr="003B2883">
        <w:t xml:space="preserve">      flows:</w:t>
      </w:r>
    </w:p>
    <w:p w14:paraId="3756220B" w14:textId="222D28F2" w:rsidR="00C91BFE" w:rsidRPr="003B2883" w:rsidRDefault="00C91BFE" w:rsidP="00C91BFE">
      <w:pPr>
        <w:pStyle w:val="PL"/>
      </w:pPr>
      <w:r w:rsidRPr="003B2883">
        <w:t xml:space="preserve">        clientCredentials:</w:t>
      </w:r>
    </w:p>
    <w:p w14:paraId="7E64C4B4" w14:textId="77777777" w:rsidR="00C91BFE" w:rsidRPr="003B2883" w:rsidRDefault="00C91BFE" w:rsidP="00C91BFE">
      <w:pPr>
        <w:pStyle w:val="PL"/>
      </w:pPr>
      <w:r w:rsidRPr="003B2883">
        <w:t xml:space="preserve">          tokenUrl: '{nrfApiRoot}/oauth2/token'</w:t>
      </w:r>
    </w:p>
    <w:p w14:paraId="7ADB1CE1" w14:textId="49637258" w:rsidR="00C91BFE" w:rsidRPr="003B2883" w:rsidRDefault="00C91BFE" w:rsidP="00C91BFE">
      <w:pPr>
        <w:pStyle w:val="PL"/>
      </w:pPr>
      <w:r w:rsidRPr="003B2883">
        <w:t xml:space="preserve">          scopes:</w:t>
      </w:r>
    </w:p>
    <w:p w14:paraId="42EFEEBB" w14:textId="77777777" w:rsidR="00C60831" w:rsidRPr="003B2883" w:rsidRDefault="00C60831" w:rsidP="00C60831">
      <w:pPr>
        <w:pStyle w:val="PL"/>
        <w:rPr>
          <w:lang w:val="en-US"/>
        </w:rPr>
      </w:pPr>
      <w:r w:rsidRPr="003B2883">
        <w:rPr>
          <w:lang w:val="en-US"/>
        </w:rPr>
        <w:t xml:space="preserve">            namf-loc: Access to the </w:t>
      </w:r>
      <w:r w:rsidRPr="003B2883">
        <w:t xml:space="preserve">Namf_Location </w:t>
      </w:r>
      <w:r w:rsidRPr="003B2883">
        <w:rPr>
          <w:lang w:val="en-US"/>
        </w:rPr>
        <w:t>API</w:t>
      </w:r>
    </w:p>
    <w:p w14:paraId="09A653AE" w14:textId="77777777" w:rsidR="00C91BFE" w:rsidRPr="003B2883" w:rsidRDefault="00C91BFE" w:rsidP="00C91BFE">
      <w:pPr>
        <w:pStyle w:val="PL"/>
      </w:pPr>
      <w:r w:rsidRPr="003B2883">
        <w:t xml:space="preserve">  schemas:</w:t>
      </w:r>
    </w:p>
    <w:p w14:paraId="4CE4E239" w14:textId="77777777" w:rsidR="00C91BFE" w:rsidRPr="003B2883" w:rsidRDefault="00C91BFE" w:rsidP="00C91BFE">
      <w:pPr>
        <w:pStyle w:val="PL"/>
      </w:pPr>
      <w:r w:rsidRPr="003B2883">
        <w:t xml:space="preserve">    </w:t>
      </w:r>
      <w:r w:rsidR="00F42FA9" w:rsidRPr="003B2883">
        <w:t>RequestPosInfo</w:t>
      </w:r>
      <w:r w:rsidRPr="003B2883">
        <w:t>:</w:t>
      </w:r>
    </w:p>
    <w:p w14:paraId="03C77E66" w14:textId="77777777" w:rsidR="00C91BFE" w:rsidRPr="003B2883" w:rsidRDefault="00C91BFE" w:rsidP="00C91BFE">
      <w:pPr>
        <w:pStyle w:val="PL"/>
      </w:pPr>
      <w:r w:rsidRPr="003B2883">
        <w:t xml:space="preserve">      type: object</w:t>
      </w:r>
    </w:p>
    <w:p w14:paraId="1748D2CB" w14:textId="77777777" w:rsidR="00C91BFE" w:rsidRPr="003B2883" w:rsidRDefault="00C91BFE" w:rsidP="00C91BFE">
      <w:pPr>
        <w:pStyle w:val="PL"/>
      </w:pPr>
      <w:r w:rsidRPr="003B2883">
        <w:t xml:space="preserve">      properties:</w:t>
      </w:r>
    </w:p>
    <w:p w14:paraId="5FCB7103" w14:textId="77777777" w:rsidR="00C91BFE" w:rsidRPr="003B2883" w:rsidRDefault="00C91BFE" w:rsidP="00C91BFE">
      <w:pPr>
        <w:pStyle w:val="PL"/>
      </w:pPr>
      <w:r w:rsidRPr="003B2883">
        <w:t xml:space="preserve">        lcsClientType:</w:t>
      </w:r>
    </w:p>
    <w:p w14:paraId="1ABB73EE" w14:textId="77777777" w:rsidR="00C91BFE" w:rsidRPr="003B2883" w:rsidRDefault="00C91BFE" w:rsidP="00C91BFE">
      <w:pPr>
        <w:pStyle w:val="PL"/>
      </w:pPr>
      <w:r w:rsidRPr="003B2883">
        <w:t xml:space="preserve">          $ref: 'TS29572_Nlmf_Location.yaml#/components/schemas/ExternalClientType'</w:t>
      </w:r>
    </w:p>
    <w:p w14:paraId="245B4442" w14:textId="77777777" w:rsidR="00C91BFE" w:rsidRPr="003B2883" w:rsidRDefault="00C91BFE" w:rsidP="00C91BFE">
      <w:pPr>
        <w:pStyle w:val="PL"/>
      </w:pPr>
      <w:r w:rsidRPr="003B2883">
        <w:t xml:space="preserve">        lcsLocation:</w:t>
      </w:r>
    </w:p>
    <w:p w14:paraId="5C5666CD" w14:textId="77777777" w:rsidR="00C91BFE" w:rsidRPr="003B2883" w:rsidRDefault="00C91BFE" w:rsidP="00C91BFE">
      <w:pPr>
        <w:pStyle w:val="PL"/>
      </w:pPr>
      <w:r w:rsidRPr="003B2883">
        <w:t xml:space="preserve">          $ref: '#/components/schemas/LocationType'</w:t>
      </w:r>
    </w:p>
    <w:p w14:paraId="79B2A39B" w14:textId="77777777" w:rsidR="00C91BFE" w:rsidRPr="003B2883" w:rsidRDefault="00C91BFE" w:rsidP="00C91BFE">
      <w:pPr>
        <w:pStyle w:val="PL"/>
      </w:pPr>
      <w:r w:rsidRPr="003B2883">
        <w:t xml:space="preserve">        supi:</w:t>
      </w:r>
    </w:p>
    <w:p w14:paraId="553B690B" w14:textId="77777777" w:rsidR="00C91BFE" w:rsidRPr="003B2883" w:rsidRDefault="00C91BFE" w:rsidP="00C91BFE">
      <w:pPr>
        <w:pStyle w:val="PL"/>
      </w:pPr>
      <w:r w:rsidRPr="003B2883">
        <w:t xml:space="preserve">          $ref: 'TS29571_CommonData.yaml#/components/schemas/Supi'</w:t>
      </w:r>
    </w:p>
    <w:p w14:paraId="6339AF06" w14:textId="77777777" w:rsidR="00C91BFE" w:rsidRPr="003B2883" w:rsidRDefault="00C91BFE" w:rsidP="00C91BFE">
      <w:pPr>
        <w:pStyle w:val="PL"/>
      </w:pPr>
      <w:r w:rsidRPr="003B2883">
        <w:t xml:space="preserve">        gpsi:</w:t>
      </w:r>
    </w:p>
    <w:p w14:paraId="36FC65D4" w14:textId="77777777" w:rsidR="00C91BFE" w:rsidRPr="003B2883" w:rsidRDefault="00C91BFE" w:rsidP="00C91BFE">
      <w:pPr>
        <w:pStyle w:val="PL"/>
      </w:pPr>
      <w:r w:rsidRPr="003B2883">
        <w:t xml:space="preserve">          $ref: 'TS29571_CommonData.yaml#/components/schemas/Gpsi'</w:t>
      </w:r>
    </w:p>
    <w:p w14:paraId="0BDB3808" w14:textId="77777777" w:rsidR="00C91BFE" w:rsidRPr="003B2883" w:rsidRDefault="00C91BFE" w:rsidP="00C91BFE">
      <w:pPr>
        <w:pStyle w:val="PL"/>
      </w:pPr>
      <w:r w:rsidRPr="003B2883">
        <w:t xml:space="preserve">        priority:</w:t>
      </w:r>
    </w:p>
    <w:p w14:paraId="74013F5A" w14:textId="77777777" w:rsidR="00C91BFE" w:rsidRPr="003B2883" w:rsidRDefault="00C91BFE" w:rsidP="00C91BFE">
      <w:pPr>
        <w:pStyle w:val="PL"/>
      </w:pPr>
      <w:r w:rsidRPr="003B2883">
        <w:t xml:space="preserve">          $ref: 'TS29572_Nlmf_Location.yaml#/components/schemas/LcsPriority'</w:t>
      </w:r>
    </w:p>
    <w:p w14:paraId="6EE86597" w14:textId="77777777" w:rsidR="00C91BFE" w:rsidRPr="003B2883" w:rsidRDefault="00C91BFE" w:rsidP="00C91BFE">
      <w:pPr>
        <w:pStyle w:val="PL"/>
      </w:pPr>
      <w:r w:rsidRPr="003B2883">
        <w:t xml:space="preserve">        lcsQoS:</w:t>
      </w:r>
    </w:p>
    <w:p w14:paraId="648E4279" w14:textId="77777777" w:rsidR="00C91BFE" w:rsidRPr="003B2883" w:rsidRDefault="00C91BFE" w:rsidP="00C91BFE">
      <w:pPr>
        <w:pStyle w:val="PL"/>
      </w:pPr>
      <w:r w:rsidRPr="003B2883">
        <w:t xml:space="preserve">          $ref: 'TS29572_Nlmf_Location.yaml#/components/schemas/LocationQoS'</w:t>
      </w:r>
    </w:p>
    <w:p w14:paraId="4098F619" w14:textId="77777777" w:rsidR="00C91BFE" w:rsidRPr="003B2883" w:rsidRDefault="00C91BFE" w:rsidP="00C91BFE">
      <w:pPr>
        <w:pStyle w:val="PL"/>
      </w:pPr>
      <w:r w:rsidRPr="003B2883">
        <w:t xml:space="preserve">        velocityRequested:</w:t>
      </w:r>
    </w:p>
    <w:p w14:paraId="4725E444" w14:textId="77777777" w:rsidR="00C91BFE" w:rsidRPr="003B2883" w:rsidRDefault="00C91BFE" w:rsidP="00C91BFE">
      <w:pPr>
        <w:pStyle w:val="PL"/>
      </w:pPr>
      <w:r w:rsidRPr="003B2883">
        <w:t xml:space="preserve">          $ref: 'TS29572_Nlmf_Location.yaml#/components/schemas/VelocityRequested'</w:t>
      </w:r>
    </w:p>
    <w:p w14:paraId="13B2CD9D" w14:textId="77777777" w:rsidR="00C91BFE" w:rsidRPr="003B2883" w:rsidRDefault="00C91BFE" w:rsidP="00C91BFE">
      <w:pPr>
        <w:pStyle w:val="PL"/>
      </w:pPr>
      <w:r w:rsidRPr="003B2883">
        <w:t xml:space="preserve">        lcsSupportedGADShapes:</w:t>
      </w:r>
    </w:p>
    <w:p w14:paraId="4D86A965" w14:textId="77777777" w:rsidR="00C91BFE" w:rsidRPr="003B2883" w:rsidRDefault="00C91BFE" w:rsidP="00C91BFE">
      <w:pPr>
        <w:pStyle w:val="PL"/>
      </w:pPr>
      <w:r w:rsidRPr="003B2883">
        <w:t xml:space="preserve">          $ref: 'TS29572_Nlmf_Location.yaml#/components/schemas/SupportedGADShapes'</w:t>
      </w:r>
    </w:p>
    <w:p w14:paraId="79F91B0E" w14:textId="77777777" w:rsidR="00BC3F8F" w:rsidRDefault="00BC3F8F" w:rsidP="00BC3F8F">
      <w:pPr>
        <w:pStyle w:val="PL"/>
      </w:pPr>
      <w:r>
        <w:t xml:space="preserve">        additionalLcsSuppGADShapes:</w:t>
      </w:r>
    </w:p>
    <w:p w14:paraId="648FD448" w14:textId="77777777" w:rsidR="00BC3F8F" w:rsidRDefault="00BC3F8F" w:rsidP="00BC3F8F">
      <w:pPr>
        <w:pStyle w:val="PL"/>
      </w:pPr>
      <w:r>
        <w:t xml:space="preserve">          type: array</w:t>
      </w:r>
    </w:p>
    <w:p w14:paraId="7CCFB315" w14:textId="77777777" w:rsidR="00BC3F8F" w:rsidRDefault="00BC3F8F" w:rsidP="00BC3F8F">
      <w:pPr>
        <w:pStyle w:val="PL"/>
      </w:pPr>
      <w:r>
        <w:t xml:space="preserve">          items:</w:t>
      </w:r>
    </w:p>
    <w:p w14:paraId="4716202B" w14:textId="77777777" w:rsidR="00BC3F8F" w:rsidRDefault="00BC3F8F" w:rsidP="00BC3F8F">
      <w:pPr>
        <w:pStyle w:val="PL"/>
      </w:pPr>
      <w:r>
        <w:t xml:space="preserve">            $ref: 'TS29572_Nlmf_Location.yaml#/components/schemas/SupportedGADShapes'</w:t>
      </w:r>
    </w:p>
    <w:p w14:paraId="36DCEF0F" w14:textId="77777777" w:rsidR="00BC3F8F" w:rsidRDefault="00BC3F8F" w:rsidP="00BC3F8F">
      <w:pPr>
        <w:pStyle w:val="PL"/>
      </w:pPr>
      <w:r>
        <w:t xml:space="preserve">          minItems: 1</w:t>
      </w:r>
    </w:p>
    <w:p w14:paraId="421D6BB9" w14:textId="77777777" w:rsidR="00C91BFE" w:rsidRPr="003B2883" w:rsidRDefault="00C91BFE" w:rsidP="00C91BFE">
      <w:pPr>
        <w:pStyle w:val="PL"/>
      </w:pPr>
      <w:r w:rsidRPr="003B2883">
        <w:t xml:space="preserve">        locationNotificationUri:</w:t>
      </w:r>
    </w:p>
    <w:p w14:paraId="7DBA5E7D" w14:textId="77777777" w:rsidR="00C91BFE" w:rsidRPr="003B2883" w:rsidRDefault="00C91BFE" w:rsidP="00C91BFE">
      <w:pPr>
        <w:pStyle w:val="PL"/>
      </w:pPr>
      <w:r w:rsidRPr="003B2883">
        <w:t xml:space="preserve">          $ref: 'TS29571_CommonData.yaml#/components/schemas/Uri'</w:t>
      </w:r>
    </w:p>
    <w:p w14:paraId="71C7C9C8" w14:textId="77777777" w:rsidR="00C91BFE" w:rsidRPr="003B2883" w:rsidRDefault="00C91BFE" w:rsidP="00C91BFE">
      <w:pPr>
        <w:pStyle w:val="PL"/>
      </w:pPr>
      <w:r w:rsidRPr="003B2883">
        <w:t xml:space="preserve">        supportedFeatures:</w:t>
      </w:r>
    </w:p>
    <w:p w14:paraId="1894FEE9" w14:textId="77777777" w:rsidR="00C91BFE" w:rsidRPr="003B2883" w:rsidRDefault="00C91BFE" w:rsidP="00C91BFE">
      <w:pPr>
        <w:pStyle w:val="PL"/>
      </w:pPr>
      <w:r w:rsidRPr="003B2883">
        <w:t xml:space="preserve">          $ref: 'TS29571_CommonData.yaml#/components/schemas/SupportedFeatures'</w:t>
      </w:r>
    </w:p>
    <w:p w14:paraId="58F5604C" w14:textId="77777777" w:rsidR="00780C76" w:rsidRPr="003B2883" w:rsidRDefault="00780C76" w:rsidP="00780C76">
      <w:pPr>
        <w:pStyle w:val="PL"/>
      </w:pPr>
      <w:r w:rsidRPr="003B2883">
        <w:t xml:space="preserve">        </w:t>
      </w:r>
      <w:r>
        <w:t>oldGuami:</w:t>
      </w:r>
    </w:p>
    <w:p w14:paraId="587C392C" w14:textId="77777777" w:rsidR="00780C76" w:rsidRPr="003B2883" w:rsidRDefault="00780C76" w:rsidP="00780C76">
      <w:pPr>
        <w:pStyle w:val="PL"/>
      </w:pPr>
      <w:r w:rsidRPr="003B2883">
        <w:t xml:space="preserve">        </w:t>
      </w:r>
      <w:r>
        <w:t xml:space="preserve">  </w:t>
      </w:r>
      <w:r w:rsidRPr="003B2883">
        <w:t>$ref: 'TS29571_CommonData.yaml#/components/schemas/Guami'</w:t>
      </w:r>
    </w:p>
    <w:p w14:paraId="2703F0DC" w14:textId="77777777" w:rsidR="00C91BFE" w:rsidRPr="003B2883" w:rsidRDefault="00C91BFE" w:rsidP="00C91BFE">
      <w:pPr>
        <w:pStyle w:val="PL"/>
      </w:pPr>
      <w:r w:rsidRPr="003B2883">
        <w:lastRenderedPageBreak/>
        <w:t xml:space="preserve">      required:</w:t>
      </w:r>
    </w:p>
    <w:p w14:paraId="5D3BF4F2" w14:textId="77777777" w:rsidR="00C91BFE" w:rsidRPr="003B2883" w:rsidRDefault="00C91BFE" w:rsidP="00C91BFE">
      <w:pPr>
        <w:pStyle w:val="PL"/>
      </w:pPr>
      <w:r w:rsidRPr="003B2883">
        <w:t xml:space="preserve">        - lcsClientType</w:t>
      </w:r>
    </w:p>
    <w:p w14:paraId="6030DDA0" w14:textId="77777777" w:rsidR="00C91BFE" w:rsidRPr="003B2883" w:rsidRDefault="00C91BFE" w:rsidP="00C91BFE">
      <w:pPr>
        <w:pStyle w:val="PL"/>
      </w:pPr>
      <w:r w:rsidRPr="003B2883">
        <w:t xml:space="preserve">        - lcsLocation</w:t>
      </w:r>
    </w:p>
    <w:p w14:paraId="4DB32AAD" w14:textId="77777777" w:rsidR="00C91BFE" w:rsidRPr="003B2883" w:rsidRDefault="00C91BFE" w:rsidP="00C91BFE">
      <w:pPr>
        <w:pStyle w:val="PL"/>
      </w:pPr>
      <w:r w:rsidRPr="003B2883">
        <w:t xml:space="preserve">    </w:t>
      </w:r>
      <w:r w:rsidR="00F42FA9" w:rsidRPr="003B2883">
        <w:t>ProvidePosInfo</w:t>
      </w:r>
      <w:r w:rsidRPr="003B2883">
        <w:t>:</w:t>
      </w:r>
    </w:p>
    <w:p w14:paraId="6D7909BC" w14:textId="77777777" w:rsidR="00C91BFE" w:rsidRPr="003B2883" w:rsidRDefault="00C91BFE" w:rsidP="00C91BFE">
      <w:pPr>
        <w:pStyle w:val="PL"/>
      </w:pPr>
      <w:r w:rsidRPr="003B2883">
        <w:t xml:space="preserve">      type: object</w:t>
      </w:r>
    </w:p>
    <w:p w14:paraId="577757CC" w14:textId="77777777" w:rsidR="00C91BFE" w:rsidRPr="003B2883" w:rsidRDefault="00C91BFE" w:rsidP="00C91BFE">
      <w:pPr>
        <w:pStyle w:val="PL"/>
      </w:pPr>
      <w:r w:rsidRPr="003B2883">
        <w:t xml:space="preserve">      properties:</w:t>
      </w:r>
    </w:p>
    <w:p w14:paraId="18701989" w14:textId="77777777" w:rsidR="00C91BFE" w:rsidRPr="003B2883" w:rsidRDefault="00C91BFE" w:rsidP="00C91BFE">
      <w:pPr>
        <w:pStyle w:val="PL"/>
      </w:pPr>
      <w:r w:rsidRPr="003B2883">
        <w:t xml:space="preserve">        locationEstimate:</w:t>
      </w:r>
    </w:p>
    <w:p w14:paraId="1F9049E1" w14:textId="77777777" w:rsidR="00C91BFE" w:rsidRPr="003B2883" w:rsidRDefault="00C91BFE" w:rsidP="00C91BFE">
      <w:pPr>
        <w:pStyle w:val="PL"/>
      </w:pPr>
      <w:r w:rsidRPr="003B2883">
        <w:t xml:space="preserve">          $ref: 'TS29572_Nlmf_Location.yaml#/components/schemas/GeographicArea'</w:t>
      </w:r>
    </w:p>
    <w:p w14:paraId="7D6EFD8C" w14:textId="77777777" w:rsidR="00C91BFE" w:rsidRPr="003B2883" w:rsidRDefault="00C91BFE" w:rsidP="00C91BFE">
      <w:pPr>
        <w:pStyle w:val="PL"/>
      </w:pPr>
      <w:r w:rsidRPr="003B2883">
        <w:t xml:space="preserve">        accuracyFulfilmentIndicator:</w:t>
      </w:r>
    </w:p>
    <w:p w14:paraId="2601E8A2" w14:textId="77777777" w:rsidR="00C91BFE" w:rsidRPr="003B2883" w:rsidRDefault="00C91BFE" w:rsidP="00C91BFE">
      <w:pPr>
        <w:pStyle w:val="PL"/>
      </w:pPr>
      <w:r w:rsidRPr="003B2883">
        <w:t xml:space="preserve">          $ref: 'TS29572_Nlmf_Location.yaml#/components/schemas/AccuracyFulfilmentIndicator'</w:t>
      </w:r>
    </w:p>
    <w:p w14:paraId="32466399" w14:textId="77777777" w:rsidR="00C91BFE" w:rsidRPr="003B2883" w:rsidRDefault="00C91BFE" w:rsidP="00C91BFE">
      <w:pPr>
        <w:pStyle w:val="PL"/>
      </w:pPr>
      <w:r w:rsidRPr="003B2883">
        <w:t xml:space="preserve">        ageOfLocationEstimate:</w:t>
      </w:r>
    </w:p>
    <w:p w14:paraId="5167A8C4" w14:textId="77777777" w:rsidR="00C91BFE" w:rsidRPr="003B2883" w:rsidRDefault="00C91BFE" w:rsidP="00C91BFE">
      <w:pPr>
        <w:pStyle w:val="PL"/>
      </w:pPr>
      <w:r w:rsidRPr="003B2883">
        <w:t xml:space="preserve">          $ref: 'TS29572_Nlmf_Location.yaml#/components/schemas/AgeOfLocationEstimate'</w:t>
      </w:r>
    </w:p>
    <w:p w14:paraId="10C24C49" w14:textId="77777777" w:rsidR="00C91BFE" w:rsidRPr="003B2883" w:rsidRDefault="00C91BFE" w:rsidP="00C91BFE">
      <w:pPr>
        <w:pStyle w:val="PL"/>
      </w:pPr>
      <w:r w:rsidRPr="003B2883">
        <w:t xml:space="preserve">        velocityEstimate:</w:t>
      </w:r>
    </w:p>
    <w:p w14:paraId="08F54146" w14:textId="77777777" w:rsidR="00C91BFE" w:rsidRPr="003B2883" w:rsidRDefault="00C91BFE" w:rsidP="00C91BFE">
      <w:pPr>
        <w:pStyle w:val="PL"/>
      </w:pPr>
      <w:r w:rsidRPr="003B2883">
        <w:t xml:space="preserve">          $ref: 'TS29572_Nlmf_Location.yaml#/components/schemas/VelocityEstimate'</w:t>
      </w:r>
    </w:p>
    <w:p w14:paraId="43D5C91C" w14:textId="77777777" w:rsidR="00C91BFE" w:rsidRPr="003B2883" w:rsidRDefault="00C91BFE" w:rsidP="00C91BFE">
      <w:pPr>
        <w:pStyle w:val="PL"/>
      </w:pPr>
      <w:r w:rsidRPr="003B2883">
        <w:t xml:space="preserve">        positioningData</w:t>
      </w:r>
      <w:r w:rsidR="00F42FA9" w:rsidRPr="003B2883">
        <w:t>List</w:t>
      </w:r>
      <w:r w:rsidRPr="003B2883">
        <w:t>:</w:t>
      </w:r>
    </w:p>
    <w:p w14:paraId="7B91173A" w14:textId="77777777" w:rsidR="00C91BFE" w:rsidRPr="003B2883" w:rsidRDefault="00C91BFE" w:rsidP="00C91BFE">
      <w:pPr>
        <w:pStyle w:val="PL"/>
      </w:pPr>
      <w:r w:rsidRPr="003B2883">
        <w:t xml:space="preserve">          type: array</w:t>
      </w:r>
    </w:p>
    <w:p w14:paraId="08350708" w14:textId="77777777" w:rsidR="00C91BFE" w:rsidRPr="003B2883" w:rsidRDefault="00C91BFE" w:rsidP="00C91BFE">
      <w:pPr>
        <w:pStyle w:val="PL"/>
      </w:pPr>
      <w:r w:rsidRPr="003B2883">
        <w:t xml:space="preserve">          items:</w:t>
      </w:r>
    </w:p>
    <w:p w14:paraId="755B743A" w14:textId="77777777" w:rsidR="00C91BFE" w:rsidRPr="003B2883" w:rsidRDefault="00C91BFE" w:rsidP="00C91BFE">
      <w:pPr>
        <w:pStyle w:val="PL"/>
      </w:pPr>
      <w:r w:rsidRPr="003B2883">
        <w:t xml:space="preserve">            $ref: 'TS29572_Nlmf_Location.yaml#/components/schemas/PositioningMethodAndUsage'</w:t>
      </w:r>
    </w:p>
    <w:p w14:paraId="5086C95C" w14:textId="77777777" w:rsidR="00C91BFE" w:rsidRPr="003B2883" w:rsidRDefault="00C91BFE" w:rsidP="00C91BFE">
      <w:pPr>
        <w:pStyle w:val="PL"/>
      </w:pPr>
      <w:r w:rsidRPr="003B2883">
        <w:t xml:space="preserve">          minItems: 0</w:t>
      </w:r>
    </w:p>
    <w:p w14:paraId="5DE7A4AA" w14:textId="77777777" w:rsidR="00C91BFE" w:rsidRPr="003B2883" w:rsidRDefault="00C91BFE" w:rsidP="00C91BFE">
      <w:pPr>
        <w:pStyle w:val="PL"/>
      </w:pPr>
      <w:r w:rsidRPr="003B2883">
        <w:t xml:space="preserve">          maxItems: 9</w:t>
      </w:r>
    </w:p>
    <w:p w14:paraId="1AA4EA39" w14:textId="77777777" w:rsidR="00C91BFE" w:rsidRPr="003B2883" w:rsidRDefault="00C91BFE" w:rsidP="00C91BFE">
      <w:pPr>
        <w:pStyle w:val="PL"/>
      </w:pPr>
      <w:r w:rsidRPr="003B2883">
        <w:t xml:space="preserve">        gnssPositioningData</w:t>
      </w:r>
      <w:r w:rsidR="00F42FA9" w:rsidRPr="003B2883">
        <w:t>List</w:t>
      </w:r>
      <w:r w:rsidRPr="003B2883">
        <w:t>:</w:t>
      </w:r>
    </w:p>
    <w:p w14:paraId="43BA45BA" w14:textId="77777777" w:rsidR="00F42FA9" w:rsidRPr="003B2883" w:rsidRDefault="00F42FA9" w:rsidP="00F42FA9">
      <w:pPr>
        <w:pStyle w:val="PL"/>
      </w:pPr>
      <w:r w:rsidRPr="003B2883">
        <w:t xml:space="preserve">          type: array</w:t>
      </w:r>
    </w:p>
    <w:p w14:paraId="5C11D32D" w14:textId="77777777" w:rsidR="00F42FA9" w:rsidRPr="003B2883" w:rsidRDefault="00F42FA9" w:rsidP="00F42FA9">
      <w:pPr>
        <w:pStyle w:val="PL"/>
      </w:pPr>
      <w:r w:rsidRPr="003B2883">
        <w:t xml:space="preserve">          items:</w:t>
      </w:r>
    </w:p>
    <w:p w14:paraId="32DF40B0" w14:textId="77777777" w:rsidR="00F42FA9" w:rsidRPr="003B2883" w:rsidRDefault="00F42FA9" w:rsidP="00F42FA9">
      <w:pPr>
        <w:pStyle w:val="PL"/>
      </w:pPr>
      <w:r w:rsidRPr="003B2883">
        <w:t xml:space="preserve">            $ref: 'TS29572_Nlmf_Location.yaml#/components/schemas/GnssPositioningMethodAndUsage'</w:t>
      </w:r>
    </w:p>
    <w:p w14:paraId="39C16386" w14:textId="77777777" w:rsidR="00F42FA9" w:rsidRPr="003B2883" w:rsidRDefault="00F42FA9" w:rsidP="00F42FA9">
      <w:pPr>
        <w:pStyle w:val="PL"/>
      </w:pPr>
      <w:r w:rsidRPr="003B2883">
        <w:t xml:space="preserve">          minItems: 0</w:t>
      </w:r>
    </w:p>
    <w:p w14:paraId="4B13DF60" w14:textId="77777777" w:rsidR="00F42FA9" w:rsidRPr="003B2883" w:rsidRDefault="00F42FA9" w:rsidP="00F42FA9">
      <w:pPr>
        <w:pStyle w:val="PL"/>
      </w:pPr>
      <w:r w:rsidRPr="003B2883">
        <w:t xml:space="preserve">          maxItems: 9</w:t>
      </w:r>
    </w:p>
    <w:p w14:paraId="546D3B98" w14:textId="77777777" w:rsidR="00C91BFE" w:rsidRPr="003B2883" w:rsidRDefault="00C91BFE" w:rsidP="00C91BFE">
      <w:pPr>
        <w:pStyle w:val="PL"/>
      </w:pPr>
      <w:r w:rsidRPr="003B2883">
        <w:t xml:space="preserve">        ecgi:</w:t>
      </w:r>
    </w:p>
    <w:p w14:paraId="7D940843" w14:textId="77777777" w:rsidR="00C91BFE" w:rsidRPr="003B2883" w:rsidRDefault="00C91BFE" w:rsidP="00C91BFE">
      <w:pPr>
        <w:pStyle w:val="PL"/>
      </w:pPr>
      <w:r w:rsidRPr="003B2883">
        <w:t xml:space="preserve">          $ref: 'TS29571_CommonData.yaml#/components/schemas/Ecgi'</w:t>
      </w:r>
    </w:p>
    <w:p w14:paraId="330DEE92" w14:textId="77777777" w:rsidR="00C91BFE" w:rsidRPr="003B2883" w:rsidRDefault="00C91BFE" w:rsidP="00C91BFE">
      <w:pPr>
        <w:pStyle w:val="PL"/>
      </w:pPr>
      <w:r w:rsidRPr="003B2883">
        <w:t xml:space="preserve">        ncgi:</w:t>
      </w:r>
    </w:p>
    <w:p w14:paraId="3886372C" w14:textId="77777777" w:rsidR="00C91BFE" w:rsidRPr="003B2883" w:rsidRDefault="00C91BFE" w:rsidP="00C91BFE">
      <w:pPr>
        <w:pStyle w:val="PL"/>
      </w:pPr>
      <w:r w:rsidRPr="003B2883">
        <w:t xml:space="preserve">          $ref: 'TS29571_CommonData.yaml#/components/schemas/Ncgi'</w:t>
      </w:r>
    </w:p>
    <w:p w14:paraId="0FFF6E8D" w14:textId="77777777" w:rsidR="00C91BFE" w:rsidRPr="003B2883" w:rsidRDefault="00C91BFE" w:rsidP="00C91BFE">
      <w:pPr>
        <w:pStyle w:val="PL"/>
      </w:pPr>
      <w:r w:rsidRPr="003B2883">
        <w:t xml:space="preserve">        targetServingNode:</w:t>
      </w:r>
    </w:p>
    <w:p w14:paraId="5540C959" w14:textId="77777777" w:rsidR="00C91BFE" w:rsidRPr="003B2883" w:rsidRDefault="00C91BFE" w:rsidP="00C91BFE">
      <w:pPr>
        <w:pStyle w:val="PL"/>
      </w:pPr>
      <w:r w:rsidRPr="003B2883">
        <w:t xml:space="preserve">          $ref: 'TS29571_CommonData.yaml#/components/schemas/NfInstanceId'</w:t>
      </w:r>
    </w:p>
    <w:p w14:paraId="31794907" w14:textId="77777777" w:rsidR="00C91BFE" w:rsidRPr="003B2883" w:rsidRDefault="00C91BFE" w:rsidP="00C91BFE">
      <w:pPr>
        <w:pStyle w:val="PL"/>
      </w:pPr>
      <w:r w:rsidRPr="003B2883">
        <w:t xml:space="preserve">        civicAddress:</w:t>
      </w:r>
    </w:p>
    <w:p w14:paraId="14F36863" w14:textId="77777777" w:rsidR="00C91BFE" w:rsidRPr="003B2883" w:rsidRDefault="00C91BFE" w:rsidP="00C91BFE">
      <w:pPr>
        <w:pStyle w:val="PL"/>
      </w:pPr>
      <w:r w:rsidRPr="003B2883">
        <w:t xml:space="preserve">          $ref: 'TS29572_Nlmf_Location.yaml#/components/schemas/CivicAddress'</w:t>
      </w:r>
    </w:p>
    <w:p w14:paraId="58F86572" w14:textId="77777777" w:rsidR="00C91BFE" w:rsidRPr="003B2883" w:rsidRDefault="00C91BFE" w:rsidP="00C91BFE">
      <w:pPr>
        <w:pStyle w:val="PL"/>
      </w:pPr>
      <w:r w:rsidRPr="003B2883">
        <w:t xml:space="preserve">        barometricPressure:</w:t>
      </w:r>
    </w:p>
    <w:p w14:paraId="4C58AB31" w14:textId="77777777" w:rsidR="00C91BFE" w:rsidRPr="003B2883" w:rsidRDefault="00C91BFE" w:rsidP="00C91BFE">
      <w:pPr>
        <w:pStyle w:val="PL"/>
      </w:pPr>
      <w:r w:rsidRPr="003B2883">
        <w:t xml:space="preserve">          $ref: '</w:t>
      </w:r>
      <w:r w:rsidR="0016627E" w:rsidRPr="003B2883">
        <w:t>TS29572_Nlmf_Location.yaml</w:t>
      </w:r>
      <w:r w:rsidRPr="003B2883">
        <w:t>#/components/schemas/BarometricPressure'</w:t>
      </w:r>
    </w:p>
    <w:p w14:paraId="00AC5C68" w14:textId="77777777" w:rsidR="001E7976" w:rsidRPr="003B2883" w:rsidRDefault="001E7976" w:rsidP="001E7976">
      <w:pPr>
        <w:pStyle w:val="PL"/>
      </w:pPr>
      <w:r w:rsidRPr="003B2883">
        <w:t xml:space="preserve">        </w:t>
      </w:r>
      <w:r w:rsidRPr="003B2883">
        <w:rPr>
          <w:lang w:val="en-US"/>
        </w:rPr>
        <w:t>altitude</w:t>
      </w:r>
      <w:r w:rsidRPr="003B2883">
        <w:t>:</w:t>
      </w:r>
    </w:p>
    <w:p w14:paraId="6F61C0F1" w14:textId="77777777" w:rsidR="001E7976" w:rsidRPr="003B2883" w:rsidRDefault="001E7976" w:rsidP="001E7976">
      <w:pPr>
        <w:pStyle w:val="PL"/>
      </w:pPr>
      <w:r w:rsidRPr="003B2883">
        <w:t xml:space="preserve">          $ref: 'TS29572_Nlmf_Location.yaml#/components/schemas/</w:t>
      </w:r>
      <w:r w:rsidRPr="003B2883">
        <w:rPr>
          <w:lang w:val="en-US"/>
        </w:rPr>
        <w:t>Altitude</w:t>
      </w:r>
      <w:r w:rsidRPr="003B2883">
        <w:t>'</w:t>
      </w:r>
    </w:p>
    <w:p w14:paraId="1433E27A" w14:textId="77777777" w:rsidR="00C91BFE" w:rsidRPr="003B2883" w:rsidRDefault="00C91BFE" w:rsidP="00C91BFE">
      <w:pPr>
        <w:pStyle w:val="PL"/>
      </w:pPr>
      <w:r w:rsidRPr="003B2883">
        <w:t xml:space="preserve">        supportedFeatures:</w:t>
      </w:r>
    </w:p>
    <w:p w14:paraId="25842A2E" w14:textId="77777777" w:rsidR="00C91BFE" w:rsidRPr="003B2883" w:rsidRDefault="00C91BFE" w:rsidP="00C91BFE">
      <w:pPr>
        <w:pStyle w:val="PL"/>
      </w:pPr>
      <w:r w:rsidRPr="003B2883">
        <w:t xml:space="preserve">          $ref: 'TS29571_CommonData.yaml#/components/schemas/SupportedFeatures'</w:t>
      </w:r>
    </w:p>
    <w:p w14:paraId="5A52E19A" w14:textId="77777777" w:rsidR="00C91BFE" w:rsidRPr="003B2883" w:rsidRDefault="00C91BFE" w:rsidP="00C91BFE">
      <w:pPr>
        <w:pStyle w:val="PL"/>
      </w:pPr>
      <w:r w:rsidRPr="003B2883">
        <w:t xml:space="preserve">    </w:t>
      </w:r>
      <w:r w:rsidR="00F42FA9" w:rsidRPr="003B2883">
        <w:t>NotifiedPosInfo</w:t>
      </w:r>
      <w:r w:rsidRPr="003B2883">
        <w:t>:</w:t>
      </w:r>
    </w:p>
    <w:p w14:paraId="38A5C84F" w14:textId="77777777" w:rsidR="00C91BFE" w:rsidRPr="003B2883" w:rsidRDefault="00C91BFE" w:rsidP="00C91BFE">
      <w:pPr>
        <w:pStyle w:val="PL"/>
      </w:pPr>
      <w:r w:rsidRPr="003B2883">
        <w:t xml:space="preserve">      type: object</w:t>
      </w:r>
    </w:p>
    <w:p w14:paraId="4B023FBD" w14:textId="77777777" w:rsidR="00C91BFE" w:rsidRPr="003B2883" w:rsidRDefault="00C91BFE" w:rsidP="00C91BFE">
      <w:pPr>
        <w:pStyle w:val="PL"/>
      </w:pPr>
      <w:r w:rsidRPr="003B2883">
        <w:t xml:space="preserve">      properties:</w:t>
      </w:r>
    </w:p>
    <w:p w14:paraId="3054029D" w14:textId="77777777" w:rsidR="00C91BFE" w:rsidRPr="003B2883" w:rsidRDefault="00C91BFE" w:rsidP="00C91BFE">
      <w:pPr>
        <w:pStyle w:val="PL"/>
      </w:pPr>
      <w:r w:rsidRPr="003B2883">
        <w:t xml:space="preserve">        locationEvent:</w:t>
      </w:r>
    </w:p>
    <w:p w14:paraId="21F5096B" w14:textId="77777777" w:rsidR="00C91BFE" w:rsidRPr="003B2883" w:rsidRDefault="00C91BFE" w:rsidP="00C91BFE">
      <w:pPr>
        <w:pStyle w:val="PL"/>
      </w:pPr>
      <w:r w:rsidRPr="003B2883">
        <w:t xml:space="preserve">          $ref: '#/components/schemas/LocationEvent'</w:t>
      </w:r>
    </w:p>
    <w:p w14:paraId="5077132E" w14:textId="77777777" w:rsidR="00C91BFE" w:rsidRPr="003B2883" w:rsidRDefault="00C91BFE" w:rsidP="00C91BFE">
      <w:pPr>
        <w:pStyle w:val="PL"/>
      </w:pPr>
      <w:r w:rsidRPr="003B2883">
        <w:t xml:space="preserve">        supi:</w:t>
      </w:r>
    </w:p>
    <w:p w14:paraId="0327A63A" w14:textId="77777777" w:rsidR="00C91BFE" w:rsidRPr="003B2883" w:rsidRDefault="00C91BFE" w:rsidP="00C91BFE">
      <w:pPr>
        <w:pStyle w:val="PL"/>
      </w:pPr>
      <w:r w:rsidRPr="003B2883">
        <w:t xml:space="preserve">          $ref: 'TS29571_CommonData.yaml#/components/schemas/Supi'</w:t>
      </w:r>
    </w:p>
    <w:p w14:paraId="2320C2BC" w14:textId="77777777" w:rsidR="00C91BFE" w:rsidRPr="003B2883" w:rsidRDefault="00C91BFE" w:rsidP="00C91BFE">
      <w:pPr>
        <w:pStyle w:val="PL"/>
      </w:pPr>
      <w:r w:rsidRPr="003B2883">
        <w:t xml:space="preserve">        gpsi:</w:t>
      </w:r>
    </w:p>
    <w:p w14:paraId="3ADB5A9A" w14:textId="77777777" w:rsidR="00C91BFE" w:rsidRPr="003B2883" w:rsidRDefault="00C91BFE" w:rsidP="00C91BFE">
      <w:pPr>
        <w:pStyle w:val="PL"/>
      </w:pPr>
      <w:r w:rsidRPr="003B2883">
        <w:t xml:space="preserve">          $ref: 'TS29571_CommonData.yaml#/components/schemas/Gpsi'</w:t>
      </w:r>
    </w:p>
    <w:p w14:paraId="0C2F882F" w14:textId="77777777" w:rsidR="00C91BFE" w:rsidRPr="003B2883" w:rsidRDefault="00C91BFE" w:rsidP="00C91BFE">
      <w:pPr>
        <w:pStyle w:val="PL"/>
      </w:pPr>
      <w:r w:rsidRPr="003B2883">
        <w:t xml:space="preserve">        pei:</w:t>
      </w:r>
    </w:p>
    <w:p w14:paraId="16883C6F" w14:textId="77777777" w:rsidR="00C91BFE" w:rsidRPr="003B2883" w:rsidRDefault="00C91BFE" w:rsidP="00C91BFE">
      <w:pPr>
        <w:pStyle w:val="PL"/>
      </w:pPr>
      <w:r w:rsidRPr="003B2883">
        <w:t xml:space="preserve">          $ref: 'TS29571_CommonData.yaml#/components/schemas/Pei'</w:t>
      </w:r>
    </w:p>
    <w:p w14:paraId="03831B23" w14:textId="77777777" w:rsidR="00C91BFE" w:rsidRPr="003B2883" w:rsidRDefault="00C91BFE" w:rsidP="00C91BFE">
      <w:pPr>
        <w:pStyle w:val="PL"/>
      </w:pPr>
      <w:r w:rsidRPr="003B2883">
        <w:t xml:space="preserve">        locationEstimate:</w:t>
      </w:r>
    </w:p>
    <w:p w14:paraId="57B4B2A7" w14:textId="77777777" w:rsidR="00C91BFE" w:rsidRPr="003B2883" w:rsidRDefault="00C91BFE" w:rsidP="00C91BFE">
      <w:pPr>
        <w:pStyle w:val="PL"/>
      </w:pPr>
      <w:r w:rsidRPr="003B2883">
        <w:t xml:space="preserve">          $ref: 'TS29572_Nlmf_Location.yaml#/components/schemas/GeographicArea'</w:t>
      </w:r>
    </w:p>
    <w:p w14:paraId="4A369F90" w14:textId="77777777" w:rsidR="00C91BFE" w:rsidRPr="003B2883" w:rsidRDefault="00C91BFE" w:rsidP="00C91BFE">
      <w:pPr>
        <w:pStyle w:val="PL"/>
      </w:pPr>
      <w:r w:rsidRPr="003B2883">
        <w:t xml:space="preserve">        ageOfLocationEstimate:</w:t>
      </w:r>
    </w:p>
    <w:p w14:paraId="2C942A8F" w14:textId="77777777" w:rsidR="00C91BFE" w:rsidRPr="003B2883" w:rsidRDefault="00C91BFE" w:rsidP="00C91BFE">
      <w:pPr>
        <w:pStyle w:val="PL"/>
      </w:pPr>
      <w:r w:rsidRPr="003B2883">
        <w:t xml:space="preserve">          $ref: 'TS29572_Nlmf_Location.yaml#/components/schemas/AgeOfLocationEstimate'</w:t>
      </w:r>
    </w:p>
    <w:p w14:paraId="4B318238" w14:textId="77777777" w:rsidR="00C91BFE" w:rsidRPr="003B2883" w:rsidRDefault="00C91BFE" w:rsidP="00C91BFE">
      <w:pPr>
        <w:pStyle w:val="PL"/>
      </w:pPr>
      <w:r w:rsidRPr="003B2883">
        <w:t xml:space="preserve">        velocityEstimate:</w:t>
      </w:r>
    </w:p>
    <w:p w14:paraId="455D891E" w14:textId="77777777" w:rsidR="00C91BFE" w:rsidRPr="003B2883" w:rsidRDefault="00C91BFE" w:rsidP="00C91BFE">
      <w:pPr>
        <w:pStyle w:val="PL"/>
      </w:pPr>
      <w:r w:rsidRPr="003B2883">
        <w:t xml:space="preserve">          $ref: 'TS29572_Nlmf_Location.yaml#/components/schemas/VelocityEstimate'</w:t>
      </w:r>
    </w:p>
    <w:p w14:paraId="30621785" w14:textId="77777777" w:rsidR="00F42FA9" w:rsidRPr="003B2883" w:rsidRDefault="00F42FA9" w:rsidP="00F42FA9">
      <w:pPr>
        <w:pStyle w:val="PL"/>
      </w:pPr>
      <w:r w:rsidRPr="003B2883">
        <w:t xml:space="preserve">        positioningDataList:</w:t>
      </w:r>
    </w:p>
    <w:p w14:paraId="3E2D1811" w14:textId="77777777" w:rsidR="00F42FA9" w:rsidRPr="003B2883" w:rsidRDefault="00F42FA9" w:rsidP="00F42FA9">
      <w:pPr>
        <w:pStyle w:val="PL"/>
      </w:pPr>
      <w:r w:rsidRPr="003B2883">
        <w:t xml:space="preserve">          type: array</w:t>
      </w:r>
    </w:p>
    <w:p w14:paraId="63011A57" w14:textId="77777777" w:rsidR="00F42FA9" w:rsidRPr="003B2883" w:rsidRDefault="00F42FA9" w:rsidP="00F42FA9">
      <w:pPr>
        <w:pStyle w:val="PL"/>
      </w:pPr>
      <w:r w:rsidRPr="003B2883">
        <w:t xml:space="preserve">          items:</w:t>
      </w:r>
    </w:p>
    <w:p w14:paraId="3C5C7776" w14:textId="77777777" w:rsidR="00F42FA9" w:rsidRPr="003B2883" w:rsidRDefault="00F42FA9" w:rsidP="00F42FA9">
      <w:pPr>
        <w:pStyle w:val="PL"/>
      </w:pPr>
      <w:r w:rsidRPr="003B2883">
        <w:t xml:space="preserve">            $ref: 'TS29572_Nlmf_Location.yaml#/components/schemas/PositioningMethodAndUsage'</w:t>
      </w:r>
    </w:p>
    <w:p w14:paraId="425FCD5F" w14:textId="77777777" w:rsidR="00F42FA9" w:rsidRPr="003B2883" w:rsidRDefault="00F42FA9" w:rsidP="00F42FA9">
      <w:pPr>
        <w:pStyle w:val="PL"/>
      </w:pPr>
      <w:r w:rsidRPr="003B2883">
        <w:t xml:space="preserve">          minItems: 0</w:t>
      </w:r>
    </w:p>
    <w:p w14:paraId="705697BD" w14:textId="77777777" w:rsidR="00F42FA9" w:rsidRPr="003B2883" w:rsidRDefault="00F42FA9" w:rsidP="00F42FA9">
      <w:pPr>
        <w:pStyle w:val="PL"/>
      </w:pPr>
      <w:r w:rsidRPr="003B2883">
        <w:t xml:space="preserve">          maxItems: 9</w:t>
      </w:r>
    </w:p>
    <w:p w14:paraId="450832E2" w14:textId="77777777" w:rsidR="00F42FA9" w:rsidRPr="003B2883" w:rsidRDefault="00F42FA9" w:rsidP="00F42FA9">
      <w:pPr>
        <w:pStyle w:val="PL"/>
      </w:pPr>
      <w:r w:rsidRPr="003B2883">
        <w:t xml:space="preserve">        gnssPositioningDataList:</w:t>
      </w:r>
    </w:p>
    <w:p w14:paraId="6694E071" w14:textId="77777777" w:rsidR="00F42FA9" w:rsidRPr="003B2883" w:rsidRDefault="00F42FA9" w:rsidP="00F42FA9">
      <w:pPr>
        <w:pStyle w:val="PL"/>
      </w:pPr>
      <w:r w:rsidRPr="003B2883">
        <w:t xml:space="preserve">          type: array</w:t>
      </w:r>
    </w:p>
    <w:p w14:paraId="78732ECE" w14:textId="77777777" w:rsidR="00F42FA9" w:rsidRPr="003B2883" w:rsidRDefault="00F42FA9" w:rsidP="00F42FA9">
      <w:pPr>
        <w:pStyle w:val="PL"/>
      </w:pPr>
      <w:r w:rsidRPr="003B2883">
        <w:t xml:space="preserve">          items:</w:t>
      </w:r>
    </w:p>
    <w:p w14:paraId="75D79A48" w14:textId="77777777" w:rsidR="00F42FA9" w:rsidRPr="003B2883" w:rsidRDefault="00F42FA9" w:rsidP="00F42FA9">
      <w:pPr>
        <w:pStyle w:val="PL"/>
      </w:pPr>
      <w:r w:rsidRPr="003B2883">
        <w:t xml:space="preserve">            $ref: 'TS29572_Nlmf_Location.yaml#/components/schemas/GnssPositioningMethodAndUsage'</w:t>
      </w:r>
    </w:p>
    <w:p w14:paraId="6B46A953" w14:textId="77777777" w:rsidR="00F42FA9" w:rsidRPr="003B2883" w:rsidRDefault="00F42FA9" w:rsidP="00F42FA9">
      <w:pPr>
        <w:pStyle w:val="PL"/>
      </w:pPr>
      <w:r w:rsidRPr="003B2883">
        <w:t xml:space="preserve">          minItems: 0</w:t>
      </w:r>
    </w:p>
    <w:p w14:paraId="10DAC805" w14:textId="77777777" w:rsidR="00F42FA9" w:rsidRPr="003B2883" w:rsidRDefault="00F42FA9" w:rsidP="00F42FA9">
      <w:pPr>
        <w:pStyle w:val="PL"/>
      </w:pPr>
      <w:r w:rsidRPr="003B2883">
        <w:t xml:space="preserve">          maxItems: 9</w:t>
      </w:r>
    </w:p>
    <w:p w14:paraId="34382CD4" w14:textId="77777777" w:rsidR="00C91BFE" w:rsidRPr="003B2883" w:rsidRDefault="00C91BFE" w:rsidP="00C91BFE">
      <w:pPr>
        <w:pStyle w:val="PL"/>
      </w:pPr>
      <w:r w:rsidRPr="003B2883">
        <w:t xml:space="preserve">        ecgi:</w:t>
      </w:r>
    </w:p>
    <w:p w14:paraId="6A1C7FA7" w14:textId="77777777" w:rsidR="00C91BFE" w:rsidRPr="003B2883" w:rsidRDefault="00C91BFE" w:rsidP="00C91BFE">
      <w:pPr>
        <w:pStyle w:val="PL"/>
      </w:pPr>
      <w:r w:rsidRPr="003B2883">
        <w:t xml:space="preserve">          $ref: 'TS29571_CommonData.yaml#/components/schemas/Ecgi'</w:t>
      </w:r>
    </w:p>
    <w:p w14:paraId="625A242D" w14:textId="77777777" w:rsidR="00C91BFE" w:rsidRPr="003B2883" w:rsidRDefault="00C91BFE" w:rsidP="00C91BFE">
      <w:pPr>
        <w:pStyle w:val="PL"/>
      </w:pPr>
      <w:r w:rsidRPr="003B2883">
        <w:t xml:space="preserve">        ncgi:</w:t>
      </w:r>
    </w:p>
    <w:p w14:paraId="372AAB83" w14:textId="77777777" w:rsidR="00C91BFE" w:rsidRPr="003B2883" w:rsidRDefault="00C91BFE" w:rsidP="00C91BFE">
      <w:pPr>
        <w:pStyle w:val="PL"/>
      </w:pPr>
      <w:r w:rsidRPr="003B2883">
        <w:t xml:space="preserve">          $ref: 'TS29571_CommonData.yaml#/components/schemas/Ncgi'</w:t>
      </w:r>
    </w:p>
    <w:p w14:paraId="7B02A045" w14:textId="77777777" w:rsidR="00C91BFE" w:rsidRPr="003B2883" w:rsidRDefault="00C91BFE" w:rsidP="00C91BFE">
      <w:pPr>
        <w:pStyle w:val="PL"/>
      </w:pPr>
      <w:r w:rsidRPr="003B2883">
        <w:t xml:space="preserve">        servingNode:</w:t>
      </w:r>
    </w:p>
    <w:p w14:paraId="2ECB758C" w14:textId="77777777" w:rsidR="00C91BFE" w:rsidRPr="003B2883" w:rsidRDefault="00C91BFE" w:rsidP="00C91BFE">
      <w:pPr>
        <w:pStyle w:val="PL"/>
      </w:pPr>
      <w:r w:rsidRPr="003B2883">
        <w:t xml:space="preserve">          $ref: 'TS29571_CommonData.yaml#/components/schemas/NfInstanceId'</w:t>
      </w:r>
    </w:p>
    <w:p w14:paraId="4E6946B6" w14:textId="77777777" w:rsidR="00C91BFE" w:rsidRPr="003B2883" w:rsidRDefault="00C91BFE" w:rsidP="00C91BFE">
      <w:pPr>
        <w:pStyle w:val="PL"/>
      </w:pPr>
      <w:r w:rsidRPr="003B2883">
        <w:t xml:space="preserve">        civicAddress:</w:t>
      </w:r>
    </w:p>
    <w:p w14:paraId="37CA9F91" w14:textId="77777777" w:rsidR="00C91BFE" w:rsidRPr="003B2883" w:rsidRDefault="00C91BFE" w:rsidP="00C91BFE">
      <w:pPr>
        <w:pStyle w:val="PL"/>
      </w:pPr>
      <w:r w:rsidRPr="003B2883">
        <w:t xml:space="preserve">          $ref: 'TS29572_Nlmf_Location.yaml#/components/schemas/CivicAddress'</w:t>
      </w:r>
    </w:p>
    <w:p w14:paraId="73584348" w14:textId="77777777" w:rsidR="00C91BFE" w:rsidRPr="003B2883" w:rsidRDefault="00C91BFE" w:rsidP="00C91BFE">
      <w:pPr>
        <w:pStyle w:val="PL"/>
      </w:pPr>
      <w:r w:rsidRPr="003B2883">
        <w:t xml:space="preserve">        barometricPressure:</w:t>
      </w:r>
    </w:p>
    <w:p w14:paraId="1C1A178C" w14:textId="77777777" w:rsidR="00C91BFE" w:rsidRPr="003B2883" w:rsidRDefault="00C91BFE" w:rsidP="00C91BFE">
      <w:pPr>
        <w:pStyle w:val="PL"/>
      </w:pPr>
      <w:r w:rsidRPr="003B2883">
        <w:lastRenderedPageBreak/>
        <w:t xml:space="preserve">          $ref: '</w:t>
      </w:r>
      <w:r w:rsidR="0016627E" w:rsidRPr="003B2883">
        <w:t>TS29572_Nlmf_Location.yaml</w:t>
      </w:r>
      <w:r w:rsidRPr="003B2883">
        <w:t>#/components/schemas/BarometricPressure'</w:t>
      </w:r>
    </w:p>
    <w:p w14:paraId="30060909" w14:textId="77777777" w:rsidR="001E7976" w:rsidRPr="003B2883" w:rsidRDefault="001E7976" w:rsidP="001E7976">
      <w:pPr>
        <w:pStyle w:val="PL"/>
      </w:pPr>
      <w:r w:rsidRPr="003B2883">
        <w:t xml:space="preserve">        </w:t>
      </w:r>
      <w:r w:rsidRPr="003B2883">
        <w:rPr>
          <w:lang w:val="en-US"/>
        </w:rPr>
        <w:t>altitude</w:t>
      </w:r>
      <w:r w:rsidRPr="003B2883">
        <w:t>:</w:t>
      </w:r>
    </w:p>
    <w:p w14:paraId="72957A6E" w14:textId="77777777" w:rsidR="001E7976" w:rsidRPr="003B2883" w:rsidRDefault="001E7976" w:rsidP="001E7976">
      <w:pPr>
        <w:pStyle w:val="PL"/>
      </w:pPr>
      <w:r w:rsidRPr="003B2883">
        <w:t xml:space="preserve">          $ref: 'TS29572_Nlmf_Location.yaml#/components/schemas/</w:t>
      </w:r>
      <w:r w:rsidRPr="003B2883">
        <w:rPr>
          <w:lang w:val="en-US"/>
        </w:rPr>
        <w:t>Altitude</w:t>
      </w:r>
      <w:r w:rsidRPr="003B2883">
        <w:t>'</w:t>
      </w:r>
    </w:p>
    <w:p w14:paraId="6B86B7D5" w14:textId="77777777" w:rsidR="00C91BFE" w:rsidRPr="003B2883" w:rsidRDefault="00C91BFE" w:rsidP="00C91BFE">
      <w:pPr>
        <w:pStyle w:val="PL"/>
      </w:pPr>
      <w:r w:rsidRPr="003B2883">
        <w:t xml:space="preserve">      required:</w:t>
      </w:r>
    </w:p>
    <w:p w14:paraId="2A47598C" w14:textId="77777777" w:rsidR="00C91BFE" w:rsidRPr="003B2883" w:rsidRDefault="00C91BFE" w:rsidP="00C91BFE">
      <w:pPr>
        <w:pStyle w:val="PL"/>
      </w:pPr>
      <w:r w:rsidRPr="003B2883">
        <w:t xml:space="preserve">        - locationEvent</w:t>
      </w:r>
    </w:p>
    <w:p w14:paraId="0E430A62" w14:textId="77777777" w:rsidR="00205C80" w:rsidRPr="003B2883" w:rsidRDefault="00205C80" w:rsidP="00205C80">
      <w:pPr>
        <w:pStyle w:val="PL"/>
      </w:pPr>
      <w:r w:rsidRPr="003B2883">
        <w:t xml:space="preserve">    RequestLocInfo:</w:t>
      </w:r>
    </w:p>
    <w:p w14:paraId="3CF1FFC2" w14:textId="77777777" w:rsidR="00205C80" w:rsidRPr="003B2883" w:rsidRDefault="00205C80" w:rsidP="00205C80">
      <w:pPr>
        <w:pStyle w:val="PL"/>
      </w:pPr>
      <w:r w:rsidRPr="003B2883">
        <w:t xml:space="preserve">      type: object</w:t>
      </w:r>
    </w:p>
    <w:p w14:paraId="2AED8B1F" w14:textId="77777777" w:rsidR="00205C80" w:rsidRPr="003B2883" w:rsidRDefault="00205C80" w:rsidP="00205C80">
      <w:pPr>
        <w:pStyle w:val="PL"/>
      </w:pPr>
      <w:r w:rsidRPr="003B2883">
        <w:t xml:space="preserve">      properties:</w:t>
      </w:r>
    </w:p>
    <w:p w14:paraId="75FEEF56" w14:textId="77777777" w:rsidR="00205C80" w:rsidRPr="003B2883" w:rsidRDefault="00205C80" w:rsidP="00205C80">
      <w:pPr>
        <w:pStyle w:val="PL"/>
      </w:pPr>
      <w:r w:rsidRPr="003B2883">
        <w:t xml:space="preserve">        req5gsLoc:</w:t>
      </w:r>
    </w:p>
    <w:p w14:paraId="5030B698" w14:textId="77777777" w:rsidR="00205C80" w:rsidRPr="003B2883" w:rsidRDefault="00205C80" w:rsidP="00205C80">
      <w:pPr>
        <w:pStyle w:val="PL"/>
      </w:pPr>
      <w:r w:rsidRPr="003B2883">
        <w:t xml:space="preserve">          type: boolean</w:t>
      </w:r>
    </w:p>
    <w:p w14:paraId="77D9C4E6" w14:textId="77777777" w:rsidR="00205C80" w:rsidRPr="003B2883" w:rsidRDefault="00205C80" w:rsidP="00205C80">
      <w:pPr>
        <w:pStyle w:val="PL"/>
      </w:pPr>
      <w:r w:rsidRPr="003B2883">
        <w:t xml:space="preserve">          default: false</w:t>
      </w:r>
    </w:p>
    <w:p w14:paraId="7863AA08" w14:textId="77777777" w:rsidR="00205C80" w:rsidRPr="003B2883" w:rsidRDefault="00205C80" w:rsidP="00205C80">
      <w:pPr>
        <w:pStyle w:val="PL"/>
      </w:pPr>
      <w:r w:rsidRPr="003B2883">
        <w:t xml:space="preserve">        reqCurrentLoc:</w:t>
      </w:r>
    </w:p>
    <w:p w14:paraId="227EE620" w14:textId="77777777" w:rsidR="00205C80" w:rsidRPr="003B2883" w:rsidRDefault="00205C80" w:rsidP="00205C80">
      <w:pPr>
        <w:pStyle w:val="PL"/>
      </w:pPr>
      <w:r w:rsidRPr="003B2883">
        <w:t xml:space="preserve">          type: boolean</w:t>
      </w:r>
    </w:p>
    <w:p w14:paraId="794F1EC8" w14:textId="77777777" w:rsidR="00205C80" w:rsidRPr="003B2883" w:rsidRDefault="00205C80" w:rsidP="00205C80">
      <w:pPr>
        <w:pStyle w:val="PL"/>
      </w:pPr>
      <w:r w:rsidRPr="003B2883">
        <w:t xml:space="preserve">          default: false</w:t>
      </w:r>
    </w:p>
    <w:p w14:paraId="6B5CD198" w14:textId="77777777" w:rsidR="00205C80" w:rsidRPr="003B2883" w:rsidRDefault="00205C80" w:rsidP="00205C80">
      <w:pPr>
        <w:pStyle w:val="PL"/>
      </w:pPr>
      <w:r w:rsidRPr="003B2883">
        <w:t xml:space="preserve">        reqRatType:</w:t>
      </w:r>
    </w:p>
    <w:p w14:paraId="62E1A6A2" w14:textId="77777777" w:rsidR="00205C80" w:rsidRPr="003B2883" w:rsidRDefault="00205C80" w:rsidP="00205C80">
      <w:pPr>
        <w:pStyle w:val="PL"/>
      </w:pPr>
      <w:r w:rsidRPr="003B2883">
        <w:t xml:space="preserve">          type: boolean</w:t>
      </w:r>
    </w:p>
    <w:p w14:paraId="05C27CC8" w14:textId="77777777" w:rsidR="00205C80" w:rsidRPr="003B2883" w:rsidRDefault="00205C80" w:rsidP="00205C80">
      <w:pPr>
        <w:pStyle w:val="PL"/>
      </w:pPr>
      <w:r w:rsidRPr="003B2883">
        <w:t xml:space="preserve">          default: false</w:t>
      </w:r>
    </w:p>
    <w:p w14:paraId="1139B5AA" w14:textId="77777777" w:rsidR="00205C80" w:rsidRPr="003B2883" w:rsidRDefault="00205C80" w:rsidP="00205C80">
      <w:pPr>
        <w:pStyle w:val="PL"/>
      </w:pPr>
      <w:r w:rsidRPr="003B2883">
        <w:t xml:space="preserve">        reqTimeZone:</w:t>
      </w:r>
    </w:p>
    <w:p w14:paraId="6DFAE64A" w14:textId="77777777" w:rsidR="00205C80" w:rsidRPr="003B2883" w:rsidRDefault="00205C80" w:rsidP="00205C80">
      <w:pPr>
        <w:pStyle w:val="PL"/>
      </w:pPr>
      <w:r w:rsidRPr="003B2883">
        <w:t xml:space="preserve">          type: boolean</w:t>
      </w:r>
    </w:p>
    <w:p w14:paraId="4D61932D" w14:textId="77777777" w:rsidR="00205C80" w:rsidRPr="003B2883" w:rsidRDefault="00205C80" w:rsidP="00205C80">
      <w:pPr>
        <w:pStyle w:val="PL"/>
      </w:pPr>
      <w:r w:rsidRPr="003B2883">
        <w:t xml:space="preserve">          default: false</w:t>
      </w:r>
    </w:p>
    <w:p w14:paraId="33580D93" w14:textId="77777777" w:rsidR="00205C80" w:rsidRPr="003B2883" w:rsidRDefault="00205C80" w:rsidP="00205C80">
      <w:pPr>
        <w:pStyle w:val="PL"/>
      </w:pPr>
      <w:r w:rsidRPr="003B2883">
        <w:t xml:space="preserve">        supportedFeatures:</w:t>
      </w:r>
    </w:p>
    <w:p w14:paraId="540D8D47" w14:textId="77777777" w:rsidR="00205C80" w:rsidRPr="003B2883" w:rsidRDefault="00205C80" w:rsidP="00205C80">
      <w:pPr>
        <w:pStyle w:val="PL"/>
      </w:pPr>
      <w:r w:rsidRPr="003B2883">
        <w:t xml:space="preserve">          $ref: 'TS29571_CommonData.yaml#/components/schemas/SupportedFeatures'</w:t>
      </w:r>
    </w:p>
    <w:p w14:paraId="26F1C492" w14:textId="77777777" w:rsidR="00205C80" w:rsidRPr="003B2883" w:rsidRDefault="00205C80" w:rsidP="00205C80">
      <w:pPr>
        <w:pStyle w:val="PL"/>
      </w:pPr>
      <w:r w:rsidRPr="003B2883">
        <w:t xml:space="preserve">    ProvideLocInfo:</w:t>
      </w:r>
    </w:p>
    <w:p w14:paraId="240EDE79" w14:textId="77777777" w:rsidR="00205C80" w:rsidRPr="003B2883" w:rsidRDefault="00205C80" w:rsidP="00205C80">
      <w:pPr>
        <w:pStyle w:val="PL"/>
      </w:pPr>
      <w:r w:rsidRPr="003B2883">
        <w:t xml:space="preserve">      type: object</w:t>
      </w:r>
    </w:p>
    <w:p w14:paraId="69797BBB" w14:textId="77777777" w:rsidR="00205C80" w:rsidRPr="003B2883" w:rsidRDefault="00205C80" w:rsidP="00205C80">
      <w:pPr>
        <w:pStyle w:val="PL"/>
      </w:pPr>
      <w:r w:rsidRPr="003B2883">
        <w:t xml:space="preserve">      properties:</w:t>
      </w:r>
    </w:p>
    <w:p w14:paraId="748CA27A" w14:textId="77777777" w:rsidR="00205C80" w:rsidRPr="003B2883" w:rsidRDefault="00205C80" w:rsidP="00205C80">
      <w:pPr>
        <w:pStyle w:val="PL"/>
      </w:pPr>
      <w:r w:rsidRPr="003B2883">
        <w:t xml:space="preserve">        currentLoc:</w:t>
      </w:r>
    </w:p>
    <w:p w14:paraId="52421197" w14:textId="77777777" w:rsidR="00205C80" w:rsidRPr="003B2883" w:rsidRDefault="00205C80" w:rsidP="00205C80">
      <w:pPr>
        <w:pStyle w:val="PL"/>
      </w:pPr>
      <w:r w:rsidRPr="003B2883">
        <w:t xml:space="preserve">          type: boolean</w:t>
      </w:r>
    </w:p>
    <w:p w14:paraId="4BA99DA7" w14:textId="77777777" w:rsidR="00205C80" w:rsidRPr="003B2883" w:rsidRDefault="00205C80" w:rsidP="00205C80">
      <w:pPr>
        <w:pStyle w:val="PL"/>
      </w:pPr>
      <w:r w:rsidRPr="003B2883">
        <w:t xml:space="preserve">        location:</w:t>
      </w:r>
    </w:p>
    <w:p w14:paraId="4511FAAA" w14:textId="77777777" w:rsidR="00205C80" w:rsidRPr="003B2883" w:rsidRDefault="00205C80" w:rsidP="00205C80">
      <w:pPr>
        <w:pStyle w:val="PL"/>
      </w:pPr>
      <w:r w:rsidRPr="003B2883">
        <w:t xml:space="preserve">          $ref: 'TS29571_CommonData.yaml#/components/schemas/UserLocation'</w:t>
      </w:r>
    </w:p>
    <w:p w14:paraId="5DCA3448" w14:textId="77777777" w:rsidR="00205C80" w:rsidRPr="003B2883" w:rsidRDefault="00205C80" w:rsidP="00205C80">
      <w:pPr>
        <w:pStyle w:val="PL"/>
      </w:pPr>
      <w:r w:rsidRPr="003B2883">
        <w:t xml:space="preserve">        geoInfo:</w:t>
      </w:r>
    </w:p>
    <w:p w14:paraId="314496E8" w14:textId="77777777" w:rsidR="00205C80" w:rsidRPr="003B2883" w:rsidRDefault="00205C80" w:rsidP="00205C80">
      <w:pPr>
        <w:pStyle w:val="PL"/>
      </w:pPr>
      <w:r w:rsidRPr="003B2883">
        <w:t xml:space="preserve">          $ref: 'TS29572_Nlmf_Location.yaml#/components/schemas/GeographicArea'</w:t>
      </w:r>
    </w:p>
    <w:p w14:paraId="2F5E1993" w14:textId="77777777" w:rsidR="00205C80" w:rsidRPr="003B2883" w:rsidRDefault="00205C80" w:rsidP="00205C80">
      <w:pPr>
        <w:pStyle w:val="PL"/>
      </w:pPr>
      <w:r w:rsidRPr="003B2883">
        <w:t xml:space="preserve">        locatoinAge:</w:t>
      </w:r>
    </w:p>
    <w:p w14:paraId="4807E755" w14:textId="77777777" w:rsidR="00205C80" w:rsidRPr="003B2883" w:rsidRDefault="00205C80" w:rsidP="00205C80">
      <w:pPr>
        <w:pStyle w:val="PL"/>
      </w:pPr>
      <w:r w:rsidRPr="003B2883">
        <w:t xml:space="preserve">          $ref: 'TS29572_Nlmf_Location.yaml#/components/schemas/AgeOfLocationEstimate'</w:t>
      </w:r>
    </w:p>
    <w:p w14:paraId="724273EE" w14:textId="77777777" w:rsidR="00205C80" w:rsidRPr="003B2883" w:rsidRDefault="00205C80" w:rsidP="00205C80">
      <w:pPr>
        <w:pStyle w:val="PL"/>
      </w:pPr>
      <w:r w:rsidRPr="003B2883">
        <w:t xml:space="preserve">        ratType:</w:t>
      </w:r>
    </w:p>
    <w:p w14:paraId="7A66594F" w14:textId="77777777" w:rsidR="00205C80" w:rsidRPr="003B2883" w:rsidRDefault="00205C80" w:rsidP="00205C80">
      <w:pPr>
        <w:pStyle w:val="PL"/>
      </w:pPr>
      <w:r w:rsidRPr="003B2883">
        <w:t xml:space="preserve">          $ref: 'TS29571_CommonData.yaml#/components/schemas/RatType'</w:t>
      </w:r>
    </w:p>
    <w:p w14:paraId="437D229C" w14:textId="77777777" w:rsidR="00205C80" w:rsidRPr="003B2883" w:rsidRDefault="00205C80" w:rsidP="00205C80">
      <w:pPr>
        <w:pStyle w:val="PL"/>
      </w:pPr>
      <w:r w:rsidRPr="003B2883">
        <w:t xml:space="preserve">        timezone:</w:t>
      </w:r>
    </w:p>
    <w:p w14:paraId="32A59EB4" w14:textId="77777777" w:rsidR="00205C80" w:rsidRPr="003B2883" w:rsidRDefault="00205C80" w:rsidP="00205C80">
      <w:pPr>
        <w:pStyle w:val="PL"/>
      </w:pPr>
      <w:r w:rsidRPr="003B2883">
        <w:t xml:space="preserve">          $ref: 'TS29571_CommonData.yaml#/components/schemas/TimeZone'</w:t>
      </w:r>
    </w:p>
    <w:p w14:paraId="16C625AD" w14:textId="77777777" w:rsidR="00205C80" w:rsidRPr="003B2883" w:rsidRDefault="00205C80" w:rsidP="00205C80">
      <w:pPr>
        <w:pStyle w:val="PL"/>
      </w:pPr>
      <w:r w:rsidRPr="003B2883">
        <w:t xml:space="preserve">        supportedFeatures:</w:t>
      </w:r>
    </w:p>
    <w:p w14:paraId="4AA01FDC" w14:textId="77777777" w:rsidR="00205C80" w:rsidRPr="003B2883" w:rsidRDefault="00205C80" w:rsidP="00205C80">
      <w:pPr>
        <w:pStyle w:val="PL"/>
      </w:pPr>
      <w:r w:rsidRPr="003B2883">
        <w:t xml:space="preserve">          $ref: '</w:t>
      </w:r>
      <w:r w:rsidR="00157C0B" w:rsidRPr="003B2883">
        <w:t>TS29571_CommonData.yaml</w:t>
      </w:r>
      <w:r w:rsidRPr="003B2883">
        <w:t>#/components/schemas/SupportedFeatures'</w:t>
      </w:r>
    </w:p>
    <w:p w14:paraId="75B091DE" w14:textId="77777777" w:rsidR="00780C76" w:rsidRPr="003B2883" w:rsidRDefault="00780C76" w:rsidP="00780C76">
      <w:pPr>
        <w:pStyle w:val="PL"/>
      </w:pPr>
      <w:r w:rsidRPr="003B2883">
        <w:t xml:space="preserve">        </w:t>
      </w:r>
      <w:r>
        <w:t>oldGuami:</w:t>
      </w:r>
    </w:p>
    <w:p w14:paraId="11D8E51E" w14:textId="77777777" w:rsidR="00780C76" w:rsidRPr="003B2883" w:rsidRDefault="00780C76" w:rsidP="00780C76">
      <w:pPr>
        <w:pStyle w:val="PL"/>
      </w:pPr>
      <w:r w:rsidRPr="003B2883">
        <w:t xml:space="preserve">        </w:t>
      </w:r>
      <w:r>
        <w:t xml:space="preserve">  </w:t>
      </w:r>
      <w:r w:rsidRPr="003B2883">
        <w:t>$ref: 'TS29571_CommonData.yaml#/components/schemas/Guami'</w:t>
      </w:r>
    </w:p>
    <w:p w14:paraId="041431A3" w14:textId="77777777" w:rsidR="00C91BFE" w:rsidRPr="003B2883" w:rsidRDefault="00C91BFE" w:rsidP="00C91BFE">
      <w:pPr>
        <w:pStyle w:val="PL"/>
      </w:pPr>
      <w:r w:rsidRPr="003B2883">
        <w:t xml:space="preserve">    LocationType:</w:t>
      </w:r>
    </w:p>
    <w:p w14:paraId="15C0EDEB" w14:textId="77777777" w:rsidR="00C91BFE" w:rsidRPr="003B2883" w:rsidRDefault="00C91BFE" w:rsidP="00C91BFE">
      <w:pPr>
        <w:pStyle w:val="PL"/>
      </w:pPr>
      <w:r w:rsidRPr="003B2883">
        <w:t xml:space="preserve">      anyOf:</w:t>
      </w:r>
    </w:p>
    <w:p w14:paraId="25741096" w14:textId="77777777" w:rsidR="00C91BFE" w:rsidRPr="003B2883" w:rsidRDefault="00C91BFE" w:rsidP="00C91BFE">
      <w:pPr>
        <w:pStyle w:val="PL"/>
      </w:pPr>
      <w:r w:rsidRPr="003B2883">
        <w:t xml:space="preserve">      - type: string</w:t>
      </w:r>
    </w:p>
    <w:p w14:paraId="70AD1784" w14:textId="77777777" w:rsidR="00C91BFE" w:rsidRPr="003B2883" w:rsidRDefault="00C91BFE" w:rsidP="00C91BFE">
      <w:pPr>
        <w:pStyle w:val="PL"/>
      </w:pPr>
      <w:r w:rsidRPr="003B2883">
        <w:t xml:space="preserve">        enum:</w:t>
      </w:r>
    </w:p>
    <w:p w14:paraId="3B6C18AB" w14:textId="77777777" w:rsidR="00C91BFE" w:rsidRPr="003B2883" w:rsidRDefault="00C91BFE" w:rsidP="00C91BFE">
      <w:pPr>
        <w:pStyle w:val="PL"/>
      </w:pPr>
      <w:r w:rsidRPr="003B2883">
        <w:t xml:space="preserve">          - CURRENT_LOCATION</w:t>
      </w:r>
    </w:p>
    <w:p w14:paraId="3CFB1962" w14:textId="77777777" w:rsidR="00C91BFE" w:rsidRPr="003B2883" w:rsidRDefault="00C91BFE" w:rsidP="00C91BFE">
      <w:pPr>
        <w:pStyle w:val="PL"/>
      </w:pPr>
      <w:r w:rsidRPr="003B2883">
        <w:t xml:space="preserve">          - CURRENT_OR_LAST_KNOWN_LOCATION</w:t>
      </w:r>
    </w:p>
    <w:p w14:paraId="0809A676" w14:textId="77777777" w:rsidR="00C91BFE" w:rsidRPr="003B2883" w:rsidRDefault="00C91BFE" w:rsidP="00C91BFE">
      <w:pPr>
        <w:pStyle w:val="PL"/>
      </w:pPr>
      <w:r w:rsidRPr="003B2883">
        <w:t xml:space="preserve">          - INITIAL_LOCATION</w:t>
      </w:r>
    </w:p>
    <w:p w14:paraId="7543B8E2" w14:textId="77777777" w:rsidR="00C91BFE" w:rsidRPr="003B2883" w:rsidRDefault="00C91BFE" w:rsidP="00C91BFE">
      <w:pPr>
        <w:pStyle w:val="PL"/>
      </w:pPr>
      <w:r w:rsidRPr="003B2883">
        <w:t xml:space="preserve">      - type: string</w:t>
      </w:r>
    </w:p>
    <w:p w14:paraId="4218A2E6" w14:textId="77777777" w:rsidR="00C91BFE" w:rsidRPr="003B2883" w:rsidRDefault="00C91BFE" w:rsidP="00C91BFE">
      <w:pPr>
        <w:pStyle w:val="PL"/>
      </w:pPr>
      <w:r w:rsidRPr="003B2883">
        <w:t xml:space="preserve">    LocationEvent:</w:t>
      </w:r>
    </w:p>
    <w:p w14:paraId="462E2181" w14:textId="77777777" w:rsidR="00C91BFE" w:rsidRPr="003B2883" w:rsidRDefault="00C91BFE" w:rsidP="00C91BFE">
      <w:pPr>
        <w:pStyle w:val="PL"/>
      </w:pPr>
      <w:r w:rsidRPr="003B2883">
        <w:t xml:space="preserve">      anyOf:</w:t>
      </w:r>
    </w:p>
    <w:p w14:paraId="72C8246E" w14:textId="77777777" w:rsidR="00C91BFE" w:rsidRPr="003B2883" w:rsidRDefault="00C91BFE" w:rsidP="00C91BFE">
      <w:pPr>
        <w:pStyle w:val="PL"/>
      </w:pPr>
      <w:r w:rsidRPr="003B2883">
        <w:t xml:space="preserve">      - type: string</w:t>
      </w:r>
    </w:p>
    <w:p w14:paraId="032A969C" w14:textId="77777777" w:rsidR="00C91BFE" w:rsidRPr="003B2883" w:rsidRDefault="00C91BFE" w:rsidP="00C91BFE">
      <w:pPr>
        <w:pStyle w:val="PL"/>
      </w:pPr>
      <w:r w:rsidRPr="003B2883">
        <w:t xml:space="preserve">        enum:</w:t>
      </w:r>
    </w:p>
    <w:p w14:paraId="13E0A1E3" w14:textId="77777777" w:rsidR="00C91BFE" w:rsidRPr="003B2883" w:rsidRDefault="00C91BFE" w:rsidP="00C91BFE">
      <w:pPr>
        <w:pStyle w:val="PL"/>
      </w:pPr>
      <w:r w:rsidRPr="003B2883">
        <w:t xml:space="preserve">          - EMERGENCY_CALL_ORIGINATION</w:t>
      </w:r>
    </w:p>
    <w:p w14:paraId="2BAF3252" w14:textId="77777777" w:rsidR="00C91BFE" w:rsidRPr="003B2883" w:rsidRDefault="00C91BFE" w:rsidP="00C91BFE">
      <w:pPr>
        <w:pStyle w:val="PL"/>
      </w:pPr>
      <w:r w:rsidRPr="003B2883">
        <w:t xml:space="preserve">          - EMERGENCY_CALL_RELEASE</w:t>
      </w:r>
    </w:p>
    <w:p w14:paraId="7B2A4EC0" w14:textId="77777777" w:rsidR="00C91BFE" w:rsidRPr="003B2883" w:rsidRDefault="00C91BFE" w:rsidP="00C91BFE">
      <w:pPr>
        <w:pStyle w:val="PL"/>
      </w:pPr>
      <w:r w:rsidRPr="003B2883">
        <w:t xml:space="preserve">          - EMERGENCY_CALL_HANDOVER</w:t>
      </w:r>
    </w:p>
    <w:p w14:paraId="211C0939" w14:textId="77777777" w:rsidR="00872C66" w:rsidRPr="003B2883" w:rsidRDefault="00C91BFE" w:rsidP="003D5C4D">
      <w:pPr>
        <w:pStyle w:val="PL"/>
      </w:pPr>
      <w:r w:rsidRPr="003B2883">
        <w:t xml:space="preserve">      - type: string</w:t>
      </w:r>
    </w:p>
    <w:p w14:paraId="4B9A91B8" w14:textId="4D2C091C" w:rsidR="001209DF" w:rsidRDefault="001209DF" w:rsidP="001209DF"/>
    <w:p w14:paraId="4C832C21" w14:textId="77777777" w:rsidR="009377D5" w:rsidRPr="002B35B4" w:rsidRDefault="009377D5" w:rsidP="009377D5">
      <w:pPr>
        <w:pStyle w:val="Heading8"/>
        <w:rPr>
          <w:lang w:val="en-US"/>
        </w:rPr>
      </w:pPr>
      <w:bookmarkStart w:id="498" w:name="_Toc20137665"/>
      <w:r w:rsidRPr="002B35B4">
        <w:rPr>
          <w:lang w:val="en-US"/>
        </w:rPr>
        <w:t>Annex B (Informative):</w:t>
      </w:r>
      <w:r w:rsidRPr="002B35B4">
        <w:rPr>
          <w:lang w:val="en-US"/>
        </w:rPr>
        <w:br/>
        <w:t>HTTP Multipart Messages</w:t>
      </w:r>
      <w:bookmarkEnd w:id="498"/>
    </w:p>
    <w:p w14:paraId="5F40BD69" w14:textId="77777777" w:rsidR="009377D5" w:rsidRPr="002B35B4" w:rsidRDefault="009377D5" w:rsidP="009377D5">
      <w:pPr>
        <w:pStyle w:val="Heading2"/>
        <w:rPr>
          <w:lang w:val="en-US"/>
        </w:rPr>
      </w:pPr>
      <w:bookmarkStart w:id="499" w:name="_Toc20137666"/>
      <w:r w:rsidRPr="002B35B4">
        <w:rPr>
          <w:lang w:val="en-US"/>
        </w:rPr>
        <w:t>B.1</w:t>
      </w:r>
      <w:r w:rsidRPr="002B35B4">
        <w:rPr>
          <w:lang w:val="en-US"/>
        </w:rPr>
        <w:tab/>
      </w:r>
      <w:r>
        <w:rPr>
          <w:lang w:val="en-US"/>
        </w:rPr>
        <w:t xml:space="preserve">Example of </w:t>
      </w:r>
      <w:r w:rsidRPr="002B35B4">
        <w:rPr>
          <w:lang w:val="en-US"/>
        </w:rPr>
        <w:t>HTTP multipart message</w:t>
      </w:r>
      <w:bookmarkEnd w:id="499"/>
    </w:p>
    <w:p w14:paraId="51AF53AA" w14:textId="77777777" w:rsidR="009377D5" w:rsidRPr="005C2369" w:rsidRDefault="009377D5" w:rsidP="009377D5">
      <w:pPr>
        <w:pStyle w:val="Heading3"/>
        <w:rPr>
          <w:lang w:val="en-US"/>
        </w:rPr>
      </w:pPr>
      <w:bookmarkStart w:id="500" w:name="_Toc20137667"/>
      <w:r>
        <w:rPr>
          <w:lang w:val="en-US"/>
        </w:rPr>
        <w:t>B.1.1</w:t>
      </w:r>
      <w:r>
        <w:rPr>
          <w:lang w:val="en-US"/>
        </w:rPr>
        <w:tab/>
        <w:t>General</w:t>
      </w:r>
      <w:bookmarkEnd w:id="500"/>
    </w:p>
    <w:p w14:paraId="4E297786" w14:textId="77777777" w:rsidR="009377D5" w:rsidRDefault="009377D5" w:rsidP="009377D5">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27DB368F" w14:textId="77777777" w:rsidR="009377D5" w:rsidRDefault="009377D5" w:rsidP="009377D5">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1FC8CE7D" w14:textId="77777777" w:rsidR="009377D5" w:rsidRPr="006153D3" w:rsidRDefault="009377D5" w:rsidP="009377D5">
      <w:pPr>
        <w:pStyle w:val="Heading3"/>
        <w:rPr>
          <w:lang w:val="en-US" w:eastAsia="fr-FR"/>
        </w:rPr>
      </w:pPr>
      <w:bookmarkStart w:id="501" w:name="_Toc2013766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01"/>
    </w:p>
    <w:p w14:paraId="75A65046" w14:textId="77777777" w:rsidR="009377D5" w:rsidRPr="006153D3" w:rsidRDefault="009377D5" w:rsidP="009377D5">
      <w:pPr>
        <w:pStyle w:val="PL"/>
        <w:rPr>
          <w:lang w:val="en-US" w:eastAsia="fr-FR"/>
        </w:rPr>
      </w:pPr>
    </w:p>
    <w:p w14:paraId="0862767C" w14:textId="77777777" w:rsidR="009377D5" w:rsidRPr="006153D3" w:rsidRDefault="009377D5" w:rsidP="009377D5">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46819A3" w14:textId="77777777" w:rsidR="009377D5" w:rsidRPr="006153D3" w:rsidRDefault="009377D5" w:rsidP="009377D5">
      <w:pPr>
        <w:pStyle w:val="PL"/>
        <w:rPr>
          <w:lang w:val="en-US" w:eastAsia="fr-FR"/>
        </w:rPr>
      </w:pPr>
      <w:r w:rsidRPr="006153D3">
        <w:rPr>
          <w:lang w:val="en-US" w:eastAsia="fr-FR"/>
        </w:rPr>
        <w:t>Content-Type: multipart/related; boundary=----Boundary</w:t>
      </w:r>
    </w:p>
    <w:p w14:paraId="68AC4A98" w14:textId="77777777" w:rsidR="009377D5" w:rsidRPr="006153D3" w:rsidRDefault="009377D5" w:rsidP="009377D5">
      <w:pPr>
        <w:pStyle w:val="PL"/>
        <w:rPr>
          <w:lang w:val="en-US" w:eastAsia="fr-FR"/>
        </w:rPr>
      </w:pPr>
      <w:r w:rsidRPr="006153D3">
        <w:rPr>
          <w:lang w:val="en-US" w:eastAsia="fr-FR"/>
        </w:rPr>
        <w:t>Content-Length: xyz</w:t>
      </w:r>
    </w:p>
    <w:p w14:paraId="34B694E4" w14:textId="77777777" w:rsidR="009377D5" w:rsidRPr="006153D3" w:rsidRDefault="009377D5" w:rsidP="009377D5">
      <w:pPr>
        <w:pStyle w:val="PL"/>
        <w:rPr>
          <w:lang w:val="en-US" w:eastAsia="fr-FR"/>
        </w:rPr>
      </w:pPr>
    </w:p>
    <w:p w14:paraId="5B7AC957" w14:textId="77777777" w:rsidR="009377D5" w:rsidRPr="006153D3" w:rsidRDefault="009377D5" w:rsidP="009377D5">
      <w:pPr>
        <w:pStyle w:val="PL"/>
        <w:rPr>
          <w:lang w:val="en-US" w:eastAsia="fr-FR"/>
        </w:rPr>
      </w:pPr>
      <w:r w:rsidRPr="006153D3">
        <w:rPr>
          <w:lang w:val="en-US" w:eastAsia="fr-FR"/>
        </w:rPr>
        <w:t>------Boundary</w:t>
      </w:r>
    </w:p>
    <w:p w14:paraId="108AF8A2" w14:textId="77777777" w:rsidR="009377D5" w:rsidRPr="006153D3" w:rsidRDefault="009377D5" w:rsidP="009377D5">
      <w:pPr>
        <w:pStyle w:val="PL"/>
        <w:rPr>
          <w:lang w:val="en-US" w:eastAsia="fr-FR"/>
        </w:rPr>
      </w:pPr>
      <w:r w:rsidRPr="006153D3">
        <w:rPr>
          <w:lang w:val="en-US" w:eastAsia="fr-FR"/>
        </w:rPr>
        <w:t>Content-Type: application/json</w:t>
      </w:r>
    </w:p>
    <w:p w14:paraId="3E711327" w14:textId="77777777" w:rsidR="009377D5" w:rsidRDefault="009377D5" w:rsidP="009377D5">
      <w:pPr>
        <w:pStyle w:val="PL"/>
        <w:rPr>
          <w:lang w:val="en-US" w:eastAsia="fr-FR"/>
        </w:rPr>
      </w:pPr>
    </w:p>
    <w:p w14:paraId="12F890C5" w14:textId="77777777" w:rsidR="009377D5" w:rsidRDefault="009377D5" w:rsidP="009377D5">
      <w:pPr>
        <w:pStyle w:val="PL"/>
        <w:rPr>
          <w:lang w:val="en-US" w:eastAsia="zh-CN"/>
        </w:rPr>
      </w:pPr>
      <w:r>
        <w:rPr>
          <w:rFonts w:hint="eastAsia"/>
          <w:lang w:val="en-US" w:eastAsia="zh-CN"/>
        </w:rPr>
        <w:t>{</w:t>
      </w:r>
    </w:p>
    <w:p w14:paraId="64D6819F"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1437A979"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366D5256"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1AFC7CBE"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634A5425"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358B0874"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31D00B08"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1543F0ED"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6A7E5E5B"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0CF6B3FC"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6F6385BD" w14:textId="77777777" w:rsidR="009377D5" w:rsidRDefault="009377D5" w:rsidP="009377D5">
      <w:pPr>
        <w:pStyle w:val="PL"/>
        <w:rPr>
          <w:lang w:val="en-US" w:eastAsia="fr-FR"/>
        </w:rPr>
      </w:pPr>
      <w:r w:rsidRPr="006153D3">
        <w:rPr>
          <w:lang w:val="en-US" w:eastAsia="fr-FR"/>
        </w:rPr>
        <w:t xml:space="preserve">      </w:t>
      </w:r>
      <w:r>
        <w:rPr>
          <w:rFonts w:hint="eastAsia"/>
          <w:lang w:val="en-US" w:eastAsia="fr-FR"/>
        </w:rPr>
        <w:t>}</w:t>
      </w:r>
    </w:p>
    <w:p w14:paraId="580E9088"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41CB8866"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83C8679" w14:textId="77777777" w:rsidR="009377D5" w:rsidRPr="006153D3" w:rsidRDefault="009377D5" w:rsidP="009377D5">
      <w:pPr>
        <w:pStyle w:val="PL"/>
        <w:rPr>
          <w:lang w:val="en-US" w:eastAsia="fr-FR"/>
        </w:rPr>
      </w:pPr>
      <w:r w:rsidRPr="00263113">
        <w:rPr>
          <w:rFonts w:hint="eastAsia"/>
          <w:lang w:val="en-US" w:eastAsia="fr-FR"/>
        </w:rPr>
        <w:t>}</w:t>
      </w:r>
    </w:p>
    <w:p w14:paraId="04FFAC7F" w14:textId="77777777" w:rsidR="009377D5" w:rsidRPr="006153D3" w:rsidRDefault="009377D5" w:rsidP="009377D5">
      <w:pPr>
        <w:pStyle w:val="PL"/>
        <w:rPr>
          <w:lang w:val="en-US" w:eastAsia="fr-FR"/>
        </w:rPr>
      </w:pPr>
      <w:r w:rsidRPr="006153D3">
        <w:rPr>
          <w:lang w:val="en-US" w:eastAsia="fr-FR"/>
        </w:rPr>
        <w:t>------Boundary</w:t>
      </w:r>
    </w:p>
    <w:p w14:paraId="5F894420" w14:textId="77777777" w:rsidR="009377D5" w:rsidRPr="006153D3" w:rsidRDefault="009377D5" w:rsidP="009377D5">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0075E1C" w14:textId="77777777" w:rsidR="009377D5" w:rsidRDefault="009377D5" w:rsidP="009377D5">
      <w:pPr>
        <w:pStyle w:val="PL"/>
        <w:rPr>
          <w:lang w:val="en-US" w:eastAsia="fr-FR"/>
        </w:rPr>
      </w:pPr>
      <w:r w:rsidRPr="006153D3">
        <w:rPr>
          <w:lang w:val="en-US" w:eastAsia="fr-FR"/>
        </w:rPr>
        <w:t>Content-Id: n</w:t>
      </w:r>
      <w:r>
        <w:rPr>
          <w:lang w:val="en-US" w:eastAsia="fr-FR"/>
        </w:rPr>
        <w:t>2</w:t>
      </w:r>
      <w:r>
        <w:rPr>
          <w:lang w:val="en-US" w:eastAsia="zh-CN"/>
        </w:rPr>
        <w:t>msg</w:t>
      </w:r>
    </w:p>
    <w:p w14:paraId="25B233E3" w14:textId="77777777" w:rsidR="009377D5" w:rsidRPr="006153D3" w:rsidRDefault="009377D5" w:rsidP="009377D5">
      <w:pPr>
        <w:pStyle w:val="PL"/>
        <w:rPr>
          <w:lang w:val="en-US" w:eastAsia="fr-FR"/>
        </w:rPr>
      </w:pPr>
    </w:p>
    <w:p w14:paraId="407D4B87" w14:textId="77777777" w:rsidR="009377D5" w:rsidRPr="006153D3" w:rsidRDefault="009377D5" w:rsidP="009377D5">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1C75F7F" w14:textId="77777777" w:rsidR="009377D5" w:rsidRPr="00AC60A1" w:rsidRDefault="009377D5" w:rsidP="009377D5">
      <w:pPr>
        <w:pStyle w:val="PL"/>
        <w:rPr>
          <w:lang w:val="en-US"/>
        </w:rPr>
      </w:pPr>
      <w:r w:rsidRPr="006153D3">
        <w:rPr>
          <w:lang w:val="en-US" w:eastAsia="fr-FR"/>
        </w:rPr>
        <w:t>------Boundary</w:t>
      </w:r>
    </w:p>
    <w:p w14:paraId="2D6666D1" w14:textId="77777777" w:rsidR="009377D5" w:rsidRPr="003B2883" w:rsidRDefault="009377D5" w:rsidP="001209DF"/>
    <w:p w14:paraId="03D51AA9" w14:textId="44A3E235" w:rsidR="00515970" w:rsidRPr="003B2883" w:rsidRDefault="00515970" w:rsidP="00EE4A93">
      <w:pPr>
        <w:pStyle w:val="Heading8"/>
      </w:pPr>
      <w:r w:rsidRPr="003B2883">
        <w:br w:type="page"/>
      </w:r>
      <w:bookmarkStart w:id="502" w:name="_Toc20137669"/>
      <w:bookmarkStart w:id="503" w:name="historyclause"/>
      <w:bookmarkStart w:id="504" w:name="_Hlk523319292"/>
      <w:r w:rsidRPr="003B2883">
        <w:lastRenderedPageBreak/>
        <w:t xml:space="preserve">Annex </w:t>
      </w:r>
      <w:r w:rsidR="009377D5">
        <w:t>C</w:t>
      </w:r>
      <w:r w:rsidR="00483FEE" w:rsidRPr="003B2883">
        <w:t xml:space="preserve"> (informative):</w:t>
      </w:r>
      <w:r w:rsidR="003B451E" w:rsidRPr="003B2883">
        <w:tab/>
      </w:r>
      <w:r w:rsidRPr="003B2883">
        <w:t>Change history</w:t>
      </w:r>
      <w:bookmarkEnd w:id="502"/>
    </w:p>
    <w:bookmarkEnd w:id="503"/>
    <w:p w14:paraId="216C7E91" w14:textId="77777777" w:rsidR="00515970" w:rsidRPr="003B2883"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rsidRPr="003B2883"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Pr="003B2883" w:rsidRDefault="00F80A42">
            <w:pPr>
              <w:pStyle w:val="TAL"/>
              <w:jc w:val="center"/>
              <w:rPr>
                <w:b/>
              </w:rPr>
            </w:pPr>
            <w:r w:rsidRPr="003B2883">
              <w:rPr>
                <w:b/>
              </w:rPr>
              <w:lastRenderedPageBreak/>
              <w:t>Change history</w:t>
            </w:r>
          </w:p>
        </w:tc>
      </w:tr>
      <w:tr w:rsidR="00EA6E5B" w:rsidRPr="003B2883"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Pr="003B2883" w:rsidRDefault="00EA6E5B">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Pr="003B2883" w:rsidRDefault="00EA6E5B">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Pr="003B2883" w:rsidRDefault="00EA6E5B">
            <w:pPr>
              <w:pStyle w:val="TAL"/>
              <w:rPr>
                <w:b/>
                <w:sz w:val="16"/>
              </w:rPr>
            </w:pPr>
            <w:r w:rsidRPr="003B2883">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Pr="003B2883" w:rsidRDefault="00EA6E5B">
            <w:pPr>
              <w:pStyle w:val="TAL"/>
              <w:rPr>
                <w:b/>
                <w:sz w:val="16"/>
              </w:rPr>
            </w:pPr>
            <w:r w:rsidRPr="003B2883">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Pr="003B2883" w:rsidRDefault="00EA6E5B">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Pr="003B2883" w:rsidRDefault="00EA6E5B">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Pr="003B2883" w:rsidRDefault="00EA6E5B">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Pr="003B2883" w:rsidRDefault="00EA6E5B">
            <w:pPr>
              <w:pStyle w:val="TAL"/>
              <w:rPr>
                <w:b/>
                <w:sz w:val="16"/>
              </w:rPr>
            </w:pPr>
            <w:r w:rsidRPr="003B2883">
              <w:rPr>
                <w:b/>
                <w:sz w:val="16"/>
              </w:rPr>
              <w:t>New version</w:t>
            </w:r>
          </w:p>
        </w:tc>
      </w:tr>
      <w:tr w:rsidR="00EA6E5B" w:rsidRPr="003B2883"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Pr="003B2883" w:rsidRDefault="00EA6E5B">
            <w:pPr>
              <w:pStyle w:val="TAC"/>
              <w:rPr>
                <w:sz w:val="16"/>
                <w:szCs w:val="16"/>
              </w:rPr>
            </w:pPr>
            <w:r w:rsidRPr="003B2883">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Pr="003B2883" w:rsidRDefault="00EA6E5B">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Pr="003B2883" w:rsidRDefault="00EA6E5B">
            <w:pPr>
              <w:pStyle w:val="TAC"/>
              <w:rPr>
                <w:sz w:val="16"/>
                <w:szCs w:val="16"/>
              </w:rPr>
            </w:pPr>
            <w:r w:rsidRPr="003B2883">
              <w:rPr>
                <w:sz w:val="16"/>
                <w:szCs w:val="16"/>
              </w:rPr>
              <w:t>0.1.0</w:t>
            </w:r>
          </w:p>
        </w:tc>
      </w:tr>
      <w:tr w:rsidR="00EA6E5B" w:rsidRPr="003B2883"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Pr="003B2883" w:rsidRDefault="00EA6E5B">
            <w:pPr>
              <w:pStyle w:val="TAC"/>
              <w:rPr>
                <w:sz w:val="16"/>
                <w:szCs w:val="16"/>
              </w:rPr>
            </w:pPr>
            <w:r w:rsidRPr="003B2883">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3B2883" w:rsidRDefault="00EA6E5B" w:rsidP="00F16DA4">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Pr="003B2883" w:rsidRDefault="00EA6E5B">
            <w:pPr>
              <w:pStyle w:val="TAC"/>
              <w:rPr>
                <w:sz w:val="16"/>
                <w:szCs w:val="16"/>
              </w:rPr>
            </w:pPr>
            <w:r w:rsidRPr="003B2883">
              <w:rPr>
                <w:sz w:val="16"/>
                <w:szCs w:val="16"/>
              </w:rPr>
              <w:t>0.2.0</w:t>
            </w:r>
          </w:p>
        </w:tc>
      </w:tr>
      <w:tr w:rsidR="00EA6E5B" w:rsidRPr="003B2883"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Pr="003B2883" w:rsidRDefault="00EA6E5B">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Pr="003B2883" w:rsidRDefault="00EA6E5B">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Pr="003B2883" w:rsidRDefault="00EA6E5B">
            <w:pPr>
              <w:pStyle w:val="TAC"/>
              <w:rPr>
                <w:sz w:val="16"/>
                <w:szCs w:val="16"/>
              </w:rPr>
            </w:pPr>
            <w:r w:rsidRPr="003B2883">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3B2883" w:rsidRDefault="00EA6E5B" w:rsidP="00F16DA4">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Pr="003B2883" w:rsidRDefault="00EA6E5B">
            <w:pPr>
              <w:pStyle w:val="TAC"/>
              <w:rPr>
                <w:sz w:val="16"/>
                <w:szCs w:val="16"/>
              </w:rPr>
            </w:pPr>
            <w:r w:rsidRPr="003B2883">
              <w:rPr>
                <w:sz w:val="16"/>
                <w:szCs w:val="16"/>
              </w:rPr>
              <w:t>0.3.0</w:t>
            </w:r>
          </w:p>
        </w:tc>
      </w:tr>
      <w:tr w:rsidR="00EA6E5B" w:rsidRPr="003B2883"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Pr="003B2883" w:rsidRDefault="00EA6E5B">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Pr="003B2883" w:rsidRDefault="00EA6E5B">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Pr="003B2883" w:rsidRDefault="00EA6E5B">
            <w:pPr>
              <w:pStyle w:val="TAC"/>
              <w:rPr>
                <w:sz w:val="16"/>
                <w:szCs w:val="16"/>
              </w:rPr>
            </w:pPr>
            <w:r w:rsidRPr="003B2883">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3B2883" w:rsidRDefault="00EA6E5B" w:rsidP="00F16DA4">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Pr="003B2883" w:rsidRDefault="00EA6E5B">
            <w:pPr>
              <w:pStyle w:val="TAC"/>
              <w:rPr>
                <w:sz w:val="16"/>
                <w:szCs w:val="16"/>
              </w:rPr>
            </w:pPr>
            <w:r w:rsidRPr="003B2883">
              <w:rPr>
                <w:sz w:val="16"/>
                <w:szCs w:val="16"/>
              </w:rPr>
              <w:t>0.4.0</w:t>
            </w:r>
          </w:p>
        </w:tc>
      </w:tr>
      <w:tr w:rsidR="00EA6E5B" w:rsidRPr="003B2883"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Pr="003B2883" w:rsidRDefault="00EA6E5B">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Pr="003B2883" w:rsidRDefault="00EA6E5B">
            <w:pPr>
              <w:pStyle w:val="TAC"/>
              <w:rPr>
                <w:sz w:val="16"/>
                <w:szCs w:val="16"/>
              </w:rPr>
            </w:pPr>
            <w:r w:rsidRPr="003B2883">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3B2883" w:rsidRDefault="00EA6E5B" w:rsidP="00F16DA4">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Pr="003B2883" w:rsidRDefault="00EA6E5B">
            <w:pPr>
              <w:pStyle w:val="TAC"/>
              <w:rPr>
                <w:sz w:val="16"/>
                <w:szCs w:val="16"/>
              </w:rPr>
            </w:pPr>
            <w:r w:rsidRPr="003B2883">
              <w:rPr>
                <w:sz w:val="16"/>
                <w:szCs w:val="16"/>
              </w:rPr>
              <w:t>0.5.0</w:t>
            </w:r>
          </w:p>
        </w:tc>
      </w:tr>
      <w:tr w:rsidR="00EA6E5B" w:rsidRPr="003B2883"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Pr="003B2883" w:rsidRDefault="00EA6E5B">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Pr="003B2883" w:rsidRDefault="00EA6E5B">
            <w:pPr>
              <w:pStyle w:val="TAC"/>
              <w:rPr>
                <w:sz w:val="16"/>
                <w:szCs w:val="16"/>
              </w:rPr>
            </w:pPr>
            <w:r w:rsidRPr="003B2883">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Pr="003B2883" w:rsidRDefault="00EA6E5B" w:rsidP="00F16DA4">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Pr="003B2883" w:rsidRDefault="00EA6E5B">
            <w:pPr>
              <w:pStyle w:val="TAC"/>
              <w:rPr>
                <w:sz w:val="16"/>
                <w:szCs w:val="16"/>
              </w:rPr>
            </w:pPr>
            <w:r w:rsidRPr="003B2883">
              <w:rPr>
                <w:sz w:val="16"/>
                <w:szCs w:val="16"/>
              </w:rPr>
              <w:t>1.0.0</w:t>
            </w:r>
          </w:p>
        </w:tc>
      </w:tr>
      <w:tr w:rsidR="00EA6E5B" w:rsidRPr="003B2883"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Pr="003B2883" w:rsidRDefault="00EA6E5B">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Pr="003B2883" w:rsidRDefault="00EA6E5B">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Pr="003B2883" w:rsidRDefault="00EA6E5B">
            <w:pPr>
              <w:pStyle w:val="TAC"/>
              <w:rPr>
                <w:sz w:val="16"/>
                <w:szCs w:val="16"/>
              </w:rPr>
            </w:pPr>
            <w:r w:rsidRPr="003B2883">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Pr="003B2883" w:rsidRDefault="00EA6E5B" w:rsidP="00F16DA4">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Pr="003B2883" w:rsidRDefault="00EA6E5B">
            <w:pPr>
              <w:pStyle w:val="TAC"/>
              <w:rPr>
                <w:sz w:val="16"/>
                <w:szCs w:val="16"/>
              </w:rPr>
            </w:pPr>
            <w:r w:rsidRPr="003B2883">
              <w:rPr>
                <w:sz w:val="16"/>
                <w:szCs w:val="16"/>
              </w:rPr>
              <w:t>1.1.0</w:t>
            </w:r>
          </w:p>
        </w:tc>
      </w:tr>
      <w:tr w:rsidR="00EA6E5B" w:rsidRPr="003B2883"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Pr="003B2883" w:rsidRDefault="00EA6E5B">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Pr="003B2883" w:rsidRDefault="00EA6E5B">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Pr="003B2883" w:rsidRDefault="00EA6E5B">
            <w:pPr>
              <w:pStyle w:val="TAC"/>
              <w:rPr>
                <w:sz w:val="16"/>
                <w:szCs w:val="16"/>
              </w:rPr>
            </w:pPr>
            <w:r w:rsidRPr="003B2883">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Pr="003B2883" w:rsidRDefault="00EA6E5B" w:rsidP="00F16DA4">
            <w:pPr>
              <w:pStyle w:val="TAL"/>
              <w:rPr>
                <w:snapToGrid w:val="0"/>
                <w:sz w:val="16"/>
              </w:rPr>
            </w:pPr>
            <w:r w:rsidRPr="003B2883">
              <w:rPr>
                <w:snapToGrid w:val="0"/>
                <w:sz w:val="16"/>
              </w:rPr>
              <w:t>Implementation of pCRs agreed at CT4#85, including:</w:t>
            </w:r>
          </w:p>
          <w:p w14:paraId="205A31ED" w14:textId="39888DB4" w:rsidR="00EA6E5B" w:rsidRPr="003B2883" w:rsidRDefault="00EA6E5B" w:rsidP="00F16DA4">
            <w:pPr>
              <w:pStyle w:val="TAL"/>
              <w:rPr>
                <w:snapToGrid w:val="0"/>
                <w:sz w:val="16"/>
              </w:rPr>
            </w:pPr>
            <w:r w:rsidRPr="003B2883">
              <w:rPr>
                <w:snapToGrid w:val="0"/>
                <w:sz w:val="16"/>
              </w:rPr>
              <w:t>C4-184390, C4-184391, C4-184562, C4-184393, C4-184561,</w:t>
            </w:r>
          </w:p>
          <w:p w14:paraId="3F3A2551" w14:textId="46B0F84C" w:rsidR="00EA6E5B" w:rsidRPr="003B2883" w:rsidRDefault="00EA6E5B" w:rsidP="00F16DA4">
            <w:pPr>
              <w:pStyle w:val="TAL"/>
              <w:rPr>
                <w:snapToGrid w:val="0"/>
                <w:sz w:val="16"/>
              </w:rPr>
            </w:pPr>
            <w:r w:rsidRPr="003B2883">
              <w:rPr>
                <w:snapToGrid w:val="0"/>
                <w:sz w:val="16"/>
              </w:rPr>
              <w:t>C4-184395, C4-194052, C4-184396, C4-184399, C4-184404,</w:t>
            </w:r>
          </w:p>
          <w:p w14:paraId="34B6748F" w14:textId="0E326782" w:rsidR="00EA6E5B" w:rsidRPr="003B2883" w:rsidRDefault="00EA6E5B" w:rsidP="00F16DA4">
            <w:pPr>
              <w:pStyle w:val="TAL"/>
              <w:rPr>
                <w:snapToGrid w:val="0"/>
                <w:sz w:val="16"/>
              </w:rPr>
            </w:pPr>
            <w:r w:rsidRPr="003B2883">
              <w:rPr>
                <w:snapToGrid w:val="0"/>
                <w:sz w:val="16"/>
              </w:rPr>
              <w:t>C4-184405, C4-184407, C4-184102, C4-184408, C4-184104,</w:t>
            </w:r>
          </w:p>
          <w:p w14:paraId="56A26D83" w14:textId="3EB9AF48" w:rsidR="00EA6E5B" w:rsidRPr="003B2883" w:rsidRDefault="00EA6E5B" w:rsidP="00F16DA4">
            <w:pPr>
              <w:pStyle w:val="TAL"/>
              <w:rPr>
                <w:snapToGrid w:val="0"/>
                <w:sz w:val="16"/>
              </w:rPr>
            </w:pPr>
            <w:r w:rsidRPr="003B2883">
              <w:rPr>
                <w:snapToGrid w:val="0"/>
                <w:sz w:val="16"/>
              </w:rPr>
              <w:t>C4-184410, C4-184412, C4-184413, C4-184569, C4-184563,</w:t>
            </w:r>
          </w:p>
          <w:p w14:paraId="30501315" w14:textId="74863AD0" w:rsidR="00EA6E5B" w:rsidRPr="003B2883" w:rsidRDefault="00EA6E5B" w:rsidP="00F16DA4">
            <w:pPr>
              <w:pStyle w:val="TAL"/>
              <w:rPr>
                <w:snapToGrid w:val="0"/>
                <w:sz w:val="16"/>
              </w:rPr>
            </w:pPr>
            <w:r w:rsidRPr="003B2883">
              <w:rPr>
                <w:snapToGrid w:val="0"/>
                <w:sz w:val="16"/>
              </w:rPr>
              <w:t>C4-184124, C4-184418, C4-184565, C4-184127, C4-184566,</w:t>
            </w:r>
          </w:p>
          <w:p w14:paraId="0AF8D3F7" w14:textId="5C8B3FB6" w:rsidR="00EA6E5B" w:rsidRPr="003B2883" w:rsidRDefault="00EA6E5B" w:rsidP="00F16DA4">
            <w:pPr>
              <w:pStyle w:val="TAL"/>
              <w:rPr>
                <w:snapToGrid w:val="0"/>
                <w:sz w:val="16"/>
              </w:rPr>
            </w:pPr>
            <w:r w:rsidRPr="003B2883">
              <w:rPr>
                <w:snapToGrid w:val="0"/>
                <w:sz w:val="16"/>
              </w:rPr>
              <w:t>C4-184129, C4-184421, C4-184131, C4-184426, C4-184427,</w:t>
            </w:r>
          </w:p>
          <w:p w14:paraId="06E85B36" w14:textId="65181696" w:rsidR="00EA6E5B" w:rsidRPr="003B2883" w:rsidRDefault="00EA6E5B" w:rsidP="00F16DA4">
            <w:pPr>
              <w:pStyle w:val="TAL"/>
              <w:rPr>
                <w:snapToGrid w:val="0"/>
                <w:sz w:val="16"/>
              </w:rPr>
            </w:pPr>
            <w:r w:rsidRPr="003B2883">
              <w:rPr>
                <w:snapToGrid w:val="0"/>
                <w:sz w:val="16"/>
              </w:rPr>
              <w:t>C4-184428, C4-184429, C4-184430, C4-184431, C4-184432,</w:t>
            </w:r>
          </w:p>
          <w:p w14:paraId="1AFFEE1A" w14:textId="682760CA" w:rsidR="00EA6E5B" w:rsidRPr="003B2883" w:rsidRDefault="00EA6E5B" w:rsidP="00F16DA4">
            <w:pPr>
              <w:pStyle w:val="TAL"/>
              <w:rPr>
                <w:snapToGrid w:val="0"/>
                <w:sz w:val="16"/>
              </w:rPr>
            </w:pPr>
            <w:r w:rsidRPr="003B2883">
              <w:rPr>
                <w:snapToGrid w:val="0"/>
                <w:sz w:val="16"/>
              </w:rPr>
              <w:t>C4-184433, C4-184434, C4-184435, C4-184436, C4-184437,</w:t>
            </w:r>
          </w:p>
          <w:p w14:paraId="675E19DC" w14:textId="49B91F97" w:rsidR="00EA6E5B" w:rsidRPr="003B2883" w:rsidRDefault="00EA6E5B" w:rsidP="00F16DA4">
            <w:pPr>
              <w:pStyle w:val="TAL"/>
              <w:rPr>
                <w:snapToGrid w:val="0"/>
                <w:sz w:val="16"/>
              </w:rPr>
            </w:pPr>
            <w:r w:rsidRPr="003B2883">
              <w:rPr>
                <w:snapToGrid w:val="0"/>
                <w:sz w:val="16"/>
              </w:rPr>
              <w:t>C4-184151, C4-184481, C4-184154, C4-184515, C4-184516,</w:t>
            </w:r>
          </w:p>
          <w:p w14:paraId="2012F287" w14:textId="77777777" w:rsidR="00EA6E5B" w:rsidRPr="003B2883" w:rsidRDefault="00EA6E5B" w:rsidP="00F16DA4">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Pr="003B2883" w:rsidRDefault="00EA6E5B">
            <w:pPr>
              <w:pStyle w:val="TAC"/>
              <w:rPr>
                <w:sz w:val="16"/>
                <w:szCs w:val="16"/>
              </w:rPr>
            </w:pPr>
            <w:r w:rsidRPr="003B2883">
              <w:rPr>
                <w:sz w:val="16"/>
                <w:szCs w:val="16"/>
              </w:rPr>
              <w:t>1.2.0</w:t>
            </w:r>
          </w:p>
        </w:tc>
      </w:tr>
      <w:tr w:rsidR="00EA6E5B" w:rsidRPr="003B2883"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Pr="003B2883" w:rsidRDefault="00EA6E5B">
            <w:pPr>
              <w:pStyle w:val="TAC"/>
              <w:rPr>
                <w:sz w:val="16"/>
                <w:szCs w:val="16"/>
              </w:rPr>
            </w:pPr>
            <w:r w:rsidRPr="003B2883">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Pr="003B2883" w:rsidRDefault="00EA6E5B" w:rsidP="00F16DA4">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Pr="003B2883" w:rsidRDefault="00EA6E5B">
            <w:pPr>
              <w:pStyle w:val="TAC"/>
              <w:rPr>
                <w:sz w:val="16"/>
                <w:szCs w:val="16"/>
              </w:rPr>
            </w:pPr>
            <w:r w:rsidRPr="003B2883">
              <w:rPr>
                <w:sz w:val="16"/>
                <w:szCs w:val="16"/>
              </w:rPr>
              <w:t>2.0.0</w:t>
            </w:r>
          </w:p>
        </w:tc>
      </w:tr>
      <w:tr w:rsidR="00EA6E5B" w:rsidRPr="003B2883"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Pr="003B2883"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Pr="003B2883" w:rsidRDefault="00EA6E5B" w:rsidP="00F16DA4">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Pr="003B2883" w:rsidRDefault="00EA6E5B">
            <w:pPr>
              <w:pStyle w:val="TAC"/>
              <w:rPr>
                <w:sz w:val="16"/>
                <w:szCs w:val="16"/>
              </w:rPr>
            </w:pPr>
            <w:r w:rsidRPr="003B2883">
              <w:rPr>
                <w:sz w:val="16"/>
                <w:szCs w:val="16"/>
              </w:rPr>
              <w:t>15.0.0</w:t>
            </w:r>
          </w:p>
        </w:tc>
      </w:tr>
      <w:tr w:rsidR="003F6B0D" w:rsidRPr="003B2883"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3B2883" w:rsidRDefault="003F6B0D" w:rsidP="003F6B0D">
            <w:pPr>
              <w:pStyle w:val="TAL"/>
              <w:rPr>
                <w:sz w:val="16"/>
                <w:szCs w:val="16"/>
              </w:rPr>
            </w:pPr>
            <w:r w:rsidRPr="003B2883">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3B2883" w:rsidRDefault="003F6B0D" w:rsidP="003F6B0D">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Pr="003B2883" w:rsidRDefault="003F6B0D" w:rsidP="003F6B0D">
            <w:pPr>
              <w:pStyle w:val="TAC"/>
              <w:rPr>
                <w:sz w:val="16"/>
                <w:szCs w:val="16"/>
              </w:rPr>
            </w:pPr>
            <w:r w:rsidRPr="003B2883">
              <w:rPr>
                <w:sz w:val="16"/>
                <w:szCs w:val="16"/>
              </w:rPr>
              <w:t>15.1.0</w:t>
            </w:r>
          </w:p>
        </w:tc>
      </w:tr>
      <w:tr w:rsidR="003F6B0D" w:rsidRPr="003B2883"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Pr="003B2883" w:rsidRDefault="003F6B0D" w:rsidP="003F6B0D">
            <w:pPr>
              <w:pStyle w:val="TAL"/>
              <w:rPr>
                <w:sz w:val="16"/>
                <w:szCs w:val="16"/>
              </w:rPr>
            </w:pPr>
            <w:r w:rsidRPr="003B2883">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Pr="003B2883" w:rsidRDefault="003F6B0D" w:rsidP="003F6B0D">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3B2883" w:rsidRDefault="003F6B0D" w:rsidP="003F6B0D">
            <w:pPr>
              <w:pStyle w:val="TAC"/>
              <w:rPr>
                <w:sz w:val="16"/>
                <w:szCs w:val="16"/>
              </w:rPr>
            </w:pPr>
            <w:r w:rsidRPr="003B2883">
              <w:rPr>
                <w:sz w:val="16"/>
                <w:szCs w:val="16"/>
              </w:rPr>
              <w:t>15.1.0</w:t>
            </w:r>
          </w:p>
        </w:tc>
      </w:tr>
      <w:tr w:rsidR="003F6B0D" w:rsidRPr="003B2883"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Pr="003B2883" w:rsidRDefault="003F6B0D" w:rsidP="003F6B0D">
            <w:pPr>
              <w:pStyle w:val="TAL"/>
              <w:rPr>
                <w:sz w:val="16"/>
                <w:szCs w:val="16"/>
              </w:rPr>
            </w:pPr>
            <w:r w:rsidRPr="003B2883">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Pr="003B2883" w:rsidRDefault="003F6B0D" w:rsidP="003F6B0D">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3B2883" w:rsidRDefault="003F6B0D" w:rsidP="003F6B0D">
            <w:pPr>
              <w:pStyle w:val="TAC"/>
              <w:rPr>
                <w:sz w:val="16"/>
                <w:szCs w:val="16"/>
              </w:rPr>
            </w:pPr>
            <w:r w:rsidRPr="003B2883">
              <w:rPr>
                <w:sz w:val="16"/>
                <w:szCs w:val="16"/>
              </w:rPr>
              <w:t>15.1.0</w:t>
            </w:r>
          </w:p>
        </w:tc>
      </w:tr>
      <w:tr w:rsidR="003F6B0D" w:rsidRPr="003B2883"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Pr="003B2883" w:rsidRDefault="003F6B0D" w:rsidP="003F6B0D">
            <w:pPr>
              <w:pStyle w:val="TAL"/>
              <w:rPr>
                <w:sz w:val="16"/>
                <w:szCs w:val="16"/>
              </w:rPr>
            </w:pPr>
            <w:r w:rsidRPr="003B2883">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Pr="003B2883" w:rsidRDefault="003F6B0D" w:rsidP="003F6B0D">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3B2883" w:rsidRDefault="003F6B0D" w:rsidP="003F6B0D">
            <w:pPr>
              <w:pStyle w:val="TAC"/>
              <w:rPr>
                <w:sz w:val="16"/>
                <w:szCs w:val="16"/>
              </w:rPr>
            </w:pPr>
            <w:r w:rsidRPr="003B2883">
              <w:rPr>
                <w:sz w:val="16"/>
                <w:szCs w:val="16"/>
              </w:rPr>
              <w:t>15.1.0</w:t>
            </w:r>
          </w:p>
        </w:tc>
      </w:tr>
      <w:tr w:rsidR="003F6B0D" w:rsidRPr="003B2883"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Pr="003B2883" w:rsidRDefault="003F6B0D" w:rsidP="003F6B0D">
            <w:pPr>
              <w:pStyle w:val="TAL"/>
              <w:rPr>
                <w:sz w:val="16"/>
                <w:szCs w:val="16"/>
              </w:rPr>
            </w:pPr>
            <w:r w:rsidRPr="003B2883">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Pr="003B2883" w:rsidRDefault="003F6B0D" w:rsidP="003F6B0D">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3B2883" w:rsidRDefault="003F6B0D" w:rsidP="003F6B0D">
            <w:pPr>
              <w:pStyle w:val="TAC"/>
              <w:rPr>
                <w:sz w:val="16"/>
                <w:szCs w:val="16"/>
              </w:rPr>
            </w:pPr>
            <w:r w:rsidRPr="003B2883">
              <w:rPr>
                <w:sz w:val="16"/>
                <w:szCs w:val="16"/>
              </w:rPr>
              <w:t>15.1.0</w:t>
            </w:r>
          </w:p>
        </w:tc>
      </w:tr>
      <w:tr w:rsidR="003F6B0D" w:rsidRPr="003B2883"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Pr="003B2883" w:rsidRDefault="003F6B0D" w:rsidP="003F6B0D">
            <w:pPr>
              <w:pStyle w:val="TAL"/>
              <w:rPr>
                <w:sz w:val="16"/>
                <w:szCs w:val="16"/>
              </w:rPr>
            </w:pPr>
            <w:r w:rsidRPr="003B2883">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Pr="003B2883" w:rsidRDefault="003F6B0D" w:rsidP="003F6B0D">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3B2883" w:rsidRDefault="003F6B0D" w:rsidP="003F6B0D">
            <w:pPr>
              <w:pStyle w:val="TAC"/>
              <w:rPr>
                <w:sz w:val="16"/>
                <w:szCs w:val="16"/>
              </w:rPr>
            </w:pPr>
            <w:r w:rsidRPr="003B2883">
              <w:rPr>
                <w:sz w:val="16"/>
                <w:szCs w:val="16"/>
              </w:rPr>
              <w:t>15.1.0</w:t>
            </w:r>
          </w:p>
        </w:tc>
      </w:tr>
      <w:tr w:rsidR="003F6B0D" w:rsidRPr="003B2883"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Pr="003B2883" w:rsidRDefault="003F6B0D" w:rsidP="003F6B0D">
            <w:pPr>
              <w:pStyle w:val="TAL"/>
              <w:rPr>
                <w:sz w:val="16"/>
                <w:szCs w:val="16"/>
              </w:rPr>
            </w:pPr>
            <w:r w:rsidRPr="003B2883">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Pr="003B2883" w:rsidRDefault="003F6B0D" w:rsidP="003F6B0D">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3B2883" w:rsidRDefault="003F6B0D" w:rsidP="003F6B0D">
            <w:pPr>
              <w:pStyle w:val="TAC"/>
              <w:rPr>
                <w:sz w:val="16"/>
                <w:szCs w:val="16"/>
              </w:rPr>
            </w:pPr>
            <w:r w:rsidRPr="003B2883">
              <w:rPr>
                <w:sz w:val="16"/>
                <w:szCs w:val="16"/>
              </w:rPr>
              <w:t>15.1.0</w:t>
            </w:r>
          </w:p>
        </w:tc>
      </w:tr>
      <w:tr w:rsidR="003F6B0D" w:rsidRPr="003B2883"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Pr="003B2883" w:rsidRDefault="003F6B0D" w:rsidP="003F6B0D">
            <w:pPr>
              <w:pStyle w:val="TAC"/>
              <w:rPr>
                <w:sz w:val="16"/>
                <w:szCs w:val="16"/>
              </w:rPr>
            </w:pPr>
            <w:r w:rsidRPr="003B2883">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Pr="003B2883" w:rsidRDefault="003F6B0D" w:rsidP="003F6B0D">
            <w:pPr>
              <w:pStyle w:val="TAL"/>
              <w:rPr>
                <w:sz w:val="16"/>
                <w:szCs w:val="16"/>
              </w:rPr>
            </w:pPr>
            <w:r w:rsidRPr="003B2883">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Pr="003B2883" w:rsidRDefault="003F6B0D" w:rsidP="003F6B0D">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3B2883" w:rsidRDefault="003F6B0D" w:rsidP="003F6B0D">
            <w:pPr>
              <w:pStyle w:val="TAC"/>
              <w:rPr>
                <w:sz w:val="16"/>
                <w:szCs w:val="16"/>
              </w:rPr>
            </w:pPr>
            <w:r w:rsidRPr="003B2883">
              <w:rPr>
                <w:sz w:val="16"/>
                <w:szCs w:val="16"/>
              </w:rPr>
              <w:t>15.1.0</w:t>
            </w:r>
          </w:p>
        </w:tc>
      </w:tr>
      <w:tr w:rsidR="003F6B0D" w:rsidRPr="003B2883"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Pr="003B2883" w:rsidRDefault="003F6B0D" w:rsidP="003F6B0D">
            <w:pPr>
              <w:pStyle w:val="TAL"/>
              <w:rPr>
                <w:sz w:val="16"/>
                <w:szCs w:val="16"/>
              </w:rPr>
            </w:pPr>
            <w:r w:rsidRPr="003B2883">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Pr="003B2883" w:rsidRDefault="003F6B0D" w:rsidP="003F6B0D">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3B2883" w:rsidRDefault="003F6B0D" w:rsidP="003F6B0D">
            <w:pPr>
              <w:pStyle w:val="TAC"/>
              <w:rPr>
                <w:sz w:val="16"/>
                <w:szCs w:val="16"/>
              </w:rPr>
            </w:pPr>
            <w:r w:rsidRPr="003B2883">
              <w:rPr>
                <w:sz w:val="16"/>
                <w:szCs w:val="16"/>
              </w:rPr>
              <w:t>15.1.0</w:t>
            </w:r>
          </w:p>
        </w:tc>
      </w:tr>
      <w:tr w:rsidR="003F6B0D" w:rsidRPr="003B2883"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3B2883" w:rsidRDefault="003F6B0D" w:rsidP="003F6B0D">
            <w:pPr>
              <w:pStyle w:val="TAL"/>
              <w:rPr>
                <w:sz w:val="16"/>
                <w:szCs w:val="16"/>
              </w:rPr>
            </w:pPr>
            <w:r w:rsidRPr="003B2883">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3B2883" w:rsidRDefault="003F6B0D" w:rsidP="003F6B0D">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3B2883" w:rsidRDefault="003F6B0D" w:rsidP="003F6B0D">
            <w:pPr>
              <w:pStyle w:val="TAC"/>
              <w:rPr>
                <w:sz w:val="16"/>
                <w:szCs w:val="16"/>
              </w:rPr>
            </w:pPr>
            <w:r w:rsidRPr="003B2883">
              <w:rPr>
                <w:sz w:val="16"/>
                <w:szCs w:val="16"/>
              </w:rPr>
              <w:t>15.1.0</w:t>
            </w:r>
          </w:p>
        </w:tc>
      </w:tr>
      <w:tr w:rsidR="003F6B0D" w:rsidRPr="003B2883"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3B2883" w:rsidRDefault="003F6B0D" w:rsidP="003F6B0D">
            <w:pPr>
              <w:pStyle w:val="TAL"/>
              <w:rPr>
                <w:sz w:val="16"/>
                <w:szCs w:val="16"/>
              </w:rPr>
            </w:pPr>
            <w:r w:rsidRPr="003B2883">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3B2883" w:rsidRDefault="003F6B0D" w:rsidP="003F6B0D">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3B2883" w:rsidRDefault="003F6B0D" w:rsidP="003F6B0D">
            <w:pPr>
              <w:pStyle w:val="TAC"/>
              <w:rPr>
                <w:sz w:val="16"/>
                <w:szCs w:val="16"/>
              </w:rPr>
            </w:pPr>
            <w:r w:rsidRPr="003B2883">
              <w:rPr>
                <w:sz w:val="16"/>
                <w:szCs w:val="16"/>
              </w:rPr>
              <w:t>15.1.0</w:t>
            </w:r>
          </w:p>
        </w:tc>
      </w:tr>
      <w:tr w:rsidR="003F6B0D" w:rsidRPr="003B2883"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3B2883" w:rsidRDefault="003F6B0D" w:rsidP="003F6B0D">
            <w:pPr>
              <w:pStyle w:val="TAL"/>
              <w:rPr>
                <w:sz w:val="16"/>
                <w:szCs w:val="16"/>
              </w:rPr>
            </w:pPr>
            <w:r w:rsidRPr="003B2883">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3B2883" w:rsidRDefault="003F6B0D" w:rsidP="003F6B0D">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3B2883" w:rsidRDefault="003F6B0D" w:rsidP="003F6B0D">
            <w:pPr>
              <w:pStyle w:val="TAC"/>
              <w:rPr>
                <w:sz w:val="16"/>
                <w:szCs w:val="16"/>
              </w:rPr>
            </w:pPr>
            <w:r w:rsidRPr="003B2883">
              <w:rPr>
                <w:sz w:val="16"/>
                <w:szCs w:val="16"/>
              </w:rPr>
              <w:t>15.1.0</w:t>
            </w:r>
          </w:p>
        </w:tc>
      </w:tr>
      <w:tr w:rsidR="003F6B0D" w:rsidRPr="003B2883"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3B2883" w:rsidRDefault="003F6B0D" w:rsidP="003F6B0D">
            <w:pPr>
              <w:pStyle w:val="TAL"/>
              <w:rPr>
                <w:sz w:val="16"/>
                <w:szCs w:val="16"/>
              </w:rPr>
            </w:pPr>
            <w:r w:rsidRPr="003B2883">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3B2883" w:rsidRDefault="003F6B0D" w:rsidP="003F6B0D">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3B2883" w:rsidRDefault="003F6B0D" w:rsidP="003F6B0D">
            <w:pPr>
              <w:pStyle w:val="TAC"/>
              <w:rPr>
                <w:sz w:val="16"/>
                <w:szCs w:val="16"/>
              </w:rPr>
            </w:pPr>
            <w:r w:rsidRPr="003B2883">
              <w:rPr>
                <w:sz w:val="16"/>
                <w:szCs w:val="16"/>
              </w:rPr>
              <w:t>15.1.0</w:t>
            </w:r>
          </w:p>
        </w:tc>
      </w:tr>
      <w:tr w:rsidR="003F6B0D" w:rsidRPr="003B2883"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3B2883" w:rsidRDefault="003F6B0D" w:rsidP="003F6B0D">
            <w:pPr>
              <w:pStyle w:val="TAL"/>
              <w:rPr>
                <w:sz w:val="16"/>
                <w:szCs w:val="16"/>
              </w:rPr>
            </w:pPr>
            <w:r w:rsidRPr="003B2883">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3B2883" w:rsidRDefault="003F6B0D" w:rsidP="003F6B0D">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3B2883" w:rsidRDefault="003F6B0D" w:rsidP="003F6B0D">
            <w:pPr>
              <w:pStyle w:val="TAC"/>
              <w:rPr>
                <w:sz w:val="16"/>
                <w:szCs w:val="16"/>
              </w:rPr>
            </w:pPr>
            <w:r w:rsidRPr="003B2883">
              <w:rPr>
                <w:sz w:val="16"/>
                <w:szCs w:val="16"/>
              </w:rPr>
              <w:t>15.1.0</w:t>
            </w:r>
          </w:p>
        </w:tc>
      </w:tr>
      <w:tr w:rsidR="003F6B0D" w:rsidRPr="003B2883"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3B2883" w:rsidRDefault="003F6B0D" w:rsidP="003F6B0D">
            <w:pPr>
              <w:pStyle w:val="TAL"/>
              <w:rPr>
                <w:sz w:val="16"/>
                <w:szCs w:val="16"/>
              </w:rPr>
            </w:pPr>
            <w:r w:rsidRPr="003B2883">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3B2883" w:rsidRDefault="003F6B0D" w:rsidP="003F6B0D">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3B2883" w:rsidRDefault="003F6B0D" w:rsidP="003F6B0D">
            <w:pPr>
              <w:pStyle w:val="TAC"/>
              <w:rPr>
                <w:sz w:val="16"/>
                <w:szCs w:val="16"/>
              </w:rPr>
            </w:pPr>
            <w:r w:rsidRPr="003B2883">
              <w:rPr>
                <w:sz w:val="16"/>
                <w:szCs w:val="16"/>
              </w:rPr>
              <w:t>15.1.0</w:t>
            </w:r>
          </w:p>
        </w:tc>
      </w:tr>
      <w:tr w:rsidR="003F6B0D" w:rsidRPr="003B2883"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3B2883" w:rsidRDefault="003F6B0D" w:rsidP="003F6B0D">
            <w:pPr>
              <w:pStyle w:val="TAL"/>
              <w:rPr>
                <w:sz w:val="16"/>
                <w:szCs w:val="16"/>
              </w:rPr>
            </w:pPr>
            <w:r w:rsidRPr="003B2883">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3B2883" w:rsidRDefault="003F6B0D" w:rsidP="003F6B0D">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3B2883" w:rsidRDefault="003F6B0D" w:rsidP="003F6B0D">
            <w:pPr>
              <w:pStyle w:val="TAC"/>
              <w:rPr>
                <w:sz w:val="16"/>
                <w:szCs w:val="16"/>
              </w:rPr>
            </w:pPr>
            <w:r w:rsidRPr="003B2883">
              <w:rPr>
                <w:sz w:val="16"/>
                <w:szCs w:val="16"/>
              </w:rPr>
              <w:t>15.1.0</w:t>
            </w:r>
          </w:p>
        </w:tc>
      </w:tr>
      <w:tr w:rsidR="003F6B0D" w:rsidRPr="003B2883"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3B2883" w:rsidRDefault="003F6B0D" w:rsidP="003F6B0D">
            <w:pPr>
              <w:pStyle w:val="TAL"/>
              <w:rPr>
                <w:sz w:val="16"/>
                <w:szCs w:val="16"/>
              </w:rPr>
            </w:pPr>
            <w:r w:rsidRPr="003B2883">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3B2883" w:rsidRDefault="003F6B0D" w:rsidP="003F6B0D">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3B2883" w:rsidRDefault="003F6B0D" w:rsidP="003F6B0D">
            <w:pPr>
              <w:pStyle w:val="TAC"/>
              <w:rPr>
                <w:sz w:val="16"/>
                <w:szCs w:val="16"/>
              </w:rPr>
            </w:pPr>
            <w:r w:rsidRPr="003B2883">
              <w:rPr>
                <w:sz w:val="16"/>
                <w:szCs w:val="16"/>
              </w:rPr>
              <w:t>15.1.0</w:t>
            </w:r>
          </w:p>
        </w:tc>
      </w:tr>
      <w:tr w:rsidR="003F6B0D" w:rsidRPr="003B2883"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Pr="003B2883" w:rsidRDefault="003F6B0D" w:rsidP="003F6B0D">
            <w:pPr>
              <w:pStyle w:val="TAC"/>
              <w:rPr>
                <w:sz w:val="16"/>
                <w:szCs w:val="16"/>
              </w:rPr>
            </w:pPr>
            <w:r w:rsidRPr="003B2883">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3B2883" w:rsidRDefault="003F6B0D" w:rsidP="003F6B0D">
            <w:pPr>
              <w:pStyle w:val="TAL"/>
              <w:rPr>
                <w:sz w:val="16"/>
                <w:szCs w:val="16"/>
              </w:rPr>
            </w:pPr>
            <w:r w:rsidRPr="003B2883">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3B2883" w:rsidRDefault="003F6B0D" w:rsidP="003F6B0D">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3B2883" w:rsidRDefault="003F6B0D" w:rsidP="003F6B0D">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3B2883" w:rsidRDefault="003F6B0D" w:rsidP="003F6B0D">
            <w:pPr>
              <w:pStyle w:val="TAC"/>
              <w:rPr>
                <w:sz w:val="16"/>
                <w:szCs w:val="16"/>
              </w:rPr>
            </w:pPr>
            <w:r w:rsidRPr="003B2883">
              <w:rPr>
                <w:sz w:val="16"/>
                <w:szCs w:val="16"/>
              </w:rPr>
              <w:t>15.1.0</w:t>
            </w:r>
          </w:p>
        </w:tc>
      </w:tr>
      <w:tr w:rsidR="003F6B0D" w:rsidRPr="003B2883"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3B2883" w:rsidRDefault="003F6B0D" w:rsidP="003F6B0D">
            <w:pPr>
              <w:pStyle w:val="TAL"/>
              <w:rPr>
                <w:sz w:val="16"/>
                <w:szCs w:val="16"/>
              </w:rPr>
            </w:pPr>
            <w:r w:rsidRPr="003B2883">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3B2883" w:rsidRDefault="003F6B0D" w:rsidP="003F6B0D">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3B2883" w:rsidRDefault="003F6B0D" w:rsidP="003F6B0D">
            <w:pPr>
              <w:pStyle w:val="TAC"/>
              <w:rPr>
                <w:sz w:val="16"/>
                <w:szCs w:val="16"/>
              </w:rPr>
            </w:pPr>
            <w:r w:rsidRPr="003B2883">
              <w:rPr>
                <w:sz w:val="16"/>
                <w:szCs w:val="16"/>
              </w:rPr>
              <w:t>15.1.0</w:t>
            </w:r>
          </w:p>
        </w:tc>
      </w:tr>
      <w:tr w:rsidR="003F6B0D" w:rsidRPr="003B2883"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3B2883" w:rsidRDefault="003F6B0D" w:rsidP="003F6B0D">
            <w:pPr>
              <w:pStyle w:val="TAL"/>
              <w:rPr>
                <w:sz w:val="16"/>
                <w:szCs w:val="16"/>
              </w:rPr>
            </w:pPr>
            <w:r w:rsidRPr="003B2883">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3B2883" w:rsidRDefault="003F6B0D" w:rsidP="003F6B0D">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3B2883" w:rsidRDefault="003F6B0D" w:rsidP="003F6B0D">
            <w:pPr>
              <w:pStyle w:val="TAC"/>
              <w:rPr>
                <w:sz w:val="16"/>
                <w:szCs w:val="16"/>
              </w:rPr>
            </w:pPr>
            <w:r w:rsidRPr="003B2883">
              <w:rPr>
                <w:sz w:val="16"/>
                <w:szCs w:val="16"/>
              </w:rPr>
              <w:t>15.1.0</w:t>
            </w:r>
          </w:p>
        </w:tc>
      </w:tr>
      <w:tr w:rsidR="003F6B0D" w:rsidRPr="003B2883"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3B2883" w:rsidRDefault="003F6B0D" w:rsidP="003F6B0D">
            <w:pPr>
              <w:pStyle w:val="TAL"/>
              <w:rPr>
                <w:sz w:val="16"/>
                <w:szCs w:val="16"/>
              </w:rPr>
            </w:pPr>
            <w:r w:rsidRPr="003B2883">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3B2883" w:rsidRDefault="003F6B0D" w:rsidP="003F6B0D">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3B2883" w:rsidRDefault="003F6B0D" w:rsidP="003F6B0D">
            <w:pPr>
              <w:pStyle w:val="TAC"/>
              <w:rPr>
                <w:sz w:val="16"/>
                <w:szCs w:val="16"/>
              </w:rPr>
            </w:pPr>
            <w:r w:rsidRPr="003B2883">
              <w:rPr>
                <w:sz w:val="16"/>
                <w:szCs w:val="16"/>
              </w:rPr>
              <w:t>15.1.0</w:t>
            </w:r>
          </w:p>
        </w:tc>
      </w:tr>
      <w:tr w:rsidR="003F6B0D" w:rsidRPr="003B2883"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3B2883" w:rsidRDefault="003F6B0D" w:rsidP="003F6B0D">
            <w:pPr>
              <w:pStyle w:val="TAL"/>
              <w:rPr>
                <w:sz w:val="16"/>
                <w:szCs w:val="16"/>
              </w:rPr>
            </w:pPr>
            <w:r w:rsidRPr="003B2883">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3B2883" w:rsidRDefault="003F6B0D" w:rsidP="003F6B0D">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3B2883" w:rsidRDefault="003F6B0D" w:rsidP="003F6B0D">
            <w:pPr>
              <w:pStyle w:val="TAC"/>
              <w:rPr>
                <w:sz w:val="16"/>
                <w:szCs w:val="16"/>
              </w:rPr>
            </w:pPr>
            <w:r w:rsidRPr="003B2883">
              <w:rPr>
                <w:sz w:val="16"/>
                <w:szCs w:val="16"/>
              </w:rPr>
              <w:t>15.1.0</w:t>
            </w:r>
          </w:p>
        </w:tc>
      </w:tr>
      <w:tr w:rsidR="003F6B0D" w:rsidRPr="003B2883"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3B2883" w:rsidRDefault="003F6B0D" w:rsidP="003F6B0D">
            <w:pPr>
              <w:pStyle w:val="TAL"/>
              <w:rPr>
                <w:sz w:val="16"/>
                <w:szCs w:val="16"/>
              </w:rPr>
            </w:pPr>
            <w:r w:rsidRPr="003B2883">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3B2883" w:rsidRDefault="003F6B0D" w:rsidP="003F6B0D">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3B2883" w:rsidRDefault="003F6B0D" w:rsidP="003F6B0D">
            <w:pPr>
              <w:pStyle w:val="TAC"/>
              <w:rPr>
                <w:sz w:val="16"/>
                <w:szCs w:val="16"/>
              </w:rPr>
            </w:pPr>
            <w:r w:rsidRPr="003B2883">
              <w:rPr>
                <w:sz w:val="16"/>
                <w:szCs w:val="16"/>
              </w:rPr>
              <w:t>15.1.0</w:t>
            </w:r>
          </w:p>
        </w:tc>
      </w:tr>
      <w:tr w:rsidR="003F6B0D" w:rsidRPr="003B2883"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3B2883" w:rsidRDefault="003F6B0D" w:rsidP="003F6B0D">
            <w:pPr>
              <w:pStyle w:val="TAL"/>
              <w:rPr>
                <w:sz w:val="16"/>
                <w:szCs w:val="16"/>
              </w:rPr>
            </w:pPr>
            <w:r w:rsidRPr="003B2883">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3B2883" w:rsidRDefault="003F6B0D" w:rsidP="003F6B0D">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3B2883" w:rsidRDefault="003F6B0D" w:rsidP="003F6B0D">
            <w:pPr>
              <w:pStyle w:val="TAC"/>
              <w:rPr>
                <w:sz w:val="16"/>
                <w:szCs w:val="16"/>
              </w:rPr>
            </w:pPr>
            <w:r w:rsidRPr="003B2883">
              <w:rPr>
                <w:sz w:val="16"/>
                <w:szCs w:val="16"/>
              </w:rPr>
              <w:t>15.1.0</w:t>
            </w:r>
          </w:p>
        </w:tc>
      </w:tr>
      <w:tr w:rsidR="003F6B0D" w:rsidRPr="003B2883"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Pr="003B2883" w:rsidRDefault="003F6B0D" w:rsidP="003F6B0D">
            <w:pPr>
              <w:pStyle w:val="TAC"/>
              <w:rPr>
                <w:sz w:val="16"/>
                <w:szCs w:val="16"/>
              </w:rPr>
            </w:pPr>
            <w:r w:rsidRPr="003B2883">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3B2883" w:rsidRDefault="003F6B0D" w:rsidP="003F6B0D">
            <w:pPr>
              <w:pStyle w:val="TAL"/>
              <w:rPr>
                <w:sz w:val="16"/>
                <w:szCs w:val="16"/>
              </w:rPr>
            </w:pPr>
            <w:r w:rsidRPr="003B2883">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3B2883" w:rsidRDefault="003F6B0D" w:rsidP="003F6B0D">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3B2883" w:rsidRDefault="003F6B0D" w:rsidP="003F6B0D">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3B2883" w:rsidRDefault="003F6B0D" w:rsidP="003F6B0D">
            <w:pPr>
              <w:pStyle w:val="TAC"/>
              <w:rPr>
                <w:sz w:val="16"/>
                <w:szCs w:val="16"/>
              </w:rPr>
            </w:pPr>
            <w:r w:rsidRPr="003B2883">
              <w:rPr>
                <w:sz w:val="16"/>
                <w:szCs w:val="16"/>
              </w:rPr>
              <w:t>15.1.0</w:t>
            </w:r>
          </w:p>
        </w:tc>
      </w:tr>
      <w:tr w:rsidR="003F6B0D" w:rsidRPr="003B2883"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Pr="003B2883" w:rsidRDefault="003F6B0D" w:rsidP="003F6B0D">
            <w:pPr>
              <w:pStyle w:val="TAC"/>
              <w:rPr>
                <w:sz w:val="16"/>
                <w:szCs w:val="16"/>
              </w:rPr>
            </w:pPr>
            <w:r w:rsidRPr="003B2883">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3B2883" w:rsidRDefault="003F6B0D" w:rsidP="003F6B0D">
            <w:pPr>
              <w:pStyle w:val="TAL"/>
              <w:rPr>
                <w:sz w:val="16"/>
                <w:szCs w:val="16"/>
              </w:rPr>
            </w:pPr>
            <w:r w:rsidRPr="003B2883">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3B2883" w:rsidRDefault="003F6B0D" w:rsidP="003F6B0D">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3B2883" w:rsidRDefault="003F6B0D" w:rsidP="003F6B0D">
            <w:pPr>
              <w:pStyle w:val="TAC"/>
              <w:rPr>
                <w:sz w:val="16"/>
                <w:szCs w:val="16"/>
              </w:rPr>
            </w:pPr>
            <w:r w:rsidRPr="003B2883">
              <w:rPr>
                <w:sz w:val="16"/>
                <w:szCs w:val="16"/>
              </w:rPr>
              <w:t>15.1.0</w:t>
            </w:r>
          </w:p>
        </w:tc>
      </w:tr>
      <w:tr w:rsidR="003F6B0D" w:rsidRPr="003B2883"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3B2883" w:rsidRDefault="003F6B0D" w:rsidP="003F6B0D">
            <w:pPr>
              <w:pStyle w:val="TAL"/>
              <w:rPr>
                <w:sz w:val="16"/>
                <w:szCs w:val="16"/>
              </w:rPr>
            </w:pPr>
            <w:r w:rsidRPr="003B2883">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3B2883" w:rsidRDefault="003F6B0D" w:rsidP="003F6B0D">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3B2883" w:rsidRDefault="003F6B0D" w:rsidP="003F6B0D">
            <w:pPr>
              <w:pStyle w:val="TAC"/>
              <w:rPr>
                <w:sz w:val="16"/>
                <w:szCs w:val="16"/>
              </w:rPr>
            </w:pPr>
            <w:r w:rsidRPr="003B2883">
              <w:rPr>
                <w:sz w:val="16"/>
                <w:szCs w:val="16"/>
              </w:rPr>
              <w:t>15.1.0</w:t>
            </w:r>
          </w:p>
        </w:tc>
      </w:tr>
      <w:tr w:rsidR="003F6B0D" w:rsidRPr="003B2883"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3B2883" w:rsidRDefault="003F6B0D" w:rsidP="003F6B0D">
            <w:pPr>
              <w:pStyle w:val="TAL"/>
              <w:rPr>
                <w:sz w:val="16"/>
                <w:szCs w:val="16"/>
              </w:rPr>
            </w:pPr>
            <w:r w:rsidRPr="003B2883">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3B2883" w:rsidRDefault="003F6B0D" w:rsidP="003F6B0D">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3B2883" w:rsidRDefault="003F6B0D" w:rsidP="003F6B0D">
            <w:pPr>
              <w:pStyle w:val="TAC"/>
              <w:rPr>
                <w:sz w:val="16"/>
                <w:szCs w:val="16"/>
              </w:rPr>
            </w:pPr>
            <w:r w:rsidRPr="003B2883">
              <w:rPr>
                <w:sz w:val="16"/>
                <w:szCs w:val="16"/>
              </w:rPr>
              <w:t>15.1.0</w:t>
            </w:r>
          </w:p>
        </w:tc>
      </w:tr>
      <w:tr w:rsidR="003F6B0D" w:rsidRPr="003B2883"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Pr="003B2883" w:rsidRDefault="003F6B0D" w:rsidP="003F6B0D">
            <w:pPr>
              <w:pStyle w:val="TAC"/>
              <w:rPr>
                <w:sz w:val="16"/>
                <w:szCs w:val="16"/>
              </w:rPr>
            </w:pPr>
            <w:r w:rsidRPr="003B2883">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3B2883" w:rsidRDefault="003F6B0D" w:rsidP="003F6B0D">
            <w:pPr>
              <w:pStyle w:val="TAL"/>
              <w:rPr>
                <w:sz w:val="16"/>
                <w:szCs w:val="16"/>
              </w:rPr>
            </w:pPr>
            <w:r w:rsidRPr="003B2883">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3B2883" w:rsidRDefault="003F6B0D" w:rsidP="003F6B0D">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3B2883" w:rsidRDefault="003F6B0D" w:rsidP="003F6B0D">
            <w:pPr>
              <w:pStyle w:val="TAC"/>
              <w:rPr>
                <w:sz w:val="16"/>
                <w:szCs w:val="16"/>
              </w:rPr>
            </w:pPr>
            <w:r w:rsidRPr="003B2883">
              <w:rPr>
                <w:sz w:val="16"/>
                <w:szCs w:val="16"/>
              </w:rPr>
              <w:t>15.1.0</w:t>
            </w:r>
          </w:p>
        </w:tc>
      </w:tr>
      <w:tr w:rsidR="003F6B0D" w:rsidRPr="003B2883"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3B2883" w:rsidRDefault="003F6B0D" w:rsidP="003F6B0D">
            <w:pPr>
              <w:pStyle w:val="TAL"/>
              <w:rPr>
                <w:sz w:val="16"/>
                <w:szCs w:val="16"/>
              </w:rPr>
            </w:pPr>
            <w:r w:rsidRPr="003B2883">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3B2883" w:rsidRDefault="003F6B0D" w:rsidP="003F6B0D">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3B2883" w:rsidRDefault="003F6B0D" w:rsidP="003F6B0D">
            <w:pPr>
              <w:pStyle w:val="TAC"/>
              <w:rPr>
                <w:sz w:val="16"/>
                <w:szCs w:val="16"/>
              </w:rPr>
            </w:pPr>
            <w:r w:rsidRPr="003B2883">
              <w:rPr>
                <w:sz w:val="16"/>
                <w:szCs w:val="16"/>
              </w:rPr>
              <w:t>15.1.0</w:t>
            </w:r>
          </w:p>
        </w:tc>
      </w:tr>
      <w:tr w:rsidR="003F6B0D" w:rsidRPr="003B2883"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Pr="003B2883" w:rsidRDefault="003F6B0D" w:rsidP="003F6B0D">
            <w:pPr>
              <w:pStyle w:val="TAC"/>
              <w:rPr>
                <w:sz w:val="16"/>
                <w:szCs w:val="16"/>
              </w:rPr>
            </w:pPr>
            <w:r w:rsidRPr="003B2883">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3B2883" w:rsidRDefault="003F6B0D" w:rsidP="003F6B0D">
            <w:pPr>
              <w:pStyle w:val="TAL"/>
              <w:rPr>
                <w:sz w:val="16"/>
                <w:szCs w:val="16"/>
              </w:rPr>
            </w:pPr>
            <w:r w:rsidRPr="003B2883">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3B2883" w:rsidRDefault="003F6B0D" w:rsidP="003F6B0D">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3B2883" w:rsidRDefault="003F6B0D" w:rsidP="003F6B0D">
            <w:pPr>
              <w:pStyle w:val="TAC"/>
              <w:rPr>
                <w:sz w:val="16"/>
                <w:szCs w:val="16"/>
              </w:rPr>
            </w:pPr>
            <w:r w:rsidRPr="003B2883">
              <w:rPr>
                <w:sz w:val="16"/>
                <w:szCs w:val="16"/>
              </w:rPr>
              <w:t>15.1.0</w:t>
            </w:r>
          </w:p>
        </w:tc>
      </w:tr>
      <w:tr w:rsidR="003F6B0D" w:rsidRPr="003B2883"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Pr="003B2883" w:rsidRDefault="003F6B0D" w:rsidP="003F6B0D">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3B2883" w:rsidRDefault="003F6B0D" w:rsidP="003F6B0D">
            <w:pPr>
              <w:pStyle w:val="TAL"/>
              <w:rPr>
                <w:sz w:val="16"/>
                <w:szCs w:val="16"/>
              </w:rPr>
            </w:pPr>
            <w:r w:rsidRPr="003B2883">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3B2883" w:rsidRDefault="003F6B0D" w:rsidP="003F6B0D">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3B2883" w:rsidRDefault="003F6B0D" w:rsidP="003F6B0D">
            <w:pPr>
              <w:pStyle w:val="TAC"/>
              <w:rPr>
                <w:sz w:val="16"/>
                <w:szCs w:val="16"/>
              </w:rPr>
            </w:pPr>
            <w:r w:rsidRPr="003B2883">
              <w:rPr>
                <w:sz w:val="16"/>
                <w:szCs w:val="16"/>
              </w:rPr>
              <w:t>15.1.0</w:t>
            </w:r>
          </w:p>
        </w:tc>
      </w:tr>
      <w:tr w:rsidR="003F6B0D" w:rsidRPr="003B2883"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3B2883" w:rsidRDefault="003F6B0D" w:rsidP="003F6B0D">
            <w:pPr>
              <w:pStyle w:val="TAL"/>
              <w:rPr>
                <w:sz w:val="16"/>
                <w:szCs w:val="16"/>
              </w:rPr>
            </w:pPr>
            <w:r w:rsidRPr="003B2883">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3B2883" w:rsidRDefault="003F6B0D" w:rsidP="003F6B0D">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3B2883" w:rsidRDefault="003F6B0D" w:rsidP="003F6B0D">
            <w:pPr>
              <w:pStyle w:val="TAC"/>
              <w:rPr>
                <w:sz w:val="16"/>
                <w:szCs w:val="16"/>
              </w:rPr>
            </w:pPr>
            <w:r w:rsidRPr="003B2883">
              <w:rPr>
                <w:sz w:val="16"/>
                <w:szCs w:val="16"/>
              </w:rPr>
              <w:t>15.1.0</w:t>
            </w:r>
          </w:p>
        </w:tc>
      </w:tr>
      <w:tr w:rsidR="003F6B0D" w:rsidRPr="003B2883"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3B2883" w:rsidRDefault="003F6B0D" w:rsidP="003F6B0D">
            <w:pPr>
              <w:pStyle w:val="TAL"/>
              <w:rPr>
                <w:sz w:val="16"/>
                <w:szCs w:val="16"/>
              </w:rPr>
            </w:pPr>
            <w:r w:rsidRPr="003B2883">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3B2883" w:rsidRDefault="003F6B0D" w:rsidP="003F6B0D">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3B2883" w:rsidRDefault="003F6B0D" w:rsidP="003F6B0D">
            <w:pPr>
              <w:pStyle w:val="TAC"/>
              <w:rPr>
                <w:sz w:val="16"/>
                <w:szCs w:val="16"/>
              </w:rPr>
            </w:pPr>
            <w:r w:rsidRPr="003B2883">
              <w:rPr>
                <w:sz w:val="16"/>
                <w:szCs w:val="16"/>
              </w:rPr>
              <w:t>15.1.0</w:t>
            </w:r>
          </w:p>
        </w:tc>
      </w:tr>
      <w:tr w:rsidR="003F6B0D" w:rsidRPr="003B2883"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3B2883" w:rsidRDefault="003F6B0D" w:rsidP="003F6B0D">
            <w:pPr>
              <w:pStyle w:val="TAL"/>
              <w:rPr>
                <w:sz w:val="16"/>
                <w:szCs w:val="16"/>
              </w:rPr>
            </w:pPr>
            <w:r w:rsidRPr="003B2883">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3B2883" w:rsidRDefault="003F6B0D" w:rsidP="003F6B0D">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3B2883" w:rsidRDefault="003F6B0D" w:rsidP="003F6B0D">
            <w:pPr>
              <w:pStyle w:val="TAC"/>
              <w:rPr>
                <w:sz w:val="16"/>
                <w:szCs w:val="16"/>
              </w:rPr>
            </w:pPr>
            <w:r w:rsidRPr="003B2883">
              <w:rPr>
                <w:sz w:val="16"/>
                <w:szCs w:val="16"/>
              </w:rPr>
              <w:t>15.1.0</w:t>
            </w:r>
          </w:p>
        </w:tc>
      </w:tr>
      <w:tr w:rsidR="003F6B0D" w:rsidRPr="003B2883"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3B2883" w:rsidRDefault="003F6B0D" w:rsidP="003F6B0D">
            <w:pPr>
              <w:pStyle w:val="TAL"/>
              <w:rPr>
                <w:sz w:val="16"/>
                <w:szCs w:val="16"/>
              </w:rPr>
            </w:pPr>
            <w:r w:rsidRPr="003B2883">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3B2883" w:rsidRDefault="003F6B0D" w:rsidP="003F6B0D">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3B2883" w:rsidRDefault="003F6B0D" w:rsidP="003F6B0D">
            <w:pPr>
              <w:pStyle w:val="TAC"/>
              <w:rPr>
                <w:sz w:val="16"/>
                <w:szCs w:val="16"/>
              </w:rPr>
            </w:pPr>
            <w:r w:rsidRPr="003B2883">
              <w:rPr>
                <w:sz w:val="16"/>
                <w:szCs w:val="16"/>
              </w:rPr>
              <w:t>15.1.0</w:t>
            </w:r>
          </w:p>
        </w:tc>
      </w:tr>
      <w:tr w:rsidR="003F6B0D" w:rsidRPr="003B2883"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3B2883" w:rsidRDefault="003F6B0D" w:rsidP="003F6B0D">
            <w:pPr>
              <w:pStyle w:val="TAL"/>
              <w:rPr>
                <w:sz w:val="16"/>
                <w:szCs w:val="16"/>
              </w:rPr>
            </w:pPr>
            <w:r w:rsidRPr="003B2883">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3B2883" w:rsidRDefault="003F6B0D" w:rsidP="003F6B0D">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3B2883" w:rsidRDefault="003F6B0D" w:rsidP="003F6B0D">
            <w:pPr>
              <w:pStyle w:val="TAC"/>
              <w:rPr>
                <w:sz w:val="16"/>
                <w:szCs w:val="16"/>
              </w:rPr>
            </w:pPr>
            <w:r w:rsidRPr="003B2883">
              <w:rPr>
                <w:sz w:val="16"/>
                <w:szCs w:val="16"/>
              </w:rPr>
              <w:t>15.1.0</w:t>
            </w:r>
          </w:p>
        </w:tc>
      </w:tr>
      <w:tr w:rsidR="003F6B0D" w:rsidRPr="003B2883"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3B2883" w:rsidRDefault="003F6B0D" w:rsidP="003F6B0D">
            <w:pPr>
              <w:pStyle w:val="TAL"/>
              <w:rPr>
                <w:sz w:val="16"/>
                <w:szCs w:val="16"/>
              </w:rPr>
            </w:pPr>
            <w:r w:rsidRPr="003B2883">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3B2883" w:rsidRDefault="003F6B0D" w:rsidP="003F6B0D">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3B2883" w:rsidRDefault="003F6B0D" w:rsidP="003F6B0D">
            <w:pPr>
              <w:pStyle w:val="TAC"/>
              <w:rPr>
                <w:sz w:val="16"/>
                <w:szCs w:val="16"/>
              </w:rPr>
            </w:pPr>
            <w:r w:rsidRPr="003B2883">
              <w:rPr>
                <w:sz w:val="16"/>
                <w:szCs w:val="16"/>
              </w:rPr>
              <w:t>15.1.0</w:t>
            </w:r>
          </w:p>
        </w:tc>
      </w:tr>
      <w:tr w:rsidR="003F6B0D" w:rsidRPr="003B2883"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3B2883" w:rsidRDefault="003F6B0D" w:rsidP="003F6B0D">
            <w:pPr>
              <w:pStyle w:val="TAL"/>
              <w:rPr>
                <w:sz w:val="16"/>
                <w:szCs w:val="16"/>
              </w:rPr>
            </w:pPr>
            <w:r w:rsidRPr="003B2883">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3B2883" w:rsidRDefault="003F6B0D" w:rsidP="003F6B0D">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3B2883" w:rsidRDefault="003F6B0D" w:rsidP="003F6B0D">
            <w:pPr>
              <w:pStyle w:val="TAC"/>
              <w:rPr>
                <w:sz w:val="16"/>
                <w:szCs w:val="16"/>
              </w:rPr>
            </w:pPr>
            <w:r w:rsidRPr="003B2883">
              <w:rPr>
                <w:sz w:val="16"/>
                <w:szCs w:val="16"/>
              </w:rPr>
              <w:t>15.1.0</w:t>
            </w:r>
          </w:p>
        </w:tc>
      </w:tr>
      <w:tr w:rsidR="003F6B0D" w:rsidRPr="003B2883"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3B2883" w:rsidRDefault="003F6B0D" w:rsidP="003F6B0D">
            <w:pPr>
              <w:pStyle w:val="TAL"/>
              <w:rPr>
                <w:sz w:val="16"/>
                <w:szCs w:val="16"/>
              </w:rPr>
            </w:pPr>
            <w:r w:rsidRPr="003B2883">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3B2883" w:rsidRDefault="003F6B0D" w:rsidP="003F6B0D">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3B2883" w:rsidRDefault="003F6B0D" w:rsidP="003F6B0D">
            <w:pPr>
              <w:pStyle w:val="TAC"/>
              <w:rPr>
                <w:sz w:val="16"/>
                <w:szCs w:val="16"/>
              </w:rPr>
            </w:pPr>
            <w:r w:rsidRPr="003B2883">
              <w:rPr>
                <w:sz w:val="16"/>
                <w:szCs w:val="16"/>
              </w:rPr>
              <w:t>15.1.0</w:t>
            </w:r>
          </w:p>
        </w:tc>
      </w:tr>
      <w:tr w:rsidR="003F6B0D" w:rsidRPr="003B2883"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3B2883" w:rsidRDefault="003F6B0D" w:rsidP="003F6B0D">
            <w:pPr>
              <w:pStyle w:val="TAL"/>
              <w:rPr>
                <w:sz w:val="16"/>
                <w:szCs w:val="16"/>
              </w:rPr>
            </w:pPr>
            <w:r w:rsidRPr="003B2883">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3B2883" w:rsidRDefault="003F6B0D" w:rsidP="003F6B0D">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3B2883" w:rsidRDefault="003F6B0D" w:rsidP="003F6B0D">
            <w:pPr>
              <w:pStyle w:val="TAC"/>
              <w:rPr>
                <w:sz w:val="16"/>
                <w:szCs w:val="16"/>
              </w:rPr>
            </w:pPr>
            <w:r w:rsidRPr="003B2883">
              <w:rPr>
                <w:sz w:val="16"/>
                <w:szCs w:val="16"/>
              </w:rPr>
              <w:t>15.1.0</w:t>
            </w:r>
          </w:p>
        </w:tc>
      </w:tr>
      <w:tr w:rsidR="003F6B0D" w:rsidRPr="003B2883"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Pr="003B2883" w:rsidRDefault="003F6B0D" w:rsidP="003F6B0D">
            <w:pPr>
              <w:pStyle w:val="TAC"/>
              <w:rPr>
                <w:sz w:val="16"/>
                <w:szCs w:val="16"/>
              </w:rPr>
            </w:pPr>
            <w:r w:rsidRPr="003B2883">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3B2883" w:rsidRDefault="003F6B0D" w:rsidP="003F6B0D">
            <w:pPr>
              <w:pStyle w:val="TAL"/>
              <w:rPr>
                <w:sz w:val="16"/>
                <w:szCs w:val="16"/>
              </w:rPr>
            </w:pPr>
            <w:r w:rsidRPr="003B2883">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3B2883" w:rsidRDefault="003F6B0D" w:rsidP="003F6B0D">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3B2883" w:rsidRDefault="003F6B0D" w:rsidP="003F6B0D">
            <w:pPr>
              <w:pStyle w:val="TAC"/>
              <w:rPr>
                <w:sz w:val="16"/>
                <w:szCs w:val="16"/>
              </w:rPr>
            </w:pPr>
            <w:r w:rsidRPr="003B2883">
              <w:rPr>
                <w:sz w:val="16"/>
                <w:szCs w:val="16"/>
              </w:rPr>
              <w:t>15.1.0</w:t>
            </w:r>
          </w:p>
        </w:tc>
      </w:tr>
      <w:tr w:rsidR="003F6B0D" w:rsidRPr="003B2883"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3B2883" w:rsidRDefault="003F6B0D" w:rsidP="003F6B0D">
            <w:pPr>
              <w:pStyle w:val="TAL"/>
              <w:rPr>
                <w:sz w:val="16"/>
                <w:szCs w:val="16"/>
              </w:rPr>
            </w:pPr>
            <w:r w:rsidRPr="003B2883">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3B2883" w:rsidRDefault="003F6B0D" w:rsidP="003F6B0D">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3B2883" w:rsidRDefault="003F6B0D" w:rsidP="003F6B0D">
            <w:pPr>
              <w:pStyle w:val="TAC"/>
              <w:rPr>
                <w:sz w:val="16"/>
                <w:szCs w:val="16"/>
              </w:rPr>
            </w:pPr>
            <w:r w:rsidRPr="003B2883">
              <w:rPr>
                <w:sz w:val="16"/>
                <w:szCs w:val="16"/>
              </w:rPr>
              <w:t>15.1.0</w:t>
            </w:r>
          </w:p>
        </w:tc>
      </w:tr>
      <w:tr w:rsidR="003F6B0D" w:rsidRPr="003B2883"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3B2883" w:rsidRDefault="003F6B0D" w:rsidP="003F6B0D">
            <w:pPr>
              <w:pStyle w:val="TAL"/>
              <w:rPr>
                <w:sz w:val="16"/>
                <w:szCs w:val="16"/>
              </w:rPr>
            </w:pPr>
            <w:r w:rsidRPr="003B2883">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3B2883" w:rsidRDefault="003F6B0D" w:rsidP="003F6B0D">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3B2883" w:rsidRDefault="003F6B0D" w:rsidP="003F6B0D">
            <w:pPr>
              <w:pStyle w:val="TAC"/>
              <w:rPr>
                <w:sz w:val="16"/>
                <w:szCs w:val="16"/>
              </w:rPr>
            </w:pPr>
            <w:r w:rsidRPr="003B2883">
              <w:rPr>
                <w:sz w:val="16"/>
                <w:szCs w:val="16"/>
              </w:rPr>
              <w:t>15.1.0</w:t>
            </w:r>
          </w:p>
        </w:tc>
      </w:tr>
      <w:tr w:rsidR="003F6B0D" w:rsidRPr="003B2883"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3B2883" w:rsidRDefault="003F6B0D" w:rsidP="003F6B0D">
            <w:pPr>
              <w:pStyle w:val="TAL"/>
              <w:rPr>
                <w:sz w:val="16"/>
                <w:szCs w:val="16"/>
              </w:rPr>
            </w:pPr>
            <w:r w:rsidRPr="003B2883">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3B2883" w:rsidRDefault="003F6B0D" w:rsidP="003F6B0D">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3B2883" w:rsidRDefault="003F6B0D" w:rsidP="003F6B0D">
            <w:pPr>
              <w:pStyle w:val="TAC"/>
              <w:rPr>
                <w:sz w:val="16"/>
                <w:szCs w:val="16"/>
              </w:rPr>
            </w:pPr>
            <w:r w:rsidRPr="003B2883">
              <w:rPr>
                <w:sz w:val="16"/>
                <w:szCs w:val="16"/>
              </w:rPr>
              <w:t>15.1.0</w:t>
            </w:r>
          </w:p>
        </w:tc>
      </w:tr>
      <w:tr w:rsidR="003F6B0D" w:rsidRPr="003B2883"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3B2883" w:rsidRDefault="003F6B0D" w:rsidP="003F6B0D">
            <w:pPr>
              <w:pStyle w:val="TAL"/>
              <w:rPr>
                <w:sz w:val="16"/>
                <w:szCs w:val="16"/>
              </w:rPr>
            </w:pPr>
            <w:r w:rsidRPr="003B2883">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3B2883" w:rsidRDefault="003F6B0D" w:rsidP="003F6B0D">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3B2883" w:rsidRDefault="003F6B0D" w:rsidP="003F6B0D">
            <w:pPr>
              <w:pStyle w:val="TAC"/>
              <w:rPr>
                <w:sz w:val="16"/>
                <w:szCs w:val="16"/>
              </w:rPr>
            </w:pPr>
            <w:r w:rsidRPr="003B2883">
              <w:rPr>
                <w:sz w:val="16"/>
                <w:szCs w:val="16"/>
              </w:rPr>
              <w:t>15.1.0</w:t>
            </w:r>
          </w:p>
        </w:tc>
      </w:tr>
      <w:tr w:rsidR="003F6B0D" w:rsidRPr="003B2883"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3B2883" w:rsidRDefault="003F6B0D" w:rsidP="003F6B0D">
            <w:pPr>
              <w:pStyle w:val="TAL"/>
              <w:rPr>
                <w:sz w:val="16"/>
                <w:szCs w:val="16"/>
              </w:rPr>
            </w:pPr>
            <w:r w:rsidRPr="003B2883">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3B2883" w:rsidRDefault="003F6B0D" w:rsidP="003F6B0D">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3B2883" w:rsidRDefault="003F6B0D" w:rsidP="003F6B0D">
            <w:pPr>
              <w:pStyle w:val="TAC"/>
              <w:rPr>
                <w:sz w:val="16"/>
                <w:szCs w:val="16"/>
              </w:rPr>
            </w:pPr>
            <w:r w:rsidRPr="003B2883">
              <w:rPr>
                <w:sz w:val="16"/>
                <w:szCs w:val="16"/>
              </w:rPr>
              <w:t>15.1.0</w:t>
            </w:r>
          </w:p>
        </w:tc>
      </w:tr>
      <w:tr w:rsidR="003F6B0D" w:rsidRPr="003B2883"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3B2883" w:rsidRDefault="003F6B0D" w:rsidP="003F6B0D">
            <w:pPr>
              <w:pStyle w:val="TAL"/>
              <w:rPr>
                <w:sz w:val="16"/>
                <w:szCs w:val="16"/>
              </w:rPr>
            </w:pPr>
            <w:r w:rsidRPr="003B2883">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3B2883" w:rsidRDefault="003F6B0D" w:rsidP="003F6B0D">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3B2883" w:rsidRDefault="003F6B0D" w:rsidP="003F6B0D">
            <w:pPr>
              <w:pStyle w:val="TAC"/>
              <w:rPr>
                <w:sz w:val="16"/>
                <w:szCs w:val="16"/>
              </w:rPr>
            </w:pPr>
            <w:r w:rsidRPr="003B2883">
              <w:rPr>
                <w:sz w:val="16"/>
                <w:szCs w:val="16"/>
              </w:rPr>
              <w:t>15.1.0</w:t>
            </w:r>
          </w:p>
        </w:tc>
      </w:tr>
      <w:tr w:rsidR="003F6B0D" w:rsidRPr="003B2883"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3B2883" w:rsidRDefault="003F6B0D" w:rsidP="003F6B0D">
            <w:pPr>
              <w:pStyle w:val="TAC"/>
              <w:rPr>
                <w:sz w:val="16"/>
                <w:szCs w:val="16"/>
              </w:rPr>
            </w:pPr>
            <w:r w:rsidRPr="003B2883">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3B2883" w:rsidRDefault="003F6B0D" w:rsidP="003F6B0D">
            <w:pPr>
              <w:pStyle w:val="TAL"/>
              <w:rPr>
                <w:sz w:val="16"/>
                <w:szCs w:val="16"/>
              </w:rPr>
            </w:pPr>
            <w:r w:rsidRPr="003B2883">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3B2883" w:rsidRDefault="003F6B0D" w:rsidP="003F6B0D">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3B2883" w:rsidRDefault="003F6B0D" w:rsidP="003F6B0D">
            <w:pPr>
              <w:pStyle w:val="TAC"/>
              <w:rPr>
                <w:sz w:val="16"/>
                <w:szCs w:val="16"/>
              </w:rPr>
            </w:pPr>
            <w:r w:rsidRPr="003B2883">
              <w:rPr>
                <w:sz w:val="16"/>
                <w:szCs w:val="16"/>
              </w:rPr>
              <w:t>15.1.0</w:t>
            </w:r>
          </w:p>
        </w:tc>
      </w:tr>
      <w:tr w:rsidR="00A30D64" w:rsidRPr="003B2883" w14:paraId="696C696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Pr="003B2883" w:rsidRDefault="00A30D64" w:rsidP="00A30D64">
            <w:pPr>
              <w:pStyle w:val="TAL"/>
              <w:rPr>
                <w:sz w:val="16"/>
                <w:szCs w:val="16"/>
              </w:rPr>
            </w:pPr>
            <w:r w:rsidRPr="003B2883">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3B2883" w:rsidRDefault="00A30D64" w:rsidP="00A30D64">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3B2883" w:rsidRDefault="00A30D64" w:rsidP="00A30D64">
            <w:pPr>
              <w:pStyle w:val="TAC"/>
              <w:rPr>
                <w:sz w:val="16"/>
                <w:szCs w:val="16"/>
              </w:rPr>
            </w:pPr>
            <w:r w:rsidRPr="003B2883">
              <w:rPr>
                <w:sz w:val="16"/>
                <w:szCs w:val="16"/>
              </w:rPr>
              <w:t>15.2.0</w:t>
            </w:r>
          </w:p>
        </w:tc>
      </w:tr>
      <w:tr w:rsidR="00A30D64" w:rsidRPr="003B2883" w14:paraId="0E0895E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Pr="003B2883" w:rsidRDefault="00A30D64" w:rsidP="00A30D64">
            <w:pPr>
              <w:pStyle w:val="TAL"/>
              <w:rPr>
                <w:sz w:val="16"/>
                <w:szCs w:val="16"/>
              </w:rPr>
            </w:pPr>
            <w:r w:rsidRPr="003B2883">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3B2883" w:rsidRDefault="00A30D64" w:rsidP="00A30D64">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3B2883" w:rsidRDefault="00A30D64" w:rsidP="00A30D64">
            <w:pPr>
              <w:pStyle w:val="TAC"/>
              <w:rPr>
                <w:sz w:val="16"/>
                <w:szCs w:val="16"/>
              </w:rPr>
            </w:pPr>
            <w:r w:rsidRPr="003B2883">
              <w:rPr>
                <w:sz w:val="16"/>
                <w:szCs w:val="16"/>
              </w:rPr>
              <w:t>15.2.0</w:t>
            </w:r>
          </w:p>
        </w:tc>
      </w:tr>
      <w:tr w:rsidR="00A30D64" w:rsidRPr="003B2883" w14:paraId="26E1CD0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Pr="003B2883" w:rsidRDefault="00A30D64" w:rsidP="00A30D64">
            <w:pPr>
              <w:pStyle w:val="TAL"/>
              <w:rPr>
                <w:sz w:val="16"/>
                <w:szCs w:val="16"/>
              </w:rPr>
            </w:pPr>
            <w:r w:rsidRPr="003B2883">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3B2883" w:rsidRDefault="00A30D64" w:rsidP="00A30D64">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3B2883" w:rsidRDefault="00A30D64" w:rsidP="00A30D64">
            <w:pPr>
              <w:pStyle w:val="TAC"/>
              <w:rPr>
                <w:sz w:val="16"/>
                <w:szCs w:val="16"/>
              </w:rPr>
            </w:pPr>
            <w:r w:rsidRPr="003B2883">
              <w:rPr>
                <w:sz w:val="16"/>
                <w:szCs w:val="16"/>
              </w:rPr>
              <w:t>15.2.0</w:t>
            </w:r>
          </w:p>
        </w:tc>
      </w:tr>
      <w:tr w:rsidR="00A30D64" w:rsidRPr="003B2883" w14:paraId="07A7B91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Pr="003B2883" w:rsidRDefault="00A30D64" w:rsidP="00A30D64">
            <w:pPr>
              <w:pStyle w:val="TAC"/>
              <w:rPr>
                <w:sz w:val="16"/>
                <w:szCs w:val="16"/>
              </w:rPr>
            </w:pPr>
            <w:r w:rsidRPr="003B2883">
              <w:rPr>
                <w:sz w:val="16"/>
                <w:szCs w:val="16"/>
              </w:rPr>
              <w:t>CP-18</w:t>
            </w:r>
            <w:r w:rsidR="00660C9F" w:rsidRPr="003B2883">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Pr="003B2883" w:rsidRDefault="00A30D64" w:rsidP="00A30D64">
            <w:pPr>
              <w:pStyle w:val="TAL"/>
              <w:rPr>
                <w:sz w:val="16"/>
                <w:szCs w:val="16"/>
              </w:rPr>
            </w:pPr>
            <w:r w:rsidRPr="003B2883">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3B2883" w:rsidRDefault="00660C9F" w:rsidP="00A30D64">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3B2883" w:rsidRDefault="00A30D64" w:rsidP="00A30D64">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3B2883" w:rsidRDefault="00A30D64" w:rsidP="00A30D64">
            <w:pPr>
              <w:pStyle w:val="TAC"/>
              <w:rPr>
                <w:sz w:val="16"/>
                <w:szCs w:val="16"/>
              </w:rPr>
            </w:pPr>
            <w:r w:rsidRPr="003B2883">
              <w:rPr>
                <w:sz w:val="16"/>
                <w:szCs w:val="16"/>
              </w:rPr>
              <w:t>15.2.0</w:t>
            </w:r>
          </w:p>
        </w:tc>
      </w:tr>
      <w:tr w:rsidR="00A30D64" w:rsidRPr="003B2883" w14:paraId="6666B2C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Pr="003B2883" w:rsidRDefault="00A30D64" w:rsidP="00A30D64">
            <w:pPr>
              <w:pStyle w:val="TAL"/>
              <w:rPr>
                <w:sz w:val="16"/>
                <w:szCs w:val="16"/>
              </w:rPr>
            </w:pPr>
            <w:r w:rsidRPr="003B2883">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3B2883" w:rsidRDefault="00A30D64" w:rsidP="00A30D64">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3B2883" w:rsidRDefault="00A30D64" w:rsidP="00A30D64">
            <w:pPr>
              <w:pStyle w:val="TAC"/>
              <w:rPr>
                <w:sz w:val="16"/>
                <w:szCs w:val="16"/>
              </w:rPr>
            </w:pPr>
            <w:r w:rsidRPr="003B2883">
              <w:rPr>
                <w:sz w:val="16"/>
                <w:szCs w:val="16"/>
              </w:rPr>
              <w:t>15.2.0</w:t>
            </w:r>
          </w:p>
        </w:tc>
      </w:tr>
      <w:tr w:rsidR="00A30D64" w:rsidRPr="003B2883" w14:paraId="0595347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Pr="003B2883" w:rsidRDefault="00A30D64" w:rsidP="00A30D64">
            <w:pPr>
              <w:pStyle w:val="TAL"/>
              <w:rPr>
                <w:sz w:val="16"/>
                <w:szCs w:val="16"/>
              </w:rPr>
            </w:pPr>
            <w:r w:rsidRPr="003B2883">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3B2883" w:rsidRDefault="00A30D64" w:rsidP="00A30D64">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3B2883" w:rsidRDefault="00A30D64" w:rsidP="00A30D64">
            <w:pPr>
              <w:pStyle w:val="TAC"/>
              <w:rPr>
                <w:sz w:val="16"/>
                <w:szCs w:val="16"/>
              </w:rPr>
            </w:pPr>
            <w:r w:rsidRPr="003B2883">
              <w:rPr>
                <w:sz w:val="16"/>
                <w:szCs w:val="16"/>
              </w:rPr>
              <w:t>15.2.0</w:t>
            </w:r>
          </w:p>
        </w:tc>
      </w:tr>
      <w:tr w:rsidR="00A30D64" w:rsidRPr="003B2883" w14:paraId="3F00EAD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Pr="003B2883" w:rsidRDefault="00A30D64" w:rsidP="00A30D64">
            <w:pPr>
              <w:pStyle w:val="TAL"/>
              <w:rPr>
                <w:sz w:val="16"/>
                <w:szCs w:val="16"/>
              </w:rPr>
            </w:pPr>
            <w:r w:rsidRPr="003B2883">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3B2883" w:rsidRDefault="00A30D64" w:rsidP="00A30D64">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3B2883" w:rsidRDefault="00A30D64" w:rsidP="00A30D64">
            <w:pPr>
              <w:pStyle w:val="TAC"/>
              <w:rPr>
                <w:sz w:val="16"/>
                <w:szCs w:val="16"/>
              </w:rPr>
            </w:pPr>
            <w:r w:rsidRPr="003B2883">
              <w:rPr>
                <w:sz w:val="16"/>
                <w:szCs w:val="16"/>
              </w:rPr>
              <w:t>15.2.0</w:t>
            </w:r>
          </w:p>
        </w:tc>
      </w:tr>
      <w:tr w:rsidR="00A30D64" w:rsidRPr="003B2883" w14:paraId="5148E5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Pr="003B2883" w:rsidRDefault="00A30D64" w:rsidP="00A30D64">
            <w:pPr>
              <w:pStyle w:val="TAL"/>
              <w:rPr>
                <w:sz w:val="16"/>
                <w:szCs w:val="16"/>
              </w:rPr>
            </w:pPr>
            <w:r w:rsidRPr="003B2883">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3B2883" w:rsidRDefault="00A30D64" w:rsidP="00A30D64">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3B2883" w:rsidRDefault="00A30D64" w:rsidP="00A30D64">
            <w:pPr>
              <w:pStyle w:val="TAC"/>
              <w:rPr>
                <w:sz w:val="16"/>
                <w:szCs w:val="16"/>
              </w:rPr>
            </w:pPr>
            <w:r w:rsidRPr="003B2883">
              <w:rPr>
                <w:sz w:val="16"/>
                <w:szCs w:val="16"/>
              </w:rPr>
              <w:t>15.2.0</w:t>
            </w:r>
          </w:p>
        </w:tc>
      </w:tr>
      <w:tr w:rsidR="00A30D64" w:rsidRPr="003B2883" w14:paraId="59ED556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Pr="003B2883" w:rsidRDefault="00A30D64" w:rsidP="00A30D64">
            <w:pPr>
              <w:pStyle w:val="TAL"/>
              <w:rPr>
                <w:sz w:val="16"/>
                <w:szCs w:val="16"/>
              </w:rPr>
            </w:pPr>
            <w:r w:rsidRPr="003B2883">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3B2883" w:rsidRDefault="00A30D64" w:rsidP="00A30D64">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3B2883" w:rsidRDefault="00A30D64" w:rsidP="00A30D64">
            <w:pPr>
              <w:pStyle w:val="TAC"/>
              <w:rPr>
                <w:sz w:val="16"/>
                <w:szCs w:val="16"/>
              </w:rPr>
            </w:pPr>
            <w:r w:rsidRPr="003B2883">
              <w:rPr>
                <w:sz w:val="16"/>
                <w:szCs w:val="16"/>
              </w:rPr>
              <w:t>15.2.0</w:t>
            </w:r>
          </w:p>
        </w:tc>
      </w:tr>
      <w:tr w:rsidR="00A30D64" w:rsidRPr="003B2883" w14:paraId="711F32B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Pr="003B2883" w:rsidRDefault="00A30D64" w:rsidP="00A30D64">
            <w:pPr>
              <w:pStyle w:val="TAL"/>
              <w:rPr>
                <w:sz w:val="16"/>
                <w:szCs w:val="16"/>
              </w:rPr>
            </w:pPr>
            <w:r w:rsidRPr="003B2883">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3B2883" w:rsidRDefault="00A30D64" w:rsidP="00A30D64">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3B2883" w:rsidRDefault="00A30D64" w:rsidP="00A30D64">
            <w:pPr>
              <w:pStyle w:val="TAC"/>
              <w:rPr>
                <w:sz w:val="16"/>
                <w:szCs w:val="16"/>
              </w:rPr>
            </w:pPr>
            <w:r w:rsidRPr="003B2883">
              <w:rPr>
                <w:sz w:val="16"/>
                <w:szCs w:val="16"/>
              </w:rPr>
              <w:t>15.2.0</w:t>
            </w:r>
          </w:p>
        </w:tc>
      </w:tr>
      <w:tr w:rsidR="00A30D64" w:rsidRPr="003B2883" w14:paraId="5445849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Pr="003B2883" w:rsidRDefault="00A30D64" w:rsidP="00A30D64">
            <w:pPr>
              <w:pStyle w:val="TAL"/>
              <w:rPr>
                <w:sz w:val="16"/>
                <w:szCs w:val="16"/>
              </w:rPr>
            </w:pPr>
            <w:r w:rsidRPr="003B2883">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3B2883" w:rsidRDefault="00A30D64" w:rsidP="00A30D64">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3B2883" w:rsidRDefault="00A30D64" w:rsidP="00A30D64">
            <w:pPr>
              <w:pStyle w:val="TAC"/>
              <w:rPr>
                <w:sz w:val="16"/>
                <w:szCs w:val="16"/>
              </w:rPr>
            </w:pPr>
            <w:r w:rsidRPr="003B2883">
              <w:rPr>
                <w:sz w:val="16"/>
                <w:szCs w:val="16"/>
              </w:rPr>
              <w:t>15.2.0</w:t>
            </w:r>
          </w:p>
        </w:tc>
      </w:tr>
      <w:tr w:rsidR="00A30D64" w:rsidRPr="003B2883" w14:paraId="224A1AF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Pr="003B2883" w:rsidRDefault="00A30D64" w:rsidP="00A30D64">
            <w:pPr>
              <w:pStyle w:val="TAL"/>
              <w:rPr>
                <w:sz w:val="16"/>
                <w:szCs w:val="16"/>
              </w:rPr>
            </w:pPr>
            <w:r w:rsidRPr="003B2883">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3B2883" w:rsidRDefault="00A30D64" w:rsidP="00A30D64">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3B2883" w:rsidRDefault="00A30D64" w:rsidP="00A30D64">
            <w:pPr>
              <w:pStyle w:val="TAC"/>
              <w:rPr>
                <w:sz w:val="16"/>
                <w:szCs w:val="16"/>
              </w:rPr>
            </w:pPr>
            <w:r w:rsidRPr="003B2883">
              <w:rPr>
                <w:sz w:val="16"/>
                <w:szCs w:val="16"/>
              </w:rPr>
              <w:t>15.2.0</w:t>
            </w:r>
          </w:p>
        </w:tc>
      </w:tr>
      <w:tr w:rsidR="00A30D64" w:rsidRPr="003B2883" w14:paraId="517A06E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Pr="003B2883" w:rsidRDefault="00A30D64" w:rsidP="00A30D64">
            <w:pPr>
              <w:pStyle w:val="TAL"/>
              <w:rPr>
                <w:sz w:val="16"/>
                <w:szCs w:val="16"/>
              </w:rPr>
            </w:pPr>
            <w:r w:rsidRPr="003B2883">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3B2883" w:rsidRDefault="00A30D64" w:rsidP="00A30D64">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3B2883" w:rsidRDefault="00A30D64" w:rsidP="00A30D64">
            <w:pPr>
              <w:pStyle w:val="TAC"/>
              <w:rPr>
                <w:sz w:val="16"/>
                <w:szCs w:val="16"/>
              </w:rPr>
            </w:pPr>
            <w:r w:rsidRPr="003B2883">
              <w:rPr>
                <w:sz w:val="16"/>
                <w:szCs w:val="16"/>
              </w:rPr>
              <w:t>15.2.0</w:t>
            </w:r>
          </w:p>
        </w:tc>
      </w:tr>
      <w:tr w:rsidR="00A30D64" w:rsidRPr="003B2883" w14:paraId="53E85BC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Pr="003B2883" w:rsidRDefault="00A30D64" w:rsidP="00A30D64">
            <w:pPr>
              <w:pStyle w:val="TAL"/>
              <w:rPr>
                <w:sz w:val="16"/>
                <w:szCs w:val="16"/>
              </w:rPr>
            </w:pPr>
            <w:r w:rsidRPr="003B2883">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3B2883" w:rsidRDefault="00A30D64" w:rsidP="00A30D64">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3B2883" w:rsidRDefault="00A30D64" w:rsidP="00A30D64">
            <w:pPr>
              <w:pStyle w:val="TAC"/>
              <w:rPr>
                <w:sz w:val="16"/>
                <w:szCs w:val="16"/>
              </w:rPr>
            </w:pPr>
            <w:r w:rsidRPr="003B2883">
              <w:rPr>
                <w:sz w:val="16"/>
                <w:szCs w:val="16"/>
              </w:rPr>
              <w:t>15.2.0</w:t>
            </w:r>
          </w:p>
        </w:tc>
      </w:tr>
      <w:tr w:rsidR="00A30D64" w:rsidRPr="003B2883" w14:paraId="3BBFA49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Pr="003B2883" w:rsidRDefault="00A30D64" w:rsidP="00A30D64">
            <w:pPr>
              <w:pStyle w:val="TAL"/>
              <w:rPr>
                <w:sz w:val="16"/>
                <w:szCs w:val="16"/>
              </w:rPr>
            </w:pPr>
            <w:r w:rsidRPr="003B2883">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3B2883" w:rsidRDefault="00A30D64" w:rsidP="00A30D64">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3B2883" w:rsidRDefault="00A30D64" w:rsidP="00A30D64">
            <w:pPr>
              <w:pStyle w:val="TAC"/>
              <w:rPr>
                <w:sz w:val="16"/>
                <w:szCs w:val="16"/>
              </w:rPr>
            </w:pPr>
            <w:r w:rsidRPr="003B2883">
              <w:rPr>
                <w:sz w:val="16"/>
                <w:szCs w:val="16"/>
              </w:rPr>
              <w:t>15.2.0</w:t>
            </w:r>
          </w:p>
        </w:tc>
      </w:tr>
      <w:tr w:rsidR="00A30D64" w:rsidRPr="003B2883" w14:paraId="1DF235A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Pr="003B2883" w:rsidRDefault="00A30D64" w:rsidP="00A30D64">
            <w:pPr>
              <w:pStyle w:val="TAL"/>
              <w:rPr>
                <w:sz w:val="16"/>
                <w:szCs w:val="16"/>
              </w:rPr>
            </w:pPr>
            <w:r w:rsidRPr="003B2883">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3B2883" w:rsidRDefault="00A30D64" w:rsidP="00A30D64">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3B2883" w:rsidRDefault="00A30D64" w:rsidP="00A30D64">
            <w:pPr>
              <w:pStyle w:val="TAC"/>
              <w:rPr>
                <w:sz w:val="16"/>
                <w:szCs w:val="16"/>
              </w:rPr>
            </w:pPr>
            <w:r w:rsidRPr="003B2883">
              <w:rPr>
                <w:sz w:val="16"/>
                <w:szCs w:val="16"/>
              </w:rPr>
              <w:t>15.2.0</w:t>
            </w:r>
          </w:p>
        </w:tc>
      </w:tr>
      <w:tr w:rsidR="00A30D64" w:rsidRPr="003B2883" w14:paraId="1DC5A90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Pr="003B2883" w:rsidRDefault="00A30D64" w:rsidP="00A30D64">
            <w:pPr>
              <w:pStyle w:val="TAL"/>
              <w:rPr>
                <w:sz w:val="16"/>
                <w:szCs w:val="16"/>
              </w:rPr>
            </w:pPr>
            <w:r w:rsidRPr="003B2883">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3B2883" w:rsidRDefault="00A30D64" w:rsidP="00A30D64">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3B2883" w:rsidRDefault="00A30D64" w:rsidP="00A30D64">
            <w:pPr>
              <w:pStyle w:val="TAC"/>
              <w:rPr>
                <w:sz w:val="16"/>
                <w:szCs w:val="16"/>
              </w:rPr>
            </w:pPr>
            <w:r w:rsidRPr="003B2883">
              <w:rPr>
                <w:sz w:val="16"/>
                <w:szCs w:val="16"/>
              </w:rPr>
              <w:t>15.2.0</w:t>
            </w:r>
          </w:p>
        </w:tc>
      </w:tr>
      <w:tr w:rsidR="00A30D64" w:rsidRPr="003B2883" w14:paraId="5AEF52D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Pr="003B2883" w:rsidRDefault="00A30D64" w:rsidP="00A30D64">
            <w:pPr>
              <w:pStyle w:val="TAL"/>
              <w:rPr>
                <w:sz w:val="16"/>
                <w:szCs w:val="16"/>
              </w:rPr>
            </w:pPr>
            <w:r w:rsidRPr="003B2883">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3B2883" w:rsidRDefault="00A30D64" w:rsidP="00A30D64">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3B2883" w:rsidRDefault="00A30D64" w:rsidP="00A30D64">
            <w:pPr>
              <w:pStyle w:val="TAC"/>
              <w:rPr>
                <w:sz w:val="16"/>
                <w:szCs w:val="16"/>
              </w:rPr>
            </w:pPr>
            <w:r w:rsidRPr="003B2883">
              <w:rPr>
                <w:sz w:val="16"/>
                <w:szCs w:val="16"/>
              </w:rPr>
              <w:t>15.2.0</w:t>
            </w:r>
          </w:p>
        </w:tc>
      </w:tr>
      <w:tr w:rsidR="00A30D64" w:rsidRPr="003B2883" w14:paraId="0AE989D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Pr="003B2883" w:rsidRDefault="00A30D64" w:rsidP="00A30D64">
            <w:pPr>
              <w:pStyle w:val="TAL"/>
              <w:rPr>
                <w:sz w:val="16"/>
                <w:szCs w:val="16"/>
              </w:rPr>
            </w:pPr>
            <w:r w:rsidRPr="003B2883">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3B2883" w:rsidRDefault="00A30D64" w:rsidP="00A30D64">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3B2883" w:rsidRDefault="00A30D64" w:rsidP="00A30D64">
            <w:pPr>
              <w:pStyle w:val="TAC"/>
              <w:rPr>
                <w:sz w:val="16"/>
                <w:szCs w:val="16"/>
              </w:rPr>
            </w:pPr>
            <w:r w:rsidRPr="003B2883">
              <w:rPr>
                <w:sz w:val="16"/>
                <w:szCs w:val="16"/>
              </w:rPr>
              <w:t>15.2.0</w:t>
            </w:r>
          </w:p>
        </w:tc>
      </w:tr>
      <w:tr w:rsidR="00A30D64" w:rsidRPr="003B2883" w14:paraId="00A0DF0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Pr="003B2883" w:rsidRDefault="00A30D64" w:rsidP="00A30D64">
            <w:pPr>
              <w:pStyle w:val="TAL"/>
              <w:rPr>
                <w:sz w:val="16"/>
                <w:szCs w:val="16"/>
              </w:rPr>
            </w:pPr>
            <w:r w:rsidRPr="003B2883">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3B2883" w:rsidRDefault="00A30D64" w:rsidP="00A30D64">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3B2883" w:rsidRDefault="00A30D64" w:rsidP="00A30D64">
            <w:pPr>
              <w:pStyle w:val="TAC"/>
              <w:rPr>
                <w:sz w:val="16"/>
                <w:szCs w:val="16"/>
              </w:rPr>
            </w:pPr>
            <w:r w:rsidRPr="003B2883">
              <w:rPr>
                <w:sz w:val="16"/>
                <w:szCs w:val="16"/>
              </w:rPr>
              <w:t>15.2.0</w:t>
            </w:r>
          </w:p>
        </w:tc>
      </w:tr>
      <w:tr w:rsidR="00A30D64" w:rsidRPr="003B2883" w14:paraId="7F0C991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Pr="003B2883" w:rsidRDefault="00A30D64" w:rsidP="00A30D64">
            <w:pPr>
              <w:pStyle w:val="TAL"/>
              <w:rPr>
                <w:sz w:val="16"/>
                <w:szCs w:val="16"/>
              </w:rPr>
            </w:pPr>
            <w:r w:rsidRPr="003B2883">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3B2883" w:rsidRDefault="00A30D64" w:rsidP="00A30D64">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3B2883" w:rsidRDefault="00A30D64" w:rsidP="00A30D64">
            <w:pPr>
              <w:pStyle w:val="TAC"/>
              <w:rPr>
                <w:sz w:val="16"/>
                <w:szCs w:val="16"/>
              </w:rPr>
            </w:pPr>
            <w:r w:rsidRPr="003B2883">
              <w:rPr>
                <w:sz w:val="16"/>
                <w:szCs w:val="16"/>
              </w:rPr>
              <w:t>15.2.0</w:t>
            </w:r>
          </w:p>
        </w:tc>
      </w:tr>
      <w:tr w:rsidR="00A30D64" w:rsidRPr="003B2883" w14:paraId="487EE22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Pr="003B2883" w:rsidRDefault="00A30D64" w:rsidP="00A30D64">
            <w:pPr>
              <w:pStyle w:val="TAL"/>
              <w:rPr>
                <w:sz w:val="16"/>
                <w:szCs w:val="16"/>
              </w:rPr>
            </w:pPr>
            <w:r w:rsidRPr="003B2883">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3B2883" w:rsidRDefault="00A30D64" w:rsidP="00A30D64">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3B2883" w:rsidRDefault="00A30D64" w:rsidP="00A30D64">
            <w:pPr>
              <w:pStyle w:val="TAC"/>
              <w:rPr>
                <w:sz w:val="16"/>
                <w:szCs w:val="16"/>
              </w:rPr>
            </w:pPr>
            <w:r w:rsidRPr="003B2883">
              <w:rPr>
                <w:sz w:val="16"/>
                <w:szCs w:val="16"/>
              </w:rPr>
              <w:t>15.2.0</w:t>
            </w:r>
          </w:p>
        </w:tc>
      </w:tr>
      <w:tr w:rsidR="00A30D64" w:rsidRPr="003B2883" w14:paraId="7F2A2D9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Pr="003B2883" w:rsidRDefault="00A30D64" w:rsidP="00A30D64">
            <w:pPr>
              <w:pStyle w:val="TAL"/>
              <w:rPr>
                <w:sz w:val="16"/>
                <w:szCs w:val="16"/>
              </w:rPr>
            </w:pPr>
            <w:r w:rsidRPr="003B2883">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3B2883" w:rsidRDefault="00A30D64" w:rsidP="00A30D64">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3B2883" w:rsidRDefault="00A30D64" w:rsidP="00A30D64">
            <w:pPr>
              <w:pStyle w:val="TAC"/>
              <w:rPr>
                <w:sz w:val="16"/>
                <w:szCs w:val="16"/>
              </w:rPr>
            </w:pPr>
            <w:r w:rsidRPr="003B2883">
              <w:rPr>
                <w:sz w:val="16"/>
                <w:szCs w:val="16"/>
              </w:rPr>
              <w:t>15.2.0</w:t>
            </w:r>
          </w:p>
        </w:tc>
      </w:tr>
      <w:tr w:rsidR="00A30D64" w:rsidRPr="003B2883" w14:paraId="6A9B474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Pr="003B2883" w:rsidRDefault="00A30D64" w:rsidP="00A30D64">
            <w:pPr>
              <w:pStyle w:val="TAL"/>
              <w:rPr>
                <w:sz w:val="16"/>
                <w:szCs w:val="16"/>
              </w:rPr>
            </w:pPr>
            <w:r w:rsidRPr="003B2883">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3B2883" w:rsidRDefault="00A30D64" w:rsidP="00A30D64">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3B2883" w:rsidRDefault="00A30D64" w:rsidP="00A30D64">
            <w:pPr>
              <w:pStyle w:val="TAC"/>
              <w:rPr>
                <w:sz w:val="16"/>
                <w:szCs w:val="16"/>
              </w:rPr>
            </w:pPr>
            <w:r w:rsidRPr="003B2883">
              <w:rPr>
                <w:sz w:val="16"/>
                <w:szCs w:val="16"/>
              </w:rPr>
              <w:t>15.2.0</w:t>
            </w:r>
          </w:p>
        </w:tc>
      </w:tr>
      <w:tr w:rsidR="00A30D64" w:rsidRPr="003B2883" w14:paraId="235D78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Pr="003B2883" w:rsidRDefault="00A30D64" w:rsidP="00A30D64">
            <w:pPr>
              <w:pStyle w:val="TAL"/>
              <w:rPr>
                <w:sz w:val="16"/>
                <w:szCs w:val="16"/>
              </w:rPr>
            </w:pPr>
            <w:r w:rsidRPr="003B2883">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3B2883" w:rsidRDefault="00A30D64" w:rsidP="00A30D64">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3B2883" w:rsidRDefault="00A30D64" w:rsidP="00A30D64">
            <w:pPr>
              <w:pStyle w:val="TAC"/>
              <w:rPr>
                <w:sz w:val="16"/>
                <w:szCs w:val="16"/>
              </w:rPr>
            </w:pPr>
            <w:r w:rsidRPr="003B2883">
              <w:rPr>
                <w:sz w:val="16"/>
                <w:szCs w:val="16"/>
              </w:rPr>
              <w:t>15.2.0</w:t>
            </w:r>
          </w:p>
        </w:tc>
      </w:tr>
      <w:tr w:rsidR="00A30D64" w:rsidRPr="003B2883" w14:paraId="03AF1B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Pr="003B2883" w:rsidRDefault="00A30D64" w:rsidP="00A30D64">
            <w:pPr>
              <w:pStyle w:val="TAL"/>
              <w:rPr>
                <w:sz w:val="16"/>
                <w:szCs w:val="16"/>
              </w:rPr>
            </w:pPr>
            <w:r w:rsidRPr="003B2883">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3B2883" w:rsidRDefault="00A30D64" w:rsidP="00A30D64">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3B2883" w:rsidRDefault="00A30D64" w:rsidP="00A30D64">
            <w:pPr>
              <w:pStyle w:val="TAC"/>
              <w:rPr>
                <w:sz w:val="16"/>
                <w:szCs w:val="16"/>
              </w:rPr>
            </w:pPr>
            <w:r w:rsidRPr="003B2883">
              <w:rPr>
                <w:sz w:val="16"/>
                <w:szCs w:val="16"/>
              </w:rPr>
              <w:t>15.2.0</w:t>
            </w:r>
          </w:p>
        </w:tc>
      </w:tr>
      <w:tr w:rsidR="00A30D64" w:rsidRPr="003B2883" w14:paraId="00630A6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Pr="003B2883" w:rsidRDefault="00A30D64" w:rsidP="00A30D64">
            <w:pPr>
              <w:pStyle w:val="TAC"/>
              <w:rPr>
                <w:sz w:val="16"/>
                <w:szCs w:val="16"/>
              </w:rPr>
            </w:pPr>
            <w:r w:rsidRPr="003B2883">
              <w:rPr>
                <w:sz w:val="16"/>
                <w:szCs w:val="16"/>
              </w:rPr>
              <w:t>CP-183</w:t>
            </w:r>
            <w:r w:rsidR="00E839A6" w:rsidRPr="003B2883">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Pr="003B2883" w:rsidRDefault="00A30D64" w:rsidP="00A30D64">
            <w:pPr>
              <w:pStyle w:val="TAL"/>
              <w:rPr>
                <w:sz w:val="16"/>
                <w:szCs w:val="16"/>
              </w:rPr>
            </w:pPr>
            <w:r w:rsidRPr="003B2883">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3B2883" w:rsidRDefault="00E839A6" w:rsidP="00A30D64">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3B2883" w:rsidRDefault="00A30D64" w:rsidP="00A30D64">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3B2883" w:rsidRDefault="00A30D64" w:rsidP="00A30D64">
            <w:pPr>
              <w:pStyle w:val="TAC"/>
              <w:rPr>
                <w:sz w:val="16"/>
                <w:szCs w:val="16"/>
              </w:rPr>
            </w:pPr>
            <w:r w:rsidRPr="003B2883">
              <w:rPr>
                <w:sz w:val="16"/>
                <w:szCs w:val="16"/>
              </w:rPr>
              <w:t>15.2.0</w:t>
            </w:r>
          </w:p>
        </w:tc>
      </w:tr>
      <w:tr w:rsidR="00A30D64" w:rsidRPr="003B2883" w14:paraId="59B5833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Pr="003B2883" w:rsidRDefault="00A30D64" w:rsidP="00A30D64">
            <w:pPr>
              <w:pStyle w:val="TAL"/>
              <w:rPr>
                <w:sz w:val="16"/>
                <w:szCs w:val="16"/>
              </w:rPr>
            </w:pPr>
            <w:r w:rsidRPr="003B2883">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3B2883" w:rsidRDefault="00A30D64" w:rsidP="00A30D64">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3B2883" w:rsidRDefault="00A30D64" w:rsidP="00A30D64">
            <w:pPr>
              <w:pStyle w:val="TAC"/>
              <w:rPr>
                <w:sz w:val="16"/>
                <w:szCs w:val="16"/>
              </w:rPr>
            </w:pPr>
            <w:r w:rsidRPr="003B2883">
              <w:rPr>
                <w:sz w:val="16"/>
                <w:szCs w:val="16"/>
              </w:rPr>
              <w:t>15.2.0</w:t>
            </w:r>
          </w:p>
        </w:tc>
      </w:tr>
      <w:tr w:rsidR="00A30D64" w:rsidRPr="003B2883" w14:paraId="3919B1F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Pr="003B2883" w:rsidRDefault="00A30D64" w:rsidP="00A30D64">
            <w:pPr>
              <w:pStyle w:val="TAL"/>
              <w:rPr>
                <w:sz w:val="16"/>
                <w:szCs w:val="16"/>
              </w:rPr>
            </w:pPr>
            <w:r w:rsidRPr="003B2883">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3B2883" w:rsidRDefault="00A30D64" w:rsidP="00A30D64">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3B2883" w:rsidRDefault="00A30D64" w:rsidP="00A30D64">
            <w:pPr>
              <w:pStyle w:val="TAC"/>
              <w:rPr>
                <w:sz w:val="16"/>
                <w:szCs w:val="16"/>
              </w:rPr>
            </w:pPr>
            <w:r w:rsidRPr="003B2883">
              <w:rPr>
                <w:sz w:val="16"/>
                <w:szCs w:val="16"/>
              </w:rPr>
              <w:t>15.2.0</w:t>
            </w:r>
          </w:p>
        </w:tc>
      </w:tr>
      <w:tr w:rsidR="00A30D64" w:rsidRPr="003B2883" w14:paraId="7B7BFC4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Pr="003B2883" w:rsidRDefault="00A30D64" w:rsidP="00A30D64">
            <w:pPr>
              <w:pStyle w:val="TAL"/>
              <w:rPr>
                <w:sz w:val="16"/>
                <w:szCs w:val="16"/>
              </w:rPr>
            </w:pPr>
            <w:r w:rsidRPr="003B2883">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3B2883" w:rsidRDefault="00A30D64" w:rsidP="00A30D64">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3B2883" w:rsidRDefault="00A30D64" w:rsidP="00A30D64">
            <w:pPr>
              <w:pStyle w:val="TAC"/>
              <w:rPr>
                <w:sz w:val="16"/>
                <w:szCs w:val="16"/>
              </w:rPr>
            </w:pPr>
            <w:r w:rsidRPr="003B2883">
              <w:rPr>
                <w:sz w:val="16"/>
                <w:szCs w:val="16"/>
              </w:rPr>
              <w:t>15.2.0</w:t>
            </w:r>
          </w:p>
        </w:tc>
      </w:tr>
      <w:tr w:rsidR="00A30D64" w:rsidRPr="003B2883" w14:paraId="74610DB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Pr="003B2883" w:rsidRDefault="00A30D64" w:rsidP="00A30D64">
            <w:pPr>
              <w:pStyle w:val="TAL"/>
              <w:rPr>
                <w:sz w:val="16"/>
                <w:szCs w:val="16"/>
              </w:rPr>
            </w:pPr>
            <w:r w:rsidRPr="003B2883">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3B2883" w:rsidRDefault="00A30D64" w:rsidP="00A30D64">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3B2883" w:rsidRDefault="00A30D64" w:rsidP="00A30D64">
            <w:pPr>
              <w:pStyle w:val="TAC"/>
              <w:rPr>
                <w:sz w:val="16"/>
                <w:szCs w:val="16"/>
              </w:rPr>
            </w:pPr>
            <w:r w:rsidRPr="003B2883">
              <w:rPr>
                <w:sz w:val="16"/>
                <w:szCs w:val="16"/>
              </w:rPr>
              <w:t>15.2.0</w:t>
            </w:r>
          </w:p>
        </w:tc>
      </w:tr>
      <w:tr w:rsidR="00A30D64" w:rsidRPr="003B2883" w14:paraId="7504D82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Pr="003B2883" w:rsidRDefault="00A30D64" w:rsidP="00A30D64">
            <w:pPr>
              <w:pStyle w:val="TAL"/>
              <w:rPr>
                <w:sz w:val="16"/>
                <w:szCs w:val="16"/>
              </w:rPr>
            </w:pPr>
            <w:r w:rsidRPr="003B2883">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3B2883" w:rsidRDefault="00A30D64" w:rsidP="00A30D64">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3B2883" w:rsidRDefault="00A30D64" w:rsidP="00A30D64">
            <w:pPr>
              <w:pStyle w:val="TAC"/>
              <w:rPr>
                <w:sz w:val="16"/>
                <w:szCs w:val="16"/>
              </w:rPr>
            </w:pPr>
            <w:r w:rsidRPr="003B2883">
              <w:rPr>
                <w:sz w:val="16"/>
                <w:szCs w:val="16"/>
              </w:rPr>
              <w:t>15.2.0</w:t>
            </w:r>
          </w:p>
        </w:tc>
      </w:tr>
      <w:tr w:rsidR="00A30D64" w:rsidRPr="003B2883" w14:paraId="305B81E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Pr="003B2883" w:rsidRDefault="00A30D64" w:rsidP="00A30D64">
            <w:pPr>
              <w:pStyle w:val="TAL"/>
              <w:rPr>
                <w:sz w:val="16"/>
                <w:szCs w:val="16"/>
              </w:rPr>
            </w:pPr>
            <w:r w:rsidRPr="003B2883">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3B2883" w:rsidRDefault="00A30D64" w:rsidP="00A30D64">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3B2883" w:rsidRDefault="00A30D64" w:rsidP="00A30D64">
            <w:pPr>
              <w:pStyle w:val="TAC"/>
              <w:rPr>
                <w:sz w:val="16"/>
                <w:szCs w:val="16"/>
              </w:rPr>
            </w:pPr>
            <w:r w:rsidRPr="003B2883">
              <w:rPr>
                <w:sz w:val="16"/>
                <w:szCs w:val="16"/>
              </w:rPr>
              <w:t>15.2.0</w:t>
            </w:r>
          </w:p>
        </w:tc>
      </w:tr>
      <w:tr w:rsidR="00A30D64" w:rsidRPr="003B2883" w14:paraId="5C4582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Pr="003B2883" w:rsidRDefault="00A30D64" w:rsidP="00A30D64">
            <w:pPr>
              <w:pStyle w:val="TAC"/>
              <w:rPr>
                <w:sz w:val="16"/>
                <w:szCs w:val="16"/>
              </w:rPr>
            </w:pPr>
            <w:r w:rsidRPr="003B2883">
              <w:rPr>
                <w:sz w:val="16"/>
                <w:szCs w:val="16"/>
              </w:rPr>
              <w:t>CP-18</w:t>
            </w:r>
            <w:r w:rsidR="00A01749" w:rsidRPr="003B2883">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Pr="003B2883" w:rsidRDefault="00A30D64" w:rsidP="00A30D64">
            <w:pPr>
              <w:pStyle w:val="TAL"/>
              <w:rPr>
                <w:sz w:val="16"/>
                <w:szCs w:val="16"/>
              </w:rPr>
            </w:pPr>
            <w:r w:rsidRPr="003B2883">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3B2883" w:rsidRDefault="00A01749"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3B2883" w:rsidRDefault="00A30D64" w:rsidP="00A30D64">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3B2883" w:rsidRDefault="00A30D64" w:rsidP="00A30D64">
            <w:pPr>
              <w:pStyle w:val="TAC"/>
              <w:rPr>
                <w:sz w:val="16"/>
                <w:szCs w:val="16"/>
              </w:rPr>
            </w:pPr>
            <w:r w:rsidRPr="003B2883">
              <w:rPr>
                <w:sz w:val="16"/>
                <w:szCs w:val="16"/>
              </w:rPr>
              <w:t>15.2.0</w:t>
            </w:r>
          </w:p>
        </w:tc>
      </w:tr>
      <w:tr w:rsidR="00A30D64" w:rsidRPr="003B2883" w14:paraId="2F3B41A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Pr="003B2883" w:rsidRDefault="00A30D64" w:rsidP="00A30D64">
            <w:pPr>
              <w:pStyle w:val="TAL"/>
              <w:rPr>
                <w:sz w:val="16"/>
                <w:szCs w:val="16"/>
              </w:rPr>
            </w:pPr>
            <w:r w:rsidRPr="003B2883">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3B2883" w:rsidRDefault="00A30D64" w:rsidP="00A30D64">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3B2883" w:rsidRDefault="00A30D64" w:rsidP="00A30D64">
            <w:pPr>
              <w:pStyle w:val="TAC"/>
              <w:rPr>
                <w:sz w:val="16"/>
                <w:szCs w:val="16"/>
              </w:rPr>
            </w:pPr>
            <w:r w:rsidRPr="003B2883">
              <w:rPr>
                <w:sz w:val="16"/>
                <w:szCs w:val="16"/>
              </w:rPr>
              <w:t>15.2.0</w:t>
            </w:r>
          </w:p>
        </w:tc>
      </w:tr>
      <w:tr w:rsidR="00A30D64" w:rsidRPr="003B2883" w14:paraId="41B0BFA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Pr="003B2883" w:rsidRDefault="00A30D64" w:rsidP="00A30D64">
            <w:pPr>
              <w:pStyle w:val="TAL"/>
              <w:rPr>
                <w:sz w:val="16"/>
                <w:szCs w:val="16"/>
              </w:rPr>
            </w:pPr>
            <w:r w:rsidRPr="003B2883">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3B2883" w:rsidRDefault="00A30D64" w:rsidP="00A30D64">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3B2883" w:rsidRDefault="00A30D64" w:rsidP="00A30D64">
            <w:pPr>
              <w:pStyle w:val="TAC"/>
              <w:rPr>
                <w:sz w:val="16"/>
                <w:szCs w:val="16"/>
              </w:rPr>
            </w:pPr>
            <w:r w:rsidRPr="003B2883">
              <w:rPr>
                <w:sz w:val="16"/>
                <w:szCs w:val="16"/>
              </w:rPr>
              <w:t>15.2.0</w:t>
            </w:r>
          </w:p>
        </w:tc>
      </w:tr>
      <w:tr w:rsidR="00A30D64" w:rsidRPr="003B2883" w14:paraId="2573158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Pr="003B2883" w:rsidRDefault="00A30D64" w:rsidP="00A30D64">
            <w:pPr>
              <w:pStyle w:val="TAL"/>
              <w:rPr>
                <w:sz w:val="16"/>
                <w:szCs w:val="16"/>
              </w:rPr>
            </w:pPr>
            <w:r w:rsidRPr="003B2883">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3B2883" w:rsidRDefault="00A30D64" w:rsidP="00A30D64">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3B2883" w:rsidRDefault="00A30D64" w:rsidP="00A30D64">
            <w:pPr>
              <w:pStyle w:val="TAC"/>
              <w:rPr>
                <w:sz w:val="16"/>
                <w:szCs w:val="16"/>
              </w:rPr>
            </w:pPr>
            <w:r w:rsidRPr="003B2883">
              <w:rPr>
                <w:sz w:val="16"/>
                <w:szCs w:val="16"/>
              </w:rPr>
              <w:t>15.2.0</w:t>
            </w:r>
          </w:p>
        </w:tc>
      </w:tr>
      <w:tr w:rsidR="00A30D64" w:rsidRPr="003B2883" w14:paraId="019793D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Pr="003B2883" w:rsidRDefault="00A30D64" w:rsidP="00A30D64">
            <w:pPr>
              <w:pStyle w:val="TAL"/>
              <w:rPr>
                <w:sz w:val="16"/>
                <w:szCs w:val="16"/>
              </w:rPr>
            </w:pPr>
            <w:r w:rsidRPr="003B2883">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3B2883" w:rsidRDefault="00A30D64" w:rsidP="00A30D64">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3B2883" w:rsidRDefault="00A30D64" w:rsidP="00A30D64">
            <w:pPr>
              <w:pStyle w:val="TAC"/>
              <w:rPr>
                <w:sz w:val="16"/>
                <w:szCs w:val="16"/>
              </w:rPr>
            </w:pPr>
            <w:r w:rsidRPr="003B2883">
              <w:rPr>
                <w:sz w:val="16"/>
                <w:szCs w:val="16"/>
              </w:rPr>
              <w:t>15.2.0</w:t>
            </w:r>
          </w:p>
        </w:tc>
      </w:tr>
      <w:tr w:rsidR="00A30D64" w:rsidRPr="003B2883" w14:paraId="1AB722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Pr="003B2883" w:rsidRDefault="00A30D64" w:rsidP="00A30D64">
            <w:pPr>
              <w:pStyle w:val="TAL"/>
              <w:rPr>
                <w:sz w:val="16"/>
                <w:szCs w:val="16"/>
              </w:rPr>
            </w:pPr>
            <w:r w:rsidRPr="003B2883">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3B2883" w:rsidRDefault="00A30D64" w:rsidP="00A30D64">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3B2883" w:rsidRDefault="00A30D64" w:rsidP="00A30D64">
            <w:pPr>
              <w:pStyle w:val="TAC"/>
              <w:rPr>
                <w:sz w:val="16"/>
                <w:szCs w:val="16"/>
              </w:rPr>
            </w:pPr>
            <w:r w:rsidRPr="003B2883">
              <w:rPr>
                <w:sz w:val="16"/>
                <w:szCs w:val="16"/>
              </w:rPr>
              <w:t>15.2.0</w:t>
            </w:r>
          </w:p>
        </w:tc>
      </w:tr>
      <w:tr w:rsidR="00A30D64" w:rsidRPr="003B2883" w14:paraId="4D78568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Pr="003B2883" w:rsidRDefault="00A30D64" w:rsidP="00A30D64">
            <w:pPr>
              <w:pStyle w:val="TAL"/>
              <w:rPr>
                <w:sz w:val="16"/>
                <w:szCs w:val="16"/>
              </w:rPr>
            </w:pPr>
            <w:r w:rsidRPr="003B2883">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3B2883" w:rsidRDefault="00A30D64" w:rsidP="00A30D64">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3B2883" w:rsidRDefault="00A30D64" w:rsidP="00A30D64">
            <w:pPr>
              <w:pStyle w:val="TAC"/>
              <w:rPr>
                <w:sz w:val="16"/>
                <w:szCs w:val="16"/>
              </w:rPr>
            </w:pPr>
            <w:r w:rsidRPr="003B2883">
              <w:rPr>
                <w:sz w:val="16"/>
                <w:szCs w:val="16"/>
              </w:rPr>
              <w:t>15.2.0</w:t>
            </w:r>
          </w:p>
        </w:tc>
      </w:tr>
      <w:tr w:rsidR="00A30D64" w:rsidRPr="003B2883" w14:paraId="1DCE73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Pr="003B2883" w:rsidRDefault="00A30D64" w:rsidP="00A30D64">
            <w:pPr>
              <w:pStyle w:val="TAL"/>
              <w:rPr>
                <w:sz w:val="16"/>
                <w:szCs w:val="16"/>
              </w:rPr>
            </w:pPr>
            <w:r w:rsidRPr="003B2883">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3B2883" w:rsidRDefault="00A30D64" w:rsidP="00A30D64">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3B2883" w:rsidRDefault="00A30D64" w:rsidP="00A30D64">
            <w:pPr>
              <w:pStyle w:val="TAC"/>
              <w:rPr>
                <w:sz w:val="16"/>
                <w:szCs w:val="16"/>
              </w:rPr>
            </w:pPr>
            <w:r w:rsidRPr="003B2883">
              <w:rPr>
                <w:sz w:val="16"/>
                <w:szCs w:val="16"/>
              </w:rPr>
              <w:t>15.2.0</w:t>
            </w:r>
          </w:p>
        </w:tc>
      </w:tr>
      <w:tr w:rsidR="00A30D64" w:rsidRPr="003B2883" w14:paraId="6E6DC3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Pr="003B2883" w:rsidRDefault="00A30D64" w:rsidP="00A30D64">
            <w:pPr>
              <w:pStyle w:val="TAL"/>
              <w:rPr>
                <w:sz w:val="16"/>
                <w:szCs w:val="16"/>
              </w:rPr>
            </w:pPr>
            <w:r w:rsidRPr="003B2883">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3B2883" w:rsidRDefault="00A30D64" w:rsidP="00A30D64">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3B2883" w:rsidRDefault="00A30D64" w:rsidP="00A30D64">
            <w:pPr>
              <w:pStyle w:val="TAC"/>
              <w:rPr>
                <w:sz w:val="16"/>
                <w:szCs w:val="16"/>
              </w:rPr>
            </w:pPr>
            <w:r w:rsidRPr="003B2883">
              <w:rPr>
                <w:sz w:val="16"/>
                <w:szCs w:val="16"/>
              </w:rPr>
              <w:t>15.2.0</w:t>
            </w:r>
          </w:p>
        </w:tc>
      </w:tr>
      <w:tr w:rsidR="00A30D64" w:rsidRPr="003B2883" w14:paraId="354803B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Pr="003B2883" w:rsidRDefault="00A30D64" w:rsidP="00A30D64">
            <w:pPr>
              <w:pStyle w:val="TAL"/>
              <w:rPr>
                <w:sz w:val="16"/>
                <w:szCs w:val="16"/>
              </w:rPr>
            </w:pPr>
            <w:r w:rsidRPr="003B2883">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3B2883" w:rsidRDefault="00A30D64" w:rsidP="00A30D64">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3B2883" w:rsidRDefault="00A30D64" w:rsidP="00A30D64">
            <w:pPr>
              <w:pStyle w:val="TAC"/>
              <w:rPr>
                <w:sz w:val="16"/>
                <w:szCs w:val="16"/>
              </w:rPr>
            </w:pPr>
            <w:r w:rsidRPr="003B2883">
              <w:rPr>
                <w:sz w:val="16"/>
                <w:szCs w:val="16"/>
              </w:rPr>
              <w:t>15.2.0</w:t>
            </w:r>
          </w:p>
        </w:tc>
      </w:tr>
      <w:tr w:rsidR="00A30D64" w:rsidRPr="003B2883" w14:paraId="4896A5C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Pr="003B2883" w:rsidRDefault="00A30D64" w:rsidP="00A30D64">
            <w:pPr>
              <w:pStyle w:val="TAL"/>
              <w:rPr>
                <w:sz w:val="16"/>
                <w:szCs w:val="16"/>
              </w:rPr>
            </w:pPr>
            <w:r w:rsidRPr="003B2883">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3B2883" w:rsidRDefault="00A30D64" w:rsidP="00A30D64">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3B2883" w:rsidRDefault="00A30D64" w:rsidP="00A30D64">
            <w:pPr>
              <w:pStyle w:val="TAC"/>
              <w:rPr>
                <w:sz w:val="16"/>
                <w:szCs w:val="16"/>
              </w:rPr>
            </w:pPr>
            <w:r w:rsidRPr="003B2883">
              <w:rPr>
                <w:sz w:val="16"/>
                <w:szCs w:val="16"/>
              </w:rPr>
              <w:t>15.2.0</w:t>
            </w:r>
          </w:p>
        </w:tc>
      </w:tr>
      <w:tr w:rsidR="00A30D64" w:rsidRPr="003B2883" w14:paraId="33F0DBE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Pr="003B2883" w:rsidRDefault="00A30D64" w:rsidP="00A30D64">
            <w:pPr>
              <w:pStyle w:val="TAL"/>
              <w:rPr>
                <w:sz w:val="16"/>
                <w:szCs w:val="16"/>
              </w:rPr>
            </w:pPr>
            <w:r w:rsidRPr="003B2883">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3B2883" w:rsidRDefault="00A30D64" w:rsidP="00A30D64">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3B2883" w:rsidRDefault="00A30D64" w:rsidP="00A30D64">
            <w:pPr>
              <w:pStyle w:val="TAC"/>
              <w:rPr>
                <w:sz w:val="16"/>
                <w:szCs w:val="16"/>
              </w:rPr>
            </w:pPr>
            <w:r w:rsidRPr="003B2883">
              <w:rPr>
                <w:sz w:val="16"/>
                <w:szCs w:val="16"/>
              </w:rPr>
              <w:t>15.2.0</w:t>
            </w:r>
          </w:p>
        </w:tc>
      </w:tr>
      <w:tr w:rsidR="00A30D64" w:rsidRPr="003B2883" w14:paraId="586393A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Pr="003B2883" w:rsidRDefault="00A30D64" w:rsidP="00A30D64">
            <w:pPr>
              <w:pStyle w:val="TAL"/>
              <w:rPr>
                <w:sz w:val="16"/>
                <w:szCs w:val="16"/>
              </w:rPr>
            </w:pPr>
            <w:r w:rsidRPr="003B2883">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3B2883" w:rsidRDefault="00A30D64" w:rsidP="00A30D64">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3B2883" w:rsidRDefault="00A30D64" w:rsidP="00A30D64">
            <w:pPr>
              <w:pStyle w:val="TAC"/>
              <w:rPr>
                <w:sz w:val="16"/>
                <w:szCs w:val="16"/>
              </w:rPr>
            </w:pPr>
            <w:r w:rsidRPr="003B2883">
              <w:rPr>
                <w:sz w:val="16"/>
                <w:szCs w:val="16"/>
              </w:rPr>
              <w:t>15.2.0</w:t>
            </w:r>
          </w:p>
        </w:tc>
      </w:tr>
      <w:tr w:rsidR="00A30D64" w:rsidRPr="003B2883" w14:paraId="7130BD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Pr="003B2883" w:rsidRDefault="00A30D64" w:rsidP="00A30D64">
            <w:pPr>
              <w:pStyle w:val="TAL"/>
              <w:rPr>
                <w:sz w:val="16"/>
                <w:szCs w:val="16"/>
              </w:rPr>
            </w:pPr>
            <w:r w:rsidRPr="003B2883">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3B2883" w:rsidRDefault="00A30D64" w:rsidP="00A30D64">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3B2883" w:rsidRDefault="00A30D64" w:rsidP="00A30D64">
            <w:pPr>
              <w:pStyle w:val="TAC"/>
              <w:rPr>
                <w:sz w:val="16"/>
                <w:szCs w:val="16"/>
              </w:rPr>
            </w:pPr>
            <w:r w:rsidRPr="003B2883">
              <w:rPr>
                <w:sz w:val="16"/>
                <w:szCs w:val="16"/>
              </w:rPr>
              <w:t>15.2.0</w:t>
            </w:r>
          </w:p>
        </w:tc>
      </w:tr>
      <w:tr w:rsidR="00A30D64" w:rsidRPr="003B2883" w14:paraId="21F43D5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Pr="003B2883" w:rsidRDefault="00A30D64" w:rsidP="00A30D64">
            <w:pPr>
              <w:pStyle w:val="TAL"/>
              <w:rPr>
                <w:sz w:val="16"/>
                <w:szCs w:val="16"/>
              </w:rPr>
            </w:pPr>
            <w:r w:rsidRPr="003B2883">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3B2883" w:rsidRDefault="00A30D64" w:rsidP="00A30D64">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3B2883" w:rsidRDefault="00A30D64" w:rsidP="00A30D64">
            <w:pPr>
              <w:pStyle w:val="TAC"/>
              <w:rPr>
                <w:sz w:val="16"/>
                <w:szCs w:val="16"/>
              </w:rPr>
            </w:pPr>
            <w:r w:rsidRPr="003B2883">
              <w:rPr>
                <w:sz w:val="16"/>
                <w:szCs w:val="16"/>
              </w:rPr>
              <w:t>15.2.0</w:t>
            </w:r>
          </w:p>
        </w:tc>
      </w:tr>
      <w:tr w:rsidR="00A30D64" w:rsidRPr="003B2883" w14:paraId="1B99D5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Pr="003B2883" w:rsidRDefault="00A30D64" w:rsidP="00A30D64">
            <w:pPr>
              <w:pStyle w:val="TAL"/>
              <w:rPr>
                <w:sz w:val="16"/>
                <w:szCs w:val="16"/>
              </w:rPr>
            </w:pPr>
            <w:r w:rsidRPr="003B2883">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3B2883" w:rsidRDefault="00A30D64" w:rsidP="00A30D64">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3B2883" w:rsidRDefault="00A30D64" w:rsidP="00A30D64">
            <w:pPr>
              <w:pStyle w:val="TAC"/>
              <w:rPr>
                <w:sz w:val="16"/>
                <w:szCs w:val="16"/>
              </w:rPr>
            </w:pPr>
            <w:r w:rsidRPr="003B2883">
              <w:rPr>
                <w:sz w:val="16"/>
                <w:szCs w:val="16"/>
              </w:rPr>
              <w:t>15.2.0</w:t>
            </w:r>
          </w:p>
        </w:tc>
      </w:tr>
      <w:tr w:rsidR="00A30D64" w:rsidRPr="003B2883" w14:paraId="61B2689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Pr="003B2883" w:rsidRDefault="00A30D64" w:rsidP="00A30D64">
            <w:pPr>
              <w:pStyle w:val="TAL"/>
              <w:rPr>
                <w:sz w:val="16"/>
                <w:szCs w:val="16"/>
              </w:rPr>
            </w:pPr>
            <w:r w:rsidRPr="003B2883">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3B2883" w:rsidRDefault="00A30D64" w:rsidP="00A30D64">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3B2883" w:rsidRDefault="00A30D64" w:rsidP="00A30D64">
            <w:pPr>
              <w:pStyle w:val="TAC"/>
              <w:rPr>
                <w:sz w:val="16"/>
                <w:szCs w:val="16"/>
              </w:rPr>
            </w:pPr>
            <w:r w:rsidRPr="003B2883">
              <w:rPr>
                <w:sz w:val="16"/>
                <w:szCs w:val="16"/>
              </w:rPr>
              <w:t>15.2.0</w:t>
            </w:r>
          </w:p>
        </w:tc>
      </w:tr>
      <w:tr w:rsidR="00A30D64" w:rsidRPr="003B2883" w14:paraId="53F6D75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Pr="003B2883" w:rsidRDefault="00A30D64" w:rsidP="00A30D64">
            <w:pPr>
              <w:pStyle w:val="TAL"/>
              <w:rPr>
                <w:sz w:val="16"/>
                <w:szCs w:val="16"/>
              </w:rPr>
            </w:pPr>
            <w:r w:rsidRPr="003B2883">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3B2883" w:rsidRDefault="00A30D64" w:rsidP="00A30D64">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3B2883" w:rsidRDefault="00A30D64" w:rsidP="00A30D64">
            <w:pPr>
              <w:pStyle w:val="TAC"/>
              <w:rPr>
                <w:sz w:val="16"/>
                <w:szCs w:val="16"/>
              </w:rPr>
            </w:pPr>
            <w:r w:rsidRPr="003B2883">
              <w:rPr>
                <w:sz w:val="16"/>
                <w:szCs w:val="16"/>
              </w:rPr>
              <w:t>15.2.0</w:t>
            </w:r>
          </w:p>
        </w:tc>
      </w:tr>
      <w:tr w:rsidR="00A30D64" w:rsidRPr="003B2883" w14:paraId="4D7D0F8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Pr="003B2883" w:rsidRDefault="00A30D64" w:rsidP="00A30D64">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Pr="003B2883" w:rsidRDefault="00A30D64" w:rsidP="00A30D64">
            <w:pPr>
              <w:pStyle w:val="TAL"/>
              <w:rPr>
                <w:sz w:val="16"/>
                <w:szCs w:val="16"/>
              </w:rPr>
            </w:pPr>
            <w:r w:rsidRPr="003B2883">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3B2883" w:rsidRDefault="00A30D64" w:rsidP="00A30D64">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3B2883" w:rsidRDefault="00A30D64" w:rsidP="00A30D64">
            <w:pPr>
              <w:pStyle w:val="TAC"/>
              <w:rPr>
                <w:sz w:val="16"/>
                <w:szCs w:val="16"/>
              </w:rPr>
            </w:pPr>
            <w:r w:rsidRPr="003B2883">
              <w:rPr>
                <w:sz w:val="16"/>
                <w:szCs w:val="16"/>
              </w:rPr>
              <w:t>15.2.0</w:t>
            </w:r>
          </w:p>
        </w:tc>
      </w:tr>
      <w:tr w:rsidR="00A30D64" w:rsidRPr="003B2883" w14:paraId="016042F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Pr="003B2883" w:rsidRDefault="00A30D64" w:rsidP="00A30D64">
            <w:pPr>
              <w:pStyle w:val="TAL"/>
              <w:rPr>
                <w:sz w:val="16"/>
                <w:szCs w:val="16"/>
              </w:rPr>
            </w:pPr>
            <w:r w:rsidRPr="003B2883">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3B2883" w:rsidRDefault="00A30D64" w:rsidP="00A30D64">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3B2883" w:rsidRDefault="00A30D64" w:rsidP="00A30D64">
            <w:pPr>
              <w:pStyle w:val="TAC"/>
              <w:rPr>
                <w:sz w:val="16"/>
                <w:szCs w:val="16"/>
              </w:rPr>
            </w:pPr>
            <w:r w:rsidRPr="003B2883">
              <w:rPr>
                <w:sz w:val="16"/>
                <w:szCs w:val="16"/>
              </w:rPr>
              <w:t>15.2.0</w:t>
            </w:r>
          </w:p>
        </w:tc>
      </w:tr>
      <w:tr w:rsidR="00A30D64" w:rsidRPr="003B2883" w14:paraId="0B4B89D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Pr="003B2883" w:rsidRDefault="00A30D64" w:rsidP="00A30D64">
            <w:pPr>
              <w:pStyle w:val="TAL"/>
              <w:rPr>
                <w:sz w:val="16"/>
                <w:szCs w:val="16"/>
              </w:rPr>
            </w:pPr>
            <w:r w:rsidRPr="003B2883">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3B2883" w:rsidRDefault="00A30D64" w:rsidP="00A30D64">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3B2883" w:rsidRDefault="00A30D64" w:rsidP="00A30D64">
            <w:pPr>
              <w:pStyle w:val="TAC"/>
              <w:rPr>
                <w:sz w:val="16"/>
                <w:szCs w:val="16"/>
              </w:rPr>
            </w:pPr>
            <w:r w:rsidRPr="003B2883">
              <w:rPr>
                <w:sz w:val="16"/>
                <w:szCs w:val="16"/>
              </w:rPr>
              <w:t>15.2.0</w:t>
            </w:r>
          </w:p>
        </w:tc>
      </w:tr>
      <w:tr w:rsidR="00A30D64" w:rsidRPr="003B2883" w14:paraId="0092CE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Pr="003B2883" w:rsidRDefault="00A30D64" w:rsidP="00A30D64">
            <w:pPr>
              <w:pStyle w:val="TAL"/>
              <w:rPr>
                <w:sz w:val="16"/>
                <w:szCs w:val="16"/>
              </w:rPr>
            </w:pPr>
            <w:r w:rsidRPr="003B2883">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3B2883" w:rsidRDefault="00A30D64" w:rsidP="00A30D64">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3B2883" w:rsidRDefault="00A30D64" w:rsidP="00A30D64">
            <w:pPr>
              <w:pStyle w:val="TAC"/>
              <w:rPr>
                <w:sz w:val="16"/>
                <w:szCs w:val="16"/>
              </w:rPr>
            </w:pPr>
            <w:r w:rsidRPr="003B2883">
              <w:rPr>
                <w:sz w:val="16"/>
                <w:szCs w:val="16"/>
              </w:rPr>
              <w:t>15.2.0</w:t>
            </w:r>
          </w:p>
        </w:tc>
      </w:tr>
      <w:tr w:rsidR="00A30D64" w:rsidRPr="003B2883" w14:paraId="64A0569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Pr="003B2883" w:rsidRDefault="00A30D64" w:rsidP="00A30D64">
            <w:pPr>
              <w:pStyle w:val="TAL"/>
              <w:rPr>
                <w:sz w:val="16"/>
                <w:szCs w:val="16"/>
              </w:rPr>
            </w:pPr>
            <w:r w:rsidRPr="003B2883">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3B2883" w:rsidRDefault="00A30D64" w:rsidP="00A30D64">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3B2883" w:rsidRDefault="00A30D64" w:rsidP="00A30D64">
            <w:pPr>
              <w:pStyle w:val="TAC"/>
              <w:rPr>
                <w:sz w:val="16"/>
                <w:szCs w:val="16"/>
              </w:rPr>
            </w:pPr>
            <w:r w:rsidRPr="003B2883">
              <w:rPr>
                <w:sz w:val="16"/>
                <w:szCs w:val="16"/>
              </w:rPr>
              <w:t>15.2.0</w:t>
            </w:r>
          </w:p>
        </w:tc>
      </w:tr>
      <w:tr w:rsidR="00A30D64" w:rsidRPr="003B2883" w14:paraId="7EF8426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Pr="003B2883" w:rsidRDefault="00A30D64" w:rsidP="00A30D64">
            <w:pPr>
              <w:pStyle w:val="TAL"/>
              <w:rPr>
                <w:sz w:val="16"/>
                <w:szCs w:val="16"/>
              </w:rPr>
            </w:pPr>
            <w:r w:rsidRPr="003B2883">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3B2883" w:rsidRDefault="00A30D64" w:rsidP="00A30D64">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3B2883" w:rsidRDefault="00A30D64" w:rsidP="00A30D64">
            <w:pPr>
              <w:pStyle w:val="TAC"/>
              <w:rPr>
                <w:sz w:val="16"/>
                <w:szCs w:val="16"/>
              </w:rPr>
            </w:pPr>
            <w:r w:rsidRPr="003B2883">
              <w:rPr>
                <w:sz w:val="16"/>
                <w:szCs w:val="16"/>
              </w:rPr>
              <w:t>15.2.0</w:t>
            </w:r>
          </w:p>
        </w:tc>
      </w:tr>
      <w:tr w:rsidR="00A30D64" w:rsidRPr="003B2883" w14:paraId="7F65406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Pr="003B2883" w:rsidRDefault="00A30D64" w:rsidP="00A30D64">
            <w:pPr>
              <w:pStyle w:val="TAL"/>
              <w:rPr>
                <w:sz w:val="16"/>
                <w:szCs w:val="16"/>
              </w:rPr>
            </w:pPr>
            <w:r w:rsidRPr="003B2883">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3B2883" w:rsidRDefault="00A30D64" w:rsidP="00A30D64">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3B2883" w:rsidRDefault="00A30D64" w:rsidP="00A30D64">
            <w:pPr>
              <w:pStyle w:val="TAC"/>
              <w:rPr>
                <w:sz w:val="16"/>
                <w:szCs w:val="16"/>
              </w:rPr>
            </w:pPr>
            <w:r w:rsidRPr="003B2883">
              <w:rPr>
                <w:sz w:val="16"/>
                <w:szCs w:val="16"/>
              </w:rPr>
              <w:t>15.2.0</w:t>
            </w:r>
          </w:p>
        </w:tc>
      </w:tr>
      <w:tr w:rsidR="0038386F" w:rsidRPr="003B2883" w14:paraId="778977C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3B2883" w:rsidRDefault="0038386F" w:rsidP="0038386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3B2883" w:rsidRDefault="0038386F" w:rsidP="0038386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3B2883" w:rsidRDefault="0038386F" w:rsidP="0038386F">
            <w:pPr>
              <w:pStyle w:val="TAC"/>
              <w:rPr>
                <w:sz w:val="16"/>
                <w:szCs w:val="16"/>
              </w:rPr>
            </w:pPr>
            <w:r w:rsidRPr="003B2883">
              <w:rPr>
                <w:sz w:val="16"/>
                <w:szCs w:val="16"/>
              </w:rPr>
              <w:t>CP-183191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3B2883" w:rsidRDefault="0038386F" w:rsidP="0038386F">
            <w:pPr>
              <w:pStyle w:val="TAL"/>
              <w:rPr>
                <w:sz w:val="16"/>
                <w:szCs w:val="16"/>
              </w:rPr>
            </w:pPr>
            <w:r w:rsidRPr="003B2883">
              <w:rPr>
                <w:sz w:val="16"/>
                <w:szCs w:val="16"/>
              </w:rPr>
              <w:t>131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3B2883" w:rsidRDefault="00431B49" w:rsidP="0038386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3B2883" w:rsidRDefault="0038386F" w:rsidP="0038386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3B2883" w:rsidRDefault="00431B49" w:rsidP="0038386F">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3B2883" w:rsidRDefault="0038386F" w:rsidP="0038386F">
            <w:pPr>
              <w:pStyle w:val="TAC"/>
              <w:rPr>
                <w:sz w:val="16"/>
                <w:szCs w:val="16"/>
              </w:rPr>
            </w:pPr>
            <w:r w:rsidRPr="003B2883">
              <w:rPr>
                <w:sz w:val="16"/>
                <w:szCs w:val="16"/>
              </w:rPr>
              <w:t>15.2.0</w:t>
            </w:r>
          </w:p>
        </w:tc>
      </w:tr>
      <w:tr w:rsidR="00660C9F" w:rsidRPr="003B2883" w14:paraId="73D46C9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3B2883" w:rsidRDefault="00660C9F" w:rsidP="00660C9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3B2883" w:rsidRDefault="00660C9F" w:rsidP="00660C9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3B2883" w:rsidRDefault="00660C9F" w:rsidP="00660C9F">
            <w:pPr>
              <w:pStyle w:val="TAC"/>
              <w:rPr>
                <w:sz w:val="16"/>
                <w:szCs w:val="16"/>
              </w:rPr>
            </w:pPr>
            <w:r w:rsidRPr="003B2883">
              <w:rPr>
                <w:sz w:val="16"/>
                <w:szCs w:val="16"/>
              </w:rPr>
              <w:t>CP-183229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3B2883" w:rsidRDefault="00660C9F" w:rsidP="00660C9F">
            <w:pPr>
              <w:pStyle w:val="TAL"/>
              <w:rPr>
                <w:sz w:val="16"/>
                <w:szCs w:val="16"/>
              </w:rPr>
            </w:pPr>
            <w:r w:rsidRPr="003B2883">
              <w:rPr>
                <w:sz w:val="16"/>
                <w:szCs w:val="16"/>
              </w:rPr>
              <w:t>132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3B2883" w:rsidRDefault="00660C9F" w:rsidP="00660C9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3B2883" w:rsidRDefault="00660C9F" w:rsidP="00660C9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3B2883" w:rsidRDefault="00660C9F" w:rsidP="00660C9F">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3B2883" w:rsidRDefault="00660C9F" w:rsidP="00660C9F">
            <w:pPr>
              <w:pStyle w:val="TAC"/>
              <w:rPr>
                <w:sz w:val="16"/>
                <w:szCs w:val="16"/>
              </w:rPr>
            </w:pPr>
            <w:r w:rsidRPr="003B2883">
              <w:rPr>
                <w:sz w:val="16"/>
                <w:szCs w:val="16"/>
              </w:rPr>
              <w:t>15.2.0</w:t>
            </w:r>
          </w:p>
        </w:tc>
      </w:tr>
      <w:tr w:rsidR="004A416C" w:rsidRPr="003B2883" w14:paraId="48D28BB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3B2883" w:rsidRDefault="004A416C" w:rsidP="004A416C">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3B2883" w:rsidRDefault="004A416C" w:rsidP="004A416C">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3B2883" w:rsidRDefault="0012022A" w:rsidP="004A416C">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3B2883" w:rsidRDefault="0012022A" w:rsidP="004A416C">
            <w:pPr>
              <w:pStyle w:val="TAL"/>
              <w:rPr>
                <w:sz w:val="16"/>
                <w:szCs w:val="16"/>
              </w:rPr>
            </w:pPr>
            <w:r w:rsidRPr="003B2883">
              <w:rPr>
                <w:sz w:val="16"/>
                <w:szCs w:val="16"/>
              </w:rPr>
              <w:t>133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3B2883" w:rsidRDefault="0012022A" w:rsidP="004A416C">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3B2883" w:rsidRDefault="0012022A" w:rsidP="004A416C">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3B2883" w:rsidRDefault="0012022A" w:rsidP="004A416C">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3B2883" w:rsidRDefault="00097E5E" w:rsidP="004A416C">
            <w:pPr>
              <w:pStyle w:val="TAC"/>
              <w:rPr>
                <w:sz w:val="16"/>
                <w:szCs w:val="16"/>
              </w:rPr>
            </w:pPr>
            <w:r w:rsidRPr="003B2883">
              <w:rPr>
                <w:sz w:val="16"/>
                <w:szCs w:val="16"/>
              </w:rPr>
              <w:t>15.3.0</w:t>
            </w:r>
          </w:p>
        </w:tc>
      </w:tr>
      <w:tr w:rsidR="0012022A" w:rsidRPr="003B2883" w14:paraId="7653405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3B2883" w:rsidRDefault="0012022A" w:rsidP="0012022A">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3B2883" w:rsidRDefault="0012022A" w:rsidP="0012022A">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3B2883" w:rsidRDefault="0012022A" w:rsidP="0012022A">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3B2883" w:rsidRDefault="0012022A" w:rsidP="0012022A">
            <w:pPr>
              <w:pStyle w:val="TAL"/>
              <w:rPr>
                <w:sz w:val="16"/>
                <w:szCs w:val="16"/>
              </w:rPr>
            </w:pPr>
            <w:r w:rsidRPr="003B2883">
              <w:rPr>
                <w:sz w:val="16"/>
                <w:szCs w:val="16"/>
              </w:rPr>
              <w:t>134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3B2883"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3B2883" w:rsidRDefault="0012022A" w:rsidP="0012022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3B2883" w:rsidRDefault="0012022A" w:rsidP="0012022A">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3B2883" w:rsidRDefault="00097E5E" w:rsidP="0012022A">
            <w:pPr>
              <w:pStyle w:val="TAC"/>
              <w:rPr>
                <w:sz w:val="16"/>
                <w:szCs w:val="16"/>
              </w:rPr>
            </w:pPr>
            <w:r w:rsidRPr="003B2883">
              <w:rPr>
                <w:sz w:val="16"/>
                <w:szCs w:val="16"/>
              </w:rPr>
              <w:t>15.3.0</w:t>
            </w:r>
          </w:p>
        </w:tc>
      </w:tr>
      <w:tr w:rsidR="00097E5E" w:rsidRPr="003B2883" w14:paraId="3D58FC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3B2883" w:rsidRDefault="00097E5E" w:rsidP="00097E5E">
            <w:pPr>
              <w:pStyle w:val="TAL"/>
              <w:rPr>
                <w:sz w:val="16"/>
                <w:szCs w:val="16"/>
              </w:rPr>
            </w:pPr>
            <w:r w:rsidRPr="003B2883">
              <w:rPr>
                <w:sz w:val="16"/>
                <w:szCs w:val="16"/>
              </w:rPr>
              <w:t>135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3B2883" w:rsidRDefault="00097E5E" w:rsidP="00097E5E">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3B2883" w:rsidRDefault="00097E5E" w:rsidP="00097E5E">
            <w:pPr>
              <w:pStyle w:val="TAC"/>
              <w:rPr>
                <w:sz w:val="16"/>
                <w:szCs w:val="16"/>
              </w:rPr>
            </w:pPr>
            <w:r w:rsidRPr="003B2883">
              <w:rPr>
                <w:sz w:val="16"/>
                <w:szCs w:val="16"/>
              </w:rPr>
              <w:t>15.3.0</w:t>
            </w:r>
          </w:p>
        </w:tc>
      </w:tr>
      <w:tr w:rsidR="00097E5E" w:rsidRPr="003B2883" w14:paraId="53A91A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3B2883" w:rsidRDefault="00097E5E" w:rsidP="00097E5E">
            <w:pPr>
              <w:pStyle w:val="TAL"/>
              <w:rPr>
                <w:sz w:val="16"/>
                <w:szCs w:val="16"/>
              </w:rPr>
            </w:pPr>
            <w:r w:rsidRPr="003B2883">
              <w:rPr>
                <w:sz w:val="16"/>
                <w:szCs w:val="16"/>
              </w:rPr>
              <w:t>136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3B2883" w:rsidRDefault="00097E5E" w:rsidP="00097E5E">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3B2883" w:rsidRDefault="00097E5E" w:rsidP="00097E5E">
            <w:pPr>
              <w:pStyle w:val="TAC"/>
              <w:rPr>
                <w:sz w:val="16"/>
                <w:szCs w:val="16"/>
              </w:rPr>
            </w:pPr>
            <w:r w:rsidRPr="003B2883">
              <w:rPr>
                <w:sz w:val="16"/>
                <w:szCs w:val="16"/>
              </w:rPr>
              <w:t>15.3.0</w:t>
            </w:r>
          </w:p>
        </w:tc>
      </w:tr>
      <w:tr w:rsidR="00097E5E" w:rsidRPr="003B2883" w14:paraId="1F8D352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3B2883" w:rsidRDefault="00097E5E" w:rsidP="00097E5E">
            <w:pPr>
              <w:pStyle w:val="TAL"/>
              <w:rPr>
                <w:sz w:val="16"/>
                <w:szCs w:val="16"/>
              </w:rPr>
            </w:pPr>
            <w:r w:rsidRPr="003B2883">
              <w:rPr>
                <w:sz w:val="16"/>
                <w:szCs w:val="16"/>
              </w:rPr>
              <w:t>137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3B2883" w:rsidRDefault="00097E5E" w:rsidP="00097E5E">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3B2883" w:rsidRDefault="00097E5E" w:rsidP="00097E5E">
            <w:pPr>
              <w:pStyle w:val="TAC"/>
              <w:rPr>
                <w:sz w:val="16"/>
                <w:szCs w:val="16"/>
              </w:rPr>
            </w:pPr>
            <w:r w:rsidRPr="003B2883">
              <w:rPr>
                <w:sz w:val="16"/>
                <w:szCs w:val="16"/>
              </w:rPr>
              <w:t>15.3.0</w:t>
            </w:r>
          </w:p>
        </w:tc>
      </w:tr>
      <w:tr w:rsidR="00097E5E" w:rsidRPr="003B2883" w14:paraId="0E445A6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3B2883" w:rsidRDefault="00097E5E" w:rsidP="00097E5E">
            <w:pPr>
              <w:pStyle w:val="TAL"/>
              <w:rPr>
                <w:sz w:val="16"/>
                <w:szCs w:val="16"/>
              </w:rPr>
            </w:pPr>
            <w:r w:rsidRPr="003B2883">
              <w:rPr>
                <w:sz w:val="16"/>
                <w:szCs w:val="16"/>
              </w:rPr>
              <w:t>138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3B2883" w:rsidRDefault="00097E5E" w:rsidP="00097E5E">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3B2883" w:rsidRDefault="00097E5E" w:rsidP="00097E5E">
            <w:pPr>
              <w:pStyle w:val="TAC"/>
              <w:rPr>
                <w:sz w:val="16"/>
                <w:szCs w:val="16"/>
              </w:rPr>
            </w:pPr>
            <w:r w:rsidRPr="003B2883">
              <w:rPr>
                <w:sz w:val="16"/>
                <w:szCs w:val="16"/>
              </w:rPr>
              <w:t>15.3.0</w:t>
            </w:r>
          </w:p>
        </w:tc>
      </w:tr>
      <w:tr w:rsidR="00097E5E" w:rsidRPr="003B2883" w14:paraId="3222CE0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3B2883" w:rsidRDefault="00097E5E" w:rsidP="00097E5E">
            <w:pPr>
              <w:pStyle w:val="TAL"/>
              <w:rPr>
                <w:sz w:val="16"/>
                <w:szCs w:val="16"/>
              </w:rPr>
            </w:pPr>
            <w:r w:rsidRPr="003B2883">
              <w:rPr>
                <w:sz w:val="16"/>
                <w:szCs w:val="16"/>
              </w:rPr>
              <w:t>139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3B2883" w:rsidRDefault="00097E5E" w:rsidP="00097E5E">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3B2883" w:rsidRDefault="00097E5E" w:rsidP="00097E5E">
            <w:pPr>
              <w:pStyle w:val="TAC"/>
              <w:rPr>
                <w:sz w:val="16"/>
                <w:szCs w:val="16"/>
              </w:rPr>
            </w:pPr>
            <w:r w:rsidRPr="003B2883">
              <w:rPr>
                <w:sz w:val="16"/>
                <w:szCs w:val="16"/>
              </w:rPr>
              <w:t>15.3.0</w:t>
            </w:r>
          </w:p>
        </w:tc>
      </w:tr>
      <w:tr w:rsidR="00097E5E" w:rsidRPr="003B2883" w14:paraId="1C38C34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3B2883" w:rsidRDefault="00097E5E" w:rsidP="00097E5E">
            <w:pPr>
              <w:pStyle w:val="TAL"/>
              <w:rPr>
                <w:sz w:val="16"/>
                <w:szCs w:val="16"/>
              </w:rPr>
            </w:pPr>
            <w:r w:rsidRPr="003B2883">
              <w:rPr>
                <w:sz w:val="16"/>
                <w:szCs w:val="16"/>
              </w:rPr>
              <w:t>140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3B2883" w:rsidRDefault="00097E5E" w:rsidP="00097E5E">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3B2883" w:rsidRDefault="00097E5E" w:rsidP="00097E5E">
            <w:pPr>
              <w:pStyle w:val="TAC"/>
              <w:rPr>
                <w:sz w:val="16"/>
                <w:szCs w:val="16"/>
              </w:rPr>
            </w:pPr>
            <w:r w:rsidRPr="003B2883">
              <w:rPr>
                <w:sz w:val="16"/>
                <w:szCs w:val="16"/>
              </w:rPr>
              <w:t>15.3.0</w:t>
            </w:r>
          </w:p>
        </w:tc>
      </w:tr>
      <w:tr w:rsidR="00097E5E" w:rsidRPr="003B2883" w14:paraId="02ACAB4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3B2883" w:rsidRDefault="00097E5E" w:rsidP="00097E5E">
            <w:pPr>
              <w:pStyle w:val="TAL"/>
              <w:rPr>
                <w:sz w:val="16"/>
                <w:szCs w:val="16"/>
              </w:rPr>
            </w:pPr>
            <w:r w:rsidRPr="003B2883">
              <w:rPr>
                <w:sz w:val="16"/>
                <w:szCs w:val="16"/>
              </w:rPr>
              <w:t>141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3B2883" w:rsidRDefault="00097E5E" w:rsidP="00097E5E">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3B2883" w:rsidRDefault="00097E5E" w:rsidP="00097E5E">
            <w:pPr>
              <w:pStyle w:val="TAC"/>
              <w:rPr>
                <w:sz w:val="16"/>
                <w:szCs w:val="16"/>
              </w:rPr>
            </w:pPr>
            <w:r w:rsidRPr="003B2883">
              <w:rPr>
                <w:sz w:val="16"/>
                <w:szCs w:val="16"/>
              </w:rPr>
              <w:t>15.3.0</w:t>
            </w:r>
          </w:p>
        </w:tc>
      </w:tr>
      <w:tr w:rsidR="00097E5E" w:rsidRPr="003B2883" w14:paraId="2DB6320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3B2883" w:rsidRDefault="00097E5E" w:rsidP="00097E5E">
            <w:pPr>
              <w:pStyle w:val="TAL"/>
              <w:rPr>
                <w:sz w:val="16"/>
                <w:szCs w:val="16"/>
              </w:rPr>
            </w:pPr>
            <w:r w:rsidRPr="003B2883">
              <w:rPr>
                <w:sz w:val="16"/>
                <w:szCs w:val="16"/>
              </w:rPr>
              <w:t>143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3B2883" w:rsidRDefault="00097E5E" w:rsidP="00097E5E">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3B2883" w:rsidRDefault="00097E5E" w:rsidP="00097E5E">
            <w:pPr>
              <w:pStyle w:val="TAC"/>
              <w:rPr>
                <w:sz w:val="16"/>
                <w:szCs w:val="16"/>
              </w:rPr>
            </w:pPr>
            <w:r w:rsidRPr="003B2883">
              <w:rPr>
                <w:sz w:val="16"/>
                <w:szCs w:val="16"/>
              </w:rPr>
              <w:t>15.3.0</w:t>
            </w:r>
          </w:p>
        </w:tc>
      </w:tr>
      <w:tr w:rsidR="00097E5E" w:rsidRPr="003B2883" w14:paraId="31586C6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3B2883" w:rsidRDefault="00097E5E" w:rsidP="00097E5E">
            <w:pPr>
              <w:pStyle w:val="TAL"/>
              <w:rPr>
                <w:sz w:val="16"/>
                <w:szCs w:val="16"/>
              </w:rPr>
            </w:pPr>
            <w:r w:rsidRPr="003B2883">
              <w:rPr>
                <w:sz w:val="16"/>
                <w:szCs w:val="16"/>
              </w:rPr>
              <w:t>144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3B2883" w:rsidRDefault="00097E5E" w:rsidP="00097E5E">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3B2883" w:rsidRDefault="00097E5E" w:rsidP="00097E5E">
            <w:pPr>
              <w:pStyle w:val="TAC"/>
              <w:rPr>
                <w:sz w:val="16"/>
                <w:szCs w:val="16"/>
              </w:rPr>
            </w:pPr>
            <w:r w:rsidRPr="003B2883">
              <w:rPr>
                <w:sz w:val="16"/>
                <w:szCs w:val="16"/>
              </w:rPr>
              <w:t>15.3.0</w:t>
            </w:r>
          </w:p>
        </w:tc>
      </w:tr>
      <w:tr w:rsidR="00097E5E" w:rsidRPr="003B2883" w14:paraId="2DDB7BB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3B2883" w:rsidRDefault="00097E5E" w:rsidP="00097E5E">
            <w:pPr>
              <w:pStyle w:val="TAL"/>
              <w:rPr>
                <w:sz w:val="16"/>
                <w:szCs w:val="16"/>
              </w:rPr>
            </w:pPr>
            <w:r w:rsidRPr="003B2883">
              <w:rPr>
                <w:sz w:val="16"/>
                <w:szCs w:val="16"/>
              </w:rPr>
              <w:t>145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3B2883" w:rsidRDefault="00097E5E" w:rsidP="00097E5E">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3B2883" w:rsidRDefault="00097E5E" w:rsidP="00097E5E">
            <w:pPr>
              <w:pStyle w:val="TAC"/>
              <w:rPr>
                <w:sz w:val="16"/>
                <w:szCs w:val="16"/>
              </w:rPr>
            </w:pPr>
            <w:r w:rsidRPr="003B2883">
              <w:rPr>
                <w:sz w:val="16"/>
                <w:szCs w:val="16"/>
              </w:rPr>
              <w:t>15.3.0</w:t>
            </w:r>
          </w:p>
        </w:tc>
      </w:tr>
      <w:tr w:rsidR="00097E5E" w:rsidRPr="003B2883" w14:paraId="3E436E6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3B2883" w:rsidRDefault="00097E5E" w:rsidP="00097E5E">
            <w:pPr>
              <w:pStyle w:val="TAL"/>
              <w:rPr>
                <w:sz w:val="16"/>
                <w:szCs w:val="16"/>
              </w:rPr>
            </w:pPr>
            <w:r w:rsidRPr="003B2883">
              <w:rPr>
                <w:sz w:val="16"/>
                <w:szCs w:val="16"/>
              </w:rPr>
              <w:t>146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3B2883" w:rsidRDefault="00097E5E" w:rsidP="00097E5E">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3B2883" w:rsidRDefault="00097E5E" w:rsidP="00097E5E">
            <w:pPr>
              <w:pStyle w:val="TAC"/>
              <w:rPr>
                <w:sz w:val="16"/>
                <w:szCs w:val="16"/>
              </w:rPr>
            </w:pPr>
            <w:r w:rsidRPr="003B2883">
              <w:rPr>
                <w:sz w:val="16"/>
                <w:szCs w:val="16"/>
              </w:rPr>
              <w:t>15.3.0</w:t>
            </w:r>
          </w:p>
        </w:tc>
      </w:tr>
      <w:tr w:rsidR="00097E5E" w:rsidRPr="003B2883" w14:paraId="7CBF0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3B2883" w:rsidRDefault="00097E5E" w:rsidP="00097E5E">
            <w:pPr>
              <w:pStyle w:val="TAL"/>
              <w:rPr>
                <w:sz w:val="16"/>
                <w:szCs w:val="16"/>
              </w:rPr>
            </w:pPr>
            <w:r w:rsidRPr="003B2883">
              <w:rPr>
                <w:sz w:val="16"/>
                <w:szCs w:val="16"/>
              </w:rPr>
              <w:t>148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3B2883" w:rsidRDefault="00097E5E" w:rsidP="00097E5E">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3B2883" w:rsidRDefault="00097E5E" w:rsidP="00097E5E">
            <w:pPr>
              <w:pStyle w:val="TAC"/>
              <w:rPr>
                <w:sz w:val="16"/>
                <w:szCs w:val="16"/>
              </w:rPr>
            </w:pPr>
            <w:r w:rsidRPr="003B2883">
              <w:rPr>
                <w:sz w:val="16"/>
                <w:szCs w:val="16"/>
              </w:rPr>
              <w:t>15.3.0</w:t>
            </w:r>
          </w:p>
        </w:tc>
      </w:tr>
      <w:tr w:rsidR="00097E5E" w:rsidRPr="003B2883" w14:paraId="52497FF5"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3B2883" w:rsidRDefault="00097E5E" w:rsidP="00097E5E">
            <w:pPr>
              <w:pStyle w:val="TAL"/>
              <w:rPr>
                <w:sz w:val="16"/>
                <w:szCs w:val="16"/>
              </w:rPr>
            </w:pPr>
            <w:r w:rsidRPr="003B2883">
              <w:rPr>
                <w:sz w:val="16"/>
                <w:szCs w:val="16"/>
              </w:rPr>
              <w:t>149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3B2883" w:rsidRDefault="00097E5E" w:rsidP="00097E5E">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3B2883" w:rsidRDefault="00097E5E" w:rsidP="00097E5E">
            <w:pPr>
              <w:pStyle w:val="TAC"/>
              <w:rPr>
                <w:sz w:val="16"/>
                <w:szCs w:val="16"/>
              </w:rPr>
            </w:pPr>
            <w:r w:rsidRPr="003B2883">
              <w:rPr>
                <w:sz w:val="16"/>
                <w:szCs w:val="16"/>
              </w:rPr>
              <w:t>15.3.0</w:t>
            </w:r>
          </w:p>
        </w:tc>
      </w:tr>
      <w:tr w:rsidR="00097E5E" w:rsidRPr="003B2883" w14:paraId="29023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3B2883" w:rsidRDefault="00097E5E" w:rsidP="00097E5E">
            <w:pPr>
              <w:pStyle w:val="TAL"/>
              <w:rPr>
                <w:sz w:val="16"/>
                <w:szCs w:val="16"/>
              </w:rPr>
            </w:pPr>
            <w:r w:rsidRPr="003B2883">
              <w:rPr>
                <w:sz w:val="16"/>
                <w:szCs w:val="16"/>
              </w:rPr>
              <w:t>150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3B2883" w:rsidRDefault="00097E5E" w:rsidP="00097E5E">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3B2883" w:rsidRDefault="00097E5E" w:rsidP="00097E5E">
            <w:pPr>
              <w:pStyle w:val="TAC"/>
              <w:rPr>
                <w:sz w:val="16"/>
                <w:szCs w:val="16"/>
              </w:rPr>
            </w:pPr>
            <w:r w:rsidRPr="003B2883">
              <w:rPr>
                <w:sz w:val="16"/>
                <w:szCs w:val="16"/>
              </w:rPr>
              <w:t>15.3.0</w:t>
            </w:r>
          </w:p>
        </w:tc>
      </w:tr>
      <w:tr w:rsidR="00097E5E" w:rsidRPr="003B2883" w14:paraId="2F28A21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3B2883" w:rsidRDefault="00097E5E" w:rsidP="00097E5E">
            <w:pPr>
              <w:pStyle w:val="TAL"/>
              <w:rPr>
                <w:sz w:val="16"/>
                <w:szCs w:val="16"/>
              </w:rPr>
            </w:pPr>
            <w:r w:rsidRPr="003B2883">
              <w:rPr>
                <w:sz w:val="16"/>
                <w:szCs w:val="16"/>
              </w:rPr>
              <w:t>151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3B2883" w:rsidRDefault="00097E5E" w:rsidP="00097E5E">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3B2883" w:rsidRDefault="00097E5E" w:rsidP="00097E5E">
            <w:pPr>
              <w:pStyle w:val="TAC"/>
              <w:rPr>
                <w:sz w:val="16"/>
                <w:szCs w:val="16"/>
              </w:rPr>
            </w:pPr>
            <w:r w:rsidRPr="003B2883">
              <w:rPr>
                <w:sz w:val="16"/>
                <w:szCs w:val="16"/>
              </w:rPr>
              <w:t>15.3.0</w:t>
            </w:r>
          </w:p>
        </w:tc>
      </w:tr>
      <w:tr w:rsidR="00097E5E" w:rsidRPr="003B2883" w14:paraId="0966A83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3B2883" w:rsidRDefault="00097E5E" w:rsidP="00097E5E">
            <w:pPr>
              <w:pStyle w:val="TAL"/>
              <w:rPr>
                <w:sz w:val="16"/>
                <w:szCs w:val="16"/>
              </w:rPr>
            </w:pPr>
            <w:r w:rsidRPr="003B2883">
              <w:rPr>
                <w:sz w:val="16"/>
                <w:szCs w:val="16"/>
              </w:rPr>
              <w:t>153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3B2883" w:rsidRDefault="00097E5E" w:rsidP="00097E5E">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3B2883" w:rsidRDefault="00097E5E" w:rsidP="00097E5E">
            <w:pPr>
              <w:pStyle w:val="TAC"/>
              <w:rPr>
                <w:sz w:val="16"/>
                <w:szCs w:val="16"/>
              </w:rPr>
            </w:pPr>
            <w:r w:rsidRPr="003B2883">
              <w:rPr>
                <w:sz w:val="16"/>
                <w:szCs w:val="16"/>
              </w:rPr>
              <w:t>15.3.0</w:t>
            </w:r>
          </w:p>
        </w:tc>
      </w:tr>
      <w:tr w:rsidR="006C739C" w:rsidRPr="003B2883" w14:paraId="1EE6304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A0687AF" w14:textId="2565443D" w:rsidR="006C739C" w:rsidRPr="003B2883" w:rsidRDefault="006C739C" w:rsidP="00097E5E">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0BC3" w14:textId="746526C9" w:rsidR="006C739C" w:rsidRPr="003B2883" w:rsidRDefault="006C739C" w:rsidP="00097E5E">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FDA62" w14:textId="6155B674" w:rsidR="006C739C" w:rsidRPr="003B2883" w:rsidRDefault="006C739C" w:rsidP="00097E5E">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D09B154" w14:textId="3285BA09" w:rsidR="006C739C" w:rsidRPr="003B2883" w:rsidRDefault="00A230E4" w:rsidP="00097E5E">
            <w:pPr>
              <w:pStyle w:val="TAL"/>
              <w:rPr>
                <w:sz w:val="16"/>
                <w:szCs w:val="16"/>
              </w:rPr>
            </w:pPr>
            <w:r w:rsidRPr="003B2883">
              <w:rPr>
                <w:sz w:val="16"/>
                <w:szCs w:val="16"/>
              </w:rPr>
              <w:t>154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E4A12E" w14:textId="77777777" w:rsidR="006C739C" w:rsidRPr="003B2883" w:rsidRDefault="006C739C"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084E5B" w14:textId="4A1D53B4" w:rsidR="006C739C" w:rsidRPr="003B2883" w:rsidRDefault="00A230E4"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E16F" w14:textId="5688A525" w:rsidR="006C739C" w:rsidRPr="003B2883" w:rsidRDefault="00A230E4" w:rsidP="00097E5E">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7F3A24" w14:textId="40D81E21" w:rsidR="006C739C" w:rsidRPr="003B2883" w:rsidRDefault="00A230E4" w:rsidP="00097E5E">
            <w:pPr>
              <w:pStyle w:val="TAC"/>
              <w:rPr>
                <w:sz w:val="16"/>
                <w:szCs w:val="16"/>
              </w:rPr>
            </w:pPr>
            <w:r w:rsidRPr="003B2883">
              <w:rPr>
                <w:sz w:val="16"/>
                <w:szCs w:val="16"/>
              </w:rPr>
              <w:t>15.4.0</w:t>
            </w:r>
          </w:p>
        </w:tc>
      </w:tr>
      <w:tr w:rsidR="00A230E4" w:rsidRPr="003B2883" w14:paraId="6F72EB91"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B774F0A" w14:textId="2F136308"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20B5" w14:textId="15CB0672"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936CB5" w14:textId="28C30368" w:rsidR="00A230E4" w:rsidRPr="003B2883" w:rsidRDefault="00A230E4" w:rsidP="00A230E4">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4BE5B5C" w14:textId="054BC09F" w:rsidR="00A230E4" w:rsidRPr="003B2883" w:rsidRDefault="00A230E4" w:rsidP="00A230E4">
            <w:pPr>
              <w:pStyle w:val="TAL"/>
              <w:rPr>
                <w:sz w:val="16"/>
                <w:szCs w:val="16"/>
              </w:rPr>
            </w:pPr>
            <w:r w:rsidRPr="003B2883">
              <w:rPr>
                <w:sz w:val="16"/>
                <w:szCs w:val="16"/>
              </w:rPr>
              <w:t>160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C398B7"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C6521D" w14:textId="58365D9C"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48EDC3" w14:textId="066656B2" w:rsidR="00A230E4" w:rsidRPr="003B2883" w:rsidRDefault="00A230E4" w:rsidP="00A230E4">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D639C5" w14:textId="2B9AB81B" w:rsidR="00A230E4" w:rsidRPr="003B2883" w:rsidRDefault="002620A1" w:rsidP="00A230E4">
            <w:pPr>
              <w:pStyle w:val="TAC"/>
              <w:rPr>
                <w:sz w:val="16"/>
                <w:szCs w:val="16"/>
              </w:rPr>
            </w:pPr>
            <w:r w:rsidRPr="003B2883">
              <w:rPr>
                <w:sz w:val="16"/>
                <w:szCs w:val="16"/>
              </w:rPr>
              <w:t>15.4.0</w:t>
            </w:r>
          </w:p>
        </w:tc>
      </w:tr>
      <w:tr w:rsidR="00A230E4" w:rsidRPr="003B2883" w14:paraId="18F1477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C8D6EFC" w14:textId="64CD95C5"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79C27" w14:textId="3DF79323"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E6DE5" w14:textId="5DD4871F" w:rsidR="00A230E4" w:rsidRPr="003B2883" w:rsidRDefault="00A230E4" w:rsidP="00A230E4">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9AAA8FA" w14:textId="6884BC4B" w:rsidR="00A230E4" w:rsidRPr="003B2883" w:rsidRDefault="00A230E4" w:rsidP="00A230E4">
            <w:pPr>
              <w:pStyle w:val="TAL"/>
              <w:rPr>
                <w:sz w:val="16"/>
                <w:szCs w:val="16"/>
              </w:rPr>
            </w:pPr>
            <w:r w:rsidRPr="003B2883">
              <w:rPr>
                <w:sz w:val="16"/>
                <w:szCs w:val="16"/>
              </w:rPr>
              <w:t>161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3218744"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4F0CB3" w14:textId="1193F81A"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A7166D" w14:textId="0C29CDAC" w:rsidR="00A230E4" w:rsidRPr="003B2883" w:rsidRDefault="00A230E4" w:rsidP="00A230E4">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1446EB" w14:textId="35DF4B9A" w:rsidR="00A230E4" w:rsidRPr="003B2883" w:rsidRDefault="002620A1" w:rsidP="00A230E4">
            <w:pPr>
              <w:pStyle w:val="TAC"/>
              <w:rPr>
                <w:sz w:val="16"/>
                <w:szCs w:val="16"/>
              </w:rPr>
            </w:pPr>
            <w:r w:rsidRPr="003B2883">
              <w:rPr>
                <w:sz w:val="16"/>
                <w:szCs w:val="16"/>
              </w:rPr>
              <w:t>15.4.0</w:t>
            </w:r>
          </w:p>
        </w:tc>
      </w:tr>
      <w:tr w:rsidR="002620A1" w:rsidRPr="003B2883" w14:paraId="00189E0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290601" w14:textId="72E88E8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822AB" w14:textId="5EAFEF56"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B6A67B" w14:textId="1E7D957A"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1D8489" w14:textId="170E298A" w:rsidR="002620A1" w:rsidRPr="003B2883" w:rsidRDefault="002620A1" w:rsidP="002620A1">
            <w:pPr>
              <w:pStyle w:val="TAL"/>
              <w:rPr>
                <w:sz w:val="16"/>
                <w:szCs w:val="16"/>
              </w:rPr>
            </w:pPr>
            <w:r w:rsidRPr="003B2883">
              <w:rPr>
                <w:sz w:val="16"/>
                <w:szCs w:val="16"/>
              </w:rPr>
              <w:t>162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728365"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7647A" w14:textId="6BE5E3F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466B4B" w14:textId="012D9D26" w:rsidR="002620A1" w:rsidRPr="003B2883" w:rsidRDefault="002620A1" w:rsidP="002620A1">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8F0751" w14:textId="43F30A3D" w:rsidR="002620A1" w:rsidRPr="003B2883" w:rsidRDefault="002620A1" w:rsidP="002620A1">
            <w:pPr>
              <w:pStyle w:val="TAC"/>
              <w:rPr>
                <w:sz w:val="16"/>
                <w:szCs w:val="16"/>
              </w:rPr>
            </w:pPr>
            <w:r w:rsidRPr="003B2883">
              <w:rPr>
                <w:sz w:val="16"/>
                <w:szCs w:val="16"/>
              </w:rPr>
              <w:t>15.4.0</w:t>
            </w:r>
          </w:p>
        </w:tc>
      </w:tr>
      <w:tr w:rsidR="002620A1" w:rsidRPr="003B2883" w14:paraId="6653A6F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3CBB503" w14:textId="52DC3DFD"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C13B3" w14:textId="6642F67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3BC8B2D" w14:textId="31F7029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340C52" w14:textId="09B4611B" w:rsidR="002620A1" w:rsidRPr="003B2883" w:rsidRDefault="002620A1" w:rsidP="002620A1">
            <w:pPr>
              <w:pStyle w:val="TAL"/>
              <w:rPr>
                <w:sz w:val="16"/>
                <w:szCs w:val="16"/>
              </w:rPr>
            </w:pPr>
            <w:r w:rsidRPr="003B2883">
              <w:rPr>
                <w:sz w:val="16"/>
                <w:szCs w:val="16"/>
              </w:rPr>
              <w:t>164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EC990D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7376A" w14:textId="3CA4CCC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5C222" w14:textId="20A05D32" w:rsidR="002620A1" w:rsidRPr="003B2883" w:rsidRDefault="002620A1" w:rsidP="002620A1">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159075" w14:textId="5DDCAA56" w:rsidR="002620A1" w:rsidRPr="003B2883" w:rsidRDefault="002620A1" w:rsidP="002620A1">
            <w:pPr>
              <w:pStyle w:val="TAC"/>
              <w:rPr>
                <w:sz w:val="16"/>
                <w:szCs w:val="16"/>
              </w:rPr>
            </w:pPr>
            <w:r w:rsidRPr="003B2883">
              <w:rPr>
                <w:sz w:val="16"/>
                <w:szCs w:val="16"/>
              </w:rPr>
              <w:t>15.4.0</w:t>
            </w:r>
          </w:p>
        </w:tc>
      </w:tr>
      <w:tr w:rsidR="002620A1" w:rsidRPr="003B2883" w14:paraId="4BDF3BC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C60495D" w14:textId="6C2BF56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EB5B36" w14:textId="6D7295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170C26" w14:textId="5FE63591"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39C600" w14:textId="1B77F8F5" w:rsidR="002620A1" w:rsidRPr="003B2883" w:rsidRDefault="002620A1" w:rsidP="002620A1">
            <w:pPr>
              <w:pStyle w:val="TAL"/>
              <w:rPr>
                <w:sz w:val="16"/>
                <w:szCs w:val="16"/>
              </w:rPr>
            </w:pPr>
            <w:r w:rsidRPr="003B2883">
              <w:rPr>
                <w:sz w:val="16"/>
                <w:szCs w:val="16"/>
              </w:rPr>
              <w:t>155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A6DD0AE" w14:textId="682DFB8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B8585" w14:textId="08100A2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DFEC9" w14:textId="203DF552" w:rsidR="002620A1" w:rsidRPr="003B2883" w:rsidRDefault="002620A1" w:rsidP="002620A1">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D412B9" w14:textId="757F9FD2" w:rsidR="002620A1" w:rsidRPr="003B2883" w:rsidRDefault="002620A1" w:rsidP="002620A1">
            <w:pPr>
              <w:pStyle w:val="TAC"/>
              <w:rPr>
                <w:sz w:val="16"/>
                <w:szCs w:val="16"/>
              </w:rPr>
            </w:pPr>
            <w:r w:rsidRPr="003B2883">
              <w:rPr>
                <w:sz w:val="16"/>
                <w:szCs w:val="16"/>
              </w:rPr>
              <w:t>15.4.0</w:t>
            </w:r>
          </w:p>
        </w:tc>
      </w:tr>
      <w:tr w:rsidR="002620A1" w:rsidRPr="003B2883" w14:paraId="3F6414A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3E6FC32" w14:textId="658D3E3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D326" w14:textId="7698AF2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620922" w14:textId="5A83551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C053D42" w14:textId="12857D13" w:rsidR="002620A1" w:rsidRPr="003B2883" w:rsidRDefault="002620A1" w:rsidP="002620A1">
            <w:pPr>
              <w:pStyle w:val="TAL"/>
              <w:rPr>
                <w:sz w:val="16"/>
                <w:szCs w:val="16"/>
              </w:rPr>
            </w:pPr>
            <w:r w:rsidRPr="003B2883">
              <w:rPr>
                <w:sz w:val="16"/>
                <w:szCs w:val="16"/>
              </w:rPr>
              <w:t>163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00BF9FF" w14:textId="75822BDF"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82907D" w14:textId="6A6267C9"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EDF7FC" w14:textId="5814A767" w:rsidR="002620A1" w:rsidRPr="003B2883" w:rsidRDefault="002620A1" w:rsidP="002620A1">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4F39AB" w14:textId="2FC149A9" w:rsidR="002620A1" w:rsidRPr="003B2883" w:rsidRDefault="002620A1" w:rsidP="002620A1">
            <w:pPr>
              <w:pStyle w:val="TAC"/>
              <w:rPr>
                <w:sz w:val="16"/>
                <w:szCs w:val="16"/>
              </w:rPr>
            </w:pPr>
            <w:r w:rsidRPr="003B2883">
              <w:rPr>
                <w:sz w:val="16"/>
                <w:szCs w:val="16"/>
              </w:rPr>
              <w:t>15.4.0</w:t>
            </w:r>
          </w:p>
        </w:tc>
      </w:tr>
      <w:tr w:rsidR="002620A1" w:rsidRPr="003B2883" w14:paraId="3314E2F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F6041AF" w14:textId="7B640D92"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49CDB" w14:textId="48699F69"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C265EE" w14:textId="1715654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CD5CA4" w14:textId="4ED74820" w:rsidR="002620A1" w:rsidRPr="003B2883" w:rsidRDefault="002620A1" w:rsidP="002620A1">
            <w:pPr>
              <w:pStyle w:val="TAL"/>
              <w:rPr>
                <w:sz w:val="16"/>
                <w:szCs w:val="16"/>
              </w:rPr>
            </w:pPr>
            <w:r w:rsidRPr="003B2883">
              <w:rPr>
                <w:sz w:val="16"/>
                <w:szCs w:val="16"/>
              </w:rPr>
              <w:t>165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867B8BF" w14:textId="0ECA7B6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767EE" w14:textId="5C34804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AE8B6" w14:textId="1F3A330C" w:rsidR="002620A1" w:rsidRPr="003B2883" w:rsidRDefault="002620A1" w:rsidP="002620A1">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4E3A06" w14:textId="25339DDB" w:rsidR="002620A1" w:rsidRPr="003B2883" w:rsidRDefault="002620A1" w:rsidP="002620A1">
            <w:pPr>
              <w:pStyle w:val="TAC"/>
              <w:rPr>
                <w:sz w:val="16"/>
                <w:szCs w:val="16"/>
              </w:rPr>
            </w:pPr>
            <w:r w:rsidRPr="003B2883">
              <w:rPr>
                <w:sz w:val="16"/>
                <w:szCs w:val="16"/>
              </w:rPr>
              <w:t>15.4.0</w:t>
            </w:r>
          </w:p>
        </w:tc>
      </w:tr>
      <w:tr w:rsidR="002620A1" w:rsidRPr="003B2883" w14:paraId="6732C4D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9CD5FC" w14:textId="2ADAF8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250E" w14:textId="2D694CC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C2AFA" w14:textId="3BB439C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A09AF0F" w14:textId="774DFF33" w:rsidR="002620A1" w:rsidRPr="003B2883" w:rsidRDefault="002620A1" w:rsidP="002620A1">
            <w:pPr>
              <w:pStyle w:val="TAL"/>
              <w:rPr>
                <w:sz w:val="16"/>
                <w:szCs w:val="16"/>
              </w:rPr>
            </w:pPr>
            <w:r w:rsidRPr="003B2883">
              <w:rPr>
                <w:sz w:val="16"/>
                <w:szCs w:val="16"/>
              </w:rPr>
              <w:t>166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8D9E0E" w14:textId="21F609CC"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53D20" w14:textId="65292F9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36DDC0" w14:textId="2629E192" w:rsidR="002620A1" w:rsidRPr="003B2883" w:rsidRDefault="002620A1" w:rsidP="002620A1">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DE5E299" w14:textId="483B9CA5" w:rsidR="002620A1" w:rsidRPr="003B2883" w:rsidRDefault="002620A1" w:rsidP="002620A1">
            <w:pPr>
              <w:pStyle w:val="TAC"/>
              <w:rPr>
                <w:sz w:val="16"/>
                <w:szCs w:val="16"/>
              </w:rPr>
            </w:pPr>
            <w:r w:rsidRPr="003B2883">
              <w:rPr>
                <w:sz w:val="16"/>
                <w:szCs w:val="16"/>
              </w:rPr>
              <w:t>15.4.0</w:t>
            </w:r>
          </w:p>
        </w:tc>
      </w:tr>
      <w:tr w:rsidR="002620A1" w:rsidRPr="003B2883" w14:paraId="5738342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BDF2602" w14:textId="4195FB84"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1F77E" w14:textId="31DEDFDB"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404B4E" w14:textId="4E3E936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95C176" w14:textId="2E203E50" w:rsidR="002620A1" w:rsidRPr="003B2883" w:rsidRDefault="002620A1" w:rsidP="002620A1">
            <w:pPr>
              <w:pStyle w:val="TAL"/>
              <w:rPr>
                <w:sz w:val="16"/>
                <w:szCs w:val="16"/>
              </w:rPr>
            </w:pPr>
            <w:r w:rsidRPr="003B2883">
              <w:rPr>
                <w:sz w:val="16"/>
                <w:szCs w:val="16"/>
              </w:rPr>
              <w:t>171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32B8257" w14:textId="6964973B" w:rsidR="002620A1" w:rsidRPr="003B2883" w:rsidRDefault="002620A1" w:rsidP="002620A1">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341F77" w14:textId="7813252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80C99" w14:textId="1CB83C0A" w:rsidR="002620A1" w:rsidRPr="003B2883" w:rsidRDefault="002620A1" w:rsidP="002620A1">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F80081" w14:textId="2F6EB8AF" w:rsidR="002620A1" w:rsidRPr="003B2883" w:rsidRDefault="002620A1" w:rsidP="002620A1">
            <w:pPr>
              <w:pStyle w:val="TAC"/>
              <w:rPr>
                <w:sz w:val="16"/>
                <w:szCs w:val="16"/>
              </w:rPr>
            </w:pPr>
            <w:r w:rsidRPr="003B2883">
              <w:rPr>
                <w:sz w:val="16"/>
                <w:szCs w:val="16"/>
              </w:rPr>
              <w:t>15.4.0</w:t>
            </w:r>
          </w:p>
        </w:tc>
      </w:tr>
      <w:tr w:rsidR="002620A1" w:rsidRPr="003B2883" w14:paraId="683B07D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ACCDAA" w14:textId="773CDD2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AE1A8" w14:textId="74FC3B1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F96EB" w14:textId="0B74B8C1"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49D6147" w14:textId="1C55653A" w:rsidR="002620A1" w:rsidRPr="003B2883" w:rsidRDefault="002620A1" w:rsidP="002620A1">
            <w:pPr>
              <w:pStyle w:val="TAL"/>
              <w:rPr>
                <w:sz w:val="16"/>
                <w:szCs w:val="16"/>
              </w:rPr>
            </w:pPr>
            <w:r w:rsidRPr="003B2883">
              <w:rPr>
                <w:sz w:val="16"/>
                <w:szCs w:val="16"/>
              </w:rPr>
              <w:t>172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4A9CB92" w14:textId="6FBAE0B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34D4D" w14:textId="287895B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E92B5D" w14:textId="24C46052" w:rsidR="002620A1" w:rsidRPr="003B2883" w:rsidRDefault="002620A1" w:rsidP="002620A1">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13E97" w14:textId="45AFD1DD" w:rsidR="002620A1" w:rsidRPr="003B2883" w:rsidRDefault="002620A1" w:rsidP="002620A1">
            <w:pPr>
              <w:pStyle w:val="TAC"/>
              <w:rPr>
                <w:sz w:val="16"/>
                <w:szCs w:val="16"/>
              </w:rPr>
            </w:pPr>
            <w:r w:rsidRPr="003B2883">
              <w:rPr>
                <w:sz w:val="16"/>
                <w:szCs w:val="16"/>
              </w:rPr>
              <w:t>15.4.0</w:t>
            </w:r>
          </w:p>
        </w:tc>
      </w:tr>
      <w:tr w:rsidR="002620A1" w:rsidRPr="003B2883" w14:paraId="4D6DF8D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577" w14:textId="17E08946"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49A8" w14:textId="1BFF0F02"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A6B3A9" w14:textId="22EF8BA2"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A47172A" w14:textId="6A38081A" w:rsidR="002620A1" w:rsidRPr="003B2883" w:rsidRDefault="002620A1" w:rsidP="002620A1">
            <w:pPr>
              <w:pStyle w:val="TAL"/>
              <w:rPr>
                <w:sz w:val="16"/>
                <w:szCs w:val="16"/>
              </w:rPr>
            </w:pPr>
            <w:r w:rsidRPr="003B2883">
              <w:rPr>
                <w:sz w:val="16"/>
                <w:szCs w:val="16"/>
              </w:rPr>
              <w:t>173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45065A7" w14:textId="470769DD"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85E69" w14:textId="35146CF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A921A" w14:textId="3B5A60F7" w:rsidR="002620A1" w:rsidRPr="003B2883" w:rsidRDefault="002620A1" w:rsidP="002620A1">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33AC84" w14:textId="0512DF49" w:rsidR="002620A1" w:rsidRPr="003B2883" w:rsidRDefault="002620A1" w:rsidP="002620A1">
            <w:pPr>
              <w:pStyle w:val="TAC"/>
              <w:rPr>
                <w:sz w:val="16"/>
                <w:szCs w:val="16"/>
              </w:rPr>
            </w:pPr>
            <w:r w:rsidRPr="003B2883">
              <w:rPr>
                <w:sz w:val="16"/>
                <w:szCs w:val="16"/>
              </w:rPr>
              <w:t>15.4.0</w:t>
            </w:r>
          </w:p>
        </w:tc>
      </w:tr>
      <w:tr w:rsidR="002620A1" w:rsidRPr="003B2883" w14:paraId="0C9E161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AFB2436" w14:textId="611AC8CC"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8EEFA" w14:textId="5B963657"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E4D1FA" w14:textId="2CAF879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B581F8A" w14:textId="64F1797B" w:rsidR="002620A1" w:rsidRPr="003B2883" w:rsidRDefault="002620A1" w:rsidP="002620A1">
            <w:pPr>
              <w:pStyle w:val="TAL"/>
              <w:rPr>
                <w:sz w:val="16"/>
                <w:szCs w:val="16"/>
              </w:rPr>
            </w:pPr>
            <w:r w:rsidRPr="003B2883">
              <w:rPr>
                <w:sz w:val="16"/>
                <w:szCs w:val="16"/>
              </w:rPr>
              <w:t>174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BEC20F"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277385" w14:textId="1ECE446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878663" w14:textId="6A238374" w:rsidR="002620A1" w:rsidRPr="003B2883" w:rsidRDefault="002620A1" w:rsidP="002620A1">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D3B7256" w14:textId="1B4C9C19" w:rsidR="002620A1" w:rsidRPr="003B2883" w:rsidRDefault="002620A1" w:rsidP="002620A1">
            <w:pPr>
              <w:pStyle w:val="TAC"/>
              <w:rPr>
                <w:sz w:val="16"/>
                <w:szCs w:val="16"/>
              </w:rPr>
            </w:pPr>
            <w:r w:rsidRPr="003B2883">
              <w:rPr>
                <w:sz w:val="16"/>
                <w:szCs w:val="16"/>
              </w:rPr>
              <w:t>15.4.0</w:t>
            </w:r>
          </w:p>
        </w:tc>
      </w:tr>
      <w:tr w:rsidR="002620A1" w:rsidRPr="003B2883" w14:paraId="573EC8BD"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9EB" w14:textId="5ACC796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1DAB6" w14:textId="715A3D0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F01F87" w14:textId="2DE53DB8"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2F66CB6" w14:textId="4BBC57A4" w:rsidR="002620A1" w:rsidRPr="003B2883" w:rsidRDefault="002620A1" w:rsidP="002620A1">
            <w:pPr>
              <w:pStyle w:val="TAL"/>
              <w:rPr>
                <w:sz w:val="16"/>
                <w:szCs w:val="16"/>
              </w:rPr>
            </w:pPr>
            <w:r w:rsidRPr="003B2883">
              <w:rPr>
                <w:sz w:val="16"/>
                <w:szCs w:val="16"/>
              </w:rPr>
              <w:t>175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2B566E5" w14:textId="7C05445B"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944CC" w14:textId="6BA41CC2"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110545" w14:textId="36117EEA" w:rsidR="002620A1" w:rsidRPr="003B2883" w:rsidRDefault="002620A1" w:rsidP="002620A1">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042CFD" w14:textId="650D2274" w:rsidR="002620A1" w:rsidRPr="003B2883" w:rsidRDefault="002620A1" w:rsidP="002620A1">
            <w:pPr>
              <w:pStyle w:val="TAC"/>
              <w:rPr>
                <w:sz w:val="16"/>
                <w:szCs w:val="16"/>
              </w:rPr>
            </w:pPr>
            <w:r w:rsidRPr="003B2883">
              <w:rPr>
                <w:sz w:val="16"/>
                <w:szCs w:val="16"/>
              </w:rPr>
              <w:t>15.4.0</w:t>
            </w:r>
          </w:p>
        </w:tc>
      </w:tr>
      <w:tr w:rsidR="002620A1" w:rsidRPr="003B2883" w14:paraId="27FD42F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506142F" w14:textId="4E7D8A9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12371" w14:textId="413ABF63"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F99420" w14:textId="05CD0E7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7B43C96" w14:textId="58FCB7F4" w:rsidR="002620A1" w:rsidRPr="003B2883" w:rsidRDefault="002620A1" w:rsidP="002620A1">
            <w:pPr>
              <w:pStyle w:val="TAL"/>
              <w:rPr>
                <w:sz w:val="16"/>
                <w:szCs w:val="16"/>
              </w:rPr>
            </w:pPr>
            <w:r w:rsidRPr="003B2883">
              <w:rPr>
                <w:sz w:val="16"/>
                <w:szCs w:val="16"/>
              </w:rPr>
              <w:t>177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884F95E" w14:textId="4E43C74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71CD" w14:textId="11F03C0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D999F" w14:textId="26939A51" w:rsidR="002620A1" w:rsidRPr="003B2883" w:rsidRDefault="002620A1" w:rsidP="002620A1">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1B1B91" w14:textId="43EF9EE5" w:rsidR="002620A1" w:rsidRPr="003B2883" w:rsidRDefault="002620A1" w:rsidP="002620A1">
            <w:pPr>
              <w:pStyle w:val="TAC"/>
              <w:rPr>
                <w:sz w:val="16"/>
                <w:szCs w:val="16"/>
              </w:rPr>
            </w:pPr>
            <w:r w:rsidRPr="003B2883">
              <w:rPr>
                <w:sz w:val="16"/>
                <w:szCs w:val="16"/>
              </w:rPr>
              <w:t>15.4.0</w:t>
            </w:r>
          </w:p>
        </w:tc>
      </w:tr>
      <w:tr w:rsidR="002620A1" w:rsidRPr="003B2883" w14:paraId="7BB4054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2AE2FF5" w14:textId="26B082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29F33" w14:textId="5C7868F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522F28" w14:textId="125F5DDE"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AE8043E" w14:textId="16475C57" w:rsidR="002620A1" w:rsidRPr="003B2883" w:rsidRDefault="002620A1" w:rsidP="002620A1">
            <w:pPr>
              <w:pStyle w:val="TAL"/>
              <w:rPr>
                <w:sz w:val="16"/>
                <w:szCs w:val="16"/>
              </w:rPr>
            </w:pPr>
            <w:r w:rsidRPr="003B2883">
              <w:rPr>
                <w:sz w:val="16"/>
                <w:szCs w:val="16"/>
              </w:rPr>
              <w:t>178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7C240" w14:textId="32072B7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3D151" w14:textId="03C04B9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E1CF84" w14:textId="646908AF" w:rsidR="002620A1" w:rsidRPr="003B2883" w:rsidRDefault="002620A1" w:rsidP="002620A1">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E2D28B" w14:textId="3024552A" w:rsidR="002620A1" w:rsidRPr="003B2883" w:rsidRDefault="002620A1" w:rsidP="002620A1">
            <w:pPr>
              <w:pStyle w:val="TAC"/>
              <w:rPr>
                <w:sz w:val="16"/>
                <w:szCs w:val="16"/>
              </w:rPr>
            </w:pPr>
            <w:r w:rsidRPr="003B2883">
              <w:rPr>
                <w:sz w:val="16"/>
                <w:szCs w:val="16"/>
              </w:rPr>
              <w:t>15.4.0</w:t>
            </w:r>
          </w:p>
        </w:tc>
      </w:tr>
      <w:tr w:rsidR="002620A1" w:rsidRPr="003B2883" w14:paraId="0E6924D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07FA6021" w14:textId="6FA0BF79"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6907B" w14:textId="04DE7D2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2184E4" w14:textId="6673B56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F4003D" w14:textId="207813D9" w:rsidR="002620A1" w:rsidRPr="003B2883" w:rsidRDefault="002620A1" w:rsidP="002620A1">
            <w:pPr>
              <w:pStyle w:val="TAL"/>
              <w:rPr>
                <w:sz w:val="16"/>
                <w:szCs w:val="16"/>
              </w:rPr>
            </w:pPr>
            <w:r w:rsidRPr="003B2883">
              <w:rPr>
                <w:sz w:val="16"/>
                <w:szCs w:val="16"/>
              </w:rPr>
              <w:t>179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0B9DCBB" w14:textId="27043961"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55D118" w14:textId="0321AD5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3536C" w14:textId="36340CB7" w:rsidR="002620A1" w:rsidRPr="003B2883" w:rsidRDefault="002620A1" w:rsidP="002620A1">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E41793" w14:textId="7CE3F16A" w:rsidR="002620A1" w:rsidRPr="003B2883" w:rsidRDefault="002620A1" w:rsidP="002620A1">
            <w:pPr>
              <w:pStyle w:val="TAC"/>
              <w:rPr>
                <w:sz w:val="16"/>
                <w:szCs w:val="16"/>
              </w:rPr>
            </w:pPr>
            <w:r w:rsidRPr="003B2883">
              <w:rPr>
                <w:sz w:val="16"/>
                <w:szCs w:val="16"/>
              </w:rPr>
              <w:t>15.4.0</w:t>
            </w:r>
          </w:p>
        </w:tc>
      </w:tr>
      <w:tr w:rsidR="002620A1" w:rsidRPr="003B2883" w14:paraId="628F082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4A4CCDC" w14:textId="00031CC5"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F64F" w14:textId="127357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1CD4C6" w14:textId="6DF87FB0"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61B5985" w14:textId="0FFA9853" w:rsidR="002620A1" w:rsidRPr="003B2883" w:rsidRDefault="002620A1" w:rsidP="002620A1">
            <w:pPr>
              <w:pStyle w:val="TAL"/>
              <w:rPr>
                <w:sz w:val="16"/>
                <w:szCs w:val="16"/>
              </w:rPr>
            </w:pPr>
            <w:r w:rsidRPr="003B2883">
              <w:rPr>
                <w:sz w:val="16"/>
                <w:szCs w:val="16"/>
              </w:rPr>
              <w:t>181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245FB08" w14:textId="37D006C8"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BC041C" w14:textId="3E049D2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F69016" w14:textId="51F21C47" w:rsidR="002620A1" w:rsidRPr="003B2883" w:rsidRDefault="002620A1" w:rsidP="002620A1">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026FFC" w14:textId="4FB16272" w:rsidR="002620A1" w:rsidRPr="003B2883" w:rsidRDefault="002620A1" w:rsidP="002620A1">
            <w:pPr>
              <w:pStyle w:val="TAC"/>
              <w:rPr>
                <w:sz w:val="16"/>
                <w:szCs w:val="16"/>
              </w:rPr>
            </w:pPr>
            <w:r w:rsidRPr="003B2883">
              <w:rPr>
                <w:sz w:val="16"/>
                <w:szCs w:val="16"/>
              </w:rPr>
              <w:t>15.4.0</w:t>
            </w:r>
          </w:p>
        </w:tc>
      </w:tr>
      <w:tr w:rsidR="002620A1" w:rsidRPr="003B2883" w14:paraId="0BF7FEC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AD79CE" w14:textId="323BC3FA"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6D5C4" w14:textId="39DA24D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3727C" w14:textId="00C314F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BADF4" w14:textId="61473563" w:rsidR="002620A1" w:rsidRPr="003B2883" w:rsidRDefault="002620A1" w:rsidP="002620A1">
            <w:pPr>
              <w:pStyle w:val="TAL"/>
              <w:rPr>
                <w:sz w:val="16"/>
                <w:szCs w:val="16"/>
              </w:rPr>
            </w:pPr>
            <w:r w:rsidRPr="003B2883">
              <w:rPr>
                <w:sz w:val="16"/>
                <w:szCs w:val="16"/>
              </w:rPr>
              <w:t>187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3D4F3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58709" w14:textId="520D4543"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EA6718" w14:textId="30B85ECE" w:rsidR="002620A1" w:rsidRPr="003B2883" w:rsidRDefault="002620A1" w:rsidP="002620A1">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81E341" w14:textId="4D8C7308" w:rsidR="002620A1" w:rsidRPr="003B2883" w:rsidRDefault="002620A1" w:rsidP="002620A1">
            <w:pPr>
              <w:pStyle w:val="TAC"/>
              <w:rPr>
                <w:sz w:val="16"/>
                <w:szCs w:val="16"/>
              </w:rPr>
            </w:pPr>
            <w:r w:rsidRPr="003B2883">
              <w:rPr>
                <w:sz w:val="16"/>
                <w:szCs w:val="16"/>
              </w:rPr>
              <w:t>15.4.0</w:t>
            </w:r>
          </w:p>
        </w:tc>
      </w:tr>
      <w:tr w:rsidR="00A40B6A" w:rsidRPr="003B2883" w14:paraId="19A4216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D139C28" w14:textId="0C33BCEE"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A80A9" w14:textId="37E3B7B9"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06B88D" w14:textId="360C1610" w:rsidR="00A40B6A" w:rsidRPr="003B2883" w:rsidRDefault="00A40B6A" w:rsidP="00A40B6A">
            <w:pPr>
              <w:pStyle w:val="TAC"/>
              <w:rPr>
                <w:sz w:val="16"/>
                <w:szCs w:val="16"/>
              </w:rPr>
            </w:pPr>
            <w:r w:rsidRPr="003B2883">
              <w:rPr>
                <w:sz w:val="16"/>
                <w:szCs w:val="16"/>
              </w:rPr>
              <w:t>CP-191046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FE2B4F1" w14:textId="08B74632" w:rsidR="00A40B6A" w:rsidRPr="003B2883" w:rsidRDefault="00A40B6A" w:rsidP="00A40B6A">
            <w:pPr>
              <w:pStyle w:val="TAL"/>
              <w:rPr>
                <w:sz w:val="16"/>
                <w:szCs w:val="16"/>
              </w:rPr>
            </w:pPr>
            <w:r w:rsidRPr="003B2883">
              <w:rPr>
                <w:sz w:val="16"/>
                <w:szCs w:val="16"/>
              </w:rPr>
              <w:t>182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744527A" w14:textId="7A0CB298" w:rsidR="00A40B6A" w:rsidRPr="003B2883" w:rsidRDefault="00A40B6A"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CCC65" w14:textId="7540B60A" w:rsidR="00A40B6A" w:rsidRPr="003B2883" w:rsidRDefault="00451C80" w:rsidP="00A40B6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D9E968" w14:textId="09E4E5D8" w:rsidR="00A40B6A" w:rsidRPr="003B2883" w:rsidRDefault="00451C80" w:rsidP="00A40B6A">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DBDC6C" w14:textId="25EA89E0" w:rsidR="00A40B6A" w:rsidRPr="003B2883" w:rsidRDefault="00451C80" w:rsidP="00A40B6A">
            <w:pPr>
              <w:pStyle w:val="TAC"/>
              <w:rPr>
                <w:sz w:val="16"/>
                <w:szCs w:val="16"/>
              </w:rPr>
            </w:pPr>
            <w:r w:rsidRPr="003B2883">
              <w:rPr>
                <w:sz w:val="16"/>
                <w:szCs w:val="16"/>
              </w:rPr>
              <w:t>16.0.0</w:t>
            </w:r>
          </w:p>
        </w:tc>
      </w:tr>
      <w:tr w:rsidR="00A40B6A" w:rsidRPr="003B2883" w14:paraId="5FF2581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9D741C3" w14:textId="542C6788"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2CC87" w14:textId="468C9F0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6D2618" w14:textId="1F7DEC42" w:rsidR="00A40B6A" w:rsidRPr="003B2883" w:rsidRDefault="00A40B6A" w:rsidP="00A40B6A">
            <w:pPr>
              <w:pStyle w:val="TAC"/>
              <w:rPr>
                <w:sz w:val="16"/>
                <w:szCs w:val="16"/>
              </w:rPr>
            </w:pPr>
            <w:r w:rsidRPr="003B2883">
              <w:rPr>
                <w:sz w:val="16"/>
                <w:szCs w:val="16"/>
              </w:rPr>
              <w:t>CP-1910</w:t>
            </w:r>
            <w:r w:rsidR="00451C80" w:rsidRPr="003B2883">
              <w:rPr>
                <w:sz w:val="16"/>
                <w:szCs w:val="16"/>
              </w:rPr>
              <w:t>49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65B3265" w14:textId="00D5FF52" w:rsidR="00A40B6A" w:rsidRPr="003B2883" w:rsidRDefault="00451C80" w:rsidP="00A40B6A">
            <w:pPr>
              <w:pStyle w:val="TAL"/>
              <w:rPr>
                <w:sz w:val="16"/>
                <w:szCs w:val="16"/>
              </w:rPr>
            </w:pPr>
            <w:r w:rsidRPr="003B2883">
              <w:rPr>
                <w:sz w:val="16"/>
                <w:szCs w:val="16"/>
              </w:rPr>
              <w:t>159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3A93810" w14:textId="0E1267E1" w:rsidR="00A40B6A" w:rsidRPr="003B2883" w:rsidRDefault="00451C80"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8A2D1" w14:textId="046243A3"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EB0013" w14:textId="181D9CFA" w:rsidR="00A40B6A" w:rsidRPr="003B2883" w:rsidRDefault="00451C80" w:rsidP="00A40B6A">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6E8BB4" w14:textId="124BBDC1" w:rsidR="00A40B6A" w:rsidRPr="003B2883" w:rsidRDefault="00451C80" w:rsidP="00A40B6A">
            <w:pPr>
              <w:pStyle w:val="TAC"/>
              <w:rPr>
                <w:sz w:val="16"/>
                <w:szCs w:val="16"/>
              </w:rPr>
            </w:pPr>
            <w:r w:rsidRPr="003B2883">
              <w:rPr>
                <w:sz w:val="16"/>
                <w:szCs w:val="16"/>
              </w:rPr>
              <w:t>16.0.0</w:t>
            </w:r>
          </w:p>
        </w:tc>
      </w:tr>
      <w:tr w:rsidR="00A40B6A" w:rsidRPr="003B2883" w14:paraId="161CB7E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AC84A00" w14:textId="7A98E1D5"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BAC67" w14:textId="561C9F5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A1D36C" w14:textId="498DBAA7" w:rsidR="00A40B6A" w:rsidRPr="003B2883" w:rsidRDefault="00A40B6A" w:rsidP="00A40B6A">
            <w:pPr>
              <w:pStyle w:val="TAC"/>
              <w:rPr>
                <w:sz w:val="16"/>
                <w:szCs w:val="16"/>
              </w:rPr>
            </w:pPr>
            <w:r w:rsidRPr="003B2883">
              <w:rPr>
                <w:sz w:val="16"/>
                <w:szCs w:val="16"/>
              </w:rPr>
              <w:t>CP-1910</w:t>
            </w:r>
            <w:r w:rsidR="00451C80" w:rsidRPr="003B2883">
              <w:rPr>
                <w:sz w:val="16"/>
                <w:szCs w:val="16"/>
              </w:rPr>
              <w:t>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388E34" w14:textId="35B4858B" w:rsidR="00A40B6A" w:rsidRPr="003B2883" w:rsidRDefault="00451C80" w:rsidP="00A40B6A">
            <w:pPr>
              <w:pStyle w:val="TAL"/>
              <w:rPr>
                <w:sz w:val="16"/>
                <w:szCs w:val="16"/>
              </w:rPr>
            </w:pPr>
            <w:r w:rsidRPr="003B2883">
              <w:rPr>
                <w:sz w:val="16"/>
                <w:szCs w:val="16"/>
              </w:rPr>
              <w:t>168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3B45508" w14:textId="2C7E43B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EE7AD" w14:textId="66F3AA09"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7AB489" w14:textId="6C710417" w:rsidR="00A40B6A" w:rsidRPr="003B2883" w:rsidRDefault="00451C80" w:rsidP="00A40B6A">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CB9B1" w14:textId="1413B4CE" w:rsidR="00A40B6A" w:rsidRPr="003B2883" w:rsidRDefault="00451C80" w:rsidP="00A40B6A">
            <w:pPr>
              <w:pStyle w:val="TAC"/>
              <w:rPr>
                <w:sz w:val="16"/>
                <w:szCs w:val="16"/>
              </w:rPr>
            </w:pPr>
            <w:r w:rsidRPr="003B2883">
              <w:rPr>
                <w:sz w:val="16"/>
                <w:szCs w:val="16"/>
              </w:rPr>
              <w:t>16.0.0</w:t>
            </w:r>
          </w:p>
        </w:tc>
      </w:tr>
      <w:tr w:rsidR="00A40B6A" w:rsidRPr="003B2883" w14:paraId="7FB5A2A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309" w14:textId="4F210A4F"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E15" w14:textId="41956592"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9EFAEFE" w14:textId="0692CDE0"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B190511" w14:textId="734F7276" w:rsidR="00A40B6A" w:rsidRPr="003B2883" w:rsidRDefault="00451C80" w:rsidP="00A40B6A">
            <w:pPr>
              <w:pStyle w:val="TAL"/>
              <w:rPr>
                <w:sz w:val="16"/>
                <w:szCs w:val="16"/>
              </w:rPr>
            </w:pPr>
            <w:r w:rsidRPr="003B2883">
              <w:rPr>
                <w:sz w:val="16"/>
                <w:szCs w:val="16"/>
              </w:rPr>
              <w:t>184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418E5" w14:textId="21838D1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BDA1E" w14:textId="5DD7D21A"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B6AF8" w14:textId="339F1FE7" w:rsidR="00A40B6A" w:rsidRPr="003B2883" w:rsidRDefault="00451C80" w:rsidP="00A40B6A">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137D2A" w14:textId="5D7C0C31" w:rsidR="00A40B6A" w:rsidRPr="003B2883" w:rsidRDefault="00451C80" w:rsidP="00A40B6A">
            <w:pPr>
              <w:pStyle w:val="TAC"/>
              <w:rPr>
                <w:sz w:val="16"/>
                <w:szCs w:val="16"/>
              </w:rPr>
            </w:pPr>
            <w:r w:rsidRPr="003B2883">
              <w:rPr>
                <w:sz w:val="16"/>
                <w:szCs w:val="16"/>
              </w:rPr>
              <w:t>16.0.0</w:t>
            </w:r>
          </w:p>
        </w:tc>
      </w:tr>
      <w:tr w:rsidR="00A40B6A" w:rsidRPr="003B2883" w14:paraId="1D9813D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C05E62E" w14:textId="42D54D74"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C614E" w14:textId="0C093BC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0DCB13" w14:textId="024D1A7F"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434544C" w14:textId="3BAE7CD1" w:rsidR="00A40B6A" w:rsidRPr="003B2883" w:rsidRDefault="00451C80" w:rsidP="00A40B6A">
            <w:pPr>
              <w:pStyle w:val="TAL"/>
              <w:rPr>
                <w:sz w:val="16"/>
                <w:szCs w:val="16"/>
              </w:rPr>
            </w:pPr>
            <w:r w:rsidRPr="003B2883">
              <w:rPr>
                <w:sz w:val="16"/>
                <w:szCs w:val="16"/>
              </w:rPr>
              <w:t>185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692AA85" w14:textId="702A0FD7" w:rsidR="00A40B6A" w:rsidRPr="003B2883" w:rsidRDefault="00451C80" w:rsidP="00A40B6A">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49206" w14:textId="3E3CE68D"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2C49F" w14:textId="0DF49217" w:rsidR="00A40B6A" w:rsidRPr="003B2883" w:rsidRDefault="00451C80" w:rsidP="00A40B6A">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BDFCCE" w14:textId="0C5AD7B2" w:rsidR="00A40B6A" w:rsidRPr="003B2883" w:rsidRDefault="00451C80" w:rsidP="00A40B6A">
            <w:pPr>
              <w:pStyle w:val="TAC"/>
              <w:rPr>
                <w:sz w:val="16"/>
                <w:szCs w:val="16"/>
              </w:rPr>
            </w:pPr>
            <w:r w:rsidRPr="003B2883">
              <w:rPr>
                <w:sz w:val="16"/>
                <w:szCs w:val="16"/>
              </w:rPr>
              <w:t>16.0.0</w:t>
            </w:r>
          </w:p>
        </w:tc>
      </w:tr>
      <w:tr w:rsidR="00A40B6A" w:rsidRPr="003B2883" w14:paraId="5A3C2B15" w14:textId="77777777" w:rsidTr="002B04AE">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F62" w14:textId="36791900"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ECE4" w14:textId="5EC0DEF4"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0FBBF2" w14:textId="28361B32" w:rsidR="00A40B6A" w:rsidRPr="003B2883" w:rsidRDefault="00A40B6A" w:rsidP="00A40B6A">
            <w:pPr>
              <w:pStyle w:val="TAC"/>
              <w:rPr>
                <w:sz w:val="16"/>
                <w:szCs w:val="16"/>
              </w:rPr>
            </w:pPr>
            <w:r w:rsidRPr="003B2883">
              <w:rPr>
                <w:sz w:val="16"/>
                <w:szCs w:val="16"/>
              </w:rPr>
              <w:t>CP-191048</w:t>
            </w:r>
          </w:p>
        </w:tc>
        <w:tc>
          <w:tcPr>
            <w:tcW w:w="450" w:type="dxa"/>
            <w:tcBorders>
              <w:top w:val="single" w:sz="6" w:space="0" w:color="auto"/>
              <w:left w:val="single" w:sz="6" w:space="0" w:color="auto"/>
              <w:bottom w:val="single" w:sz="4" w:space="0" w:color="auto"/>
              <w:right w:val="single" w:sz="6" w:space="0" w:color="auto"/>
            </w:tcBorders>
            <w:shd w:val="solid" w:color="FFFFFF" w:fill="auto"/>
            <w:vAlign w:val="center"/>
          </w:tcPr>
          <w:p w14:paraId="79AA19F0" w14:textId="3EBE1DDD" w:rsidR="00A40B6A" w:rsidRPr="003B2883" w:rsidRDefault="00A40B6A" w:rsidP="00A40B6A">
            <w:pPr>
              <w:pStyle w:val="TAL"/>
              <w:rPr>
                <w:sz w:val="16"/>
                <w:szCs w:val="16"/>
              </w:rPr>
            </w:pPr>
            <w:r w:rsidRPr="003B2883">
              <w:rPr>
                <w:sz w:val="16"/>
                <w:szCs w:val="16"/>
              </w:rPr>
              <w:t>186</w:t>
            </w:r>
          </w:p>
        </w:tc>
        <w:tc>
          <w:tcPr>
            <w:tcW w:w="394" w:type="dxa"/>
            <w:tcBorders>
              <w:top w:val="single" w:sz="6" w:space="0" w:color="auto"/>
              <w:left w:val="single" w:sz="6" w:space="0" w:color="auto"/>
              <w:bottom w:val="single" w:sz="4" w:space="0" w:color="auto"/>
              <w:right w:val="single" w:sz="6" w:space="0" w:color="auto"/>
            </w:tcBorders>
            <w:shd w:val="solid" w:color="FFFFFF" w:fill="auto"/>
            <w:vAlign w:val="center"/>
          </w:tcPr>
          <w:p w14:paraId="0DB20307" w14:textId="77777777" w:rsidR="00A40B6A" w:rsidRPr="003B2883" w:rsidRDefault="00A40B6A" w:rsidP="00A40B6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DA52" w14:textId="65139F20"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0626CC" w14:textId="1E8C72D1" w:rsidR="00A40B6A" w:rsidRPr="003B2883" w:rsidRDefault="00A40B6A" w:rsidP="00A40B6A">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B43FD" w14:textId="0D1D7300" w:rsidR="00A40B6A" w:rsidRPr="003B2883" w:rsidRDefault="00A40B6A" w:rsidP="00A40B6A">
            <w:pPr>
              <w:pStyle w:val="TAC"/>
              <w:rPr>
                <w:sz w:val="16"/>
                <w:szCs w:val="16"/>
              </w:rPr>
            </w:pPr>
            <w:r w:rsidRPr="003B2883">
              <w:rPr>
                <w:sz w:val="16"/>
                <w:szCs w:val="16"/>
              </w:rPr>
              <w:t>16.0.0</w:t>
            </w:r>
          </w:p>
        </w:tc>
      </w:tr>
      <w:tr w:rsidR="00F476E5" w:rsidRPr="003B2883" w14:paraId="5CC5F898" w14:textId="77777777" w:rsidTr="002B04AE">
        <w:tc>
          <w:tcPr>
            <w:tcW w:w="800" w:type="dxa"/>
            <w:tcBorders>
              <w:top w:val="single" w:sz="6" w:space="0" w:color="auto"/>
              <w:left w:val="single" w:sz="6" w:space="0" w:color="auto"/>
              <w:bottom w:val="single" w:sz="4" w:space="0" w:color="auto"/>
              <w:right w:val="single" w:sz="6" w:space="0" w:color="auto"/>
            </w:tcBorders>
            <w:shd w:val="solid" w:color="FFFFFF" w:fill="auto"/>
          </w:tcPr>
          <w:p w14:paraId="24F009C7" w14:textId="593669A5"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27B3DD21" w14:textId="46D42346"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3A36F98E" w14:textId="10390D20"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1089C3" w14:textId="1104D494" w:rsidR="00F476E5" w:rsidRPr="003B2883" w:rsidRDefault="00F476E5" w:rsidP="00F476E5">
            <w:pPr>
              <w:pStyle w:val="TAL"/>
              <w:rPr>
                <w:sz w:val="16"/>
                <w:szCs w:val="16"/>
              </w:rPr>
            </w:pPr>
            <w:r>
              <w:rPr>
                <w:rFonts w:cs="Arial"/>
                <w:sz w:val="16"/>
                <w:szCs w:val="16"/>
              </w:rPr>
              <w:t>0189</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781DB21" w14:textId="370E0DB9" w:rsidR="00F476E5" w:rsidRPr="003B2883" w:rsidRDefault="00F476E5" w:rsidP="00F476E5">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6BC039EE" w14:textId="253350AB" w:rsidR="00F476E5" w:rsidRPr="003B2883" w:rsidRDefault="00F476E5" w:rsidP="00F476E5">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487B6176" w14:textId="2D25DCD8" w:rsidR="00F476E5" w:rsidRPr="00205D54" w:rsidRDefault="00F476E5" w:rsidP="00F476E5">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4056CB67" w14:textId="0FAD6E9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1BFBC48"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E6FF508" w14:textId="62009BA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181D69" w14:textId="4C5F5FA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2CEF08" w14:textId="19BAF753"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6DACDFC" w14:textId="3CFAB2C2" w:rsidR="00F476E5" w:rsidRPr="003B2883" w:rsidRDefault="00F476E5" w:rsidP="00F476E5">
            <w:pPr>
              <w:pStyle w:val="TAL"/>
              <w:rPr>
                <w:sz w:val="16"/>
                <w:szCs w:val="16"/>
              </w:rPr>
            </w:pPr>
            <w:r>
              <w:rPr>
                <w:rFonts w:cs="Arial"/>
                <w:sz w:val="16"/>
                <w:szCs w:val="16"/>
              </w:rPr>
              <w:t>0190</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31D32B5" w14:textId="31314F6B"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2F34D3" w14:textId="71C3FED8"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0A7224" w14:textId="20960750" w:rsidR="00F476E5" w:rsidRPr="003B2883" w:rsidRDefault="00F476E5" w:rsidP="00F476E5">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C9DA12" w14:textId="3C5AC33D"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766D74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F2FE5A6" w14:textId="34708864"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8A0D29" w14:textId="5C2D3480"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27C167" w14:textId="34ED0929"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2334849" w14:textId="7459B88E" w:rsidR="00F476E5" w:rsidRPr="003B2883" w:rsidRDefault="00F476E5" w:rsidP="00F476E5">
            <w:pPr>
              <w:pStyle w:val="TAL"/>
              <w:rPr>
                <w:sz w:val="16"/>
                <w:szCs w:val="16"/>
              </w:rPr>
            </w:pPr>
            <w:r>
              <w:rPr>
                <w:rFonts w:cs="Arial"/>
                <w:sz w:val="16"/>
                <w:szCs w:val="16"/>
              </w:rPr>
              <w:t>0191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7468F760" w14:textId="4BC09436"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E71C6D" w14:textId="3B606A7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3A79DC" w14:textId="36A34E6C" w:rsidR="00F476E5" w:rsidRPr="003B2883" w:rsidRDefault="00F476E5" w:rsidP="00F476E5">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61B4EF" w14:textId="211AD63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A551611"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0D9DED33" w14:textId="0519E79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A17233" w14:textId="4DD6D4BD"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A702F8" w14:textId="04CCB445" w:rsidR="00F476E5" w:rsidRPr="00F476E5" w:rsidRDefault="00F476E5" w:rsidP="00F476E5">
            <w:pPr>
              <w:pStyle w:val="TAC"/>
              <w:rPr>
                <w:sz w:val="16"/>
                <w:szCs w:val="16"/>
              </w:rPr>
            </w:pPr>
            <w:r w:rsidRPr="00F476E5">
              <w:rPr>
                <w:sz w:val="16"/>
              </w:rPr>
              <w:t>CP-192188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29A210" w14:textId="68DA8383" w:rsidR="00F476E5" w:rsidRPr="003B2883" w:rsidRDefault="00F476E5" w:rsidP="00F476E5">
            <w:pPr>
              <w:pStyle w:val="TAL"/>
              <w:rPr>
                <w:sz w:val="16"/>
                <w:szCs w:val="16"/>
              </w:rPr>
            </w:pPr>
            <w:r>
              <w:rPr>
                <w:rFonts w:cs="Arial"/>
                <w:sz w:val="16"/>
                <w:szCs w:val="16"/>
              </w:rPr>
              <w:t>0193</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43AFB9B" w14:textId="3602BB60"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D34132" w14:textId="4016A77F"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791DD7" w14:textId="32044E37" w:rsidR="00F476E5" w:rsidRPr="003B2883" w:rsidRDefault="00F476E5" w:rsidP="00F476E5">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A928D" w14:textId="0DA6BC06"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6632758F"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762A445E" w14:textId="5087E5E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DCBB3" w14:textId="088ACF52"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CC6E1E" w14:textId="0F829D35" w:rsidR="00F476E5" w:rsidRPr="00F476E5" w:rsidRDefault="00F476E5" w:rsidP="00F476E5">
            <w:pPr>
              <w:pStyle w:val="TAC"/>
              <w:rPr>
                <w:sz w:val="16"/>
                <w:szCs w:val="16"/>
              </w:rPr>
            </w:pPr>
            <w:r w:rsidRPr="00F476E5">
              <w:rPr>
                <w:sz w:val="16"/>
              </w:rPr>
              <w:t>CP-192193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DA93171" w14:textId="2E95D38D" w:rsidR="00F476E5" w:rsidRPr="003B2883" w:rsidRDefault="00F476E5" w:rsidP="00F476E5">
            <w:pPr>
              <w:pStyle w:val="TAL"/>
              <w:rPr>
                <w:sz w:val="16"/>
                <w:szCs w:val="16"/>
              </w:rPr>
            </w:pPr>
            <w:r>
              <w:rPr>
                <w:rFonts w:cs="Arial"/>
                <w:sz w:val="16"/>
                <w:szCs w:val="16"/>
              </w:rPr>
              <w:t>0194</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EDA8CE6" w14:textId="21DB30F6"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5C2D05" w14:textId="558061A5"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EE03" w14:textId="6A396AAC" w:rsidR="00F476E5" w:rsidRPr="003B2883" w:rsidRDefault="00F476E5" w:rsidP="00F476E5">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B2B0B8" w14:textId="5135BA41"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6DABD9A5"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47079353" w14:textId="23C062B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BA4C8" w14:textId="258EC67F"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DD4707" w14:textId="3F967AB1"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2FA9E20" w14:textId="1F2CF053" w:rsidR="00F476E5" w:rsidRPr="003B2883" w:rsidRDefault="00F476E5" w:rsidP="00F476E5">
            <w:pPr>
              <w:pStyle w:val="TAL"/>
              <w:rPr>
                <w:sz w:val="16"/>
                <w:szCs w:val="16"/>
              </w:rPr>
            </w:pPr>
            <w:r>
              <w:rPr>
                <w:rFonts w:cs="Arial"/>
                <w:sz w:val="16"/>
                <w:szCs w:val="16"/>
              </w:rPr>
              <w:t>0197</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3910F82" w14:textId="70F21419"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0CDEEA" w14:textId="57A430F1"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D0BE68" w14:textId="37BE2865" w:rsidR="00F476E5" w:rsidRPr="003B2883" w:rsidRDefault="00F476E5" w:rsidP="00F476E5">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557F4" w14:textId="53E16DA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D649C1A"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4B5C3E72" w14:textId="0A37C396"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4775A" w14:textId="1856FBE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38CA9" w14:textId="5DF4486F" w:rsidR="00F476E5" w:rsidRPr="00F476E5" w:rsidRDefault="00F476E5" w:rsidP="00F476E5">
            <w:pPr>
              <w:pStyle w:val="TAC"/>
              <w:rPr>
                <w:sz w:val="16"/>
                <w:szCs w:val="16"/>
              </w:rPr>
            </w:pPr>
            <w:r w:rsidRPr="00F476E5">
              <w:rPr>
                <w:sz w:val="16"/>
              </w:rPr>
              <w:t>CP-192193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3682ED9" w14:textId="6610B7BC" w:rsidR="00F476E5" w:rsidRPr="003B2883" w:rsidRDefault="00F476E5" w:rsidP="00F476E5">
            <w:pPr>
              <w:pStyle w:val="TAL"/>
              <w:rPr>
                <w:sz w:val="16"/>
                <w:szCs w:val="16"/>
              </w:rPr>
            </w:pPr>
            <w:r>
              <w:rPr>
                <w:rFonts w:cs="Arial"/>
                <w:sz w:val="16"/>
                <w:szCs w:val="16"/>
              </w:rPr>
              <w:t>0198</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3EDA139F" w14:textId="11F9EEE8"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2F9DF7" w14:textId="1B6FD065"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CBF973" w14:textId="1520715A" w:rsidR="00F476E5" w:rsidRPr="003B2883" w:rsidRDefault="00F476E5" w:rsidP="00F476E5">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DA01F" w14:textId="3B595985"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0491CB55"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3C21DFCF" w14:textId="6DCC0F1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3CB2F" w14:textId="486AF184"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E6B2C1" w14:textId="2FB4BC6D"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644026" w14:textId="17BB17FA" w:rsidR="00F476E5" w:rsidRPr="003B2883" w:rsidRDefault="00F476E5" w:rsidP="00F476E5">
            <w:pPr>
              <w:pStyle w:val="TAL"/>
              <w:rPr>
                <w:sz w:val="16"/>
                <w:szCs w:val="16"/>
              </w:rPr>
            </w:pPr>
            <w:r>
              <w:rPr>
                <w:rFonts w:cs="Arial"/>
                <w:sz w:val="16"/>
                <w:szCs w:val="16"/>
              </w:rPr>
              <w:t>0200</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BFDC7D3" w14:textId="3C4EFC72"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E7B135" w14:textId="5EC9C038"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862A00" w14:textId="18A94830" w:rsidR="00F476E5" w:rsidRPr="003B2883" w:rsidRDefault="00F476E5" w:rsidP="00F476E5">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0623A2" w14:textId="3D6BD11B"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67B4D5C"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69715813" w14:textId="6C41D2B8"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4CCD5C" w14:textId="343DDBD9"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6F10F2" w14:textId="6DCD72BE"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B8A" w14:textId="5D027D06" w:rsidR="00F476E5" w:rsidRPr="003B2883" w:rsidRDefault="00F476E5" w:rsidP="00F476E5">
            <w:pPr>
              <w:pStyle w:val="TAL"/>
              <w:rPr>
                <w:sz w:val="16"/>
                <w:szCs w:val="16"/>
              </w:rPr>
            </w:pPr>
            <w:r>
              <w:rPr>
                <w:rFonts w:cs="Arial"/>
                <w:sz w:val="16"/>
                <w:szCs w:val="16"/>
              </w:rPr>
              <w:t>0201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7F63BEFC" w14:textId="3D3763CD"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2D24B" w14:textId="3CCD2D35"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6A4DC0" w14:textId="31431FA6" w:rsidR="00F476E5" w:rsidRPr="003B2883" w:rsidRDefault="00F476E5" w:rsidP="00F476E5">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5BC08" w14:textId="0B8473C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02FE5F33"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EF33175" w14:textId="735B11FA"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BD2F58" w14:textId="07CD9EDB"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CE14A3" w14:textId="0EEBE3FB"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FAB0F7" w14:textId="1DF106A4" w:rsidR="00F476E5" w:rsidRPr="003B2883" w:rsidRDefault="00F476E5" w:rsidP="00F476E5">
            <w:pPr>
              <w:pStyle w:val="TAL"/>
              <w:rPr>
                <w:sz w:val="16"/>
                <w:szCs w:val="16"/>
              </w:rPr>
            </w:pPr>
            <w:r>
              <w:rPr>
                <w:rFonts w:cs="Arial"/>
                <w:sz w:val="16"/>
                <w:szCs w:val="16"/>
              </w:rPr>
              <w:t>0202</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663E866" w14:textId="10FC86C4"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D73D7E" w14:textId="4F489E76"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5EB33D" w14:textId="7721DE58" w:rsidR="00F476E5" w:rsidRPr="003B2883" w:rsidRDefault="00F476E5" w:rsidP="00F476E5">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0EE1F0" w14:textId="0D39F549"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6586207"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1D3B5E7F" w14:textId="64737BB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A4F134" w14:textId="3D5D6DC6"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5FACF" w14:textId="30332365"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133A367" w14:textId="6F33DBB8" w:rsidR="00F476E5" w:rsidRPr="003B2883" w:rsidRDefault="00F476E5" w:rsidP="00F476E5">
            <w:pPr>
              <w:pStyle w:val="TAL"/>
              <w:rPr>
                <w:sz w:val="16"/>
                <w:szCs w:val="16"/>
              </w:rPr>
            </w:pPr>
            <w:r>
              <w:rPr>
                <w:rFonts w:cs="Arial"/>
                <w:sz w:val="16"/>
                <w:szCs w:val="16"/>
              </w:rPr>
              <w:t>0203</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51075D7" w14:textId="42CAD822"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85A79F" w14:textId="3FB6FDC8"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7C7BE4" w14:textId="695BDB44" w:rsidR="00F476E5" w:rsidRPr="003B2883" w:rsidRDefault="00F476E5" w:rsidP="00F476E5">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9C0DA" w14:textId="346BB22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77CA5D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362E9371" w14:textId="229D802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DB1EF5" w14:textId="0F4AC5D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3F6CB9" w14:textId="4E97DDC5"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43AFF9A" w14:textId="7A1B4E17" w:rsidR="00F476E5" w:rsidRPr="003B2883" w:rsidRDefault="00F476E5" w:rsidP="00F476E5">
            <w:pPr>
              <w:pStyle w:val="TAL"/>
              <w:rPr>
                <w:sz w:val="16"/>
                <w:szCs w:val="16"/>
              </w:rPr>
            </w:pPr>
            <w:r>
              <w:rPr>
                <w:rFonts w:cs="Arial"/>
                <w:sz w:val="16"/>
                <w:szCs w:val="16"/>
              </w:rPr>
              <w:t>0205</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66C7D4D" w14:textId="7AD25C67"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B0FE252" w14:textId="399A2E6D"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6A141E" w14:textId="03F79EF1" w:rsidR="00F476E5" w:rsidRPr="003B2883" w:rsidRDefault="00F476E5" w:rsidP="00F476E5">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92A2CF" w14:textId="7CE1CB5B"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C6795E8"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6C52A6A7" w14:textId="7D435F4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058EB" w14:textId="1CAA7B43"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FF9C7" w14:textId="7DA9854A"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94E08ED" w14:textId="17C96D42" w:rsidR="00F476E5" w:rsidRPr="003B2883" w:rsidRDefault="00F476E5" w:rsidP="00F476E5">
            <w:pPr>
              <w:pStyle w:val="TAL"/>
              <w:rPr>
                <w:sz w:val="16"/>
                <w:szCs w:val="16"/>
              </w:rPr>
            </w:pPr>
            <w:r>
              <w:rPr>
                <w:rFonts w:cs="Arial"/>
                <w:sz w:val="16"/>
                <w:szCs w:val="16"/>
              </w:rPr>
              <w:t>0208</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1B970CC" w14:textId="732FC344"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290FF7" w14:textId="2A230672"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561FA3" w14:textId="4D9931DB" w:rsidR="00F476E5" w:rsidRPr="003B2883" w:rsidRDefault="00F476E5" w:rsidP="00F476E5">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08B72B" w14:textId="5763D46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BA3012F"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A91CBAA" w14:textId="2BD904C2" w:rsidR="00F476E5" w:rsidRPr="003B2883" w:rsidRDefault="00F476E5" w:rsidP="00F476E5">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F1080" w14:textId="3F9851EE"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8CCE0" w14:textId="1256E7D0"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B888710" w14:textId="03C9B364" w:rsidR="00F476E5" w:rsidRPr="003B2883" w:rsidRDefault="00F476E5" w:rsidP="00F476E5">
            <w:pPr>
              <w:pStyle w:val="TAL"/>
              <w:rPr>
                <w:sz w:val="16"/>
                <w:szCs w:val="16"/>
              </w:rPr>
            </w:pPr>
            <w:r>
              <w:rPr>
                <w:rFonts w:cs="Arial"/>
                <w:sz w:val="16"/>
                <w:szCs w:val="16"/>
              </w:rPr>
              <w:t>0210</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FB25AE9" w14:textId="0A62FE9E"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567E48" w14:textId="50D41E7E"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373744" w14:textId="091A8224" w:rsidR="00F476E5" w:rsidRPr="003B2883" w:rsidRDefault="00F476E5" w:rsidP="00F476E5">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5024DC" w14:textId="2C7A00F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EF4ED44"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923194F" w14:textId="5F847C57"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ECADC" w14:textId="78A309AB"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927A0" w14:textId="643DBA8C" w:rsidR="00F476E5" w:rsidRPr="00F476E5" w:rsidRDefault="00F476E5" w:rsidP="00F476E5">
            <w:pPr>
              <w:pStyle w:val="TAC"/>
              <w:rPr>
                <w:sz w:val="16"/>
                <w:szCs w:val="16"/>
              </w:rPr>
            </w:pPr>
            <w:r w:rsidRPr="00F476E5">
              <w:rPr>
                <w:sz w:val="16"/>
              </w:rPr>
              <w:t>CP-192134</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41E677" w14:textId="01B5979F" w:rsidR="00F476E5" w:rsidRPr="003B2883" w:rsidRDefault="00F476E5" w:rsidP="00F476E5">
            <w:pPr>
              <w:pStyle w:val="TAL"/>
              <w:rPr>
                <w:sz w:val="16"/>
                <w:szCs w:val="16"/>
              </w:rPr>
            </w:pPr>
            <w:r>
              <w:rPr>
                <w:rFonts w:cs="Arial"/>
                <w:sz w:val="16"/>
                <w:szCs w:val="16"/>
              </w:rPr>
              <w:t>0211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03325B2" w14:textId="12CEB111"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39D590" w14:textId="1EF38C24"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C2BC1E" w14:textId="58FF61EA" w:rsidR="00F476E5" w:rsidRPr="003B2883" w:rsidRDefault="00F476E5" w:rsidP="00F476E5">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B7BDB0" w14:textId="12D71C1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381425A"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0AC9E29" w14:textId="3AF72B34"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C3E39" w14:textId="37413D37"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2BD471" w14:textId="08B87272"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781D4AF" w14:textId="74511162" w:rsidR="00F476E5" w:rsidRPr="003B2883" w:rsidRDefault="00F476E5" w:rsidP="00F476E5">
            <w:pPr>
              <w:pStyle w:val="TAL"/>
              <w:rPr>
                <w:sz w:val="16"/>
                <w:szCs w:val="16"/>
              </w:rPr>
            </w:pPr>
            <w:r>
              <w:rPr>
                <w:rFonts w:cs="Arial"/>
                <w:sz w:val="16"/>
                <w:szCs w:val="16"/>
              </w:rPr>
              <w:t>0214</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3AC90B0D" w14:textId="1E6B9F76" w:rsidR="00F476E5" w:rsidRPr="003B2883" w:rsidRDefault="00F476E5" w:rsidP="00F476E5">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B9C485" w14:textId="30133AAC"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B4F124" w14:textId="585C28BF" w:rsidR="00F476E5" w:rsidRPr="003B2883" w:rsidRDefault="00F476E5" w:rsidP="00F476E5">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93CF37" w14:textId="0F97D48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DDB121E"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1FEE76D7" w14:textId="4EC0868C"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51CDDB" w14:textId="4AF68459"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53036E" w14:textId="725EB580"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EB767A1" w14:textId="6BB284A7" w:rsidR="00F476E5" w:rsidRPr="003B2883" w:rsidRDefault="00F476E5" w:rsidP="00F476E5">
            <w:pPr>
              <w:pStyle w:val="TAL"/>
              <w:rPr>
                <w:sz w:val="16"/>
                <w:szCs w:val="16"/>
              </w:rPr>
            </w:pPr>
            <w:r>
              <w:rPr>
                <w:rFonts w:cs="Arial"/>
                <w:sz w:val="16"/>
                <w:szCs w:val="16"/>
              </w:rPr>
              <w:t>0215</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D0F6F12" w14:textId="21D133E2"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24C85F" w14:textId="69E044D0"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27E59D" w14:textId="6293FFF3" w:rsidR="00F476E5" w:rsidRPr="003B2883" w:rsidRDefault="00F476E5" w:rsidP="00F476E5">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A090AE" w14:textId="0BE069D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C821153"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ECF7B5F" w14:textId="3B48928D"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CC1E7" w14:textId="6A2B0F53"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67A551" w14:textId="7C7F029B" w:rsidR="00F476E5" w:rsidRPr="00F476E5" w:rsidRDefault="00F476E5" w:rsidP="00F476E5">
            <w:pPr>
              <w:pStyle w:val="TAC"/>
              <w:rPr>
                <w:sz w:val="16"/>
                <w:szCs w:val="16"/>
              </w:rPr>
            </w:pPr>
            <w:r w:rsidRPr="00F476E5">
              <w:rPr>
                <w:sz w:val="16"/>
              </w:rPr>
              <w:t>CP-192135</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F3DEB92" w14:textId="7218BEFF" w:rsidR="00F476E5" w:rsidRPr="003B2883" w:rsidRDefault="00F476E5" w:rsidP="00F476E5">
            <w:pPr>
              <w:pStyle w:val="TAL"/>
              <w:rPr>
                <w:sz w:val="16"/>
                <w:szCs w:val="16"/>
              </w:rPr>
            </w:pPr>
            <w:r>
              <w:rPr>
                <w:rFonts w:cs="Arial"/>
                <w:sz w:val="16"/>
                <w:szCs w:val="16"/>
              </w:rPr>
              <w:t>0216</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582FD08" w14:textId="71C0198C"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F034" w14:textId="75FE4999"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D8BBA2" w14:textId="62CF01F0" w:rsidR="00F476E5" w:rsidRPr="003B2883" w:rsidRDefault="00F476E5" w:rsidP="00F476E5">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A2E6EE" w14:textId="52902250"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E4B06E6"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6786DAB" w14:textId="7E8132FF"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3F908" w14:textId="3D8E5BF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45A5CA" w14:textId="57019AD3" w:rsidR="00F476E5" w:rsidRPr="00F476E5" w:rsidRDefault="00F476E5" w:rsidP="00F476E5">
            <w:pPr>
              <w:pStyle w:val="TAC"/>
              <w:rPr>
                <w:sz w:val="16"/>
                <w:szCs w:val="16"/>
              </w:rPr>
            </w:pPr>
            <w:r w:rsidRPr="00F476E5">
              <w:rPr>
                <w:sz w:val="16"/>
              </w:rPr>
              <w:t>CP-192193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F5EFD9" w14:textId="313A048B" w:rsidR="00F476E5" w:rsidRPr="003B2883" w:rsidRDefault="00F476E5" w:rsidP="00F476E5">
            <w:pPr>
              <w:pStyle w:val="TAL"/>
              <w:rPr>
                <w:sz w:val="16"/>
                <w:szCs w:val="16"/>
              </w:rPr>
            </w:pPr>
            <w:r>
              <w:rPr>
                <w:rFonts w:cs="Arial"/>
                <w:sz w:val="16"/>
                <w:szCs w:val="16"/>
              </w:rPr>
              <w:t>0217</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01FF6440" w14:textId="71A115C1"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5AE03" w14:textId="24261871"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E17CDC" w14:textId="3A8A4D46" w:rsidR="00F476E5" w:rsidRPr="003B2883" w:rsidRDefault="00F476E5" w:rsidP="00F476E5">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7FF79C" w14:textId="30A9D0A6"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DDC93EF"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1D13702C" w14:textId="7DB631DD"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31803" w14:textId="51A3E904"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CDE45" w14:textId="7C163265"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167B2DE" w14:textId="6ABCD0AA" w:rsidR="00F476E5" w:rsidRPr="003B2883" w:rsidRDefault="00F476E5" w:rsidP="00F476E5">
            <w:pPr>
              <w:pStyle w:val="TAL"/>
              <w:rPr>
                <w:sz w:val="16"/>
                <w:szCs w:val="16"/>
              </w:rPr>
            </w:pPr>
            <w:r>
              <w:rPr>
                <w:rFonts w:cs="Arial"/>
                <w:sz w:val="16"/>
                <w:szCs w:val="16"/>
              </w:rPr>
              <w:t>0218</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2245B229" w14:textId="4BCC7DBB"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9B9E" w14:textId="45ED8F1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EEFC99" w14:textId="66C33E49" w:rsidR="00F476E5" w:rsidRPr="003B2883" w:rsidRDefault="00F476E5" w:rsidP="00F476E5">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D719E" w14:textId="4CE3B7F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AEA6B05"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00AD3DA1" w14:textId="5C53C5B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2209A1" w14:textId="14D58FCC"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82B8C" w14:textId="3F1886F5"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B78D5" w14:textId="1216525C" w:rsidR="00F476E5" w:rsidRPr="003B2883" w:rsidRDefault="00F476E5" w:rsidP="00F476E5">
            <w:pPr>
              <w:pStyle w:val="TAL"/>
              <w:rPr>
                <w:sz w:val="16"/>
                <w:szCs w:val="16"/>
              </w:rPr>
            </w:pPr>
            <w:r>
              <w:rPr>
                <w:rFonts w:cs="Arial"/>
                <w:sz w:val="16"/>
                <w:szCs w:val="16"/>
              </w:rPr>
              <w:t>0221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7C2752CD" w14:textId="7F004912" w:rsidR="00F476E5" w:rsidRPr="003B2883" w:rsidRDefault="00F476E5" w:rsidP="00F476E5">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A070FF" w14:textId="33D360C6"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B971E" w14:textId="6B3957C6" w:rsidR="00F476E5" w:rsidRPr="003B2883" w:rsidRDefault="00F476E5" w:rsidP="00F476E5">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812162" w14:textId="46D1551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1CD851E"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704AAE6E" w14:textId="67BAF79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29516" w14:textId="0AB8AB8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E792E" w14:textId="75C68142"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AABD438" w14:textId="41ADB00B" w:rsidR="00F476E5" w:rsidRPr="003B2883" w:rsidRDefault="00F476E5" w:rsidP="00F476E5">
            <w:pPr>
              <w:pStyle w:val="TAL"/>
              <w:rPr>
                <w:sz w:val="16"/>
                <w:szCs w:val="16"/>
              </w:rPr>
            </w:pPr>
            <w:r>
              <w:rPr>
                <w:rFonts w:cs="Arial"/>
                <w:sz w:val="16"/>
                <w:szCs w:val="16"/>
              </w:rPr>
              <w:t>0223</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CF94196" w14:textId="49002516" w:rsidR="00F476E5" w:rsidRPr="003B2883" w:rsidRDefault="00F476E5" w:rsidP="00F476E5">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55D7C8" w14:textId="257687AB"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43E7A6" w14:textId="11E93E4B" w:rsidR="00F476E5" w:rsidRPr="003B2883" w:rsidRDefault="00F476E5" w:rsidP="00F476E5">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1ABCE5" w14:textId="66D46E97"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79C327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018D6FF6" w14:textId="7EA37350"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0CD9A8" w14:textId="5F8BC9CF"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06B8BB" w14:textId="1EA24475" w:rsidR="00F476E5" w:rsidRPr="00F476E5" w:rsidRDefault="00F476E5" w:rsidP="00F476E5">
            <w:pPr>
              <w:pStyle w:val="TAC"/>
              <w:rPr>
                <w:sz w:val="16"/>
                <w:szCs w:val="16"/>
              </w:rPr>
            </w:pPr>
            <w:r w:rsidRPr="00F476E5">
              <w:rPr>
                <w:sz w:val="16"/>
              </w:rPr>
              <w:t>CP-192123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E9B3D6" w14:textId="2F641B67" w:rsidR="00F476E5" w:rsidRPr="003B2883" w:rsidRDefault="00F476E5" w:rsidP="00F476E5">
            <w:pPr>
              <w:pStyle w:val="TAL"/>
              <w:rPr>
                <w:sz w:val="16"/>
                <w:szCs w:val="16"/>
              </w:rPr>
            </w:pPr>
            <w:r>
              <w:rPr>
                <w:rFonts w:cs="Arial"/>
                <w:sz w:val="16"/>
                <w:szCs w:val="16"/>
              </w:rPr>
              <w:t>0224</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66A50F6D" w14:textId="259B860D"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4DBE02" w14:textId="4DA3FF2D"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7F44C4" w14:textId="3C07845C" w:rsidR="00F476E5" w:rsidRPr="003B2883" w:rsidRDefault="00F476E5" w:rsidP="00F476E5">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DFE94" w14:textId="55B177B9"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C894FF8"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4E08E43A" w14:textId="144AC668"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859BD" w14:textId="13AA413A"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078B3E" w14:textId="0B9EB2EA"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D758C5C" w14:textId="681200C9" w:rsidR="00F476E5" w:rsidRPr="003B2883" w:rsidRDefault="00F476E5" w:rsidP="00F476E5">
            <w:pPr>
              <w:pStyle w:val="TAL"/>
              <w:rPr>
                <w:sz w:val="16"/>
                <w:szCs w:val="16"/>
              </w:rPr>
            </w:pPr>
            <w:r>
              <w:rPr>
                <w:rFonts w:cs="Arial"/>
                <w:sz w:val="16"/>
                <w:szCs w:val="16"/>
              </w:rPr>
              <w:t>0225</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0196802A" w14:textId="5A725805"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BF7D77" w14:textId="236F561F"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CE62C" w14:textId="076D9158" w:rsidR="00F476E5" w:rsidRPr="003B2883" w:rsidRDefault="00F476E5" w:rsidP="00F476E5">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56DDD7" w14:textId="5556DDA8"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384772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365EB7BA" w14:textId="008257A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B22B9" w14:textId="2369E23C"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301057" w14:textId="298CBD1C" w:rsidR="00F476E5" w:rsidRPr="00F476E5" w:rsidRDefault="00F476E5" w:rsidP="00F476E5">
            <w:pPr>
              <w:pStyle w:val="TAC"/>
              <w:rPr>
                <w:sz w:val="16"/>
                <w:szCs w:val="16"/>
              </w:rPr>
            </w:pPr>
            <w:r w:rsidRPr="00F476E5">
              <w:rPr>
                <w:sz w:val="16"/>
              </w:rPr>
              <w:t>CP-192120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6EF9A1E" w14:textId="5FD4E6E1" w:rsidR="00F476E5" w:rsidRPr="003B2883" w:rsidRDefault="00F476E5" w:rsidP="00F476E5">
            <w:pPr>
              <w:pStyle w:val="TAL"/>
              <w:rPr>
                <w:sz w:val="16"/>
                <w:szCs w:val="16"/>
              </w:rPr>
            </w:pPr>
            <w:r>
              <w:rPr>
                <w:rFonts w:cs="Arial"/>
                <w:sz w:val="16"/>
                <w:szCs w:val="16"/>
              </w:rPr>
              <w:t>0227</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0F859CC" w14:textId="6FA7939A"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9CC57" w14:textId="34432D4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0E84B" w14:textId="116DA13B" w:rsidR="00F476E5" w:rsidRPr="003B2883" w:rsidRDefault="00F476E5" w:rsidP="00F476E5">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1C520D" w14:textId="79FD56F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960117" w:rsidRPr="003B2883" w14:paraId="23F828A0"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691AA838" w14:textId="35B4047F" w:rsidR="00960117" w:rsidRPr="003B2883" w:rsidRDefault="00960117" w:rsidP="00F476E5">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B45146" w14:textId="77777777" w:rsidR="00960117" w:rsidRPr="003B2883" w:rsidRDefault="00960117" w:rsidP="00F476E5">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9EB79C" w14:textId="77777777" w:rsidR="00960117" w:rsidRPr="00F476E5" w:rsidRDefault="00960117" w:rsidP="00F476E5">
            <w:pPr>
              <w:pStyle w:val="TAC"/>
              <w:rPr>
                <w:sz w:val="16"/>
              </w:rPr>
            </w:pP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F69298" w14:textId="77777777" w:rsidR="00960117" w:rsidRDefault="00960117" w:rsidP="00F476E5">
            <w:pPr>
              <w:pStyle w:val="TAL"/>
              <w:rPr>
                <w:rFonts w:cs="Arial"/>
                <w:sz w:val="16"/>
                <w:szCs w:val="16"/>
              </w:rPr>
            </w:pP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B62B087" w14:textId="77777777" w:rsidR="00960117" w:rsidRDefault="00960117" w:rsidP="00F476E5">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B06AD" w14:textId="77777777" w:rsidR="00960117" w:rsidRDefault="00960117" w:rsidP="00F476E5">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DC20AB" w14:textId="6E5D3780" w:rsidR="00960117" w:rsidRDefault="00960117" w:rsidP="00F476E5">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DE29D8" w14:textId="1BC231B8" w:rsidR="00960117" w:rsidRPr="003B2883" w:rsidRDefault="00960117" w:rsidP="00F476E5">
            <w:pPr>
              <w:pStyle w:val="TAC"/>
              <w:rPr>
                <w:sz w:val="16"/>
                <w:szCs w:val="16"/>
              </w:rPr>
            </w:pPr>
            <w:r>
              <w:rPr>
                <w:sz w:val="16"/>
                <w:szCs w:val="16"/>
              </w:rPr>
              <w:t>16.1.1</w:t>
            </w:r>
            <w:bookmarkStart w:id="505" w:name="_GoBack"/>
            <w:bookmarkEnd w:id="505"/>
          </w:p>
        </w:tc>
      </w:tr>
      <w:bookmarkEnd w:id="504"/>
    </w:tbl>
    <w:p w14:paraId="6A65E43F" w14:textId="0C7C5C39" w:rsidR="003C3971" w:rsidRPr="003B2883" w:rsidRDefault="003C3971"/>
    <w:p w14:paraId="19EAA5D7" w14:textId="77777777" w:rsidR="00A40B6A" w:rsidRPr="003B2883" w:rsidRDefault="00A40B6A"/>
    <w:sectPr w:rsidR="00A40B6A" w:rsidRPr="003B2883">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EF593A" w14:textId="77777777" w:rsidR="006955F5" w:rsidRDefault="006955F5">
      <w:r>
        <w:separator/>
      </w:r>
    </w:p>
  </w:endnote>
  <w:endnote w:type="continuationSeparator" w:id="0">
    <w:p w14:paraId="079A7EF3" w14:textId="77777777" w:rsidR="006955F5" w:rsidRDefault="00695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514461" w:rsidRDefault="005144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FABBFF" w14:textId="77777777" w:rsidR="006955F5" w:rsidRDefault="006955F5">
      <w:r>
        <w:separator/>
      </w:r>
    </w:p>
  </w:footnote>
  <w:footnote w:type="continuationSeparator" w:id="0">
    <w:p w14:paraId="58C0C86E" w14:textId="77777777" w:rsidR="006955F5" w:rsidRDefault="00695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7A78F5E7" w:rsidR="00514461" w:rsidRDefault="005144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0117">
      <w:rPr>
        <w:rFonts w:ascii="Arial" w:hAnsi="Arial" w:cs="Arial"/>
        <w:b/>
        <w:noProof/>
        <w:sz w:val="18"/>
        <w:szCs w:val="18"/>
      </w:rPr>
      <w:t>3GPP TS 29.518 V16.1.1 (2019-10)</w:t>
    </w:r>
    <w:r>
      <w:rPr>
        <w:rFonts w:ascii="Arial" w:hAnsi="Arial" w:cs="Arial"/>
        <w:b/>
        <w:sz w:val="18"/>
        <w:szCs w:val="18"/>
      </w:rPr>
      <w:fldChar w:fldCharType="end"/>
    </w:r>
  </w:p>
  <w:p w14:paraId="34D128AF" w14:textId="77777777" w:rsidR="00514461" w:rsidRDefault="005144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4E85B02E" w:rsidR="00514461" w:rsidRDefault="005144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0117">
      <w:rPr>
        <w:rFonts w:ascii="Arial" w:hAnsi="Arial" w:cs="Arial"/>
        <w:b/>
        <w:noProof/>
        <w:sz w:val="18"/>
        <w:szCs w:val="18"/>
      </w:rPr>
      <w:t>Release 16</w:t>
    </w:r>
    <w:r>
      <w:rPr>
        <w:rFonts w:ascii="Arial" w:hAnsi="Arial" w:cs="Arial"/>
        <w:b/>
        <w:sz w:val="18"/>
        <w:szCs w:val="18"/>
      </w:rPr>
      <w:fldChar w:fldCharType="end"/>
    </w:r>
  </w:p>
  <w:p w14:paraId="7D3D8191" w14:textId="77777777" w:rsidR="00514461" w:rsidRDefault="005144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1A3A"/>
    <w:rsid w:val="00002AD8"/>
    <w:rsid w:val="000043A1"/>
    <w:rsid w:val="0000572D"/>
    <w:rsid w:val="00006458"/>
    <w:rsid w:val="00006785"/>
    <w:rsid w:val="000072F6"/>
    <w:rsid w:val="00010650"/>
    <w:rsid w:val="00013219"/>
    <w:rsid w:val="0001741F"/>
    <w:rsid w:val="00021473"/>
    <w:rsid w:val="00021E54"/>
    <w:rsid w:val="0002353F"/>
    <w:rsid w:val="00024B9D"/>
    <w:rsid w:val="0003288C"/>
    <w:rsid w:val="00033397"/>
    <w:rsid w:val="000352FF"/>
    <w:rsid w:val="0003581B"/>
    <w:rsid w:val="00036530"/>
    <w:rsid w:val="00037FEC"/>
    <w:rsid w:val="00040095"/>
    <w:rsid w:val="0004027A"/>
    <w:rsid w:val="00040F27"/>
    <w:rsid w:val="00040FB4"/>
    <w:rsid w:val="00041930"/>
    <w:rsid w:val="000419A3"/>
    <w:rsid w:val="00043190"/>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BEF"/>
    <w:rsid w:val="000655A6"/>
    <w:rsid w:val="00065A46"/>
    <w:rsid w:val="00072006"/>
    <w:rsid w:val="00072A24"/>
    <w:rsid w:val="0007580D"/>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65BE"/>
    <w:rsid w:val="00087ED8"/>
    <w:rsid w:val="00090A17"/>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59E0"/>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490F"/>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50"/>
    <w:rsid w:val="00125798"/>
    <w:rsid w:val="00126675"/>
    <w:rsid w:val="00126D88"/>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C0B"/>
    <w:rsid w:val="00157DF3"/>
    <w:rsid w:val="0016085C"/>
    <w:rsid w:val="00164214"/>
    <w:rsid w:val="0016460B"/>
    <w:rsid w:val="00164AE7"/>
    <w:rsid w:val="00165230"/>
    <w:rsid w:val="0016627E"/>
    <w:rsid w:val="0016649D"/>
    <w:rsid w:val="00166CCC"/>
    <w:rsid w:val="00170884"/>
    <w:rsid w:val="00174A65"/>
    <w:rsid w:val="001769FF"/>
    <w:rsid w:val="00176BDA"/>
    <w:rsid w:val="00177383"/>
    <w:rsid w:val="00183B0B"/>
    <w:rsid w:val="0019002E"/>
    <w:rsid w:val="00191D4F"/>
    <w:rsid w:val="00192915"/>
    <w:rsid w:val="001941E2"/>
    <w:rsid w:val="00196F4C"/>
    <w:rsid w:val="001A1123"/>
    <w:rsid w:val="001A1C43"/>
    <w:rsid w:val="001A2094"/>
    <w:rsid w:val="001A53C6"/>
    <w:rsid w:val="001B0E33"/>
    <w:rsid w:val="001B26E5"/>
    <w:rsid w:val="001B291A"/>
    <w:rsid w:val="001B338C"/>
    <w:rsid w:val="001B3E0B"/>
    <w:rsid w:val="001B3E65"/>
    <w:rsid w:val="001B40C5"/>
    <w:rsid w:val="001B52C5"/>
    <w:rsid w:val="001B6541"/>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52B"/>
    <w:rsid w:val="00205C80"/>
    <w:rsid w:val="00205D54"/>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20A1"/>
    <w:rsid w:val="00264220"/>
    <w:rsid w:val="00264370"/>
    <w:rsid w:val="00265308"/>
    <w:rsid w:val="0026588F"/>
    <w:rsid w:val="00267613"/>
    <w:rsid w:val="002704A4"/>
    <w:rsid w:val="00270842"/>
    <w:rsid w:val="002741C4"/>
    <w:rsid w:val="00275F81"/>
    <w:rsid w:val="00276D26"/>
    <w:rsid w:val="002772C4"/>
    <w:rsid w:val="00277415"/>
    <w:rsid w:val="00280E0B"/>
    <w:rsid w:val="00282CF5"/>
    <w:rsid w:val="0028320D"/>
    <w:rsid w:val="00284C2F"/>
    <w:rsid w:val="00285143"/>
    <w:rsid w:val="00287154"/>
    <w:rsid w:val="00287543"/>
    <w:rsid w:val="002901F3"/>
    <w:rsid w:val="00291206"/>
    <w:rsid w:val="00291350"/>
    <w:rsid w:val="0029170C"/>
    <w:rsid w:val="002919DC"/>
    <w:rsid w:val="00292B3D"/>
    <w:rsid w:val="00292DFE"/>
    <w:rsid w:val="00294938"/>
    <w:rsid w:val="00294979"/>
    <w:rsid w:val="00295B66"/>
    <w:rsid w:val="00295CF2"/>
    <w:rsid w:val="002966E6"/>
    <w:rsid w:val="002A06A5"/>
    <w:rsid w:val="002A1C4B"/>
    <w:rsid w:val="002A498C"/>
    <w:rsid w:val="002A6F4A"/>
    <w:rsid w:val="002A7F09"/>
    <w:rsid w:val="002B04AE"/>
    <w:rsid w:val="002B11D6"/>
    <w:rsid w:val="002B14A8"/>
    <w:rsid w:val="002B3224"/>
    <w:rsid w:val="002B3AE4"/>
    <w:rsid w:val="002B3B76"/>
    <w:rsid w:val="002B45D7"/>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E7CD7"/>
    <w:rsid w:val="002F1677"/>
    <w:rsid w:val="002F1B00"/>
    <w:rsid w:val="002F40C5"/>
    <w:rsid w:val="002F634E"/>
    <w:rsid w:val="002F6DB6"/>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2E7"/>
    <w:rsid w:val="003316B7"/>
    <w:rsid w:val="003317ED"/>
    <w:rsid w:val="0033207A"/>
    <w:rsid w:val="00333103"/>
    <w:rsid w:val="00334617"/>
    <w:rsid w:val="00335E91"/>
    <w:rsid w:val="003369F4"/>
    <w:rsid w:val="0034062C"/>
    <w:rsid w:val="003422BB"/>
    <w:rsid w:val="00344106"/>
    <w:rsid w:val="00345193"/>
    <w:rsid w:val="003451E4"/>
    <w:rsid w:val="00347C5A"/>
    <w:rsid w:val="00350216"/>
    <w:rsid w:val="003506C9"/>
    <w:rsid w:val="00350D8A"/>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350"/>
    <w:rsid w:val="00372533"/>
    <w:rsid w:val="00374FC7"/>
    <w:rsid w:val="003756EC"/>
    <w:rsid w:val="00375A0B"/>
    <w:rsid w:val="00376B2B"/>
    <w:rsid w:val="00376CBA"/>
    <w:rsid w:val="00377189"/>
    <w:rsid w:val="0038144E"/>
    <w:rsid w:val="003818F9"/>
    <w:rsid w:val="00381CE8"/>
    <w:rsid w:val="0038310F"/>
    <w:rsid w:val="0038386F"/>
    <w:rsid w:val="00385DE5"/>
    <w:rsid w:val="003866C9"/>
    <w:rsid w:val="00386ABA"/>
    <w:rsid w:val="00387BE7"/>
    <w:rsid w:val="003908DB"/>
    <w:rsid w:val="00390B4B"/>
    <w:rsid w:val="003918BF"/>
    <w:rsid w:val="003932A7"/>
    <w:rsid w:val="00393627"/>
    <w:rsid w:val="0039377F"/>
    <w:rsid w:val="003937BE"/>
    <w:rsid w:val="00395F42"/>
    <w:rsid w:val="003968FF"/>
    <w:rsid w:val="003A239E"/>
    <w:rsid w:val="003A3E33"/>
    <w:rsid w:val="003A4032"/>
    <w:rsid w:val="003A474A"/>
    <w:rsid w:val="003A58D9"/>
    <w:rsid w:val="003A5D85"/>
    <w:rsid w:val="003A7F41"/>
    <w:rsid w:val="003B2883"/>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2E7"/>
    <w:rsid w:val="00401CE8"/>
    <w:rsid w:val="004048E8"/>
    <w:rsid w:val="00405065"/>
    <w:rsid w:val="00405653"/>
    <w:rsid w:val="00406386"/>
    <w:rsid w:val="00411179"/>
    <w:rsid w:val="00412FB5"/>
    <w:rsid w:val="0041428B"/>
    <w:rsid w:val="00414380"/>
    <w:rsid w:val="00414492"/>
    <w:rsid w:val="004149BF"/>
    <w:rsid w:val="004157DF"/>
    <w:rsid w:val="00415F1E"/>
    <w:rsid w:val="0041684E"/>
    <w:rsid w:val="00416C43"/>
    <w:rsid w:val="00420DF8"/>
    <w:rsid w:val="00421246"/>
    <w:rsid w:val="004244F4"/>
    <w:rsid w:val="00424946"/>
    <w:rsid w:val="00424E70"/>
    <w:rsid w:val="00426443"/>
    <w:rsid w:val="00427E3C"/>
    <w:rsid w:val="004300D8"/>
    <w:rsid w:val="00431B49"/>
    <w:rsid w:val="0043263B"/>
    <w:rsid w:val="00433E7B"/>
    <w:rsid w:val="004344AD"/>
    <w:rsid w:val="00442037"/>
    <w:rsid w:val="00443994"/>
    <w:rsid w:val="0044425B"/>
    <w:rsid w:val="00445F4F"/>
    <w:rsid w:val="004468B7"/>
    <w:rsid w:val="00451248"/>
    <w:rsid w:val="00451C80"/>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76DC5"/>
    <w:rsid w:val="00481117"/>
    <w:rsid w:val="00483FEE"/>
    <w:rsid w:val="004843D5"/>
    <w:rsid w:val="004845FF"/>
    <w:rsid w:val="00487369"/>
    <w:rsid w:val="004874F4"/>
    <w:rsid w:val="00490D5C"/>
    <w:rsid w:val="004949A6"/>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4F5941"/>
    <w:rsid w:val="00501245"/>
    <w:rsid w:val="00502F68"/>
    <w:rsid w:val="0050344C"/>
    <w:rsid w:val="00506C3B"/>
    <w:rsid w:val="0050767D"/>
    <w:rsid w:val="00510B02"/>
    <w:rsid w:val="00512092"/>
    <w:rsid w:val="00513FA8"/>
    <w:rsid w:val="00514461"/>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29DB"/>
    <w:rsid w:val="00564739"/>
    <w:rsid w:val="00565087"/>
    <w:rsid w:val="0056670F"/>
    <w:rsid w:val="0056688B"/>
    <w:rsid w:val="0057133F"/>
    <w:rsid w:val="00572758"/>
    <w:rsid w:val="00572E5E"/>
    <w:rsid w:val="00572EA4"/>
    <w:rsid w:val="00574D2A"/>
    <w:rsid w:val="00574F91"/>
    <w:rsid w:val="00575098"/>
    <w:rsid w:val="00575F4C"/>
    <w:rsid w:val="00576737"/>
    <w:rsid w:val="0057681A"/>
    <w:rsid w:val="00576C39"/>
    <w:rsid w:val="00577DC1"/>
    <w:rsid w:val="00580873"/>
    <w:rsid w:val="00580E96"/>
    <w:rsid w:val="00583367"/>
    <w:rsid w:val="00583F85"/>
    <w:rsid w:val="00593175"/>
    <w:rsid w:val="00594DF4"/>
    <w:rsid w:val="00595949"/>
    <w:rsid w:val="00596F76"/>
    <w:rsid w:val="005A1C09"/>
    <w:rsid w:val="005A2613"/>
    <w:rsid w:val="005A37F2"/>
    <w:rsid w:val="005A44F8"/>
    <w:rsid w:val="005A56FE"/>
    <w:rsid w:val="005A5780"/>
    <w:rsid w:val="005A742A"/>
    <w:rsid w:val="005A7F36"/>
    <w:rsid w:val="005B0306"/>
    <w:rsid w:val="005B36A8"/>
    <w:rsid w:val="005B37D8"/>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6B3"/>
    <w:rsid w:val="005E1F28"/>
    <w:rsid w:val="005E263F"/>
    <w:rsid w:val="005E428C"/>
    <w:rsid w:val="005E4D39"/>
    <w:rsid w:val="005E652D"/>
    <w:rsid w:val="005E6820"/>
    <w:rsid w:val="005F0AE8"/>
    <w:rsid w:val="005F2259"/>
    <w:rsid w:val="005F2BF6"/>
    <w:rsid w:val="005F481F"/>
    <w:rsid w:val="005F5400"/>
    <w:rsid w:val="005F5C54"/>
    <w:rsid w:val="005F6D9E"/>
    <w:rsid w:val="006006BC"/>
    <w:rsid w:val="00600C6B"/>
    <w:rsid w:val="00601918"/>
    <w:rsid w:val="00602399"/>
    <w:rsid w:val="006050EE"/>
    <w:rsid w:val="00605718"/>
    <w:rsid w:val="006057F2"/>
    <w:rsid w:val="00606FE6"/>
    <w:rsid w:val="00610C58"/>
    <w:rsid w:val="00610E35"/>
    <w:rsid w:val="006111AB"/>
    <w:rsid w:val="00614FDF"/>
    <w:rsid w:val="00616C3D"/>
    <w:rsid w:val="00620081"/>
    <w:rsid w:val="00621C9B"/>
    <w:rsid w:val="00621D82"/>
    <w:rsid w:val="00622423"/>
    <w:rsid w:val="00623AF5"/>
    <w:rsid w:val="006245C4"/>
    <w:rsid w:val="00625116"/>
    <w:rsid w:val="006259DD"/>
    <w:rsid w:val="0062740F"/>
    <w:rsid w:val="00630B60"/>
    <w:rsid w:val="0063317F"/>
    <w:rsid w:val="00633C2F"/>
    <w:rsid w:val="00633F4B"/>
    <w:rsid w:val="00635A76"/>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5F5"/>
    <w:rsid w:val="00695F6B"/>
    <w:rsid w:val="00697AB3"/>
    <w:rsid w:val="006A0B3C"/>
    <w:rsid w:val="006A0DF6"/>
    <w:rsid w:val="006A297F"/>
    <w:rsid w:val="006A3485"/>
    <w:rsid w:val="006A3600"/>
    <w:rsid w:val="006A4259"/>
    <w:rsid w:val="006A4C25"/>
    <w:rsid w:val="006A5245"/>
    <w:rsid w:val="006A5B13"/>
    <w:rsid w:val="006A5FA9"/>
    <w:rsid w:val="006A664D"/>
    <w:rsid w:val="006A6B0B"/>
    <w:rsid w:val="006B05B7"/>
    <w:rsid w:val="006B2A66"/>
    <w:rsid w:val="006B52ED"/>
    <w:rsid w:val="006B7887"/>
    <w:rsid w:val="006C07BE"/>
    <w:rsid w:val="006C0E51"/>
    <w:rsid w:val="006C11F4"/>
    <w:rsid w:val="006C1737"/>
    <w:rsid w:val="006C29B1"/>
    <w:rsid w:val="006C3FC2"/>
    <w:rsid w:val="006C4A00"/>
    <w:rsid w:val="006C739C"/>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5E1B"/>
    <w:rsid w:val="00707A0B"/>
    <w:rsid w:val="00707D8A"/>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5CC9"/>
    <w:rsid w:val="00746778"/>
    <w:rsid w:val="00746B1F"/>
    <w:rsid w:val="007524B5"/>
    <w:rsid w:val="00752951"/>
    <w:rsid w:val="007536D0"/>
    <w:rsid w:val="00753934"/>
    <w:rsid w:val="00754431"/>
    <w:rsid w:val="0075512A"/>
    <w:rsid w:val="00756BCD"/>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0C76"/>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15EF"/>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AB1"/>
    <w:rsid w:val="007D5920"/>
    <w:rsid w:val="007D6424"/>
    <w:rsid w:val="007D79D5"/>
    <w:rsid w:val="007E0F9C"/>
    <w:rsid w:val="007E1C78"/>
    <w:rsid w:val="007E44E0"/>
    <w:rsid w:val="007E46FA"/>
    <w:rsid w:val="007E5665"/>
    <w:rsid w:val="007F005F"/>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3C4E"/>
    <w:rsid w:val="008440BA"/>
    <w:rsid w:val="00844193"/>
    <w:rsid w:val="00844A5A"/>
    <w:rsid w:val="00845770"/>
    <w:rsid w:val="00846681"/>
    <w:rsid w:val="00846735"/>
    <w:rsid w:val="008479F5"/>
    <w:rsid w:val="00850E6F"/>
    <w:rsid w:val="00853905"/>
    <w:rsid w:val="00853E5D"/>
    <w:rsid w:val="0085422F"/>
    <w:rsid w:val="0085477C"/>
    <w:rsid w:val="00854EE3"/>
    <w:rsid w:val="0085581E"/>
    <w:rsid w:val="00856152"/>
    <w:rsid w:val="00861B48"/>
    <w:rsid w:val="008621BF"/>
    <w:rsid w:val="00863199"/>
    <w:rsid w:val="00866583"/>
    <w:rsid w:val="008666E4"/>
    <w:rsid w:val="0086747C"/>
    <w:rsid w:val="008675F5"/>
    <w:rsid w:val="00867EDC"/>
    <w:rsid w:val="00867FC7"/>
    <w:rsid w:val="00870D34"/>
    <w:rsid w:val="00872C66"/>
    <w:rsid w:val="00873975"/>
    <w:rsid w:val="0087438D"/>
    <w:rsid w:val="008768CA"/>
    <w:rsid w:val="0087747B"/>
    <w:rsid w:val="00880762"/>
    <w:rsid w:val="00884762"/>
    <w:rsid w:val="0088594C"/>
    <w:rsid w:val="00885C1B"/>
    <w:rsid w:val="00885CB0"/>
    <w:rsid w:val="00890CFE"/>
    <w:rsid w:val="0089725F"/>
    <w:rsid w:val="00897A23"/>
    <w:rsid w:val="008A001B"/>
    <w:rsid w:val="008A02F3"/>
    <w:rsid w:val="008A2057"/>
    <w:rsid w:val="008A262A"/>
    <w:rsid w:val="008A27A6"/>
    <w:rsid w:val="008A4963"/>
    <w:rsid w:val="008A5A60"/>
    <w:rsid w:val="008A62A4"/>
    <w:rsid w:val="008A7A5E"/>
    <w:rsid w:val="008B2858"/>
    <w:rsid w:val="008B312A"/>
    <w:rsid w:val="008B403E"/>
    <w:rsid w:val="008B4F38"/>
    <w:rsid w:val="008B5D28"/>
    <w:rsid w:val="008B63A6"/>
    <w:rsid w:val="008B6BD6"/>
    <w:rsid w:val="008B7520"/>
    <w:rsid w:val="008B7CE1"/>
    <w:rsid w:val="008C05C8"/>
    <w:rsid w:val="008C0901"/>
    <w:rsid w:val="008C18E3"/>
    <w:rsid w:val="008C1A32"/>
    <w:rsid w:val="008C1BDD"/>
    <w:rsid w:val="008C313D"/>
    <w:rsid w:val="008C4BC2"/>
    <w:rsid w:val="008C4F29"/>
    <w:rsid w:val="008C632E"/>
    <w:rsid w:val="008C699C"/>
    <w:rsid w:val="008D00F8"/>
    <w:rsid w:val="008D05F4"/>
    <w:rsid w:val="008D1FA2"/>
    <w:rsid w:val="008D510C"/>
    <w:rsid w:val="008D6217"/>
    <w:rsid w:val="008D6434"/>
    <w:rsid w:val="008D71DF"/>
    <w:rsid w:val="008D737C"/>
    <w:rsid w:val="008E002E"/>
    <w:rsid w:val="008E0514"/>
    <w:rsid w:val="008E18B1"/>
    <w:rsid w:val="008E2260"/>
    <w:rsid w:val="008E2539"/>
    <w:rsid w:val="008E3B05"/>
    <w:rsid w:val="008E4E32"/>
    <w:rsid w:val="008E4F8B"/>
    <w:rsid w:val="008E7ACC"/>
    <w:rsid w:val="008E7DBB"/>
    <w:rsid w:val="008F01A7"/>
    <w:rsid w:val="008F0642"/>
    <w:rsid w:val="008F263E"/>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693A"/>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19E"/>
    <w:rsid w:val="00923F37"/>
    <w:rsid w:val="00924B77"/>
    <w:rsid w:val="00925996"/>
    <w:rsid w:val="009259BD"/>
    <w:rsid w:val="00926E08"/>
    <w:rsid w:val="00931074"/>
    <w:rsid w:val="009322C5"/>
    <w:rsid w:val="00932DC3"/>
    <w:rsid w:val="00935BBD"/>
    <w:rsid w:val="00937572"/>
    <w:rsid w:val="009377D5"/>
    <w:rsid w:val="00937BBF"/>
    <w:rsid w:val="00940340"/>
    <w:rsid w:val="009414A5"/>
    <w:rsid w:val="00941881"/>
    <w:rsid w:val="00942EC2"/>
    <w:rsid w:val="009432F2"/>
    <w:rsid w:val="009438D8"/>
    <w:rsid w:val="00943FC1"/>
    <w:rsid w:val="0094460D"/>
    <w:rsid w:val="00944C4E"/>
    <w:rsid w:val="0094668B"/>
    <w:rsid w:val="00947DC4"/>
    <w:rsid w:val="0095220C"/>
    <w:rsid w:val="00952331"/>
    <w:rsid w:val="00953085"/>
    <w:rsid w:val="009540E1"/>
    <w:rsid w:val="009549F6"/>
    <w:rsid w:val="00955E5D"/>
    <w:rsid w:val="0095653F"/>
    <w:rsid w:val="00960117"/>
    <w:rsid w:val="0096135F"/>
    <w:rsid w:val="00961418"/>
    <w:rsid w:val="00962CE8"/>
    <w:rsid w:val="00963D63"/>
    <w:rsid w:val="00964B44"/>
    <w:rsid w:val="00964F22"/>
    <w:rsid w:val="00966528"/>
    <w:rsid w:val="009670CE"/>
    <w:rsid w:val="0096773D"/>
    <w:rsid w:val="00971CAF"/>
    <w:rsid w:val="00975BA2"/>
    <w:rsid w:val="009814DE"/>
    <w:rsid w:val="00981F7E"/>
    <w:rsid w:val="00983524"/>
    <w:rsid w:val="00984B55"/>
    <w:rsid w:val="00986648"/>
    <w:rsid w:val="00991C52"/>
    <w:rsid w:val="009922C4"/>
    <w:rsid w:val="00992AD8"/>
    <w:rsid w:val="00994B27"/>
    <w:rsid w:val="009962BE"/>
    <w:rsid w:val="00997C10"/>
    <w:rsid w:val="009A003E"/>
    <w:rsid w:val="009A1598"/>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17"/>
    <w:rsid w:val="009C6F9D"/>
    <w:rsid w:val="009C72EF"/>
    <w:rsid w:val="009C74D8"/>
    <w:rsid w:val="009C7B69"/>
    <w:rsid w:val="009D03E8"/>
    <w:rsid w:val="009D109A"/>
    <w:rsid w:val="009D3314"/>
    <w:rsid w:val="009D3626"/>
    <w:rsid w:val="009D51AC"/>
    <w:rsid w:val="009D5D5C"/>
    <w:rsid w:val="009D615D"/>
    <w:rsid w:val="009E02C9"/>
    <w:rsid w:val="009E22BE"/>
    <w:rsid w:val="009E26D4"/>
    <w:rsid w:val="009E52E3"/>
    <w:rsid w:val="009E7560"/>
    <w:rsid w:val="009F13ED"/>
    <w:rsid w:val="009F2BD9"/>
    <w:rsid w:val="009F37B7"/>
    <w:rsid w:val="009F37F9"/>
    <w:rsid w:val="009F46D1"/>
    <w:rsid w:val="00A013E4"/>
    <w:rsid w:val="00A01749"/>
    <w:rsid w:val="00A026D8"/>
    <w:rsid w:val="00A04A8C"/>
    <w:rsid w:val="00A0522A"/>
    <w:rsid w:val="00A063CD"/>
    <w:rsid w:val="00A06E9C"/>
    <w:rsid w:val="00A07897"/>
    <w:rsid w:val="00A07EDE"/>
    <w:rsid w:val="00A10F02"/>
    <w:rsid w:val="00A11D7D"/>
    <w:rsid w:val="00A15487"/>
    <w:rsid w:val="00A164B4"/>
    <w:rsid w:val="00A167CC"/>
    <w:rsid w:val="00A230E4"/>
    <w:rsid w:val="00A24BBA"/>
    <w:rsid w:val="00A258AF"/>
    <w:rsid w:val="00A26201"/>
    <w:rsid w:val="00A27499"/>
    <w:rsid w:val="00A3039E"/>
    <w:rsid w:val="00A30D64"/>
    <w:rsid w:val="00A313F5"/>
    <w:rsid w:val="00A32C35"/>
    <w:rsid w:val="00A357A7"/>
    <w:rsid w:val="00A35CA0"/>
    <w:rsid w:val="00A3706B"/>
    <w:rsid w:val="00A40B6A"/>
    <w:rsid w:val="00A415B2"/>
    <w:rsid w:val="00A421EA"/>
    <w:rsid w:val="00A43E2D"/>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611"/>
    <w:rsid w:val="00A73F88"/>
    <w:rsid w:val="00A74F62"/>
    <w:rsid w:val="00A75EB4"/>
    <w:rsid w:val="00A77A35"/>
    <w:rsid w:val="00A81652"/>
    <w:rsid w:val="00A819E4"/>
    <w:rsid w:val="00A82346"/>
    <w:rsid w:val="00A826CF"/>
    <w:rsid w:val="00A8458B"/>
    <w:rsid w:val="00A84A6A"/>
    <w:rsid w:val="00A8501B"/>
    <w:rsid w:val="00A85289"/>
    <w:rsid w:val="00A862D7"/>
    <w:rsid w:val="00A8669D"/>
    <w:rsid w:val="00A871E6"/>
    <w:rsid w:val="00A909E9"/>
    <w:rsid w:val="00A9267A"/>
    <w:rsid w:val="00A92DE0"/>
    <w:rsid w:val="00A937C0"/>
    <w:rsid w:val="00A94060"/>
    <w:rsid w:val="00A95337"/>
    <w:rsid w:val="00A957F7"/>
    <w:rsid w:val="00A970AA"/>
    <w:rsid w:val="00AA08D1"/>
    <w:rsid w:val="00AA0DBD"/>
    <w:rsid w:val="00AA1FA9"/>
    <w:rsid w:val="00AA2561"/>
    <w:rsid w:val="00AA5C60"/>
    <w:rsid w:val="00AA5EC6"/>
    <w:rsid w:val="00AA6A0D"/>
    <w:rsid w:val="00AA6A4C"/>
    <w:rsid w:val="00AA7C7D"/>
    <w:rsid w:val="00AA7E29"/>
    <w:rsid w:val="00AB3674"/>
    <w:rsid w:val="00AC0D91"/>
    <w:rsid w:val="00AC1612"/>
    <w:rsid w:val="00AC1FA1"/>
    <w:rsid w:val="00AC20CB"/>
    <w:rsid w:val="00AC67D3"/>
    <w:rsid w:val="00AD00A6"/>
    <w:rsid w:val="00AD0264"/>
    <w:rsid w:val="00AD1CAA"/>
    <w:rsid w:val="00AD2E6C"/>
    <w:rsid w:val="00AD4C2F"/>
    <w:rsid w:val="00AD6A5B"/>
    <w:rsid w:val="00AD788C"/>
    <w:rsid w:val="00AE0F0D"/>
    <w:rsid w:val="00AE2399"/>
    <w:rsid w:val="00AE24E5"/>
    <w:rsid w:val="00AE2CA1"/>
    <w:rsid w:val="00AE3DFB"/>
    <w:rsid w:val="00AE439D"/>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0BBD"/>
    <w:rsid w:val="00B41241"/>
    <w:rsid w:val="00B416CE"/>
    <w:rsid w:val="00B41FF9"/>
    <w:rsid w:val="00B44433"/>
    <w:rsid w:val="00B45FA8"/>
    <w:rsid w:val="00B460B0"/>
    <w:rsid w:val="00B475CA"/>
    <w:rsid w:val="00B47D24"/>
    <w:rsid w:val="00B50A08"/>
    <w:rsid w:val="00B5454C"/>
    <w:rsid w:val="00B5472A"/>
    <w:rsid w:val="00B55076"/>
    <w:rsid w:val="00B55DDA"/>
    <w:rsid w:val="00B56623"/>
    <w:rsid w:val="00B570FC"/>
    <w:rsid w:val="00B57E41"/>
    <w:rsid w:val="00B6177E"/>
    <w:rsid w:val="00B617B5"/>
    <w:rsid w:val="00B6234A"/>
    <w:rsid w:val="00B62F19"/>
    <w:rsid w:val="00B6547B"/>
    <w:rsid w:val="00B65C92"/>
    <w:rsid w:val="00B70C99"/>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C7"/>
    <w:rsid w:val="00B953D7"/>
    <w:rsid w:val="00B95D25"/>
    <w:rsid w:val="00BA043C"/>
    <w:rsid w:val="00BA054B"/>
    <w:rsid w:val="00BA1231"/>
    <w:rsid w:val="00BA1D03"/>
    <w:rsid w:val="00BA3070"/>
    <w:rsid w:val="00BA51ED"/>
    <w:rsid w:val="00BA53E3"/>
    <w:rsid w:val="00BA5B0A"/>
    <w:rsid w:val="00BA6BB9"/>
    <w:rsid w:val="00BA70EE"/>
    <w:rsid w:val="00BB1EAF"/>
    <w:rsid w:val="00BB2654"/>
    <w:rsid w:val="00BB45C1"/>
    <w:rsid w:val="00BB4921"/>
    <w:rsid w:val="00BB4C37"/>
    <w:rsid w:val="00BB5A44"/>
    <w:rsid w:val="00BB7AE5"/>
    <w:rsid w:val="00BC03B1"/>
    <w:rsid w:val="00BC0A67"/>
    <w:rsid w:val="00BC0F7D"/>
    <w:rsid w:val="00BC17B6"/>
    <w:rsid w:val="00BC33FF"/>
    <w:rsid w:val="00BC3F8F"/>
    <w:rsid w:val="00BC4212"/>
    <w:rsid w:val="00BC662F"/>
    <w:rsid w:val="00BD152A"/>
    <w:rsid w:val="00BD3D64"/>
    <w:rsid w:val="00BD560E"/>
    <w:rsid w:val="00BD5828"/>
    <w:rsid w:val="00BD5FCE"/>
    <w:rsid w:val="00BE19D9"/>
    <w:rsid w:val="00BE4EE0"/>
    <w:rsid w:val="00BE5E73"/>
    <w:rsid w:val="00BF184E"/>
    <w:rsid w:val="00BF1AD1"/>
    <w:rsid w:val="00BF1F75"/>
    <w:rsid w:val="00BF21F8"/>
    <w:rsid w:val="00BF2457"/>
    <w:rsid w:val="00BF5820"/>
    <w:rsid w:val="00C001A5"/>
    <w:rsid w:val="00C005B3"/>
    <w:rsid w:val="00C0087D"/>
    <w:rsid w:val="00C008EB"/>
    <w:rsid w:val="00C00B87"/>
    <w:rsid w:val="00C00CCD"/>
    <w:rsid w:val="00C03D96"/>
    <w:rsid w:val="00C03DC6"/>
    <w:rsid w:val="00C05B7C"/>
    <w:rsid w:val="00C10E9F"/>
    <w:rsid w:val="00C114A8"/>
    <w:rsid w:val="00C11574"/>
    <w:rsid w:val="00C12B85"/>
    <w:rsid w:val="00C155C0"/>
    <w:rsid w:val="00C168EE"/>
    <w:rsid w:val="00C2223F"/>
    <w:rsid w:val="00C223AF"/>
    <w:rsid w:val="00C22E0B"/>
    <w:rsid w:val="00C2421E"/>
    <w:rsid w:val="00C245B9"/>
    <w:rsid w:val="00C25B21"/>
    <w:rsid w:val="00C2728C"/>
    <w:rsid w:val="00C306F7"/>
    <w:rsid w:val="00C317B4"/>
    <w:rsid w:val="00C31AD0"/>
    <w:rsid w:val="00C32818"/>
    <w:rsid w:val="00C32E31"/>
    <w:rsid w:val="00C33079"/>
    <w:rsid w:val="00C3333A"/>
    <w:rsid w:val="00C33DEF"/>
    <w:rsid w:val="00C3476D"/>
    <w:rsid w:val="00C34E63"/>
    <w:rsid w:val="00C35518"/>
    <w:rsid w:val="00C3555E"/>
    <w:rsid w:val="00C37E8D"/>
    <w:rsid w:val="00C4136F"/>
    <w:rsid w:val="00C430F4"/>
    <w:rsid w:val="00C43D9A"/>
    <w:rsid w:val="00C45231"/>
    <w:rsid w:val="00C471C2"/>
    <w:rsid w:val="00C47831"/>
    <w:rsid w:val="00C512F8"/>
    <w:rsid w:val="00C51BD2"/>
    <w:rsid w:val="00C522F3"/>
    <w:rsid w:val="00C523E3"/>
    <w:rsid w:val="00C52536"/>
    <w:rsid w:val="00C5438C"/>
    <w:rsid w:val="00C54F62"/>
    <w:rsid w:val="00C558B8"/>
    <w:rsid w:val="00C55DD7"/>
    <w:rsid w:val="00C56B6A"/>
    <w:rsid w:val="00C56DD9"/>
    <w:rsid w:val="00C56FDE"/>
    <w:rsid w:val="00C60831"/>
    <w:rsid w:val="00C6118D"/>
    <w:rsid w:val="00C62B70"/>
    <w:rsid w:val="00C63368"/>
    <w:rsid w:val="00C64A7B"/>
    <w:rsid w:val="00C668B7"/>
    <w:rsid w:val="00C66E87"/>
    <w:rsid w:val="00C703DD"/>
    <w:rsid w:val="00C70536"/>
    <w:rsid w:val="00C709C3"/>
    <w:rsid w:val="00C70FA1"/>
    <w:rsid w:val="00C72833"/>
    <w:rsid w:val="00C80747"/>
    <w:rsid w:val="00C80A24"/>
    <w:rsid w:val="00C8218C"/>
    <w:rsid w:val="00C83D51"/>
    <w:rsid w:val="00C84226"/>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4E7"/>
    <w:rsid w:val="00CA0EC8"/>
    <w:rsid w:val="00CA1BA8"/>
    <w:rsid w:val="00CA1D2A"/>
    <w:rsid w:val="00CA2470"/>
    <w:rsid w:val="00CA2E85"/>
    <w:rsid w:val="00CA3D0C"/>
    <w:rsid w:val="00CA44D4"/>
    <w:rsid w:val="00CA46F5"/>
    <w:rsid w:val="00CA614F"/>
    <w:rsid w:val="00CA6427"/>
    <w:rsid w:val="00CB1808"/>
    <w:rsid w:val="00CB18E4"/>
    <w:rsid w:val="00CB39F8"/>
    <w:rsid w:val="00CB4245"/>
    <w:rsid w:val="00CB5838"/>
    <w:rsid w:val="00CB5FF8"/>
    <w:rsid w:val="00CB74B6"/>
    <w:rsid w:val="00CC1559"/>
    <w:rsid w:val="00CC17A1"/>
    <w:rsid w:val="00CC3358"/>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6F09"/>
    <w:rsid w:val="00D17D85"/>
    <w:rsid w:val="00D268ED"/>
    <w:rsid w:val="00D26CDA"/>
    <w:rsid w:val="00D27C06"/>
    <w:rsid w:val="00D27DDD"/>
    <w:rsid w:val="00D30D98"/>
    <w:rsid w:val="00D31DEF"/>
    <w:rsid w:val="00D31F51"/>
    <w:rsid w:val="00D320F7"/>
    <w:rsid w:val="00D32F5F"/>
    <w:rsid w:val="00D35063"/>
    <w:rsid w:val="00D35694"/>
    <w:rsid w:val="00D36685"/>
    <w:rsid w:val="00D36A93"/>
    <w:rsid w:val="00D409DF"/>
    <w:rsid w:val="00D41003"/>
    <w:rsid w:val="00D43679"/>
    <w:rsid w:val="00D455CB"/>
    <w:rsid w:val="00D45C69"/>
    <w:rsid w:val="00D45CC0"/>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2887"/>
    <w:rsid w:val="00DC2F74"/>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955"/>
    <w:rsid w:val="00DE5AFE"/>
    <w:rsid w:val="00DE5FA7"/>
    <w:rsid w:val="00DE66F0"/>
    <w:rsid w:val="00DE7A98"/>
    <w:rsid w:val="00DF10DB"/>
    <w:rsid w:val="00DF132A"/>
    <w:rsid w:val="00DF2B1F"/>
    <w:rsid w:val="00DF499F"/>
    <w:rsid w:val="00DF60D7"/>
    <w:rsid w:val="00DF62CD"/>
    <w:rsid w:val="00DF74AA"/>
    <w:rsid w:val="00DF7B26"/>
    <w:rsid w:val="00E034C0"/>
    <w:rsid w:val="00E039F6"/>
    <w:rsid w:val="00E03C11"/>
    <w:rsid w:val="00E04528"/>
    <w:rsid w:val="00E04DA5"/>
    <w:rsid w:val="00E055C0"/>
    <w:rsid w:val="00E105AC"/>
    <w:rsid w:val="00E10F8C"/>
    <w:rsid w:val="00E124EE"/>
    <w:rsid w:val="00E13849"/>
    <w:rsid w:val="00E20016"/>
    <w:rsid w:val="00E20155"/>
    <w:rsid w:val="00E20187"/>
    <w:rsid w:val="00E21354"/>
    <w:rsid w:val="00E21E9F"/>
    <w:rsid w:val="00E2464A"/>
    <w:rsid w:val="00E25480"/>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6A64"/>
    <w:rsid w:val="00E56DF2"/>
    <w:rsid w:val="00E575B3"/>
    <w:rsid w:val="00E57A1D"/>
    <w:rsid w:val="00E60EE7"/>
    <w:rsid w:val="00E610AF"/>
    <w:rsid w:val="00E61A9F"/>
    <w:rsid w:val="00E62FD7"/>
    <w:rsid w:val="00E642FD"/>
    <w:rsid w:val="00E64AB4"/>
    <w:rsid w:val="00E656FE"/>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185A"/>
    <w:rsid w:val="00EC2F87"/>
    <w:rsid w:val="00EC3361"/>
    <w:rsid w:val="00EC3482"/>
    <w:rsid w:val="00EC40B2"/>
    <w:rsid w:val="00EC4A25"/>
    <w:rsid w:val="00EC4EF0"/>
    <w:rsid w:val="00ED11DF"/>
    <w:rsid w:val="00ED16E1"/>
    <w:rsid w:val="00ED25CF"/>
    <w:rsid w:val="00ED3980"/>
    <w:rsid w:val="00ED3988"/>
    <w:rsid w:val="00ED4AAF"/>
    <w:rsid w:val="00ED5AFA"/>
    <w:rsid w:val="00ED701F"/>
    <w:rsid w:val="00ED73E3"/>
    <w:rsid w:val="00EE08C7"/>
    <w:rsid w:val="00EE2547"/>
    <w:rsid w:val="00EE2896"/>
    <w:rsid w:val="00EE3BFF"/>
    <w:rsid w:val="00EE4132"/>
    <w:rsid w:val="00EE4A93"/>
    <w:rsid w:val="00EE4E09"/>
    <w:rsid w:val="00EE6567"/>
    <w:rsid w:val="00EE65EF"/>
    <w:rsid w:val="00EE6713"/>
    <w:rsid w:val="00EE6933"/>
    <w:rsid w:val="00EE7CB2"/>
    <w:rsid w:val="00EF3349"/>
    <w:rsid w:val="00EF45D8"/>
    <w:rsid w:val="00EF5FFB"/>
    <w:rsid w:val="00F02532"/>
    <w:rsid w:val="00F025A2"/>
    <w:rsid w:val="00F02E18"/>
    <w:rsid w:val="00F039EB"/>
    <w:rsid w:val="00F04712"/>
    <w:rsid w:val="00F04A38"/>
    <w:rsid w:val="00F05B82"/>
    <w:rsid w:val="00F07385"/>
    <w:rsid w:val="00F07CFD"/>
    <w:rsid w:val="00F07EF4"/>
    <w:rsid w:val="00F1057A"/>
    <w:rsid w:val="00F113D5"/>
    <w:rsid w:val="00F11A55"/>
    <w:rsid w:val="00F11C18"/>
    <w:rsid w:val="00F13222"/>
    <w:rsid w:val="00F133CC"/>
    <w:rsid w:val="00F14098"/>
    <w:rsid w:val="00F1515F"/>
    <w:rsid w:val="00F15A66"/>
    <w:rsid w:val="00F16088"/>
    <w:rsid w:val="00F16DA4"/>
    <w:rsid w:val="00F20410"/>
    <w:rsid w:val="00F2253B"/>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476E5"/>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1CF8"/>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0BAE"/>
    <w:rsid w:val="00FA10C2"/>
    <w:rsid w:val="00FA1266"/>
    <w:rsid w:val="00FA4FD6"/>
    <w:rsid w:val="00FA5828"/>
    <w:rsid w:val="00FA62C6"/>
    <w:rsid w:val="00FA73EA"/>
    <w:rsid w:val="00FA7D7E"/>
    <w:rsid w:val="00FB0D4C"/>
    <w:rsid w:val="00FB4944"/>
    <w:rsid w:val="00FB585A"/>
    <w:rsid w:val="00FC0015"/>
    <w:rsid w:val="00FC03B5"/>
    <w:rsid w:val="00FC1192"/>
    <w:rsid w:val="00FC22FC"/>
    <w:rsid w:val="00FC26F3"/>
    <w:rsid w:val="00FC3F39"/>
    <w:rsid w:val="00FC6389"/>
    <w:rsid w:val="00FC6D44"/>
    <w:rsid w:val="00FD3D89"/>
    <w:rsid w:val="00FD4423"/>
    <w:rsid w:val="00FD48E5"/>
    <w:rsid w:val="00FD6006"/>
    <w:rsid w:val="00FD69B1"/>
    <w:rsid w:val="00FD6EB2"/>
    <w:rsid w:val="00FE0030"/>
    <w:rsid w:val="00FE049D"/>
    <w:rsid w:val="00FE0A57"/>
    <w:rsid w:val="00FE2362"/>
    <w:rsid w:val="00FE333D"/>
    <w:rsid w:val="00FE4094"/>
    <w:rsid w:val="00FE4A6A"/>
    <w:rsid w:val="00FE6B62"/>
    <w:rsid w:val="00FF03CA"/>
    <w:rsid w:val="00FF0453"/>
    <w:rsid w:val="00FF1B2B"/>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434976818">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C638EB-3600-49FA-8EA7-01B55880F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1</Pages>
  <Words>72806</Words>
  <Characters>414995</Characters>
  <Application>Microsoft Office Word</Application>
  <DocSecurity>0</DocSecurity>
  <Lines>3458</Lines>
  <Paragraphs>973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486828</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12</cp:revision>
  <dcterms:created xsi:type="dcterms:W3CDTF">2019-09-06T02:42:00Z</dcterms:created>
  <dcterms:modified xsi:type="dcterms:W3CDTF">2019-10-23T08:14:00Z</dcterms:modified>
</cp:coreProperties>
</file>