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22BDB2C1"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D60EB8">
        <w:t>7</w:t>
      </w:r>
      <w:r w:rsidR="00984507">
        <w:t>.</w:t>
      </w:r>
      <w:r w:rsidR="00D42111">
        <w:t>0</w:t>
      </w:r>
      <w:r w:rsidRPr="004D3578">
        <w:t xml:space="preserve"> </w:t>
      </w:r>
      <w:r w:rsidRPr="004D3578">
        <w:rPr>
          <w:sz w:val="32"/>
        </w:rPr>
        <w:t>(</w:t>
      </w:r>
      <w:r w:rsidR="00F80346">
        <w:rPr>
          <w:sz w:val="32"/>
        </w:rPr>
        <w:t>20</w:t>
      </w:r>
      <w:r w:rsidR="00D60EB8">
        <w:rPr>
          <w:sz w:val="32"/>
        </w:rPr>
        <w:t>20-03</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31B990EB"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2"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14745DCE"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4832A1">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E9EE42" w14:textId="77777777" w:rsidR="00080512" w:rsidRPr="004D3578" w:rsidRDefault="00080512">
      <w:pPr>
        <w:pStyle w:val="TT"/>
      </w:pPr>
      <w:r w:rsidRPr="004D3578">
        <w:br w:type="page"/>
      </w:r>
      <w:r w:rsidRPr="004D3578">
        <w:lastRenderedPageBreak/>
        <w:t>Contents</w:t>
      </w:r>
    </w:p>
    <w:p w14:paraId="38D3FA37" w14:textId="2FF55365" w:rsidR="004832A1" w:rsidRDefault="004832A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_Toc36455367 \h </w:instrText>
      </w:r>
      <w:r>
        <w:fldChar w:fldCharType="separate"/>
      </w:r>
      <w:r>
        <w:t>7</w:t>
      </w:r>
      <w:r>
        <w:fldChar w:fldCharType="end"/>
      </w:r>
    </w:p>
    <w:p w14:paraId="3732EC71" w14:textId="4910F914" w:rsidR="004832A1" w:rsidRDefault="004832A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_Toc36455368 \h </w:instrText>
      </w:r>
      <w:r>
        <w:fldChar w:fldCharType="separate"/>
      </w:r>
      <w:r>
        <w:t>8</w:t>
      </w:r>
      <w:r>
        <w:fldChar w:fldCharType="end"/>
      </w:r>
    </w:p>
    <w:p w14:paraId="37A58A6F" w14:textId="1C5CE838" w:rsidR="004832A1" w:rsidRDefault="004832A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_Toc36455369 \h </w:instrText>
      </w:r>
      <w:r>
        <w:fldChar w:fldCharType="separate"/>
      </w:r>
      <w:r>
        <w:t>8</w:t>
      </w:r>
      <w:r>
        <w:fldChar w:fldCharType="end"/>
      </w:r>
    </w:p>
    <w:p w14:paraId="64BCA6EE" w14:textId="6D2D2C46" w:rsidR="004832A1" w:rsidRDefault="004832A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_Toc36455370 \h </w:instrText>
      </w:r>
      <w:r>
        <w:fldChar w:fldCharType="separate"/>
      </w:r>
      <w:r>
        <w:t>9</w:t>
      </w:r>
      <w:r>
        <w:fldChar w:fldCharType="end"/>
      </w:r>
    </w:p>
    <w:p w14:paraId="345CD3CD" w14:textId="27C54B33" w:rsidR="004832A1" w:rsidRDefault="004832A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_Toc36455371 \h </w:instrText>
      </w:r>
      <w:r>
        <w:fldChar w:fldCharType="separate"/>
      </w:r>
      <w:r>
        <w:t>9</w:t>
      </w:r>
      <w:r>
        <w:fldChar w:fldCharType="end"/>
      </w:r>
    </w:p>
    <w:p w14:paraId="6836230E" w14:textId="4262D4EC" w:rsidR="004832A1" w:rsidRDefault="004832A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_Toc36455372 \h </w:instrText>
      </w:r>
      <w:r>
        <w:fldChar w:fldCharType="separate"/>
      </w:r>
      <w:r>
        <w:t>9</w:t>
      </w:r>
      <w:r>
        <w:fldChar w:fldCharType="end"/>
      </w:r>
    </w:p>
    <w:p w14:paraId="7FEBCA24" w14:textId="528EC428" w:rsidR="004832A1" w:rsidRDefault="004832A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_Toc36455373 \h </w:instrText>
      </w:r>
      <w:r>
        <w:fldChar w:fldCharType="separate"/>
      </w:r>
      <w:r>
        <w:t>9</w:t>
      </w:r>
      <w:r>
        <w:fldChar w:fldCharType="end"/>
      </w:r>
    </w:p>
    <w:p w14:paraId="13B6C32A" w14:textId="5A3B301F" w:rsidR="004832A1" w:rsidRDefault="004832A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_Toc36455374 \h </w:instrText>
      </w:r>
      <w:r>
        <w:fldChar w:fldCharType="separate"/>
      </w:r>
      <w:r>
        <w:t>9</w:t>
      </w:r>
      <w:r>
        <w:fldChar w:fldCharType="end"/>
      </w:r>
    </w:p>
    <w:p w14:paraId="6569CDF0" w14:textId="557F2222" w:rsidR="004832A1" w:rsidRDefault="004832A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_Toc36455375 \h </w:instrText>
      </w:r>
      <w:r>
        <w:fldChar w:fldCharType="separate"/>
      </w:r>
      <w:r>
        <w:t>10</w:t>
      </w:r>
      <w:r>
        <w:fldChar w:fldCharType="end"/>
      </w:r>
    </w:p>
    <w:p w14:paraId="270E6C6C" w14:textId="3694C9FA" w:rsidR="004832A1" w:rsidRDefault="004832A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_Toc36455376 \h </w:instrText>
      </w:r>
      <w:r>
        <w:fldChar w:fldCharType="separate"/>
      </w:r>
      <w:r>
        <w:t>10</w:t>
      </w:r>
      <w:r>
        <w:fldChar w:fldCharType="end"/>
      </w:r>
    </w:p>
    <w:p w14:paraId="6F6224DA" w14:textId="57780A3A" w:rsidR="004832A1" w:rsidRDefault="004832A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_Toc36455377 \h </w:instrText>
      </w:r>
      <w:r>
        <w:fldChar w:fldCharType="separate"/>
      </w:r>
      <w:r>
        <w:t>10</w:t>
      </w:r>
      <w:r>
        <w:fldChar w:fldCharType="end"/>
      </w:r>
    </w:p>
    <w:p w14:paraId="232CB330" w14:textId="5F9E410C" w:rsidR="004832A1" w:rsidRDefault="004832A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_Toc36455378 \h </w:instrText>
      </w:r>
      <w:r>
        <w:fldChar w:fldCharType="separate"/>
      </w:r>
      <w:r>
        <w:t>10</w:t>
      </w:r>
      <w:r>
        <w:fldChar w:fldCharType="end"/>
      </w:r>
    </w:p>
    <w:p w14:paraId="04E2F2D0" w14:textId="7BC2BF0B" w:rsidR="004832A1" w:rsidRDefault="004832A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_Toc36455379 \h </w:instrText>
      </w:r>
      <w:r>
        <w:fldChar w:fldCharType="separate"/>
      </w:r>
      <w:r>
        <w:t>11</w:t>
      </w:r>
      <w:r>
        <w:fldChar w:fldCharType="end"/>
      </w:r>
    </w:p>
    <w:p w14:paraId="1189B5C9" w14:textId="22AA708F" w:rsidR="004832A1" w:rsidRDefault="004832A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_Toc36455380 \h </w:instrText>
      </w:r>
      <w:r>
        <w:fldChar w:fldCharType="separate"/>
      </w:r>
      <w:r>
        <w:t>11</w:t>
      </w:r>
      <w:r>
        <w:fldChar w:fldCharType="end"/>
      </w:r>
    </w:p>
    <w:p w14:paraId="6B0F978A" w14:textId="52820138" w:rsidR="004832A1" w:rsidRDefault="004832A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_Toc36455381 \h </w:instrText>
      </w:r>
      <w:r>
        <w:fldChar w:fldCharType="separate"/>
      </w:r>
      <w:r>
        <w:t>11</w:t>
      </w:r>
      <w:r>
        <w:fldChar w:fldCharType="end"/>
      </w:r>
    </w:p>
    <w:p w14:paraId="503579D3" w14:textId="0EB011ED" w:rsidR="004832A1" w:rsidRDefault="004832A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_Toc36455382 \h </w:instrText>
      </w:r>
      <w:r>
        <w:fldChar w:fldCharType="separate"/>
      </w:r>
      <w:r>
        <w:t>11</w:t>
      </w:r>
      <w:r>
        <w:fldChar w:fldCharType="end"/>
      </w:r>
    </w:p>
    <w:p w14:paraId="2E8F74B0" w14:textId="731108F3" w:rsidR="004832A1" w:rsidRDefault="004832A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_Toc36455383 \h </w:instrText>
      </w:r>
      <w:r>
        <w:fldChar w:fldCharType="separate"/>
      </w:r>
      <w:r>
        <w:t>13</w:t>
      </w:r>
      <w:r>
        <w:fldChar w:fldCharType="end"/>
      </w:r>
    </w:p>
    <w:p w14:paraId="507C4008" w14:textId="43EBED7C" w:rsidR="004832A1" w:rsidRDefault="004832A1">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_Toc36455384 \h </w:instrText>
      </w:r>
      <w:r>
        <w:fldChar w:fldCharType="separate"/>
      </w:r>
      <w:r>
        <w:t>15</w:t>
      </w:r>
      <w:r>
        <w:fldChar w:fldCharType="end"/>
      </w:r>
    </w:p>
    <w:p w14:paraId="49B1404F" w14:textId="1C071C17" w:rsidR="004832A1" w:rsidRDefault="004832A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_Toc36455385 \h </w:instrText>
      </w:r>
      <w:r>
        <w:fldChar w:fldCharType="separate"/>
      </w:r>
      <w:r>
        <w:t>16</w:t>
      </w:r>
      <w:r>
        <w:fldChar w:fldCharType="end"/>
      </w:r>
    </w:p>
    <w:p w14:paraId="2FFCE287" w14:textId="78301BFF" w:rsidR="004832A1" w:rsidRDefault="004832A1">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_Toc36455386 \h </w:instrText>
      </w:r>
      <w:r>
        <w:fldChar w:fldCharType="separate"/>
      </w:r>
      <w:r>
        <w:t>16</w:t>
      </w:r>
      <w:r>
        <w:fldChar w:fldCharType="end"/>
      </w:r>
    </w:p>
    <w:p w14:paraId="138B27FE" w14:textId="4D39F7C4" w:rsidR="004832A1" w:rsidRDefault="004832A1">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_Toc36455387 \h </w:instrText>
      </w:r>
      <w:r>
        <w:fldChar w:fldCharType="separate"/>
      </w:r>
      <w:r>
        <w:t>17</w:t>
      </w:r>
      <w:r>
        <w:fldChar w:fldCharType="end"/>
      </w:r>
    </w:p>
    <w:p w14:paraId="5C89F1AC" w14:textId="21831E95" w:rsidR="004832A1" w:rsidRDefault="004832A1">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_Toc36455388 \h </w:instrText>
      </w:r>
      <w:r>
        <w:fldChar w:fldCharType="separate"/>
      </w:r>
      <w:r>
        <w:t>17</w:t>
      </w:r>
      <w:r>
        <w:fldChar w:fldCharType="end"/>
      </w:r>
    </w:p>
    <w:p w14:paraId="33092861" w14:textId="5BF33DBC" w:rsidR="004832A1" w:rsidRDefault="004832A1">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_Toc36455389 \h </w:instrText>
      </w:r>
      <w:r>
        <w:fldChar w:fldCharType="separate"/>
      </w:r>
      <w:r>
        <w:t>18</w:t>
      </w:r>
      <w:r>
        <w:fldChar w:fldCharType="end"/>
      </w:r>
    </w:p>
    <w:p w14:paraId="015EE35D" w14:textId="2E6C0118" w:rsidR="004832A1" w:rsidRDefault="004832A1">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_Toc36455390 \h </w:instrText>
      </w:r>
      <w:r>
        <w:fldChar w:fldCharType="separate"/>
      </w:r>
      <w:r>
        <w:t>19</w:t>
      </w:r>
      <w:r>
        <w:fldChar w:fldCharType="end"/>
      </w:r>
    </w:p>
    <w:p w14:paraId="30451D42" w14:textId="201837C6" w:rsidR="004832A1" w:rsidRDefault="004832A1">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_Toc36455391 \h </w:instrText>
      </w:r>
      <w:r>
        <w:fldChar w:fldCharType="separate"/>
      </w:r>
      <w:r>
        <w:t>20</w:t>
      </w:r>
      <w:r>
        <w:fldChar w:fldCharType="end"/>
      </w:r>
    </w:p>
    <w:p w14:paraId="668048D6" w14:textId="65A2AFE2" w:rsidR="004832A1" w:rsidRDefault="004832A1">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_Toc36455392 \h </w:instrText>
      </w:r>
      <w:r>
        <w:fldChar w:fldCharType="separate"/>
      </w:r>
      <w:r>
        <w:t>20</w:t>
      </w:r>
      <w:r>
        <w:fldChar w:fldCharType="end"/>
      </w:r>
    </w:p>
    <w:p w14:paraId="6277399B" w14:textId="5D0C80C6" w:rsidR="004832A1" w:rsidRDefault="004832A1">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_Toc36455393 \h </w:instrText>
      </w:r>
      <w:r>
        <w:fldChar w:fldCharType="separate"/>
      </w:r>
      <w:r>
        <w:t>22</w:t>
      </w:r>
      <w:r>
        <w:fldChar w:fldCharType="end"/>
      </w:r>
    </w:p>
    <w:p w14:paraId="12E9DB35" w14:textId="1FE68EDD" w:rsidR="004832A1" w:rsidRDefault="004832A1">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_Toc36455394 \h </w:instrText>
      </w:r>
      <w:r>
        <w:fldChar w:fldCharType="separate"/>
      </w:r>
      <w:r>
        <w:t>22</w:t>
      </w:r>
      <w:r>
        <w:fldChar w:fldCharType="end"/>
      </w:r>
    </w:p>
    <w:p w14:paraId="308B494F" w14:textId="0849D596" w:rsidR="004832A1" w:rsidRDefault="004832A1">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_Toc36455395 \h </w:instrText>
      </w:r>
      <w:r>
        <w:fldChar w:fldCharType="separate"/>
      </w:r>
      <w:r>
        <w:t>22</w:t>
      </w:r>
      <w:r>
        <w:fldChar w:fldCharType="end"/>
      </w:r>
    </w:p>
    <w:p w14:paraId="6A88395B" w14:textId="7D3C0860" w:rsidR="004832A1" w:rsidRDefault="004832A1">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_Toc36455396 \h </w:instrText>
      </w:r>
      <w:r>
        <w:fldChar w:fldCharType="separate"/>
      </w:r>
      <w:r>
        <w:t>24</w:t>
      </w:r>
      <w:r>
        <w:fldChar w:fldCharType="end"/>
      </w:r>
    </w:p>
    <w:p w14:paraId="070D5A36" w14:textId="65D48092" w:rsidR="004832A1" w:rsidRDefault="004832A1">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_Toc36455397 \h </w:instrText>
      </w:r>
      <w:r>
        <w:fldChar w:fldCharType="separate"/>
      </w:r>
      <w:r>
        <w:t>25</w:t>
      </w:r>
      <w:r>
        <w:fldChar w:fldCharType="end"/>
      </w:r>
    </w:p>
    <w:p w14:paraId="264A90A7" w14:textId="7C909D8C" w:rsidR="004832A1" w:rsidRDefault="004832A1">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_Toc36455398 \h </w:instrText>
      </w:r>
      <w:r>
        <w:fldChar w:fldCharType="separate"/>
      </w:r>
      <w:r>
        <w:t>26</w:t>
      </w:r>
      <w:r>
        <w:fldChar w:fldCharType="end"/>
      </w:r>
    </w:p>
    <w:p w14:paraId="159C11A4" w14:textId="2596C11E" w:rsidR="004832A1" w:rsidRDefault="004832A1">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_Toc36455399 \h </w:instrText>
      </w:r>
      <w:r>
        <w:fldChar w:fldCharType="separate"/>
      </w:r>
      <w:r>
        <w:t>26</w:t>
      </w:r>
      <w:r>
        <w:fldChar w:fldCharType="end"/>
      </w:r>
    </w:p>
    <w:p w14:paraId="1F5D722F" w14:textId="5B3D154A" w:rsidR="004832A1" w:rsidRDefault="004832A1">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_Toc36455400 \h </w:instrText>
      </w:r>
      <w:r>
        <w:fldChar w:fldCharType="separate"/>
      </w:r>
      <w:r>
        <w:t>26</w:t>
      </w:r>
      <w:r>
        <w:fldChar w:fldCharType="end"/>
      </w:r>
    </w:p>
    <w:p w14:paraId="5EF231FD" w14:textId="15828D3F" w:rsidR="004832A1" w:rsidRDefault="004832A1">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_Toc36455401 \h </w:instrText>
      </w:r>
      <w:r>
        <w:fldChar w:fldCharType="separate"/>
      </w:r>
      <w:r>
        <w:t>26</w:t>
      </w:r>
      <w:r>
        <w:fldChar w:fldCharType="end"/>
      </w:r>
    </w:p>
    <w:p w14:paraId="0C74AA9A" w14:textId="155EA468" w:rsidR="004832A1" w:rsidRDefault="004832A1">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_Toc36455402 \h </w:instrText>
      </w:r>
      <w:r>
        <w:fldChar w:fldCharType="separate"/>
      </w:r>
      <w:r>
        <w:t>27</w:t>
      </w:r>
      <w:r>
        <w:fldChar w:fldCharType="end"/>
      </w:r>
    </w:p>
    <w:p w14:paraId="72C19ACD" w14:textId="6820F53B" w:rsidR="004832A1" w:rsidRDefault="004832A1">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_Toc36455403 \h </w:instrText>
      </w:r>
      <w:r>
        <w:fldChar w:fldCharType="separate"/>
      </w:r>
      <w:r>
        <w:t>28</w:t>
      </w:r>
      <w:r>
        <w:fldChar w:fldCharType="end"/>
      </w:r>
    </w:p>
    <w:p w14:paraId="085CA7E8" w14:textId="4C40C9E4" w:rsidR="004832A1" w:rsidRDefault="004832A1">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_Toc36455404 \h </w:instrText>
      </w:r>
      <w:r>
        <w:fldChar w:fldCharType="separate"/>
      </w:r>
      <w:r>
        <w:t>28</w:t>
      </w:r>
      <w:r>
        <w:fldChar w:fldCharType="end"/>
      </w:r>
    </w:p>
    <w:p w14:paraId="65A22574" w14:textId="4CF7A478" w:rsidR="004832A1" w:rsidRDefault="004832A1">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_Toc36455405 \h </w:instrText>
      </w:r>
      <w:r>
        <w:fldChar w:fldCharType="separate"/>
      </w:r>
      <w:r>
        <w:t>28</w:t>
      </w:r>
      <w:r>
        <w:fldChar w:fldCharType="end"/>
      </w:r>
    </w:p>
    <w:p w14:paraId="1883B97F" w14:textId="6E392893" w:rsidR="004832A1" w:rsidRDefault="004832A1">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_Toc36455406 \h </w:instrText>
      </w:r>
      <w:r>
        <w:fldChar w:fldCharType="separate"/>
      </w:r>
      <w:r>
        <w:t>28</w:t>
      </w:r>
      <w:r>
        <w:fldChar w:fldCharType="end"/>
      </w:r>
    </w:p>
    <w:p w14:paraId="106FF543" w14:textId="14AB1A22" w:rsidR="004832A1" w:rsidRDefault="004832A1">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_Toc36455407 \h </w:instrText>
      </w:r>
      <w:r>
        <w:fldChar w:fldCharType="separate"/>
      </w:r>
      <w:r>
        <w:t>29</w:t>
      </w:r>
      <w:r>
        <w:fldChar w:fldCharType="end"/>
      </w:r>
    </w:p>
    <w:p w14:paraId="3220C0B1" w14:textId="0AA9FBBE" w:rsidR="004832A1" w:rsidRDefault="004832A1">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_Toc36455408 \h </w:instrText>
      </w:r>
      <w:r>
        <w:fldChar w:fldCharType="separate"/>
      </w:r>
      <w:r>
        <w:t>29</w:t>
      </w:r>
      <w:r>
        <w:fldChar w:fldCharType="end"/>
      </w:r>
    </w:p>
    <w:p w14:paraId="2D8D065E" w14:textId="79E20B8B" w:rsidR="004832A1" w:rsidRDefault="004832A1">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_Toc36455409 \h </w:instrText>
      </w:r>
      <w:r>
        <w:fldChar w:fldCharType="separate"/>
      </w:r>
      <w:r>
        <w:t>29</w:t>
      </w:r>
      <w:r>
        <w:fldChar w:fldCharType="end"/>
      </w:r>
    </w:p>
    <w:p w14:paraId="163A033E" w14:textId="47261825" w:rsidR="004832A1" w:rsidRDefault="004832A1">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_Toc36455410 \h </w:instrText>
      </w:r>
      <w:r>
        <w:fldChar w:fldCharType="separate"/>
      </w:r>
      <w:r>
        <w:t>29</w:t>
      </w:r>
      <w:r>
        <w:fldChar w:fldCharType="end"/>
      </w:r>
    </w:p>
    <w:p w14:paraId="4A9B12C0" w14:textId="53D8CD1E" w:rsidR="004832A1" w:rsidRDefault="004832A1">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_Toc36455411 \h </w:instrText>
      </w:r>
      <w:r>
        <w:fldChar w:fldCharType="separate"/>
      </w:r>
      <w:r>
        <w:t>30</w:t>
      </w:r>
      <w:r>
        <w:fldChar w:fldCharType="end"/>
      </w:r>
    </w:p>
    <w:p w14:paraId="3A2B368D" w14:textId="2A029BBC" w:rsidR="004832A1" w:rsidRDefault="004832A1">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_Toc36455412 \h </w:instrText>
      </w:r>
      <w:r>
        <w:fldChar w:fldCharType="separate"/>
      </w:r>
      <w:r>
        <w:t>30</w:t>
      </w:r>
      <w:r>
        <w:fldChar w:fldCharType="end"/>
      </w:r>
    </w:p>
    <w:p w14:paraId="26D8A128" w14:textId="113E21A5" w:rsidR="004832A1" w:rsidRDefault="004832A1">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_Toc36455413 \h </w:instrText>
      </w:r>
      <w:r>
        <w:fldChar w:fldCharType="separate"/>
      </w:r>
      <w:r>
        <w:t>30</w:t>
      </w:r>
      <w:r>
        <w:fldChar w:fldCharType="end"/>
      </w:r>
    </w:p>
    <w:p w14:paraId="5FAB3E84" w14:textId="33BDCF56" w:rsidR="004832A1" w:rsidRDefault="004832A1">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_Toc36455414 \h </w:instrText>
      </w:r>
      <w:r>
        <w:fldChar w:fldCharType="separate"/>
      </w:r>
      <w:r>
        <w:t>31</w:t>
      </w:r>
      <w:r>
        <w:fldChar w:fldCharType="end"/>
      </w:r>
    </w:p>
    <w:p w14:paraId="478A36A1" w14:textId="3232A480" w:rsidR="004832A1" w:rsidRDefault="004832A1">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_Toc36455415 \h </w:instrText>
      </w:r>
      <w:r>
        <w:fldChar w:fldCharType="separate"/>
      </w:r>
      <w:r>
        <w:t>31</w:t>
      </w:r>
      <w:r>
        <w:fldChar w:fldCharType="end"/>
      </w:r>
    </w:p>
    <w:p w14:paraId="1C5E8ED0" w14:textId="7D40759C" w:rsidR="004832A1" w:rsidRDefault="004832A1">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_Toc36455416 \h </w:instrText>
      </w:r>
      <w:r>
        <w:fldChar w:fldCharType="separate"/>
      </w:r>
      <w:r>
        <w:t>32</w:t>
      </w:r>
      <w:r>
        <w:fldChar w:fldCharType="end"/>
      </w:r>
    </w:p>
    <w:p w14:paraId="7299909C" w14:textId="142C5BE3" w:rsidR="004832A1" w:rsidRDefault="004832A1">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_Toc36455417 \h </w:instrText>
      </w:r>
      <w:r>
        <w:fldChar w:fldCharType="separate"/>
      </w:r>
      <w:r>
        <w:t>32</w:t>
      </w:r>
      <w:r>
        <w:fldChar w:fldCharType="end"/>
      </w:r>
    </w:p>
    <w:p w14:paraId="084DA2B7" w14:textId="6C728EC3" w:rsidR="004832A1" w:rsidRDefault="004832A1">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_Toc36455418 \h </w:instrText>
      </w:r>
      <w:r>
        <w:fldChar w:fldCharType="separate"/>
      </w:r>
      <w:r>
        <w:t>33</w:t>
      </w:r>
      <w:r>
        <w:fldChar w:fldCharType="end"/>
      </w:r>
    </w:p>
    <w:p w14:paraId="25680BA4" w14:textId="2437EE7C" w:rsidR="004832A1" w:rsidRDefault="004832A1">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_Toc36455419 \h </w:instrText>
      </w:r>
      <w:r>
        <w:fldChar w:fldCharType="separate"/>
      </w:r>
      <w:r>
        <w:t>33</w:t>
      </w:r>
      <w:r>
        <w:fldChar w:fldCharType="end"/>
      </w:r>
    </w:p>
    <w:p w14:paraId="23935F28" w14:textId="19BDC1AF" w:rsidR="004832A1" w:rsidRDefault="004832A1">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_Toc36455420 \h </w:instrText>
      </w:r>
      <w:r>
        <w:fldChar w:fldCharType="separate"/>
      </w:r>
      <w:r>
        <w:t>35</w:t>
      </w:r>
      <w:r>
        <w:fldChar w:fldCharType="end"/>
      </w:r>
    </w:p>
    <w:p w14:paraId="67B64D6E" w14:textId="21320EB6" w:rsidR="004832A1" w:rsidRDefault="004832A1">
      <w:pPr>
        <w:pStyle w:val="TOC5"/>
        <w:rPr>
          <w:rFonts w:asciiTheme="minorHAnsi" w:eastAsiaTheme="minorEastAsia" w:hAnsiTheme="minorHAnsi" w:cstheme="minorBidi"/>
          <w:sz w:val="22"/>
          <w:szCs w:val="22"/>
          <w:lang w:eastAsia="en-GB"/>
        </w:rPr>
      </w:pPr>
      <w:r>
        <w:lastRenderedPageBreak/>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_Toc36455421 \h </w:instrText>
      </w:r>
      <w:r>
        <w:fldChar w:fldCharType="separate"/>
      </w:r>
      <w:r>
        <w:t>36</w:t>
      </w:r>
      <w:r>
        <w:fldChar w:fldCharType="end"/>
      </w:r>
    </w:p>
    <w:p w14:paraId="57C5753D" w14:textId="6133FD4F" w:rsidR="004832A1" w:rsidRDefault="004832A1">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_Toc36455422 \h </w:instrText>
      </w:r>
      <w:r>
        <w:fldChar w:fldCharType="separate"/>
      </w:r>
      <w:r>
        <w:t>37</w:t>
      </w:r>
      <w:r>
        <w:fldChar w:fldCharType="end"/>
      </w:r>
    </w:p>
    <w:p w14:paraId="4D2F7DCD" w14:textId="030A6994" w:rsidR="004832A1" w:rsidRDefault="004832A1">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_Toc36455423 \h </w:instrText>
      </w:r>
      <w:r>
        <w:fldChar w:fldCharType="separate"/>
      </w:r>
      <w:r>
        <w:t>37</w:t>
      </w:r>
      <w:r>
        <w:fldChar w:fldCharType="end"/>
      </w:r>
    </w:p>
    <w:p w14:paraId="31F9F6BE" w14:textId="2ED38E3B" w:rsidR="004832A1" w:rsidRDefault="004832A1">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_Toc36455424 \h </w:instrText>
      </w:r>
      <w:r>
        <w:fldChar w:fldCharType="separate"/>
      </w:r>
      <w:r>
        <w:t>37</w:t>
      </w:r>
      <w:r>
        <w:fldChar w:fldCharType="end"/>
      </w:r>
    </w:p>
    <w:p w14:paraId="5D7BA59F" w14:textId="0C3F3B60" w:rsidR="004832A1" w:rsidRDefault="004832A1">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_Toc36455425 \h </w:instrText>
      </w:r>
      <w:r>
        <w:fldChar w:fldCharType="separate"/>
      </w:r>
      <w:r>
        <w:t>37</w:t>
      </w:r>
      <w:r>
        <w:fldChar w:fldCharType="end"/>
      </w:r>
    </w:p>
    <w:p w14:paraId="6B8DB35B" w14:textId="0DFB2262" w:rsidR="004832A1" w:rsidRDefault="004832A1">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_Toc36455426 \h </w:instrText>
      </w:r>
      <w:r>
        <w:fldChar w:fldCharType="separate"/>
      </w:r>
      <w:r>
        <w:t>38</w:t>
      </w:r>
      <w:r>
        <w:fldChar w:fldCharType="end"/>
      </w:r>
    </w:p>
    <w:p w14:paraId="362687CB" w14:textId="2316FEB2" w:rsidR="004832A1" w:rsidRDefault="004832A1">
      <w:pPr>
        <w:pStyle w:val="TOC6"/>
        <w:rPr>
          <w:rFonts w:asciiTheme="minorHAnsi" w:eastAsiaTheme="minorEastAsia" w:hAnsiTheme="minorHAnsi" w:cstheme="minorBidi"/>
          <w:sz w:val="22"/>
          <w:szCs w:val="22"/>
          <w:lang w:eastAsia="en-GB"/>
        </w:rPr>
      </w:pPr>
      <w:r w:rsidRPr="004832A1">
        <w:t>5.2.2.8.2.3</w:t>
      </w:r>
      <w:r w:rsidRPr="004832A1">
        <w:rPr>
          <w:rFonts w:asciiTheme="minorHAnsi" w:eastAsiaTheme="minorEastAsia" w:hAnsiTheme="minorHAnsi" w:cstheme="minorBidi"/>
          <w:sz w:val="22"/>
          <w:szCs w:val="22"/>
          <w:lang w:eastAsia="en-GB"/>
        </w:rPr>
        <w:tab/>
      </w:r>
      <w:r w:rsidRPr="00687AA4">
        <w:rPr>
          <w:lang w:val="en-US"/>
        </w:rPr>
        <w:t>UE requested PDU session release</w:t>
      </w:r>
      <w:r>
        <w:tab/>
      </w:r>
      <w:r>
        <w:fldChar w:fldCharType="begin" w:fldLock="1"/>
      </w:r>
      <w:r>
        <w:instrText xml:space="preserve"> PAGEREF _Toc36455427 \h </w:instrText>
      </w:r>
      <w:r>
        <w:fldChar w:fldCharType="separate"/>
      </w:r>
      <w:r>
        <w:t>38</w:t>
      </w:r>
      <w:r>
        <w:fldChar w:fldCharType="end"/>
      </w:r>
    </w:p>
    <w:p w14:paraId="7F345993" w14:textId="042B9B2D" w:rsidR="004832A1" w:rsidRDefault="004832A1">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_Toc36455428 \h </w:instrText>
      </w:r>
      <w:r>
        <w:fldChar w:fldCharType="separate"/>
      </w:r>
      <w:r>
        <w:t>38</w:t>
      </w:r>
      <w:r>
        <w:fldChar w:fldCharType="end"/>
      </w:r>
    </w:p>
    <w:p w14:paraId="165D4CA6" w14:textId="380EA494" w:rsidR="004832A1" w:rsidRDefault="004832A1">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_Toc36455429 \h </w:instrText>
      </w:r>
      <w:r>
        <w:fldChar w:fldCharType="separate"/>
      </w:r>
      <w:r>
        <w:t>39</w:t>
      </w:r>
      <w:r>
        <w:fldChar w:fldCharType="end"/>
      </w:r>
    </w:p>
    <w:p w14:paraId="145233AE" w14:textId="22974491" w:rsidR="004832A1" w:rsidRDefault="004832A1">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_Toc36455430 \h </w:instrText>
      </w:r>
      <w:r>
        <w:fldChar w:fldCharType="separate"/>
      </w:r>
      <w:r>
        <w:t>39</w:t>
      </w:r>
      <w:r>
        <w:fldChar w:fldCharType="end"/>
      </w:r>
    </w:p>
    <w:p w14:paraId="3095569B" w14:textId="6924EF73" w:rsidR="004832A1" w:rsidRDefault="004832A1">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_Toc36455431 \h </w:instrText>
      </w:r>
      <w:r>
        <w:fldChar w:fldCharType="separate"/>
      </w:r>
      <w:r>
        <w:t>39</w:t>
      </w:r>
      <w:r>
        <w:fldChar w:fldCharType="end"/>
      </w:r>
    </w:p>
    <w:p w14:paraId="6C283B38" w14:textId="37009CA9" w:rsidR="004832A1" w:rsidRDefault="004832A1">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_Toc36455432 \h </w:instrText>
      </w:r>
      <w:r>
        <w:fldChar w:fldCharType="separate"/>
      </w:r>
      <w:r>
        <w:t>39</w:t>
      </w:r>
      <w:r>
        <w:fldChar w:fldCharType="end"/>
      </w:r>
    </w:p>
    <w:p w14:paraId="5E74B50C" w14:textId="4D14D088" w:rsidR="004832A1" w:rsidRDefault="004832A1">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_Toc36455433 \h </w:instrText>
      </w:r>
      <w:r>
        <w:fldChar w:fldCharType="separate"/>
      </w:r>
      <w:r>
        <w:t>40</w:t>
      </w:r>
      <w:r>
        <w:fldChar w:fldCharType="end"/>
      </w:r>
    </w:p>
    <w:p w14:paraId="3E52882B" w14:textId="1D148D09" w:rsidR="004832A1" w:rsidRDefault="004832A1">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_Toc36455434 \h </w:instrText>
      </w:r>
      <w:r>
        <w:fldChar w:fldCharType="separate"/>
      </w:r>
      <w:r>
        <w:t>41</w:t>
      </w:r>
      <w:r>
        <w:fldChar w:fldCharType="end"/>
      </w:r>
    </w:p>
    <w:p w14:paraId="7F3EA84B" w14:textId="2CAF631F" w:rsidR="004832A1" w:rsidRDefault="004832A1">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_Toc36455435 \h </w:instrText>
      </w:r>
      <w:r>
        <w:fldChar w:fldCharType="separate"/>
      </w:r>
      <w:r>
        <w:t>41</w:t>
      </w:r>
      <w:r>
        <w:fldChar w:fldCharType="end"/>
      </w:r>
    </w:p>
    <w:p w14:paraId="21CB3AD0" w14:textId="4BB2ADA6" w:rsidR="004832A1" w:rsidRDefault="004832A1">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_Toc36455436 \h </w:instrText>
      </w:r>
      <w:r>
        <w:fldChar w:fldCharType="separate"/>
      </w:r>
      <w:r>
        <w:t>42</w:t>
      </w:r>
      <w:r>
        <w:fldChar w:fldCharType="end"/>
      </w:r>
    </w:p>
    <w:p w14:paraId="0C9BF0E4" w14:textId="4E204EAC" w:rsidR="004832A1" w:rsidRDefault="004832A1">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_Toc36455437 \h </w:instrText>
      </w:r>
      <w:r>
        <w:fldChar w:fldCharType="separate"/>
      </w:r>
      <w:r>
        <w:t>42</w:t>
      </w:r>
      <w:r>
        <w:fldChar w:fldCharType="end"/>
      </w:r>
    </w:p>
    <w:p w14:paraId="55751E90" w14:textId="5E76DBA2" w:rsidR="004832A1" w:rsidRDefault="004832A1">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_Toc36455438 \h </w:instrText>
      </w:r>
      <w:r>
        <w:fldChar w:fldCharType="separate"/>
      </w:r>
      <w:r>
        <w:t>42</w:t>
      </w:r>
      <w:r>
        <w:fldChar w:fldCharType="end"/>
      </w:r>
    </w:p>
    <w:p w14:paraId="09225BF3" w14:textId="6F05F9C5" w:rsidR="004832A1" w:rsidRDefault="004832A1">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_Toc36455439 \h </w:instrText>
      </w:r>
      <w:r>
        <w:fldChar w:fldCharType="separate"/>
      </w:r>
      <w:r>
        <w:t>43</w:t>
      </w:r>
      <w:r>
        <w:fldChar w:fldCharType="end"/>
      </w:r>
    </w:p>
    <w:p w14:paraId="062E2065" w14:textId="1151E2FD" w:rsidR="004832A1" w:rsidRDefault="004832A1">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_Toc36455440 \h </w:instrText>
      </w:r>
      <w:r>
        <w:fldChar w:fldCharType="separate"/>
      </w:r>
      <w:r>
        <w:t>43</w:t>
      </w:r>
      <w:r>
        <w:fldChar w:fldCharType="end"/>
      </w:r>
    </w:p>
    <w:p w14:paraId="329D6F20" w14:textId="7F8C6663" w:rsidR="004832A1" w:rsidRDefault="004832A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_Toc36455441 \h </w:instrText>
      </w:r>
      <w:r>
        <w:fldChar w:fldCharType="separate"/>
      </w:r>
      <w:r>
        <w:t>44</w:t>
      </w:r>
      <w:r>
        <w:fldChar w:fldCharType="end"/>
      </w:r>
    </w:p>
    <w:p w14:paraId="5CBCED73" w14:textId="39A9293D" w:rsidR="004832A1" w:rsidRDefault="004832A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_Toc36455442 \h </w:instrText>
      </w:r>
      <w:r>
        <w:fldChar w:fldCharType="separate"/>
      </w:r>
      <w:r>
        <w:t>44</w:t>
      </w:r>
      <w:r>
        <w:fldChar w:fldCharType="end"/>
      </w:r>
    </w:p>
    <w:p w14:paraId="56EE31EA" w14:textId="043CD5ED" w:rsidR="004832A1" w:rsidRDefault="004832A1">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_Toc36455443 \h </w:instrText>
      </w:r>
      <w:r>
        <w:fldChar w:fldCharType="separate"/>
      </w:r>
      <w:r>
        <w:t>44</w:t>
      </w:r>
      <w:r>
        <w:fldChar w:fldCharType="end"/>
      </w:r>
    </w:p>
    <w:p w14:paraId="0AFDAF62" w14:textId="1E589275" w:rsidR="004832A1" w:rsidRDefault="004832A1">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_Toc36455444 \h </w:instrText>
      </w:r>
      <w:r>
        <w:fldChar w:fldCharType="separate"/>
      </w:r>
      <w:r>
        <w:t>44</w:t>
      </w:r>
      <w:r>
        <w:fldChar w:fldCharType="end"/>
      </w:r>
    </w:p>
    <w:p w14:paraId="413E001E" w14:textId="183E68B0" w:rsidR="004832A1" w:rsidRDefault="004832A1">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_Toc36455445 \h </w:instrText>
      </w:r>
      <w:r>
        <w:fldChar w:fldCharType="separate"/>
      </w:r>
      <w:r>
        <w:t>45</w:t>
      </w:r>
      <w:r>
        <w:fldChar w:fldCharType="end"/>
      </w:r>
    </w:p>
    <w:p w14:paraId="02975D9D" w14:textId="21B379F1" w:rsidR="004832A1" w:rsidRDefault="004832A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_Toc36455446 \h </w:instrText>
      </w:r>
      <w:r>
        <w:fldChar w:fldCharType="separate"/>
      </w:r>
      <w:r>
        <w:t>45</w:t>
      </w:r>
      <w:r>
        <w:fldChar w:fldCharType="end"/>
      </w:r>
    </w:p>
    <w:p w14:paraId="03EEF3EE" w14:textId="27836E59" w:rsidR="004832A1" w:rsidRDefault="004832A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_Toc36455447 \h </w:instrText>
      </w:r>
      <w:r>
        <w:fldChar w:fldCharType="separate"/>
      </w:r>
      <w:r>
        <w:t>45</w:t>
      </w:r>
      <w:r>
        <w:fldChar w:fldCharType="end"/>
      </w:r>
    </w:p>
    <w:p w14:paraId="0110A52B" w14:textId="771B9C49" w:rsidR="004832A1" w:rsidRDefault="004832A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_Toc36455448 \h </w:instrText>
      </w:r>
      <w:r>
        <w:fldChar w:fldCharType="separate"/>
      </w:r>
      <w:r>
        <w:t>45</w:t>
      </w:r>
      <w:r>
        <w:fldChar w:fldCharType="end"/>
      </w:r>
    </w:p>
    <w:p w14:paraId="769D1376" w14:textId="3FF1A1BA" w:rsidR="004832A1" w:rsidRDefault="004832A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_Toc36455449 \h </w:instrText>
      </w:r>
      <w:r>
        <w:fldChar w:fldCharType="separate"/>
      </w:r>
      <w:r>
        <w:t>45</w:t>
      </w:r>
      <w:r>
        <w:fldChar w:fldCharType="end"/>
      </w:r>
    </w:p>
    <w:p w14:paraId="0300974D" w14:textId="5EE40A62" w:rsidR="004832A1" w:rsidRDefault="004832A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_Toc36455450 \h </w:instrText>
      </w:r>
      <w:r>
        <w:fldChar w:fldCharType="separate"/>
      </w:r>
      <w:r>
        <w:t>45</w:t>
      </w:r>
      <w:r>
        <w:fldChar w:fldCharType="end"/>
      </w:r>
    </w:p>
    <w:p w14:paraId="48B91FA4" w14:textId="092590F2" w:rsidR="004832A1" w:rsidRDefault="004832A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_Toc36455451 \h </w:instrText>
      </w:r>
      <w:r>
        <w:fldChar w:fldCharType="separate"/>
      </w:r>
      <w:r>
        <w:t>45</w:t>
      </w:r>
      <w:r>
        <w:fldChar w:fldCharType="end"/>
      </w:r>
    </w:p>
    <w:p w14:paraId="00FFB90A" w14:textId="3B61BA0F" w:rsidR="004832A1" w:rsidRDefault="004832A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_Toc36455452 \h </w:instrText>
      </w:r>
      <w:r>
        <w:fldChar w:fldCharType="separate"/>
      </w:r>
      <w:r>
        <w:t>45</w:t>
      </w:r>
      <w:r>
        <w:fldChar w:fldCharType="end"/>
      </w:r>
    </w:p>
    <w:p w14:paraId="6D6A72AC" w14:textId="084CBF6F" w:rsidR="004832A1" w:rsidRDefault="004832A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_Toc36455453 \h </w:instrText>
      </w:r>
      <w:r>
        <w:fldChar w:fldCharType="separate"/>
      </w:r>
      <w:r>
        <w:t>46</w:t>
      </w:r>
      <w:r>
        <w:fldChar w:fldCharType="end"/>
      </w:r>
    </w:p>
    <w:p w14:paraId="27BE199D" w14:textId="72735F68" w:rsidR="004832A1" w:rsidRDefault="004832A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_Toc36455454 \h </w:instrText>
      </w:r>
      <w:r>
        <w:fldChar w:fldCharType="separate"/>
      </w:r>
      <w:r>
        <w:t>46</w:t>
      </w:r>
      <w:r>
        <w:fldChar w:fldCharType="end"/>
      </w:r>
    </w:p>
    <w:p w14:paraId="42E9550E" w14:textId="504CB03A" w:rsidR="004832A1" w:rsidRDefault="004832A1">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_Toc36455455 \h </w:instrText>
      </w:r>
      <w:r>
        <w:fldChar w:fldCharType="separate"/>
      </w:r>
      <w:r>
        <w:t>46</w:t>
      </w:r>
      <w:r>
        <w:fldChar w:fldCharType="end"/>
      </w:r>
    </w:p>
    <w:p w14:paraId="0C70DCB2" w14:textId="4B2DFDE7" w:rsidR="004832A1" w:rsidRDefault="004832A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_Toc36455456 \h </w:instrText>
      </w:r>
      <w:r>
        <w:fldChar w:fldCharType="separate"/>
      </w:r>
      <w:r>
        <w:t>46</w:t>
      </w:r>
      <w:r>
        <w:fldChar w:fldCharType="end"/>
      </w:r>
    </w:p>
    <w:p w14:paraId="60CF4DA3" w14:textId="650BC99F" w:rsidR="004832A1" w:rsidRDefault="004832A1">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_Toc36455457 \h </w:instrText>
      </w:r>
      <w:r>
        <w:fldChar w:fldCharType="separate"/>
      </w:r>
      <w:r>
        <w:t>47</w:t>
      </w:r>
      <w:r>
        <w:fldChar w:fldCharType="end"/>
      </w:r>
    </w:p>
    <w:p w14:paraId="0BE2502B" w14:textId="51AAC8DC" w:rsidR="004832A1" w:rsidRDefault="004832A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_Toc36455458 \h </w:instrText>
      </w:r>
      <w:r>
        <w:fldChar w:fldCharType="separate"/>
      </w:r>
      <w:r>
        <w:t>47</w:t>
      </w:r>
      <w:r>
        <w:fldChar w:fldCharType="end"/>
      </w:r>
    </w:p>
    <w:p w14:paraId="042A2EF5" w14:textId="4E4A6622" w:rsidR="004832A1" w:rsidRDefault="004832A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_Toc36455459 \h </w:instrText>
      </w:r>
      <w:r>
        <w:fldChar w:fldCharType="separate"/>
      </w:r>
      <w:r>
        <w:t>47</w:t>
      </w:r>
      <w:r>
        <w:fldChar w:fldCharType="end"/>
      </w:r>
    </w:p>
    <w:p w14:paraId="61581C5B" w14:textId="275BF417" w:rsidR="004832A1" w:rsidRDefault="004832A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_Toc36455460 \h </w:instrText>
      </w:r>
      <w:r>
        <w:fldChar w:fldCharType="separate"/>
      </w:r>
      <w:r>
        <w:t>49</w:t>
      </w:r>
      <w:r>
        <w:fldChar w:fldCharType="end"/>
      </w:r>
    </w:p>
    <w:p w14:paraId="0C44C779" w14:textId="79FCC3BE" w:rsidR="004832A1" w:rsidRDefault="004832A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_Toc36455461 \h </w:instrText>
      </w:r>
      <w:r>
        <w:fldChar w:fldCharType="separate"/>
      </w:r>
      <w:r>
        <w:t>49</w:t>
      </w:r>
      <w:r>
        <w:fldChar w:fldCharType="end"/>
      </w:r>
    </w:p>
    <w:p w14:paraId="45A51C76" w14:textId="6834238D" w:rsidR="004832A1" w:rsidRDefault="004832A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_Toc36455462 \h </w:instrText>
      </w:r>
      <w:r>
        <w:fldChar w:fldCharType="separate"/>
      </w:r>
      <w:r>
        <w:t>49</w:t>
      </w:r>
      <w:r>
        <w:fldChar w:fldCharType="end"/>
      </w:r>
    </w:p>
    <w:p w14:paraId="6A41BAD9" w14:textId="407AF383" w:rsidR="004832A1" w:rsidRDefault="004832A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_Toc36455463 \h </w:instrText>
      </w:r>
      <w:r>
        <w:fldChar w:fldCharType="separate"/>
      </w:r>
      <w:r>
        <w:t>49</w:t>
      </w:r>
      <w:r>
        <w:fldChar w:fldCharType="end"/>
      </w:r>
    </w:p>
    <w:p w14:paraId="76AA0AD1" w14:textId="60834863" w:rsidR="004832A1" w:rsidRDefault="004832A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_Toc36455464 \h </w:instrText>
      </w:r>
      <w:r>
        <w:fldChar w:fldCharType="separate"/>
      </w:r>
      <w:r>
        <w:t>49</w:t>
      </w:r>
      <w:r>
        <w:fldChar w:fldCharType="end"/>
      </w:r>
    </w:p>
    <w:p w14:paraId="746DFB05" w14:textId="7AAF0A3F" w:rsidR="004832A1" w:rsidRDefault="004832A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_Toc36455465 \h </w:instrText>
      </w:r>
      <w:r>
        <w:fldChar w:fldCharType="separate"/>
      </w:r>
      <w:r>
        <w:t>51</w:t>
      </w:r>
      <w:r>
        <w:fldChar w:fldCharType="end"/>
      </w:r>
    </w:p>
    <w:p w14:paraId="3A43DBD6" w14:textId="2164F2C6" w:rsidR="004832A1" w:rsidRDefault="004832A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_Toc36455466 \h </w:instrText>
      </w:r>
      <w:r>
        <w:fldChar w:fldCharType="separate"/>
      </w:r>
      <w:r>
        <w:t>52</w:t>
      </w:r>
      <w:r>
        <w:fldChar w:fldCharType="end"/>
      </w:r>
    </w:p>
    <w:p w14:paraId="585585AB" w14:textId="7579A859" w:rsidR="004832A1" w:rsidRDefault="004832A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_Toc36455467 \h </w:instrText>
      </w:r>
      <w:r>
        <w:fldChar w:fldCharType="separate"/>
      </w:r>
      <w:r>
        <w:t>52</w:t>
      </w:r>
      <w:r>
        <w:fldChar w:fldCharType="end"/>
      </w:r>
    </w:p>
    <w:p w14:paraId="63F5E4A9" w14:textId="5881B273" w:rsidR="004832A1" w:rsidRDefault="004832A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_Toc36455468 \h </w:instrText>
      </w:r>
      <w:r>
        <w:fldChar w:fldCharType="separate"/>
      </w:r>
      <w:r>
        <w:t>52</w:t>
      </w:r>
      <w:r>
        <w:fldChar w:fldCharType="end"/>
      </w:r>
    </w:p>
    <w:p w14:paraId="6B5204AE" w14:textId="5840FBF9" w:rsidR="004832A1" w:rsidRDefault="004832A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_Toc36455469 \h </w:instrText>
      </w:r>
      <w:r>
        <w:fldChar w:fldCharType="separate"/>
      </w:r>
      <w:r>
        <w:t>52</w:t>
      </w:r>
      <w:r>
        <w:fldChar w:fldCharType="end"/>
      </w:r>
    </w:p>
    <w:p w14:paraId="448A6685" w14:textId="1AA8FB14" w:rsidR="004832A1" w:rsidRDefault="004832A1">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_Toc36455470 \h </w:instrText>
      </w:r>
      <w:r>
        <w:fldChar w:fldCharType="separate"/>
      </w:r>
      <w:r>
        <w:t>52</w:t>
      </w:r>
      <w:r>
        <w:fldChar w:fldCharType="end"/>
      </w:r>
    </w:p>
    <w:p w14:paraId="0C8BD7F5" w14:textId="377C3191" w:rsidR="004832A1" w:rsidRDefault="004832A1">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_Toc36455471 \h </w:instrText>
      </w:r>
      <w:r>
        <w:fldChar w:fldCharType="separate"/>
      </w:r>
      <w:r>
        <w:t>52</w:t>
      </w:r>
      <w:r>
        <w:fldChar w:fldCharType="end"/>
      </w:r>
    </w:p>
    <w:p w14:paraId="6BE88B19" w14:textId="6DC7BEF5" w:rsidR="004832A1" w:rsidRDefault="004832A1">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_Toc36455472 \h </w:instrText>
      </w:r>
      <w:r>
        <w:fldChar w:fldCharType="separate"/>
      </w:r>
      <w:r>
        <w:t>52</w:t>
      </w:r>
      <w:r>
        <w:fldChar w:fldCharType="end"/>
      </w:r>
    </w:p>
    <w:p w14:paraId="532D27A8" w14:textId="22D87290" w:rsidR="004832A1" w:rsidRDefault="004832A1">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_Toc36455473 \h </w:instrText>
      </w:r>
      <w:r>
        <w:fldChar w:fldCharType="separate"/>
      </w:r>
      <w:r>
        <w:t>52</w:t>
      </w:r>
      <w:r>
        <w:fldChar w:fldCharType="end"/>
      </w:r>
    </w:p>
    <w:p w14:paraId="06572F54" w14:textId="1D45008E" w:rsidR="004832A1" w:rsidRDefault="004832A1">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_Toc36455474 \h </w:instrText>
      </w:r>
      <w:r>
        <w:fldChar w:fldCharType="separate"/>
      </w:r>
      <w:r>
        <w:t>52</w:t>
      </w:r>
      <w:r>
        <w:fldChar w:fldCharType="end"/>
      </w:r>
    </w:p>
    <w:p w14:paraId="59BF4E14" w14:textId="03A5A9CC" w:rsidR="004832A1" w:rsidRDefault="004832A1">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_Toc36455475 \h </w:instrText>
      </w:r>
      <w:r>
        <w:fldChar w:fldCharType="separate"/>
      </w:r>
      <w:r>
        <w:t>53</w:t>
      </w:r>
      <w:r>
        <w:fldChar w:fldCharType="end"/>
      </w:r>
    </w:p>
    <w:p w14:paraId="1B2347AF" w14:textId="2DC1C1A5" w:rsidR="004832A1" w:rsidRDefault="004832A1">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_Toc36455476 \h </w:instrText>
      </w:r>
      <w:r>
        <w:fldChar w:fldCharType="separate"/>
      </w:r>
      <w:r>
        <w:t>53</w:t>
      </w:r>
      <w:r>
        <w:fldChar w:fldCharType="end"/>
      </w:r>
    </w:p>
    <w:p w14:paraId="3381C610" w14:textId="55664FEF" w:rsidR="004832A1" w:rsidRDefault="004832A1">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_Toc36455477 \h </w:instrText>
      </w:r>
      <w:r>
        <w:fldChar w:fldCharType="separate"/>
      </w:r>
      <w:r>
        <w:t>53</w:t>
      </w:r>
      <w:r>
        <w:fldChar w:fldCharType="end"/>
      </w:r>
    </w:p>
    <w:p w14:paraId="14982437" w14:textId="756C79E6" w:rsidR="004832A1" w:rsidRDefault="004832A1">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_Toc36455478 \h </w:instrText>
      </w:r>
      <w:r>
        <w:fldChar w:fldCharType="separate"/>
      </w:r>
      <w:r>
        <w:t>54</w:t>
      </w:r>
      <w:r>
        <w:fldChar w:fldCharType="end"/>
      </w:r>
    </w:p>
    <w:p w14:paraId="2BB201A3" w14:textId="3B9D88C0" w:rsidR="004832A1" w:rsidRDefault="004832A1">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_Toc36455479 \h </w:instrText>
      </w:r>
      <w:r>
        <w:fldChar w:fldCharType="separate"/>
      </w:r>
      <w:r>
        <w:t>54</w:t>
      </w:r>
      <w:r>
        <w:fldChar w:fldCharType="end"/>
      </w:r>
    </w:p>
    <w:p w14:paraId="66F591C5" w14:textId="54DF5CD7" w:rsidR="004832A1" w:rsidRDefault="004832A1">
      <w:pPr>
        <w:pStyle w:val="TOC7"/>
        <w:rPr>
          <w:rFonts w:asciiTheme="minorHAnsi" w:eastAsiaTheme="minorEastAsia" w:hAnsiTheme="minorHAnsi" w:cstheme="minorBidi"/>
          <w:sz w:val="22"/>
          <w:szCs w:val="22"/>
          <w:lang w:eastAsia="en-GB"/>
        </w:rPr>
      </w:pPr>
      <w:r>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_Toc36455480 \h </w:instrText>
      </w:r>
      <w:r>
        <w:fldChar w:fldCharType="separate"/>
      </w:r>
      <w:r>
        <w:t>54</w:t>
      </w:r>
      <w:r>
        <w:fldChar w:fldCharType="end"/>
      </w:r>
    </w:p>
    <w:p w14:paraId="75E61E4F" w14:textId="3D62D9DE" w:rsidR="004832A1" w:rsidRDefault="004832A1">
      <w:pPr>
        <w:pStyle w:val="TOC4"/>
        <w:rPr>
          <w:rFonts w:asciiTheme="minorHAnsi" w:eastAsiaTheme="minorEastAsia" w:hAnsiTheme="minorHAnsi" w:cstheme="minorBidi"/>
          <w:sz w:val="22"/>
          <w:szCs w:val="22"/>
          <w:lang w:eastAsia="en-GB"/>
        </w:rPr>
      </w:pPr>
      <w:r w:rsidRPr="004832A1">
        <w:lastRenderedPageBreak/>
        <w:t>6.1.3.5</w:t>
      </w:r>
      <w:r w:rsidRPr="004832A1">
        <w:rPr>
          <w:rFonts w:asciiTheme="minorHAnsi" w:eastAsiaTheme="minorEastAsia" w:hAnsiTheme="minorHAnsi" w:cstheme="minorBidi"/>
          <w:sz w:val="22"/>
          <w:szCs w:val="22"/>
          <w:lang w:eastAsia="en-GB"/>
        </w:rPr>
        <w:tab/>
      </w:r>
      <w:r w:rsidRPr="00687AA4">
        <w:rPr>
          <w:lang w:val="fr-FR"/>
        </w:rPr>
        <w:t>Resource: PDU sessions collection (H-SMF)</w:t>
      </w:r>
      <w:r>
        <w:tab/>
      </w:r>
      <w:r>
        <w:fldChar w:fldCharType="begin" w:fldLock="1"/>
      </w:r>
      <w:r>
        <w:instrText xml:space="preserve"> PAGEREF _Toc36455481 \h </w:instrText>
      </w:r>
      <w:r>
        <w:fldChar w:fldCharType="separate"/>
      </w:r>
      <w:r>
        <w:t>54</w:t>
      </w:r>
      <w:r>
        <w:fldChar w:fldCharType="end"/>
      </w:r>
    </w:p>
    <w:p w14:paraId="1825C48C" w14:textId="6247A5E5" w:rsidR="004832A1" w:rsidRDefault="004832A1">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_Toc36455482 \h </w:instrText>
      </w:r>
      <w:r>
        <w:fldChar w:fldCharType="separate"/>
      </w:r>
      <w:r>
        <w:t>54</w:t>
      </w:r>
      <w:r>
        <w:fldChar w:fldCharType="end"/>
      </w:r>
    </w:p>
    <w:p w14:paraId="7BF1EE78" w14:textId="574E8893" w:rsidR="004832A1" w:rsidRDefault="004832A1">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_Toc36455483 \h </w:instrText>
      </w:r>
      <w:r>
        <w:fldChar w:fldCharType="separate"/>
      </w:r>
      <w:r>
        <w:t>54</w:t>
      </w:r>
      <w:r>
        <w:fldChar w:fldCharType="end"/>
      </w:r>
    </w:p>
    <w:p w14:paraId="0B5679F7" w14:textId="582E660E" w:rsidR="004832A1" w:rsidRDefault="004832A1">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_Toc36455484 \h </w:instrText>
      </w:r>
      <w:r>
        <w:fldChar w:fldCharType="separate"/>
      </w:r>
      <w:r>
        <w:t>55</w:t>
      </w:r>
      <w:r>
        <w:fldChar w:fldCharType="end"/>
      </w:r>
    </w:p>
    <w:p w14:paraId="0F91C2B0" w14:textId="769BA9D8" w:rsidR="004832A1" w:rsidRDefault="004832A1">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_Toc36455485 \h </w:instrText>
      </w:r>
      <w:r>
        <w:fldChar w:fldCharType="separate"/>
      </w:r>
      <w:r>
        <w:t>55</w:t>
      </w:r>
      <w:r>
        <w:fldChar w:fldCharType="end"/>
      </w:r>
    </w:p>
    <w:p w14:paraId="65E69820" w14:textId="447FFF31" w:rsidR="004832A1" w:rsidRDefault="004832A1">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_Toc36455486 \h </w:instrText>
      </w:r>
      <w:r>
        <w:fldChar w:fldCharType="separate"/>
      </w:r>
      <w:r>
        <w:t>57</w:t>
      </w:r>
      <w:r>
        <w:fldChar w:fldCharType="end"/>
      </w:r>
    </w:p>
    <w:p w14:paraId="5A66FAAF" w14:textId="53040ECA" w:rsidR="004832A1" w:rsidRDefault="004832A1">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_Toc36455487 \h </w:instrText>
      </w:r>
      <w:r>
        <w:fldChar w:fldCharType="separate"/>
      </w:r>
      <w:r>
        <w:t>57</w:t>
      </w:r>
      <w:r>
        <w:fldChar w:fldCharType="end"/>
      </w:r>
    </w:p>
    <w:p w14:paraId="3BABFD77" w14:textId="5E1A0524" w:rsidR="004832A1" w:rsidRDefault="004832A1">
      <w:pPr>
        <w:pStyle w:val="TOC4"/>
        <w:rPr>
          <w:rFonts w:asciiTheme="minorHAnsi" w:eastAsiaTheme="minorEastAsia" w:hAnsiTheme="minorHAnsi" w:cstheme="minorBidi"/>
          <w:sz w:val="22"/>
          <w:szCs w:val="22"/>
          <w:lang w:eastAsia="en-GB"/>
        </w:rPr>
      </w:pPr>
      <w:r w:rsidRPr="004832A1">
        <w:t>6.1.3.6</w:t>
      </w:r>
      <w:r w:rsidRPr="004832A1">
        <w:rPr>
          <w:rFonts w:asciiTheme="minorHAnsi" w:eastAsiaTheme="minorEastAsia" w:hAnsiTheme="minorHAnsi" w:cstheme="minorBidi"/>
          <w:sz w:val="22"/>
          <w:szCs w:val="22"/>
          <w:lang w:eastAsia="en-GB"/>
        </w:rPr>
        <w:tab/>
      </w:r>
      <w:r w:rsidRPr="00687AA4">
        <w:rPr>
          <w:lang w:val="en-US"/>
        </w:rPr>
        <w:t>Resource: Individual PDU session (H-SMF)</w:t>
      </w:r>
      <w:r>
        <w:tab/>
      </w:r>
      <w:r>
        <w:fldChar w:fldCharType="begin" w:fldLock="1"/>
      </w:r>
      <w:r>
        <w:instrText xml:space="preserve"> PAGEREF _Toc36455488 \h </w:instrText>
      </w:r>
      <w:r>
        <w:fldChar w:fldCharType="separate"/>
      </w:r>
      <w:r>
        <w:t>57</w:t>
      </w:r>
      <w:r>
        <w:fldChar w:fldCharType="end"/>
      </w:r>
    </w:p>
    <w:p w14:paraId="50279BAA" w14:textId="1DC78E24" w:rsidR="004832A1" w:rsidRDefault="004832A1">
      <w:pPr>
        <w:pStyle w:val="TOC5"/>
        <w:rPr>
          <w:rFonts w:asciiTheme="minorHAnsi" w:eastAsiaTheme="minorEastAsia" w:hAnsiTheme="minorHAnsi" w:cstheme="minorBidi"/>
          <w:sz w:val="22"/>
          <w:szCs w:val="22"/>
          <w:lang w:eastAsia="en-GB"/>
        </w:rPr>
      </w:pPr>
      <w:r w:rsidRPr="004832A1">
        <w:t>6.1.3.6.1</w:t>
      </w:r>
      <w:r w:rsidRPr="004832A1">
        <w:rPr>
          <w:rFonts w:asciiTheme="minorHAnsi" w:eastAsiaTheme="minorEastAsia" w:hAnsiTheme="minorHAnsi" w:cstheme="minorBidi"/>
          <w:sz w:val="22"/>
          <w:szCs w:val="22"/>
          <w:lang w:eastAsia="en-GB"/>
        </w:rPr>
        <w:tab/>
      </w:r>
      <w:r w:rsidRPr="00687AA4">
        <w:rPr>
          <w:lang w:val="en-US"/>
        </w:rPr>
        <w:t>Description</w:t>
      </w:r>
      <w:r>
        <w:tab/>
      </w:r>
      <w:r>
        <w:fldChar w:fldCharType="begin" w:fldLock="1"/>
      </w:r>
      <w:r>
        <w:instrText xml:space="preserve"> PAGEREF _Toc36455489 \h </w:instrText>
      </w:r>
      <w:r>
        <w:fldChar w:fldCharType="separate"/>
      </w:r>
      <w:r>
        <w:t>57</w:t>
      </w:r>
      <w:r>
        <w:fldChar w:fldCharType="end"/>
      </w:r>
    </w:p>
    <w:p w14:paraId="1A8BB602" w14:textId="1481FE48" w:rsidR="004832A1" w:rsidRDefault="004832A1">
      <w:pPr>
        <w:pStyle w:val="TOC5"/>
        <w:rPr>
          <w:rFonts w:asciiTheme="minorHAnsi" w:eastAsiaTheme="minorEastAsia" w:hAnsiTheme="minorHAnsi" w:cstheme="minorBidi"/>
          <w:sz w:val="22"/>
          <w:szCs w:val="22"/>
          <w:lang w:eastAsia="en-GB"/>
        </w:rPr>
      </w:pPr>
      <w:r w:rsidRPr="004832A1">
        <w:t>6.1.3.6.2</w:t>
      </w:r>
      <w:r w:rsidRPr="004832A1">
        <w:rPr>
          <w:rFonts w:asciiTheme="minorHAnsi" w:eastAsiaTheme="minorEastAsia" w:hAnsiTheme="minorHAnsi" w:cstheme="minorBidi"/>
          <w:sz w:val="22"/>
          <w:szCs w:val="22"/>
          <w:lang w:eastAsia="en-GB"/>
        </w:rPr>
        <w:tab/>
      </w:r>
      <w:r w:rsidRPr="00687AA4">
        <w:rPr>
          <w:lang w:val="en-US"/>
        </w:rPr>
        <w:t>Resource Definition</w:t>
      </w:r>
      <w:r>
        <w:tab/>
      </w:r>
      <w:r>
        <w:fldChar w:fldCharType="begin" w:fldLock="1"/>
      </w:r>
      <w:r>
        <w:instrText xml:space="preserve"> PAGEREF _Toc36455490 \h </w:instrText>
      </w:r>
      <w:r>
        <w:fldChar w:fldCharType="separate"/>
      </w:r>
      <w:r>
        <w:t>57</w:t>
      </w:r>
      <w:r>
        <w:fldChar w:fldCharType="end"/>
      </w:r>
    </w:p>
    <w:p w14:paraId="7CD217C1" w14:textId="6836A191" w:rsidR="004832A1" w:rsidRDefault="004832A1">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_Toc36455491 \h </w:instrText>
      </w:r>
      <w:r>
        <w:fldChar w:fldCharType="separate"/>
      </w:r>
      <w:r>
        <w:t>57</w:t>
      </w:r>
      <w:r>
        <w:fldChar w:fldCharType="end"/>
      </w:r>
    </w:p>
    <w:p w14:paraId="22E64DB0" w14:textId="4E8FAEE4" w:rsidR="004832A1" w:rsidRDefault="004832A1">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_Toc36455492 \h </w:instrText>
      </w:r>
      <w:r>
        <w:fldChar w:fldCharType="separate"/>
      </w:r>
      <w:r>
        <w:t>57</w:t>
      </w:r>
      <w:r>
        <w:fldChar w:fldCharType="end"/>
      </w:r>
    </w:p>
    <w:p w14:paraId="783F151A" w14:textId="55E46209" w:rsidR="004832A1" w:rsidRDefault="004832A1">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_Toc36455493 \h </w:instrText>
      </w:r>
      <w:r>
        <w:fldChar w:fldCharType="separate"/>
      </w:r>
      <w:r>
        <w:t>57</w:t>
      </w:r>
      <w:r>
        <w:fldChar w:fldCharType="end"/>
      </w:r>
    </w:p>
    <w:p w14:paraId="2719812E" w14:textId="134403CB" w:rsidR="004832A1" w:rsidRDefault="004832A1">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_Toc36455494 \h </w:instrText>
      </w:r>
      <w:r>
        <w:fldChar w:fldCharType="separate"/>
      </w:r>
      <w:r>
        <w:t>57</w:t>
      </w:r>
      <w:r>
        <w:fldChar w:fldCharType="end"/>
      </w:r>
    </w:p>
    <w:p w14:paraId="187D8992" w14:textId="52D94732" w:rsidR="004832A1" w:rsidRDefault="004832A1">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_Toc36455495 \h </w:instrText>
      </w:r>
      <w:r>
        <w:fldChar w:fldCharType="separate"/>
      </w:r>
      <w:r>
        <w:t>57</w:t>
      </w:r>
      <w:r>
        <w:fldChar w:fldCharType="end"/>
      </w:r>
    </w:p>
    <w:p w14:paraId="231360EF" w14:textId="7099A753" w:rsidR="004832A1" w:rsidRDefault="004832A1">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_Toc36455496 \h </w:instrText>
      </w:r>
      <w:r>
        <w:fldChar w:fldCharType="separate"/>
      </w:r>
      <w:r>
        <w:t>57</w:t>
      </w:r>
      <w:r>
        <w:fldChar w:fldCharType="end"/>
      </w:r>
    </w:p>
    <w:p w14:paraId="397A81D3" w14:textId="42DBE94B" w:rsidR="004832A1" w:rsidRDefault="004832A1">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_Toc36455497 \h </w:instrText>
      </w:r>
      <w:r>
        <w:fldChar w:fldCharType="separate"/>
      </w:r>
      <w:r>
        <w:t>58</w:t>
      </w:r>
      <w:r>
        <w:fldChar w:fldCharType="end"/>
      </w:r>
    </w:p>
    <w:p w14:paraId="2BD33CB1" w14:textId="09E32B50" w:rsidR="004832A1" w:rsidRDefault="004832A1">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_Toc36455498 \h </w:instrText>
      </w:r>
      <w:r>
        <w:fldChar w:fldCharType="separate"/>
      </w:r>
      <w:r>
        <w:t>58</w:t>
      </w:r>
      <w:r>
        <w:fldChar w:fldCharType="end"/>
      </w:r>
    </w:p>
    <w:p w14:paraId="61CC1F40" w14:textId="39DF7D0A" w:rsidR="004832A1" w:rsidRDefault="004832A1">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_Toc36455499 \h </w:instrText>
      </w:r>
      <w:r>
        <w:fldChar w:fldCharType="separate"/>
      </w:r>
      <w:r>
        <w:t>58</w:t>
      </w:r>
      <w:r>
        <w:fldChar w:fldCharType="end"/>
      </w:r>
    </w:p>
    <w:p w14:paraId="6ED7C8FE" w14:textId="22392B55" w:rsidR="004832A1" w:rsidRDefault="004832A1">
      <w:pPr>
        <w:pStyle w:val="TOC4"/>
        <w:rPr>
          <w:rFonts w:asciiTheme="minorHAnsi" w:eastAsiaTheme="minorEastAsia" w:hAnsiTheme="minorHAnsi" w:cstheme="minorBidi"/>
          <w:sz w:val="22"/>
          <w:szCs w:val="22"/>
          <w:lang w:eastAsia="en-GB"/>
        </w:rPr>
      </w:pPr>
      <w:r w:rsidRPr="004832A1">
        <w:t>6.1.3.7</w:t>
      </w:r>
      <w:r w:rsidRPr="004832A1">
        <w:rPr>
          <w:rFonts w:asciiTheme="minorHAnsi" w:eastAsiaTheme="minorEastAsia" w:hAnsiTheme="minorHAnsi" w:cstheme="minorBidi"/>
          <w:sz w:val="22"/>
          <w:szCs w:val="22"/>
          <w:lang w:eastAsia="en-GB"/>
        </w:rPr>
        <w:tab/>
      </w:r>
      <w:r w:rsidRPr="00687AA4">
        <w:rPr>
          <w:lang w:val="en-US"/>
        </w:rPr>
        <w:t>Resource: Individual PDU session (V-SMF)</w:t>
      </w:r>
      <w:r>
        <w:tab/>
      </w:r>
      <w:r>
        <w:fldChar w:fldCharType="begin" w:fldLock="1"/>
      </w:r>
      <w:r>
        <w:instrText xml:space="preserve"> PAGEREF _Toc36455500 \h </w:instrText>
      </w:r>
      <w:r>
        <w:fldChar w:fldCharType="separate"/>
      </w:r>
      <w:r>
        <w:t>59</w:t>
      </w:r>
      <w:r>
        <w:fldChar w:fldCharType="end"/>
      </w:r>
    </w:p>
    <w:p w14:paraId="6746A3F1" w14:textId="7A696F8A" w:rsidR="004832A1" w:rsidRDefault="004832A1">
      <w:pPr>
        <w:pStyle w:val="TOC5"/>
        <w:rPr>
          <w:rFonts w:asciiTheme="minorHAnsi" w:eastAsiaTheme="minorEastAsia" w:hAnsiTheme="minorHAnsi" w:cstheme="minorBidi"/>
          <w:sz w:val="22"/>
          <w:szCs w:val="22"/>
          <w:lang w:eastAsia="en-GB"/>
        </w:rPr>
      </w:pPr>
      <w:r w:rsidRPr="004832A1">
        <w:t>6.1.3.7.1</w:t>
      </w:r>
      <w:r w:rsidRPr="004832A1">
        <w:rPr>
          <w:rFonts w:asciiTheme="minorHAnsi" w:eastAsiaTheme="minorEastAsia" w:hAnsiTheme="minorHAnsi" w:cstheme="minorBidi"/>
          <w:sz w:val="22"/>
          <w:szCs w:val="22"/>
          <w:lang w:eastAsia="en-GB"/>
        </w:rPr>
        <w:tab/>
      </w:r>
      <w:r w:rsidRPr="00687AA4">
        <w:rPr>
          <w:lang w:val="en-US"/>
        </w:rPr>
        <w:t>Description</w:t>
      </w:r>
      <w:r>
        <w:tab/>
      </w:r>
      <w:r>
        <w:fldChar w:fldCharType="begin" w:fldLock="1"/>
      </w:r>
      <w:r>
        <w:instrText xml:space="preserve"> PAGEREF _Toc36455501 \h </w:instrText>
      </w:r>
      <w:r>
        <w:fldChar w:fldCharType="separate"/>
      </w:r>
      <w:r>
        <w:t>59</w:t>
      </w:r>
      <w:r>
        <w:fldChar w:fldCharType="end"/>
      </w:r>
    </w:p>
    <w:p w14:paraId="1C0C5581" w14:textId="4594F431" w:rsidR="004832A1" w:rsidRDefault="004832A1">
      <w:pPr>
        <w:pStyle w:val="TOC5"/>
        <w:rPr>
          <w:rFonts w:asciiTheme="minorHAnsi" w:eastAsiaTheme="minorEastAsia" w:hAnsiTheme="minorHAnsi" w:cstheme="minorBidi"/>
          <w:sz w:val="22"/>
          <w:szCs w:val="22"/>
          <w:lang w:eastAsia="en-GB"/>
        </w:rPr>
      </w:pPr>
      <w:r w:rsidRPr="004832A1">
        <w:t>6.1.3.7.2</w:t>
      </w:r>
      <w:r w:rsidRPr="004832A1">
        <w:rPr>
          <w:rFonts w:asciiTheme="minorHAnsi" w:eastAsiaTheme="minorEastAsia" w:hAnsiTheme="minorHAnsi" w:cstheme="minorBidi"/>
          <w:sz w:val="22"/>
          <w:szCs w:val="22"/>
          <w:lang w:eastAsia="en-GB"/>
        </w:rPr>
        <w:tab/>
      </w:r>
      <w:r w:rsidRPr="00687AA4">
        <w:rPr>
          <w:lang w:val="en-US"/>
        </w:rPr>
        <w:t>Resource Definition</w:t>
      </w:r>
      <w:r>
        <w:tab/>
      </w:r>
      <w:r>
        <w:fldChar w:fldCharType="begin" w:fldLock="1"/>
      </w:r>
      <w:r>
        <w:instrText xml:space="preserve"> PAGEREF _Toc36455502 \h </w:instrText>
      </w:r>
      <w:r>
        <w:fldChar w:fldCharType="separate"/>
      </w:r>
      <w:r>
        <w:t>59</w:t>
      </w:r>
      <w:r>
        <w:fldChar w:fldCharType="end"/>
      </w:r>
    </w:p>
    <w:p w14:paraId="2039007E" w14:textId="38AD8ADC" w:rsidR="004832A1" w:rsidRDefault="004832A1">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_Toc36455503 \h </w:instrText>
      </w:r>
      <w:r>
        <w:fldChar w:fldCharType="separate"/>
      </w:r>
      <w:r>
        <w:t>59</w:t>
      </w:r>
      <w:r>
        <w:fldChar w:fldCharType="end"/>
      </w:r>
    </w:p>
    <w:p w14:paraId="45D4B851" w14:textId="29F9A819" w:rsidR="004832A1" w:rsidRDefault="004832A1">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_Toc36455504 \h </w:instrText>
      </w:r>
      <w:r>
        <w:fldChar w:fldCharType="separate"/>
      </w:r>
      <w:r>
        <w:t>59</w:t>
      </w:r>
      <w:r>
        <w:fldChar w:fldCharType="end"/>
      </w:r>
    </w:p>
    <w:p w14:paraId="0CAFCD67" w14:textId="56D2052C" w:rsidR="004832A1" w:rsidRDefault="004832A1">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_Toc36455505 \h </w:instrText>
      </w:r>
      <w:r>
        <w:fldChar w:fldCharType="separate"/>
      </w:r>
      <w:r>
        <w:t>60</w:t>
      </w:r>
      <w:r>
        <w:fldChar w:fldCharType="end"/>
      </w:r>
    </w:p>
    <w:p w14:paraId="4F6790F4" w14:textId="263C09CA" w:rsidR="004832A1" w:rsidRDefault="004832A1">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_Toc36455506 \h </w:instrText>
      </w:r>
      <w:r>
        <w:fldChar w:fldCharType="separate"/>
      </w:r>
      <w:r>
        <w:t>60</w:t>
      </w:r>
      <w:r>
        <w:fldChar w:fldCharType="end"/>
      </w:r>
    </w:p>
    <w:p w14:paraId="5330C4BE" w14:textId="6B41321D" w:rsidR="004832A1" w:rsidRDefault="004832A1">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_Toc36455507 \h </w:instrText>
      </w:r>
      <w:r>
        <w:fldChar w:fldCharType="separate"/>
      </w:r>
      <w:r>
        <w:t>60</w:t>
      </w:r>
      <w:r>
        <w:fldChar w:fldCharType="end"/>
      </w:r>
    </w:p>
    <w:p w14:paraId="10F8A0A4" w14:textId="0C5E9E7C" w:rsidR="004832A1" w:rsidRDefault="004832A1">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_Toc36455508 \h </w:instrText>
      </w:r>
      <w:r>
        <w:fldChar w:fldCharType="separate"/>
      </w:r>
      <w:r>
        <w:t>60</w:t>
      </w:r>
      <w:r>
        <w:fldChar w:fldCharType="end"/>
      </w:r>
    </w:p>
    <w:p w14:paraId="2D377178" w14:textId="027F78C7" w:rsidR="004832A1" w:rsidRDefault="004832A1">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_Toc36455509 \h </w:instrText>
      </w:r>
      <w:r>
        <w:fldChar w:fldCharType="separate"/>
      </w:r>
      <w:r>
        <w:t>60</w:t>
      </w:r>
      <w:r>
        <w:fldChar w:fldCharType="end"/>
      </w:r>
    </w:p>
    <w:p w14:paraId="4308E3C8" w14:textId="541128F0" w:rsidR="004832A1" w:rsidRDefault="004832A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_Toc36455510 \h </w:instrText>
      </w:r>
      <w:r>
        <w:fldChar w:fldCharType="separate"/>
      </w:r>
      <w:r>
        <w:t>61</w:t>
      </w:r>
      <w:r>
        <w:fldChar w:fldCharType="end"/>
      </w:r>
    </w:p>
    <w:p w14:paraId="47174BAB" w14:textId="6D608A85" w:rsidR="004832A1" w:rsidRDefault="004832A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_Toc36455511 \h </w:instrText>
      </w:r>
      <w:r>
        <w:fldChar w:fldCharType="separate"/>
      </w:r>
      <w:r>
        <w:t>61</w:t>
      </w:r>
      <w:r>
        <w:fldChar w:fldCharType="end"/>
      </w:r>
    </w:p>
    <w:p w14:paraId="63BEBB0E" w14:textId="600DBDD0" w:rsidR="004832A1" w:rsidRDefault="004832A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_Toc36455512 \h </w:instrText>
      </w:r>
      <w:r>
        <w:fldChar w:fldCharType="separate"/>
      </w:r>
      <w:r>
        <w:t>61</w:t>
      </w:r>
      <w:r>
        <w:fldChar w:fldCharType="end"/>
      </w:r>
    </w:p>
    <w:p w14:paraId="271B036B" w14:textId="325D9001" w:rsidR="004832A1" w:rsidRDefault="004832A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_Toc36455513 \h </w:instrText>
      </w:r>
      <w:r>
        <w:fldChar w:fldCharType="separate"/>
      </w:r>
      <w:r>
        <w:t>62</w:t>
      </w:r>
      <w:r>
        <w:fldChar w:fldCharType="end"/>
      </w:r>
    </w:p>
    <w:p w14:paraId="525EF8F6" w14:textId="3B146AE7" w:rsidR="004832A1" w:rsidRDefault="004832A1">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_Toc36455514 \h </w:instrText>
      </w:r>
      <w:r>
        <w:fldChar w:fldCharType="separate"/>
      </w:r>
      <w:r>
        <w:t>62</w:t>
      </w:r>
      <w:r>
        <w:fldChar w:fldCharType="end"/>
      </w:r>
    </w:p>
    <w:p w14:paraId="2081CE16" w14:textId="3C801127" w:rsidR="004832A1" w:rsidRDefault="004832A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_Toc36455515 \h </w:instrText>
      </w:r>
      <w:r>
        <w:fldChar w:fldCharType="separate"/>
      </w:r>
      <w:r>
        <w:t>62</w:t>
      </w:r>
      <w:r>
        <w:fldChar w:fldCharType="end"/>
      </w:r>
    </w:p>
    <w:p w14:paraId="2ECBD7DE" w14:textId="62364F3A" w:rsidR="004832A1" w:rsidRDefault="004832A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_Toc36455516 \h </w:instrText>
      </w:r>
      <w:r>
        <w:fldChar w:fldCharType="separate"/>
      </w:r>
      <w:r>
        <w:t>62</w:t>
      </w:r>
      <w:r>
        <w:fldChar w:fldCharType="end"/>
      </w:r>
    </w:p>
    <w:p w14:paraId="5D252A20" w14:textId="0FA31FC5" w:rsidR="004832A1" w:rsidRDefault="004832A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_Toc36455517 \h </w:instrText>
      </w:r>
      <w:r>
        <w:fldChar w:fldCharType="separate"/>
      </w:r>
      <w:r>
        <w:t>62</w:t>
      </w:r>
      <w:r>
        <w:fldChar w:fldCharType="end"/>
      </w:r>
    </w:p>
    <w:p w14:paraId="75CDFC97" w14:textId="032F5529" w:rsidR="004832A1" w:rsidRDefault="004832A1">
      <w:pPr>
        <w:pStyle w:val="TOC4"/>
        <w:rPr>
          <w:rFonts w:asciiTheme="minorHAnsi" w:eastAsiaTheme="minorEastAsia" w:hAnsiTheme="minorHAnsi" w:cstheme="minorBidi"/>
          <w:sz w:val="22"/>
          <w:szCs w:val="22"/>
          <w:lang w:eastAsia="en-GB"/>
        </w:rPr>
      </w:pPr>
      <w:r w:rsidRPr="004832A1">
        <w:t>6.1.6.2</w:t>
      </w:r>
      <w:r w:rsidRPr="004832A1">
        <w:rPr>
          <w:rFonts w:asciiTheme="minorHAnsi" w:eastAsiaTheme="minorEastAsia" w:hAnsiTheme="minorHAnsi" w:cstheme="minorBidi"/>
          <w:sz w:val="22"/>
          <w:szCs w:val="22"/>
          <w:lang w:eastAsia="en-GB"/>
        </w:rPr>
        <w:tab/>
      </w:r>
      <w:r w:rsidRPr="00687AA4">
        <w:rPr>
          <w:lang w:val="en-US"/>
        </w:rPr>
        <w:t>Structured data types</w:t>
      </w:r>
      <w:r>
        <w:tab/>
      </w:r>
      <w:r>
        <w:fldChar w:fldCharType="begin" w:fldLock="1"/>
      </w:r>
      <w:r>
        <w:instrText xml:space="preserve"> PAGEREF _Toc36455518 \h </w:instrText>
      </w:r>
      <w:r>
        <w:fldChar w:fldCharType="separate"/>
      </w:r>
      <w:r>
        <w:t>64</w:t>
      </w:r>
      <w:r>
        <w:fldChar w:fldCharType="end"/>
      </w:r>
    </w:p>
    <w:p w14:paraId="7A602D6E" w14:textId="1E22A72A" w:rsidR="004832A1" w:rsidRDefault="004832A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_Toc36455519 \h </w:instrText>
      </w:r>
      <w:r>
        <w:fldChar w:fldCharType="separate"/>
      </w:r>
      <w:r>
        <w:t>64</w:t>
      </w:r>
      <w:r>
        <w:fldChar w:fldCharType="end"/>
      </w:r>
    </w:p>
    <w:p w14:paraId="56BBC979" w14:textId="27E14756" w:rsidR="004832A1" w:rsidRDefault="004832A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_Toc36455520 \h </w:instrText>
      </w:r>
      <w:r>
        <w:fldChar w:fldCharType="separate"/>
      </w:r>
      <w:r>
        <w:t>65</w:t>
      </w:r>
      <w:r>
        <w:fldChar w:fldCharType="end"/>
      </w:r>
    </w:p>
    <w:p w14:paraId="7D2D122D" w14:textId="0F2D8A86" w:rsidR="004832A1" w:rsidRDefault="004832A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_Toc36455521 \h </w:instrText>
      </w:r>
      <w:r>
        <w:fldChar w:fldCharType="separate"/>
      </w:r>
      <w:r>
        <w:t>69</w:t>
      </w:r>
      <w:r>
        <w:fldChar w:fldCharType="end"/>
      </w:r>
    </w:p>
    <w:p w14:paraId="451F45C7" w14:textId="52982619" w:rsidR="004832A1" w:rsidRDefault="004832A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_Toc36455522 \h </w:instrText>
      </w:r>
      <w:r>
        <w:fldChar w:fldCharType="separate"/>
      </w:r>
      <w:r>
        <w:t>70</w:t>
      </w:r>
      <w:r>
        <w:fldChar w:fldCharType="end"/>
      </w:r>
    </w:p>
    <w:p w14:paraId="5BC4BFD4" w14:textId="4993CA30" w:rsidR="004832A1" w:rsidRDefault="004832A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_Toc36455523 \h </w:instrText>
      </w:r>
      <w:r>
        <w:fldChar w:fldCharType="separate"/>
      </w:r>
      <w:r>
        <w:t>75</w:t>
      </w:r>
      <w:r>
        <w:fldChar w:fldCharType="end"/>
      </w:r>
    </w:p>
    <w:p w14:paraId="26000E5F" w14:textId="67E07570" w:rsidR="004832A1" w:rsidRDefault="004832A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_Toc36455524 \h </w:instrText>
      </w:r>
      <w:r>
        <w:fldChar w:fldCharType="separate"/>
      </w:r>
      <w:r>
        <w:t>76</w:t>
      </w:r>
      <w:r>
        <w:fldChar w:fldCharType="end"/>
      </w:r>
    </w:p>
    <w:p w14:paraId="6B340AA1" w14:textId="02B2ABE8" w:rsidR="004832A1" w:rsidRDefault="004832A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_Toc36455525 \h </w:instrText>
      </w:r>
      <w:r>
        <w:fldChar w:fldCharType="separate"/>
      </w:r>
      <w:r>
        <w:t>77</w:t>
      </w:r>
      <w:r>
        <w:fldChar w:fldCharType="end"/>
      </w:r>
    </w:p>
    <w:p w14:paraId="4688C490" w14:textId="486D9E00" w:rsidR="004832A1" w:rsidRDefault="004832A1">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_Toc36455526 \h </w:instrText>
      </w:r>
      <w:r>
        <w:fldChar w:fldCharType="separate"/>
      </w:r>
      <w:r>
        <w:t>77</w:t>
      </w:r>
      <w:r>
        <w:fldChar w:fldCharType="end"/>
      </w:r>
    </w:p>
    <w:p w14:paraId="07E9AEBE" w14:textId="07BD7EF0" w:rsidR="004832A1" w:rsidRDefault="004832A1">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_Toc36455527 \h </w:instrText>
      </w:r>
      <w:r>
        <w:fldChar w:fldCharType="separate"/>
      </w:r>
      <w:r>
        <w:t>78</w:t>
      </w:r>
      <w:r>
        <w:fldChar w:fldCharType="end"/>
      </w:r>
    </w:p>
    <w:p w14:paraId="2AE16E1D" w14:textId="5866DB90" w:rsidR="004832A1" w:rsidRDefault="004832A1">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_Toc36455528 \h </w:instrText>
      </w:r>
      <w:r>
        <w:fldChar w:fldCharType="separate"/>
      </w:r>
      <w:r>
        <w:t>82</w:t>
      </w:r>
      <w:r>
        <w:fldChar w:fldCharType="end"/>
      </w:r>
    </w:p>
    <w:p w14:paraId="254A2621" w14:textId="680A2277" w:rsidR="004832A1" w:rsidRDefault="004832A1">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_Toc36455529 \h </w:instrText>
      </w:r>
      <w:r>
        <w:fldChar w:fldCharType="separate"/>
      </w:r>
      <w:r>
        <w:t>85</w:t>
      </w:r>
      <w:r>
        <w:fldChar w:fldCharType="end"/>
      </w:r>
    </w:p>
    <w:p w14:paraId="28A5806E" w14:textId="07FDFBCF" w:rsidR="004832A1" w:rsidRDefault="004832A1">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_Toc36455530 \h </w:instrText>
      </w:r>
      <w:r>
        <w:fldChar w:fldCharType="separate"/>
      </w:r>
      <w:r>
        <w:t>88</w:t>
      </w:r>
      <w:r>
        <w:fldChar w:fldCharType="end"/>
      </w:r>
    </w:p>
    <w:p w14:paraId="703CB787" w14:textId="56242CA7" w:rsidR="004832A1" w:rsidRDefault="004832A1">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_Toc36455531 \h </w:instrText>
      </w:r>
      <w:r>
        <w:fldChar w:fldCharType="separate"/>
      </w:r>
      <w:r>
        <w:t>89</w:t>
      </w:r>
      <w:r>
        <w:fldChar w:fldCharType="end"/>
      </w:r>
    </w:p>
    <w:p w14:paraId="64599F64" w14:textId="55A9FB95" w:rsidR="004832A1" w:rsidRDefault="004832A1">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_Toc36455532 \h </w:instrText>
      </w:r>
      <w:r>
        <w:fldChar w:fldCharType="separate"/>
      </w:r>
      <w:r>
        <w:t>90</w:t>
      </w:r>
      <w:r>
        <w:fldChar w:fldCharType="end"/>
      </w:r>
    </w:p>
    <w:p w14:paraId="5D44A827" w14:textId="3C61EBBF" w:rsidR="004832A1" w:rsidRDefault="004832A1">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_Toc36455533 \h </w:instrText>
      </w:r>
      <w:r>
        <w:fldChar w:fldCharType="separate"/>
      </w:r>
      <w:r>
        <w:t>91</w:t>
      </w:r>
      <w:r>
        <w:fldChar w:fldCharType="end"/>
      </w:r>
    </w:p>
    <w:p w14:paraId="2DF3BE6E" w14:textId="2A9B3828" w:rsidR="004832A1" w:rsidRDefault="004832A1">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_Toc36455534 \h </w:instrText>
      </w:r>
      <w:r>
        <w:fldChar w:fldCharType="separate"/>
      </w:r>
      <w:r>
        <w:t>94</w:t>
      </w:r>
      <w:r>
        <w:fldChar w:fldCharType="end"/>
      </w:r>
    </w:p>
    <w:p w14:paraId="7ADD48C4" w14:textId="5D696013" w:rsidR="004832A1" w:rsidRDefault="004832A1">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_Toc36455535 \h </w:instrText>
      </w:r>
      <w:r>
        <w:fldChar w:fldCharType="separate"/>
      </w:r>
      <w:r>
        <w:t>95</w:t>
      </w:r>
      <w:r>
        <w:fldChar w:fldCharType="end"/>
      </w:r>
    </w:p>
    <w:p w14:paraId="163D79FF" w14:textId="09849924" w:rsidR="004832A1" w:rsidRDefault="004832A1">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_Toc36455536 \h </w:instrText>
      </w:r>
      <w:r>
        <w:fldChar w:fldCharType="separate"/>
      </w:r>
      <w:r>
        <w:t>95</w:t>
      </w:r>
      <w:r>
        <w:fldChar w:fldCharType="end"/>
      </w:r>
    </w:p>
    <w:p w14:paraId="4F7DE99A" w14:textId="37B18DB8" w:rsidR="004832A1" w:rsidRDefault="004832A1">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_Toc36455537 \h </w:instrText>
      </w:r>
      <w:r>
        <w:fldChar w:fldCharType="separate"/>
      </w:r>
      <w:r>
        <w:t>95</w:t>
      </w:r>
      <w:r>
        <w:fldChar w:fldCharType="end"/>
      </w:r>
    </w:p>
    <w:p w14:paraId="2C779B1A" w14:textId="1C03A8F1" w:rsidR="004832A1" w:rsidRDefault="004832A1">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_Toc36455538 \h </w:instrText>
      </w:r>
      <w:r>
        <w:fldChar w:fldCharType="separate"/>
      </w:r>
      <w:r>
        <w:t>96</w:t>
      </w:r>
      <w:r>
        <w:fldChar w:fldCharType="end"/>
      </w:r>
    </w:p>
    <w:p w14:paraId="03860C57" w14:textId="7FF276B2" w:rsidR="004832A1" w:rsidRDefault="004832A1">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_Toc36455539 \h </w:instrText>
      </w:r>
      <w:r>
        <w:fldChar w:fldCharType="separate"/>
      </w:r>
      <w:r>
        <w:t>96</w:t>
      </w:r>
      <w:r>
        <w:fldChar w:fldCharType="end"/>
      </w:r>
    </w:p>
    <w:p w14:paraId="48941B8E" w14:textId="07D5F7B2" w:rsidR="004832A1" w:rsidRDefault="004832A1">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_Toc36455540 \h </w:instrText>
      </w:r>
      <w:r>
        <w:fldChar w:fldCharType="separate"/>
      </w:r>
      <w:r>
        <w:t>97</w:t>
      </w:r>
      <w:r>
        <w:fldChar w:fldCharType="end"/>
      </w:r>
    </w:p>
    <w:p w14:paraId="74F1E808" w14:textId="4C4B89AE" w:rsidR="004832A1" w:rsidRDefault="004832A1">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_Toc36455541 \h </w:instrText>
      </w:r>
      <w:r>
        <w:fldChar w:fldCharType="separate"/>
      </w:r>
      <w:r>
        <w:t>97</w:t>
      </w:r>
      <w:r>
        <w:fldChar w:fldCharType="end"/>
      </w:r>
    </w:p>
    <w:p w14:paraId="7F5F65C0" w14:textId="4822C4B1" w:rsidR="004832A1" w:rsidRDefault="004832A1">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_Toc36455542 \h </w:instrText>
      </w:r>
      <w:r>
        <w:fldChar w:fldCharType="separate"/>
      </w:r>
      <w:r>
        <w:t>98</w:t>
      </w:r>
      <w:r>
        <w:fldChar w:fldCharType="end"/>
      </w:r>
    </w:p>
    <w:p w14:paraId="09CF77DB" w14:textId="4663714A" w:rsidR="004832A1" w:rsidRDefault="004832A1">
      <w:pPr>
        <w:pStyle w:val="TOC5"/>
        <w:rPr>
          <w:rFonts w:asciiTheme="minorHAnsi" w:eastAsiaTheme="minorEastAsia" w:hAnsiTheme="minorHAnsi" w:cstheme="minorBidi"/>
          <w:sz w:val="22"/>
          <w:szCs w:val="22"/>
          <w:lang w:eastAsia="en-GB"/>
        </w:rPr>
      </w:pPr>
      <w:r>
        <w:lastRenderedPageBreak/>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_Toc36455543 \h </w:instrText>
      </w:r>
      <w:r>
        <w:fldChar w:fldCharType="separate"/>
      </w:r>
      <w:r>
        <w:t>98</w:t>
      </w:r>
      <w:r>
        <w:fldChar w:fldCharType="end"/>
      </w:r>
    </w:p>
    <w:p w14:paraId="7735BED5" w14:textId="0D202AD1" w:rsidR="004832A1" w:rsidRDefault="004832A1">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_Toc36455544 \h </w:instrText>
      </w:r>
      <w:r>
        <w:fldChar w:fldCharType="separate"/>
      </w:r>
      <w:r>
        <w:t>98</w:t>
      </w:r>
      <w:r>
        <w:fldChar w:fldCharType="end"/>
      </w:r>
    </w:p>
    <w:p w14:paraId="63E6ED02" w14:textId="34868978" w:rsidR="004832A1" w:rsidRDefault="004832A1">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_Toc36455545 \h </w:instrText>
      </w:r>
      <w:r>
        <w:fldChar w:fldCharType="separate"/>
      </w:r>
      <w:r>
        <w:t>98</w:t>
      </w:r>
      <w:r>
        <w:fldChar w:fldCharType="end"/>
      </w:r>
    </w:p>
    <w:p w14:paraId="2D1F5AD7" w14:textId="7DE74490" w:rsidR="004832A1" w:rsidRDefault="004832A1">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_Toc36455546 \h </w:instrText>
      </w:r>
      <w:r>
        <w:fldChar w:fldCharType="separate"/>
      </w:r>
      <w:r>
        <w:t>98</w:t>
      </w:r>
      <w:r>
        <w:fldChar w:fldCharType="end"/>
      </w:r>
    </w:p>
    <w:p w14:paraId="26ECC046" w14:textId="44DBD511" w:rsidR="004832A1" w:rsidRDefault="004832A1">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_Toc36455547 \h </w:instrText>
      </w:r>
      <w:r>
        <w:fldChar w:fldCharType="separate"/>
      </w:r>
      <w:r>
        <w:t>98</w:t>
      </w:r>
      <w:r>
        <w:fldChar w:fldCharType="end"/>
      </w:r>
    </w:p>
    <w:p w14:paraId="639912EC" w14:textId="72D56135" w:rsidR="004832A1" w:rsidRDefault="004832A1">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_Toc36455548 \h </w:instrText>
      </w:r>
      <w:r>
        <w:fldChar w:fldCharType="separate"/>
      </w:r>
      <w:r>
        <w:t>99</w:t>
      </w:r>
      <w:r>
        <w:fldChar w:fldCharType="end"/>
      </w:r>
    </w:p>
    <w:p w14:paraId="0277CB3E" w14:textId="558329DF" w:rsidR="004832A1" w:rsidRDefault="004832A1">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_Toc36455549 \h </w:instrText>
      </w:r>
      <w:r>
        <w:fldChar w:fldCharType="separate"/>
      </w:r>
      <w:r>
        <w:t>100</w:t>
      </w:r>
      <w:r>
        <w:fldChar w:fldCharType="end"/>
      </w:r>
    </w:p>
    <w:p w14:paraId="48BCC564" w14:textId="63739414" w:rsidR="004832A1" w:rsidRDefault="004832A1">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_Toc36455550 \h </w:instrText>
      </w:r>
      <w:r>
        <w:fldChar w:fldCharType="separate"/>
      </w:r>
      <w:r>
        <w:t>100</w:t>
      </w:r>
      <w:r>
        <w:fldChar w:fldCharType="end"/>
      </w:r>
    </w:p>
    <w:p w14:paraId="0CED6C31" w14:textId="4FB46646" w:rsidR="004832A1" w:rsidRDefault="004832A1">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_Toc36455551 \h </w:instrText>
      </w:r>
      <w:r>
        <w:fldChar w:fldCharType="separate"/>
      </w:r>
      <w:r>
        <w:t>100</w:t>
      </w:r>
      <w:r>
        <w:fldChar w:fldCharType="end"/>
      </w:r>
    </w:p>
    <w:p w14:paraId="0B5C5CA2" w14:textId="6DC25CF1" w:rsidR="004832A1" w:rsidRDefault="004832A1">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_Toc36455552 \h </w:instrText>
      </w:r>
      <w:r>
        <w:fldChar w:fldCharType="separate"/>
      </w:r>
      <w:r>
        <w:t>100</w:t>
      </w:r>
      <w:r>
        <w:fldChar w:fldCharType="end"/>
      </w:r>
    </w:p>
    <w:p w14:paraId="715A7B9B" w14:textId="40FCF8AF" w:rsidR="004832A1" w:rsidRDefault="004832A1">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_Toc36455553 \h </w:instrText>
      </w:r>
      <w:r>
        <w:fldChar w:fldCharType="separate"/>
      </w:r>
      <w:r>
        <w:t>101</w:t>
      </w:r>
      <w:r>
        <w:fldChar w:fldCharType="end"/>
      </w:r>
    </w:p>
    <w:p w14:paraId="3744D176" w14:textId="126E501C" w:rsidR="004832A1" w:rsidRDefault="004832A1">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_Toc36455554 \h </w:instrText>
      </w:r>
      <w:r>
        <w:fldChar w:fldCharType="separate"/>
      </w:r>
      <w:r>
        <w:t>101</w:t>
      </w:r>
      <w:r>
        <w:fldChar w:fldCharType="end"/>
      </w:r>
    </w:p>
    <w:p w14:paraId="662461EC" w14:textId="55BD2C2C" w:rsidR="004832A1" w:rsidRDefault="004832A1">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_Toc36455555 \h </w:instrText>
      </w:r>
      <w:r>
        <w:fldChar w:fldCharType="separate"/>
      </w:r>
      <w:r>
        <w:t>102</w:t>
      </w:r>
      <w:r>
        <w:fldChar w:fldCharType="end"/>
      </w:r>
    </w:p>
    <w:p w14:paraId="1CCD9492" w14:textId="6C4ADB45" w:rsidR="004832A1" w:rsidRDefault="004832A1">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_Toc36455556 \h </w:instrText>
      </w:r>
      <w:r>
        <w:fldChar w:fldCharType="separate"/>
      </w:r>
      <w:r>
        <w:t>102</w:t>
      </w:r>
      <w:r>
        <w:fldChar w:fldCharType="end"/>
      </w:r>
    </w:p>
    <w:p w14:paraId="15C965DB" w14:textId="77DB1453" w:rsidR="004832A1" w:rsidRDefault="004832A1">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_Toc36455557 \h </w:instrText>
      </w:r>
      <w:r>
        <w:fldChar w:fldCharType="separate"/>
      </w:r>
      <w:r>
        <w:t>102</w:t>
      </w:r>
      <w:r>
        <w:fldChar w:fldCharType="end"/>
      </w:r>
    </w:p>
    <w:p w14:paraId="6A553A9A" w14:textId="553626E9" w:rsidR="004832A1" w:rsidRDefault="004832A1">
      <w:pPr>
        <w:pStyle w:val="TOC4"/>
        <w:rPr>
          <w:rFonts w:asciiTheme="minorHAnsi" w:eastAsiaTheme="minorEastAsia" w:hAnsiTheme="minorHAnsi" w:cstheme="minorBidi"/>
          <w:sz w:val="22"/>
          <w:szCs w:val="22"/>
          <w:lang w:eastAsia="en-GB"/>
        </w:rPr>
      </w:pPr>
      <w:r w:rsidRPr="004832A1">
        <w:t>6.1.6.3</w:t>
      </w:r>
      <w:r w:rsidRPr="004832A1">
        <w:rPr>
          <w:rFonts w:asciiTheme="minorHAnsi" w:eastAsiaTheme="minorEastAsia" w:hAnsiTheme="minorHAnsi" w:cstheme="minorBidi"/>
          <w:sz w:val="22"/>
          <w:szCs w:val="22"/>
          <w:lang w:eastAsia="en-GB"/>
        </w:rPr>
        <w:tab/>
      </w:r>
      <w:r w:rsidRPr="00687AA4">
        <w:rPr>
          <w:lang w:val="en-US"/>
        </w:rPr>
        <w:t>Simple data types and enumerations</w:t>
      </w:r>
      <w:r>
        <w:tab/>
      </w:r>
      <w:r>
        <w:fldChar w:fldCharType="begin" w:fldLock="1"/>
      </w:r>
      <w:r>
        <w:instrText xml:space="preserve"> PAGEREF _Toc36455558 \h </w:instrText>
      </w:r>
      <w:r>
        <w:fldChar w:fldCharType="separate"/>
      </w:r>
      <w:r>
        <w:t>102</w:t>
      </w:r>
      <w:r>
        <w:fldChar w:fldCharType="end"/>
      </w:r>
    </w:p>
    <w:p w14:paraId="62B6210D" w14:textId="1CF6B5CE" w:rsidR="004832A1" w:rsidRDefault="004832A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_Toc36455559 \h </w:instrText>
      </w:r>
      <w:r>
        <w:fldChar w:fldCharType="separate"/>
      </w:r>
      <w:r>
        <w:t>102</w:t>
      </w:r>
      <w:r>
        <w:fldChar w:fldCharType="end"/>
      </w:r>
    </w:p>
    <w:p w14:paraId="001EDA46" w14:textId="090C2175" w:rsidR="004832A1" w:rsidRDefault="004832A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_Toc36455560 \h </w:instrText>
      </w:r>
      <w:r>
        <w:fldChar w:fldCharType="separate"/>
      </w:r>
      <w:r>
        <w:t>103</w:t>
      </w:r>
      <w:r>
        <w:fldChar w:fldCharType="end"/>
      </w:r>
    </w:p>
    <w:p w14:paraId="3AA86E25" w14:textId="1BE101B9" w:rsidR="004832A1" w:rsidRDefault="004832A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_Toc36455561 \h </w:instrText>
      </w:r>
      <w:r>
        <w:fldChar w:fldCharType="separate"/>
      </w:r>
      <w:r>
        <w:t>103</w:t>
      </w:r>
      <w:r>
        <w:fldChar w:fldCharType="end"/>
      </w:r>
    </w:p>
    <w:p w14:paraId="6A965C8E" w14:textId="52196127" w:rsidR="004832A1" w:rsidRDefault="004832A1">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_Toc36455562 \h </w:instrText>
      </w:r>
      <w:r>
        <w:fldChar w:fldCharType="separate"/>
      </w:r>
      <w:r>
        <w:t>104</w:t>
      </w:r>
      <w:r>
        <w:fldChar w:fldCharType="end"/>
      </w:r>
    </w:p>
    <w:p w14:paraId="25699705" w14:textId="727ED4B1" w:rsidR="004832A1" w:rsidRDefault="004832A1">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_Toc36455563 \h </w:instrText>
      </w:r>
      <w:r>
        <w:fldChar w:fldCharType="separate"/>
      </w:r>
      <w:r>
        <w:t>104</w:t>
      </w:r>
      <w:r>
        <w:fldChar w:fldCharType="end"/>
      </w:r>
    </w:p>
    <w:p w14:paraId="5ED34FB7" w14:textId="1CDE2659" w:rsidR="004832A1" w:rsidRDefault="004832A1">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_Toc36455564 \h </w:instrText>
      </w:r>
      <w:r>
        <w:fldChar w:fldCharType="separate"/>
      </w:r>
      <w:r>
        <w:t>104</w:t>
      </w:r>
      <w:r>
        <w:fldChar w:fldCharType="end"/>
      </w:r>
    </w:p>
    <w:p w14:paraId="6BA60275" w14:textId="5D41AE63" w:rsidR="004832A1" w:rsidRDefault="004832A1">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_Toc36455565 \h </w:instrText>
      </w:r>
      <w:r>
        <w:fldChar w:fldCharType="separate"/>
      </w:r>
      <w:r>
        <w:t>104</w:t>
      </w:r>
      <w:r>
        <w:fldChar w:fldCharType="end"/>
      </w:r>
    </w:p>
    <w:p w14:paraId="5AB940AF" w14:textId="77B32568" w:rsidR="004832A1" w:rsidRDefault="004832A1">
      <w:pPr>
        <w:pStyle w:val="TOC5"/>
        <w:rPr>
          <w:rFonts w:asciiTheme="minorHAnsi" w:eastAsiaTheme="minorEastAsia" w:hAnsiTheme="minorHAnsi" w:cstheme="minorBidi"/>
          <w:sz w:val="22"/>
          <w:szCs w:val="22"/>
          <w:lang w:eastAsia="en-GB"/>
        </w:rPr>
      </w:pPr>
      <w:r w:rsidRPr="004832A1">
        <w:t>6.1.6.3.8</w:t>
      </w:r>
      <w:r w:rsidRPr="004832A1">
        <w:rPr>
          <w:rFonts w:asciiTheme="minorHAnsi" w:eastAsiaTheme="minorEastAsia" w:hAnsiTheme="minorHAnsi" w:cstheme="minorBidi"/>
          <w:sz w:val="22"/>
          <w:szCs w:val="22"/>
          <w:lang w:eastAsia="en-GB"/>
        </w:rPr>
        <w:tab/>
      </w:r>
      <w:r w:rsidRPr="00687AA4">
        <w:rPr>
          <w:lang w:val="en-US"/>
        </w:rPr>
        <w:t>Enumeration: Cause</w:t>
      </w:r>
      <w:r>
        <w:tab/>
      </w:r>
      <w:r>
        <w:fldChar w:fldCharType="begin" w:fldLock="1"/>
      </w:r>
      <w:r>
        <w:instrText xml:space="preserve"> PAGEREF _Toc36455566 \h </w:instrText>
      </w:r>
      <w:r>
        <w:fldChar w:fldCharType="separate"/>
      </w:r>
      <w:r>
        <w:t>105</w:t>
      </w:r>
      <w:r>
        <w:fldChar w:fldCharType="end"/>
      </w:r>
    </w:p>
    <w:p w14:paraId="0FF34EEC" w14:textId="78BE028B" w:rsidR="004832A1" w:rsidRDefault="004832A1">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_Toc36455567 \h </w:instrText>
      </w:r>
      <w:r>
        <w:fldChar w:fldCharType="separate"/>
      </w:r>
      <w:r>
        <w:t>105</w:t>
      </w:r>
      <w:r>
        <w:fldChar w:fldCharType="end"/>
      </w:r>
    </w:p>
    <w:p w14:paraId="042762F1" w14:textId="65323EEF" w:rsidR="004832A1" w:rsidRDefault="004832A1">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_Toc36455568 \h </w:instrText>
      </w:r>
      <w:r>
        <w:fldChar w:fldCharType="separate"/>
      </w:r>
      <w:r>
        <w:t>105</w:t>
      </w:r>
      <w:r>
        <w:fldChar w:fldCharType="end"/>
      </w:r>
    </w:p>
    <w:p w14:paraId="760B7BA8" w14:textId="7CB1E299" w:rsidR="004832A1" w:rsidRDefault="004832A1">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_Toc36455569 \h </w:instrText>
      </w:r>
      <w:r>
        <w:fldChar w:fldCharType="separate"/>
      </w:r>
      <w:r>
        <w:t>106</w:t>
      </w:r>
      <w:r>
        <w:fldChar w:fldCharType="end"/>
      </w:r>
    </w:p>
    <w:p w14:paraId="3193E081" w14:textId="60F708E4" w:rsidR="004832A1" w:rsidRDefault="004832A1">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_Toc36455570 \h </w:instrText>
      </w:r>
      <w:r>
        <w:fldChar w:fldCharType="separate"/>
      </w:r>
      <w:r>
        <w:t>106</w:t>
      </w:r>
      <w:r>
        <w:fldChar w:fldCharType="end"/>
      </w:r>
    </w:p>
    <w:p w14:paraId="1118941A" w14:textId="70E62C1A" w:rsidR="004832A1" w:rsidRDefault="004832A1">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_Toc36455571 \h </w:instrText>
      </w:r>
      <w:r>
        <w:fldChar w:fldCharType="separate"/>
      </w:r>
      <w:r>
        <w:t>106</w:t>
      </w:r>
      <w:r>
        <w:fldChar w:fldCharType="end"/>
      </w:r>
    </w:p>
    <w:p w14:paraId="76F657BF" w14:textId="0912A3C5" w:rsidR="004832A1" w:rsidRDefault="004832A1">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_Toc36455572 \h </w:instrText>
      </w:r>
      <w:r>
        <w:fldChar w:fldCharType="separate"/>
      </w:r>
      <w:r>
        <w:t>107</w:t>
      </w:r>
      <w:r>
        <w:fldChar w:fldCharType="end"/>
      </w:r>
    </w:p>
    <w:p w14:paraId="63914454" w14:textId="499003EB" w:rsidR="004832A1" w:rsidRDefault="004832A1">
      <w:pPr>
        <w:pStyle w:val="TOC5"/>
        <w:rPr>
          <w:rFonts w:asciiTheme="minorHAnsi" w:eastAsiaTheme="minorEastAsia" w:hAnsiTheme="minorHAnsi" w:cstheme="minorBidi"/>
          <w:sz w:val="22"/>
          <w:szCs w:val="22"/>
          <w:lang w:eastAsia="en-GB"/>
        </w:rPr>
      </w:pPr>
      <w:r w:rsidRPr="004832A1">
        <w:t>6.1.6.4.1</w:t>
      </w:r>
      <w:r w:rsidRPr="004832A1">
        <w:rPr>
          <w:rFonts w:asciiTheme="minorHAnsi" w:eastAsiaTheme="minorEastAsia" w:hAnsiTheme="minorHAnsi" w:cstheme="minorBidi"/>
          <w:sz w:val="22"/>
          <w:szCs w:val="22"/>
          <w:lang w:eastAsia="en-GB"/>
        </w:rPr>
        <w:tab/>
      </w:r>
      <w:r w:rsidRPr="00687AA4">
        <w:rPr>
          <w:lang w:val="en-US"/>
        </w:rPr>
        <w:t>Introduction</w:t>
      </w:r>
      <w:r>
        <w:tab/>
      </w:r>
      <w:r>
        <w:fldChar w:fldCharType="begin" w:fldLock="1"/>
      </w:r>
      <w:r>
        <w:instrText xml:space="preserve"> PAGEREF _Toc36455573 \h </w:instrText>
      </w:r>
      <w:r>
        <w:fldChar w:fldCharType="separate"/>
      </w:r>
      <w:r>
        <w:t>107</w:t>
      </w:r>
      <w:r>
        <w:fldChar w:fldCharType="end"/>
      </w:r>
    </w:p>
    <w:p w14:paraId="56F733CA" w14:textId="2CD9BD43" w:rsidR="004832A1" w:rsidRDefault="004832A1">
      <w:pPr>
        <w:pStyle w:val="TOC5"/>
        <w:rPr>
          <w:rFonts w:asciiTheme="minorHAnsi" w:eastAsiaTheme="minorEastAsia" w:hAnsiTheme="minorHAnsi" w:cstheme="minorBidi"/>
          <w:sz w:val="22"/>
          <w:szCs w:val="22"/>
          <w:lang w:eastAsia="en-GB"/>
        </w:rPr>
      </w:pPr>
      <w:r w:rsidRPr="004832A1">
        <w:t>6.1.6.4.2</w:t>
      </w:r>
      <w:r w:rsidRPr="004832A1">
        <w:rPr>
          <w:rFonts w:asciiTheme="minorHAnsi" w:eastAsiaTheme="minorEastAsia" w:hAnsiTheme="minorHAnsi" w:cstheme="minorBidi"/>
          <w:sz w:val="22"/>
          <w:szCs w:val="22"/>
          <w:lang w:eastAsia="en-GB"/>
        </w:rPr>
        <w:tab/>
      </w:r>
      <w:r w:rsidRPr="00687AA4">
        <w:rPr>
          <w:lang w:val="en-US"/>
        </w:rPr>
        <w:t>N1 SM Message</w:t>
      </w:r>
      <w:r>
        <w:tab/>
      </w:r>
      <w:r>
        <w:fldChar w:fldCharType="begin" w:fldLock="1"/>
      </w:r>
      <w:r>
        <w:instrText xml:space="preserve"> PAGEREF _Toc36455574 \h </w:instrText>
      </w:r>
      <w:r>
        <w:fldChar w:fldCharType="separate"/>
      </w:r>
      <w:r>
        <w:t>107</w:t>
      </w:r>
      <w:r>
        <w:fldChar w:fldCharType="end"/>
      </w:r>
    </w:p>
    <w:p w14:paraId="648AAE16" w14:textId="0CAC36DB" w:rsidR="004832A1" w:rsidRDefault="004832A1">
      <w:pPr>
        <w:pStyle w:val="TOC5"/>
        <w:rPr>
          <w:rFonts w:asciiTheme="minorHAnsi" w:eastAsiaTheme="minorEastAsia" w:hAnsiTheme="minorHAnsi" w:cstheme="minorBidi"/>
          <w:sz w:val="22"/>
          <w:szCs w:val="22"/>
          <w:lang w:eastAsia="en-GB"/>
        </w:rPr>
      </w:pPr>
      <w:r w:rsidRPr="004832A1">
        <w:t>6.1.6.4.3</w:t>
      </w:r>
      <w:r w:rsidRPr="004832A1">
        <w:rPr>
          <w:rFonts w:asciiTheme="minorHAnsi" w:eastAsiaTheme="minorEastAsia" w:hAnsiTheme="minorHAnsi" w:cstheme="minorBidi"/>
          <w:sz w:val="22"/>
          <w:szCs w:val="22"/>
          <w:lang w:eastAsia="en-GB"/>
        </w:rPr>
        <w:tab/>
      </w:r>
      <w:r w:rsidRPr="00687AA4">
        <w:rPr>
          <w:lang w:val="en-US"/>
        </w:rPr>
        <w:t>N2 SM Information</w:t>
      </w:r>
      <w:r>
        <w:tab/>
      </w:r>
      <w:r>
        <w:fldChar w:fldCharType="begin" w:fldLock="1"/>
      </w:r>
      <w:r>
        <w:instrText xml:space="preserve"> PAGEREF _Toc36455575 \h </w:instrText>
      </w:r>
      <w:r>
        <w:fldChar w:fldCharType="separate"/>
      </w:r>
      <w:r>
        <w:t>107</w:t>
      </w:r>
      <w:r>
        <w:fldChar w:fldCharType="end"/>
      </w:r>
    </w:p>
    <w:p w14:paraId="37457CCD" w14:textId="259FFD45" w:rsidR="004832A1" w:rsidRDefault="004832A1">
      <w:pPr>
        <w:pStyle w:val="TOC5"/>
        <w:rPr>
          <w:rFonts w:asciiTheme="minorHAnsi" w:eastAsiaTheme="minorEastAsia" w:hAnsiTheme="minorHAnsi" w:cstheme="minorBidi"/>
          <w:sz w:val="22"/>
          <w:szCs w:val="22"/>
          <w:lang w:eastAsia="en-GB"/>
        </w:rPr>
      </w:pPr>
      <w:r w:rsidRPr="004832A1">
        <w:t>6.1.6.4.4</w:t>
      </w:r>
      <w:r w:rsidRPr="004832A1">
        <w:rPr>
          <w:rFonts w:asciiTheme="minorHAnsi" w:eastAsiaTheme="minorEastAsia" w:hAnsiTheme="minorHAnsi" w:cstheme="minorBidi"/>
          <w:sz w:val="22"/>
          <w:szCs w:val="22"/>
          <w:lang w:eastAsia="en-GB"/>
        </w:rPr>
        <w:tab/>
      </w:r>
      <w:r w:rsidRPr="00687AA4">
        <w:rPr>
          <w:lang w:val="en-US"/>
        </w:rPr>
        <w:t xml:space="preserve">n1SmInfoFromUe, n1SmInfoToUe, </w:t>
      </w:r>
      <w:r>
        <w:t>unknownN1SmInfo</w:t>
      </w:r>
      <w:r>
        <w:tab/>
      </w:r>
      <w:r>
        <w:fldChar w:fldCharType="begin" w:fldLock="1"/>
      </w:r>
      <w:r>
        <w:instrText xml:space="preserve"> PAGEREF _Toc36455576 \h </w:instrText>
      </w:r>
      <w:r>
        <w:fldChar w:fldCharType="separate"/>
      </w:r>
      <w:r>
        <w:t>108</w:t>
      </w:r>
      <w:r>
        <w:fldChar w:fldCharType="end"/>
      </w:r>
    </w:p>
    <w:p w14:paraId="7FD19325" w14:textId="6D3E7D9A" w:rsidR="004832A1" w:rsidRDefault="004832A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_Toc36455577 \h </w:instrText>
      </w:r>
      <w:r>
        <w:fldChar w:fldCharType="separate"/>
      </w:r>
      <w:r>
        <w:t>110</w:t>
      </w:r>
      <w:r>
        <w:fldChar w:fldCharType="end"/>
      </w:r>
    </w:p>
    <w:p w14:paraId="2606E801" w14:textId="26E80060" w:rsidR="004832A1" w:rsidRDefault="004832A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_Toc36455578 \h </w:instrText>
      </w:r>
      <w:r>
        <w:fldChar w:fldCharType="separate"/>
      </w:r>
      <w:r>
        <w:t>110</w:t>
      </w:r>
      <w:r>
        <w:fldChar w:fldCharType="end"/>
      </w:r>
    </w:p>
    <w:p w14:paraId="71FF480D" w14:textId="65E178E9" w:rsidR="004832A1" w:rsidRDefault="004832A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_Toc36455579 \h </w:instrText>
      </w:r>
      <w:r>
        <w:fldChar w:fldCharType="separate"/>
      </w:r>
      <w:r>
        <w:t>110</w:t>
      </w:r>
      <w:r>
        <w:fldChar w:fldCharType="end"/>
      </w:r>
    </w:p>
    <w:p w14:paraId="697C04D2" w14:textId="7B440414" w:rsidR="004832A1" w:rsidRDefault="004832A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_Toc36455580 \h </w:instrText>
      </w:r>
      <w:r>
        <w:fldChar w:fldCharType="separate"/>
      </w:r>
      <w:r>
        <w:t>110</w:t>
      </w:r>
      <w:r>
        <w:fldChar w:fldCharType="end"/>
      </w:r>
    </w:p>
    <w:p w14:paraId="55D1CDEB" w14:textId="083A2E20" w:rsidR="004832A1" w:rsidRDefault="004832A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_Toc36455581 \h </w:instrText>
      </w:r>
      <w:r>
        <w:fldChar w:fldCharType="separate"/>
      </w:r>
      <w:r>
        <w:t>113</w:t>
      </w:r>
      <w:r>
        <w:fldChar w:fldCharType="end"/>
      </w:r>
    </w:p>
    <w:p w14:paraId="6CD5A435" w14:textId="5D56E38B" w:rsidR="004832A1" w:rsidRDefault="004832A1">
      <w:pPr>
        <w:pStyle w:val="TOC3"/>
        <w:rPr>
          <w:rFonts w:asciiTheme="minorHAnsi" w:eastAsiaTheme="minorEastAsia" w:hAnsiTheme="minorHAnsi" w:cstheme="minorBidi"/>
          <w:sz w:val="22"/>
          <w:szCs w:val="22"/>
          <w:lang w:eastAsia="en-GB"/>
        </w:rPr>
      </w:pPr>
      <w:r w:rsidRPr="004832A1">
        <w:t>6.1.9</w:t>
      </w:r>
      <w:r w:rsidRPr="004832A1">
        <w:rPr>
          <w:rFonts w:asciiTheme="minorHAnsi" w:eastAsiaTheme="minorEastAsia" w:hAnsiTheme="minorHAnsi" w:cstheme="minorBidi"/>
          <w:sz w:val="22"/>
          <w:szCs w:val="22"/>
          <w:lang w:eastAsia="en-GB"/>
        </w:rPr>
        <w:tab/>
      </w:r>
      <w:r w:rsidRPr="00687AA4">
        <w:rPr>
          <w:lang w:val="en-US"/>
        </w:rPr>
        <w:t>Security</w:t>
      </w:r>
      <w:r>
        <w:tab/>
      </w:r>
      <w:r>
        <w:fldChar w:fldCharType="begin" w:fldLock="1"/>
      </w:r>
      <w:r>
        <w:instrText xml:space="preserve"> PAGEREF _Toc36455582 \h </w:instrText>
      </w:r>
      <w:r>
        <w:fldChar w:fldCharType="separate"/>
      </w:r>
      <w:r>
        <w:t>114</w:t>
      </w:r>
      <w:r>
        <w:fldChar w:fldCharType="end"/>
      </w:r>
    </w:p>
    <w:p w14:paraId="5B097E69" w14:textId="64293196" w:rsidR="004832A1" w:rsidRDefault="004832A1" w:rsidP="004832A1">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_Toc36455583 \h </w:instrText>
      </w:r>
      <w:r>
        <w:fldChar w:fldCharType="separate"/>
      </w:r>
      <w:r>
        <w:t>115</w:t>
      </w:r>
      <w:r>
        <w:fldChar w:fldCharType="end"/>
      </w:r>
    </w:p>
    <w:p w14:paraId="16437769" w14:textId="1B38BE7B" w:rsidR="004832A1" w:rsidRDefault="004832A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_Toc36455584 \h </w:instrText>
      </w:r>
      <w:r>
        <w:fldChar w:fldCharType="separate"/>
      </w:r>
      <w:r>
        <w:t>115</w:t>
      </w:r>
      <w:r>
        <w:fldChar w:fldCharType="end"/>
      </w:r>
    </w:p>
    <w:p w14:paraId="3548B4E3" w14:textId="1C6FADF9" w:rsidR="004832A1" w:rsidRDefault="004832A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_Toc36455585 \h </w:instrText>
      </w:r>
      <w:r>
        <w:fldChar w:fldCharType="separate"/>
      </w:r>
      <w:r>
        <w:t>115</w:t>
      </w:r>
      <w:r>
        <w:fldChar w:fldCharType="end"/>
      </w:r>
    </w:p>
    <w:p w14:paraId="415035B7" w14:textId="40B35F6A" w:rsidR="004832A1" w:rsidRDefault="004832A1" w:rsidP="004832A1">
      <w:pPr>
        <w:pStyle w:val="TOC8"/>
        <w:tabs>
          <w:tab w:val="right" w:leader="dot" w:pos="9639"/>
        </w:tabs>
        <w:rPr>
          <w:rFonts w:asciiTheme="minorHAnsi" w:eastAsiaTheme="minorEastAsia" w:hAnsiTheme="minorHAnsi" w:cstheme="minorBidi"/>
          <w:b w:val="0"/>
          <w:szCs w:val="22"/>
          <w:lang w:eastAsia="en-GB"/>
        </w:rPr>
      </w:pPr>
      <w:r w:rsidRPr="004832A1">
        <w:t>Annex B (Informative):</w:t>
      </w:r>
      <w:r>
        <w:tab/>
      </w:r>
      <w:r w:rsidRPr="004832A1">
        <w:t>HTTP Multipart Messages</w:t>
      </w:r>
      <w:r w:rsidRPr="004832A1">
        <w:tab/>
      </w:r>
      <w:r>
        <w:fldChar w:fldCharType="begin" w:fldLock="1"/>
      </w:r>
      <w:r>
        <w:instrText xml:space="preserve"> PAGEREF _Toc36455586 \h </w:instrText>
      </w:r>
      <w:r>
        <w:fldChar w:fldCharType="separate"/>
      </w:r>
      <w:r>
        <w:t>147</w:t>
      </w:r>
      <w:r>
        <w:fldChar w:fldCharType="end"/>
      </w:r>
    </w:p>
    <w:p w14:paraId="3D2991BC" w14:textId="5D05A7E0" w:rsidR="004832A1" w:rsidRDefault="004832A1">
      <w:pPr>
        <w:pStyle w:val="TOC2"/>
        <w:rPr>
          <w:rFonts w:asciiTheme="minorHAnsi" w:eastAsiaTheme="minorEastAsia" w:hAnsiTheme="minorHAnsi" w:cstheme="minorBidi"/>
          <w:sz w:val="22"/>
          <w:szCs w:val="22"/>
          <w:lang w:eastAsia="en-GB"/>
        </w:rPr>
      </w:pPr>
      <w:r w:rsidRPr="004832A1">
        <w:t>B.1</w:t>
      </w:r>
      <w:r w:rsidRPr="004832A1">
        <w:rPr>
          <w:rFonts w:asciiTheme="minorHAnsi" w:eastAsiaTheme="minorEastAsia" w:hAnsiTheme="minorHAnsi" w:cstheme="minorBidi"/>
          <w:sz w:val="22"/>
          <w:szCs w:val="22"/>
          <w:lang w:eastAsia="en-GB"/>
        </w:rPr>
        <w:tab/>
      </w:r>
      <w:r w:rsidRPr="00687AA4">
        <w:rPr>
          <w:lang w:val="en-US"/>
        </w:rPr>
        <w:t>Example of HTTP multipart message</w:t>
      </w:r>
      <w:r>
        <w:tab/>
      </w:r>
      <w:r>
        <w:fldChar w:fldCharType="begin" w:fldLock="1"/>
      </w:r>
      <w:r>
        <w:instrText xml:space="preserve"> PAGEREF _Toc36455587 \h </w:instrText>
      </w:r>
      <w:r>
        <w:fldChar w:fldCharType="separate"/>
      </w:r>
      <w:r>
        <w:t>147</w:t>
      </w:r>
      <w:r>
        <w:fldChar w:fldCharType="end"/>
      </w:r>
    </w:p>
    <w:p w14:paraId="7EC8B47B" w14:textId="6FD248C2" w:rsidR="004832A1" w:rsidRDefault="004832A1">
      <w:pPr>
        <w:pStyle w:val="TOC3"/>
        <w:rPr>
          <w:rFonts w:asciiTheme="minorHAnsi" w:eastAsiaTheme="minorEastAsia" w:hAnsiTheme="minorHAnsi" w:cstheme="minorBidi"/>
          <w:sz w:val="22"/>
          <w:szCs w:val="22"/>
          <w:lang w:eastAsia="en-GB"/>
        </w:rPr>
      </w:pPr>
      <w:r w:rsidRPr="004832A1">
        <w:t>B.1.1</w:t>
      </w:r>
      <w:r w:rsidRPr="004832A1">
        <w:rPr>
          <w:rFonts w:asciiTheme="minorHAnsi" w:eastAsiaTheme="minorEastAsia" w:hAnsiTheme="minorHAnsi" w:cstheme="minorBidi"/>
          <w:sz w:val="22"/>
          <w:szCs w:val="22"/>
          <w:lang w:eastAsia="en-GB"/>
        </w:rPr>
        <w:tab/>
      </w:r>
      <w:r w:rsidRPr="00687AA4">
        <w:rPr>
          <w:lang w:val="en-US"/>
        </w:rPr>
        <w:t>General</w:t>
      </w:r>
      <w:r>
        <w:tab/>
      </w:r>
      <w:r>
        <w:fldChar w:fldCharType="begin" w:fldLock="1"/>
      </w:r>
      <w:r>
        <w:instrText xml:space="preserve"> PAGEREF _Toc36455588 \h </w:instrText>
      </w:r>
      <w:r>
        <w:fldChar w:fldCharType="separate"/>
      </w:r>
      <w:r>
        <w:t>147</w:t>
      </w:r>
      <w:r>
        <w:fldChar w:fldCharType="end"/>
      </w:r>
    </w:p>
    <w:p w14:paraId="74C0D50E" w14:textId="551746E7" w:rsidR="004832A1" w:rsidRDefault="004832A1">
      <w:pPr>
        <w:pStyle w:val="TOC3"/>
        <w:rPr>
          <w:rFonts w:asciiTheme="minorHAnsi" w:eastAsiaTheme="minorEastAsia" w:hAnsiTheme="minorHAnsi" w:cstheme="minorBidi"/>
          <w:sz w:val="22"/>
          <w:szCs w:val="22"/>
          <w:lang w:eastAsia="en-GB"/>
        </w:rPr>
      </w:pPr>
      <w:r w:rsidRPr="004832A1">
        <w:t>B.1.2</w:t>
      </w:r>
      <w:r w:rsidRPr="004832A1">
        <w:rPr>
          <w:rFonts w:asciiTheme="minorHAnsi" w:eastAsiaTheme="minorEastAsia" w:hAnsiTheme="minorHAnsi" w:cstheme="minorBidi"/>
          <w:sz w:val="22"/>
          <w:szCs w:val="22"/>
        </w:rPr>
        <w:tab/>
      </w:r>
      <w:r w:rsidRPr="00687AA4">
        <w:rPr>
          <w:lang w:val="en-US" w:eastAsia="fr-FR"/>
        </w:rPr>
        <w:t>Example HTTP multipart message with N1 SM Message binary data</w:t>
      </w:r>
      <w:r>
        <w:tab/>
      </w:r>
      <w:r>
        <w:fldChar w:fldCharType="begin" w:fldLock="1"/>
      </w:r>
      <w:r>
        <w:instrText xml:space="preserve"> PAGEREF _Toc36455589 \h </w:instrText>
      </w:r>
      <w:r>
        <w:fldChar w:fldCharType="separate"/>
      </w:r>
      <w:r>
        <w:t>147</w:t>
      </w:r>
      <w:r>
        <w:fldChar w:fldCharType="end"/>
      </w:r>
    </w:p>
    <w:p w14:paraId="24BA7C63" w14:textId="61D1F0BA" w:rsidR="004832A1" w:rsidRDefault="004832A1" w:rsidP="004832A1">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_Toc36455590 \h </w:instrText>
      </w:r>
      <w:r>
        <w:fldChar w:fldCharType="separate"/>
      </w:r>
      <w:r>
        <w:t>148</w:t>
      </w:r>
      <w:r>
        <w:fldChar w:fldCharType="end"/>
      </w:r>
    </w:p>
    <w:p w14:paraId="32E9EF1F" w14:textId="6598845D" w:rsidR="00080512" w:rsidRPr="004D3578" w:rsidRDefault="004832A1">
      <w:r>
        <w:rPr>
          <w:noProof/>
          <w:sz w:val="22"/>
        </w:rPr>
        <w:fldChar w:fldCharType="end"/>
      </w:r>
    </w:p>
    <w:p w14:paraId="32E9EF20" w14:textId="77777777" w:rsidR="00080512" w:rsidRPr="004D3578" w:rsidRDefault="00080512">
      <w:pPr>
        <w:pStyle w:val="Heading1"/>
      </w:pPr>
      <w:r w:rsidRPr="004D3578">
        <w:br w:type="page"/>
      </w:r>
      <w:bookmarkStart w:id="4" w:name="_Toc20129438"/>
      <w:bookmarkStart w:id="5" w:name="_Toc27584065"/>
      <w:bookmarkStart w:id="6" w:name="_Toc36455367"/>
      <w:r w:rsidRPr="004D3578">
        <w:lastRenderedPageBreak/>
        <w:t>Foreword</w:t>
      </w:r>
      <w:bookmarkEnd w:id="4"/>
      <w:bookmarkEnd w:id="5"/>
      <w:bookmarkEnd w:id="6"/>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310FAB4D" w:rsidR="00080512" w:rsidRPr="004D3578" w:rsidRDefault="00080512">
      <w:pPr>
        <w:pStyle w:val="B3"/>
      </w:pPr>
      <w:r w:rsidRPr="004D3578">
        <w:t>3</w:t>
      </w:r>
      <w:r w:rsidRPr="004D3578">
        <w:tab/>
        <w:t>or greater indicates TSG approved document under change control.</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7" w:name="_Toc20129439"/>
      <w:bookmarkStart w:id="8" w:name="_Toc27584066"/>
      <w:bookmarkStart w:id="9" w:name="_Toc36455368"/>
      <w:r w:rsidRPr="004D3578">
        <w:lastRenderedPageBreak/>
        <w:t>1</w:t>
      </w:r>
      <w:r w:rsidRPr="004D3578">
        <w:tab/>
        <w:t>Scope</w:t>
      </w:r>
      <w:bookmarkEnd w:id="7"/>
      <w:bookmarkEnd w:id="8"/>
      <w:bookmarkEnd w:id="9"/>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6FD2313D" w:rsidR="000A45AE" w:rsidRPr="005E4D39" w:rsidRDefault="000A45AE" w:rsidP="000A45AE">
      <w:r>
        <w:t xml:space="preserve">The 5G System stage 2 architecture and procedures are specified in </w:t>
      </w:r>
      <w:r w:rsidR="00CA4B50">
        <w:t>3GPP TS </w:t>
      </w:r>
      <w:r w:rsidR="00CA4B50" w:rsidRPr="005E4D39">
        <w:t>23.501 </w:t>
      </w:r>
      <w:r w:rsidRPr="005E4D39">
        <w:t>[2] and </w:t>
      </w:r>
      <w:r w:rsidR="00CA4B50" w:rsidRPr="005E4D39">
        <w:t>3GPP</w:t>
      </w:r>
      <w:r w:rsidR="00CA4B50">
        <w:t> </w:t>
      </w:r>
      <w:r w:rsidR="00CA4B50" w:rsidRPr="005E4D39">
        <w:t>TS</w:t>
      </w:r>
      <w:r w:rsidR="00CA4B50">
        <w:t> </w:t>
      </w:r>
      <w:r w:rsidR="00CA4B50" w:rsidRPr="005E4D39">
        <w:t>23.502 </w:t>
      </w:r>
      <w:r w:rsidRPr="005E4D39">
        <w:t>[3].</w:t>
      </w:r>
    </w:p>
    <w:p w14:paraId="32E9EF2E" w14:textId="39E6EED4" w:rsidR="000A45AE" w:rsidRDefault="000A45AE" w:rsidP="000A45AE">
      <w:r w:rsidRPr="005E4D39">
        <w:t xml:space="preserve">The Technical Realization of the Service Based Architecture and the Principles and Guidelines for Services Definition are specified in </w:t>
      </w:r>
      <w:r w:rsidR="00CA4B50" w:rsidRPr="005E4D39">
        <w:t>3GPP</w:t>
      </w:r>
      <w:r w:rsidR="00CA4B50">
        <w:t> </w:t>
      </w:r>
      <w:r w:rsidR="00CA4B50" w:rsidRPr="005E4D39">
        <w:t>TS</w:t>
      </w:r>
      <w:r w:rsidR="00CA4B50">
        <w:t> </w:t>
      </w:r>
      <w:r w:rsidR="00CA4B50" w:rsidRPr="005E4D39">
        <w:t>29.500 </w:t>
      </w:r>
      <w:r w:rsidRPr="005E4D39">
        <w:t>[4] and </w:t>
      </w:r>
      <w:r w:rsidR="00CA4B50" w:rsidRPr="005E4D39">
        <w:t>3GPP</w:t>
      </w:r>
      <w:r w:rsidR="00CA4B50">
        <w:t> </w:t>
      </w:r>
      <w:r w:rsidR="00CA4B50" w:rsidRPr="005E4D39">
        <w:t>TS</w:t>
      </w:r>
      <w:r w:rsidR="00CA4B50">
        <w:t> </w:t>
      </w:r>
      <w:r w:rsidR="00CA4B50" w:rsidRPr="005E4D39">
        <w:t>29.501 </w:t>
      </w:r>
      <w:r w:rsidRPr="005E4D39">
        <w:t>[5].</w:t>
      </w:r>
    </w:p>
    <w:p w14:paraId="32E9EF2F" w14:textId="11AAA1CF" w:rsidR="000A45AE" w:rsidRDefault="000A45AE" w:rsidP="000A45AE">
      <w:r>
        <w:t xml:space="preserve">The Session Management Event Exposure Service is specified in </w:t>
      </w:r>
      <w:r w:rsidR="00CA4B50">
        <w:t>3GPP TS 29.508 </w:t>
      </w:r>
      <w:r>
        <w:t>[6].</w:t>
      </w:r>
    </w:p>
    <w:p w14:paraId="32E9EF30" w14:textId="77777777" w:rsidR="00080512" w:rsidRPr="004D3578" w:rsidRDefault="00080512">
      <w:pPr>
        <w:pStyle w:val="Heading1"/>
      </w:pPr>
      <w:bookmarkStart w:id="10" w:name="_Toc20129440"/>
      <w:bookmarkStart w:id="11" w:name="_Toc27584067"/>
      <w:bookmarkStart w:id="12" w:name="_Toc36455369"/>
      <w:r w:rsidRPr="004D3578">
        <w:t>2</w:t>
      </w:r>
      <w:r w:rsidRPr="004D3578">
        <w:tab/>
        <w:t>References</w:t>
      </w:r>
      <w:bookmarkEnd w:id="10"/>
      <w:bookmarkEnd w:id="11"/>
      <w:bookmarkEnd w:id="12"/>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13" w:name="OLE_LINK1"/>
      <w:bookmarkStart w:id="14" w:name="OLE_LINK2"/>
      <w:bookmarkStart w:id="15" w:name="OLE_LINK3"/>
      <w:bookmarkStart w:id="1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3"/>
    <w:bookmarkEnd w:id="14"/>
    <w:bookmarkEnd w:id="15"/>
    <w:bookmarkEnd w:id="16"/>
    <w:p w14:paraId="32E9EF35" w14:textId="4A5E755F" w:rsidR="00EC4A25" w:rsidRDefault="00EC4A25" w:rsidP="00EC4A25">
      <w:pPr>
        <w:pStyle w:val="EX"/>
      </w:pPr>
      <w:r w:rsidRPr="004D3578">
        <w:t>[1]</w:t>
      </w:r>
      <w:r w:rsidRPr="004D3578">
        <w:tab/>
      </w:r>
      <w:r w:rsidR="00CA4B50" w:rsidRPr="004D3578">
        <w:t>3GPP</w:t>
      </w:r>
      <w:r w:rsidR="00CA4B50">
        <w:t> </w:t>
      </w:r>
      <w:r w:rsidR="00CA4B50" w:rsidRPr="004D3578">
        <w:t>TR</w:t>
      </w:r>
      <w:r w:rsidR="00CA4B50">
        <w:t> </w:t>
      </w:r>
      <w:r w:rsidR="00CA4B50" w:rsidRPr="004D3578">
        <w:t>21.905:</w:t>
      </w:r>
      <w:r w:rsidRPr="004D3578">
        <w:t xml:space="preserve"> "Vocabulary for 3GPP Specifications".</w:t>
      </w:r>
    </w:p>
    <w:p w14:paraId="32E9EF36" w14:textId="150CC2CD" w:rsidR="000A45AE" w:rsidRPr="005E4D39" w:rsidRDefault="000A45AE" w:rsidP="000A45AE">
      <w:pPr>
        <w:pStyle w:val="EX"/>
      </w:pPr>
      <w:r>
        <w:t>[2]</w:t>
      </w:r>
      <w:r>
        <w:tab/>
      </w:r>
      <w:r w:rsidR="00CA4B50">
        <w:t>3GPP </w:t>
      </w:r>
      <w:r w:rsidR="00CA4B50" w:rsidRPr="005E4D39">
        <w:t>TS</w:t>
      </w:r>
      <w:r w:rsidR="00CA4B50">
        <w:t> </w:t>
      </w:r>
      <w:r w:rsidR="00CA4B50" w:rsidRPr="005E4D39">
        <w:t>23.501:</w:t>
      </w:r>
      <w:r w:rsidRPr="005E4D39">
        <w:t xml:space="preserve"> "System Architecture for the 5G System; Stage 2".</w:t>
      </w:r>
    </w:p>
    <w:p w14:paraId="32E9EF37" w14:textId="03ED550F" w:rsidR="000A45AE" w:rsidRPr="005E4D39" w:rsidRDefault="000A45AE" w:rsidP="000A45AE">
      <w:pPr>
        <w:pStyle w:val="EX"/>
      </w:pPr>
      <w:r w:rsidRPr="005E4D39">
        <w:t>[</w:t>
      </w:r>
      <w:r>
        <w:t>3</w:t>
      </w:r>
      <w:r w:rsidRPr="005E4D39">
        <w:t>]</w:t>
      </w:r>
      <w:r w:rsidRPr="005E4D39">
        <w:tab/>
      </w:r>
      <w:r w:rsidR="00CA4B50" w:rsidRPr="005E4D39">
        <w:t>3GPP</w:t>
      </w:r>
      <w:r w:rsidR="00CA4B50">
        <w:t> </w:t>
      </w:r>
      <w:r w:rsidR="00CA4B50" w:rsidRPr="005E4D39">
        <w:t>TS</w:t>
      </w:r>
      <w:r w:rsidR="00CA4B50">
        <w:t> </w:t>
      </w:r>
      <w:r w:rsidR="00CA4B50" w:rsidRPr="005E4D39">
        <w:t>23.502:</w:t>
      </w:r>
      <w:r w:rsidRPr="005E4D39">
        <w:t xml:space="preserve"> "Procedures for the 5G System; Stage 2".</w:t>
      </w:r>
    </w:p>
    <w:p w14:paraId="32E9EF38" w14:textId="6F75D7AC" w:rsidR="000A45AE" w:rsidRPr="005E4D39" w:rsidRDefault="000A45AE" w:rsidP="000A45AE">
      <w:pPr>
        <w:pStyle w:val="EX"/>
      </w:pPr>
      <w:r w:rsidRPr="005E4D39">
        <w:t>[</w:t>
      </w:r>
      <w:r>
        <w:t>4</w:t>
      </w:r>
      <w:r w:rsidRPr="005E4D39">
        <w:t>]</w:t>
      </w:r>
      <w:r w:rsidRPr="005E4D39">
        <w:tab/>
      </w:r>
      <w:r w:rsidR="00CA4B50" w:rsidRPr="005E4D39">
        <w:t>3GPP</w:t>
      </w:r>
      <w:r w:rsidR="00CA4B50">
        <w:t> </w:t>
      </w:r>
      <w:r w:rsidR="00CA4B50" w:rsidRPr="005E4D39">
        <w:t>TS</w:t>
      </w:r>
      <w:r w:rsidR="00CA4B50">
        <w:t> </w:t>
      </w:r>
      <w:r w:rsidR="00CA4B50" w:rsidRPr="005E4D39">
        <w:t>29.500:</w:t>
      </w:r>
      <w:r w:rsidRPr="005E4D39">
        <w:t xml:space="preserve"> "5G System; Technical Realization of Service Based Architecture; Stage 3".</w:t>
      </w:r>
    </w:p>
    <w:p w14:paraId="32E9EF39" w14:textId="63ECA7E6" w:rsidR="000A45AE" w:rsidRDefault="000A45AE" w:rsidP="000A45AE">
      <w:pPr>
        <w:pStyle w:val="EX"/>
      </w:pPr>
      <w:r w:rsidRPr="005E4D39">
        <w:t>[</w:t>
      </w:r>
      <w:r>
        <w:t>5</w:t>
      </w:r>
      <w:r w:rsidRPr="005E4D39">
        <w:t>]</w:t>
      </w:r>
      <w:r w:rsidRPr="005E4D39">
        <w:tab/>
      </w:r>
      <w:r w:rsidR="00CA4B50" w:rsidRPr="005E4D39">
        <w:t>3GPP</w:t>
      </w:r>
      <w:r w:rsidR="00CA4B50">
        <w:t> </w:t>
      </w:r>
      <w:r w:rsidR="00CA4B50" w:rsidRPr="005E4D39">
        <w:t>TS</w:t>
      </w:r>
      <w:r w:rsidR="00CA4B50">
        <w:t> </w:t>
      </w:r>
      <w:r w:rsidR="00CA4B50" w:rsidRPr="005E4D39">
        <w:t>29.501:</w:t>
      </w:r>
      <w:r w:rsidRPr="005E4D39">
        <w:t xml:space="preserve"> "5G</w:t>
      </w:r>
      <w:r>
        <w:t xml:space="preserve"> System; Principles and Guidelines for Services Definition; Stage 3".</w:t>
      </w:r>
    </w:p>
    <w:p w14:paraId="32E9EF3A" w14:textId="28C94F19" w:rsidR="00EC4EF0" w:rsidRDefault="000A45AE" w:rsidP="007B24EB">
      <w:pPr>
        <w:pStyle w:val="EX"/>
      </w:pPr>
      <w:r>
        <w:t>[6]</w:t>
      </w:r>
      <w:r>
        <w:tab/>
      </w:r>
      <w:r w:rsidR="00CA4B50" w:rsidRPr="005E4D39">
        <w:t>3GPP</w:t>
      </w:r>
      <w:r w:rsidR="00CA4B50">
        <w:t> </w:t>
      </w:r>
      <w:r w:rsidR="00CA4B50" w:rsidRPr="005E4D39">
        <w:t>TS</w:t>
      </w:r>
      <w:r w:rsidR="00CA4B50">
        <w:t> </w:t>
      </w:r>
      <w:r w:rsidR="00CA4B50" w:rsidRPr="005E4D39">
        <w:t>29.50</w:t>
      </w:r>
      <w:r w:rsidR="00CA4B50">
        <w:t>8</w:t>
      </w:r>
      <w:r w:rsidR="00CA4B50" w:rsidRPr="005E4D39">
        <w:t>:</w:t>
      </w:r>
      <w:r w:rsidRPr="005E4D39">
        <w:t xml:space="preserve"> "5G</w:t>
      </w:r>
      <w:r>
        <w:t xml:space="preserve"> System; Session Management Event Exposure Service; Stage 3".</w:t>
      </w:r>
    </w:p>
    <w:p w14:paraId="32E9EF3B" w14:textId="3856DC53" w:rsidR="00490E17" w:rsidRDefault="00490E17" w:rsidP="00490E17">
      <w:pPr>
        <w:pStyle w:val="EX"/>
      </w:pPr>
      <w:r>
        <w:t>[7]</w:t>
      </w:r>
      <w:r>
        <w:tab/>
      </w:r>
      <w:r w:rsidR="00CA4B50" w:rsidRPr="005E4D39">
        <w:t>3GPP</w:t>
      </w:r>
      <w:r w:rsidR="00CA4B50">
        <w:t> </w:t>
      </w:r>
      <w:r w:rsidR="00CA4B50" w:rsidRPr="005E4D39">
        <w:t>TS</w:t>
      </w:r>
      <w:r w:rsidR="00CA4B50">
        <w:t> </w:t>
      </w:r>
      <w:r w:rsidR="00CA4B50" w:rsidRPr="005E4D39">
        <w:t>2</w:t>
      </w:r>
      <w:r w:rsidR="00CA4B50">
        <w:t>4</w:t>
      </w:r>
      <w:r w:rsidR="00CA4B50" w:rsidRPr="005E4D39">
        <w:t>.50</w:t>
      </w:r>
      <w:r w:rsidR="00CA4B50">
        <w:t>1</w:t>
      </w:r>
      <w:r w:rsidR="00CA4B50" w:rsidRPr="005E4D39">
        <w:t>:</w:t>
      </w:r>
      <w:r w:rsidRPr="005E4D39">
        <w:t xml:space="preserve"> "</w:t>
      </w:r>
      <w:r>
        <w:t>Non-Access-Stratum (NAS) protocol for 5G System (5GS); Stage 3".</w:t>
      </w:r>
    </w:p>
    <w:p w14:paraId="32E9EF3C" w14:textId="72D59F1B" w:rsidR="00490E17" w:rsidRDefault="00490E17" w:rsidP="00490E17">
      <w:pPr>
        <w:pStyle w:val="EX"/>
      </w:pPr>
      <w:r>
        <w:t>[8]</w:t>
      </w:r>
      <w:r>
        <w:tab/>
      </w:r>
      <w:r w:rsidR="00CA4B50" w:rsidRPr="005E4D39">
        <w:t>3GPP</w:t>
      </w:r>
      <w:r w:rsidR="00CA4B50">
        <w:t> </w:t>
      </w:r>
      <w:r w:rsidR="00CA4B50" w:rsidRPr="005E4D39">
        <w:t>TS</w:t>
      </w:r>
      <w:r w:rsidR="00CA4B50">
        <w:t> </w:t>
      </w:r>
      <w:r w:rsidR="00CA4B50" w:rsidRPr="005E4D39">
        <w:t>2</w:t>
      </w:r>
      <w:r w:rsidR="00CA4B50">
        <w:t>4</w:t>
      </w:r>
      <w:r w:rsidR="00CA4B50" w:rsidRPr="005E4D39">
        <w:t>.</w:t>
      </w:r>
      <w:r w:rsidR="00CA4B50">
        <w:t>007</w:t>
      </w:r>
      <w:r w:rsidR="00CA4B50" w:rsidRPr="005E4D39">
        <w:t>:</w:t>
      </w:r>
      <w:r w:rsidRPr="005E4D39">
        <w:t xml:space="preserve"> "</w:t>
      </w:r>
      <w:r>
        <w:t>Mobile radio interface signalling layer 3; General aspects".</w:t>
      </w:r>
    </w:p>
    <w:p w14:paraId="32E9EF3D" w14:textId="7AC2D37D" w:rsidR="002E69DE" w:rsidRDefault="002E69DE" w:rsidP="002E69DE">
      <w:pPr>
        <w:pStyle w:val="EX"/>
      </w:pPr>
      <w:r>
        <w:t>[</w:t>
      </w:r>
      <w:r w:rsidR="007D4220">
        <w:t>9</w:t>
      </w:r>
      <w:r>
        <w:t>]</w:t>
      </w:r>
      <w:r>
        <w:tab/>
      </w:r>
      <w:r w:rsidR="00CA4B50" w:rsidRPr="005E4D39">
        <w:t>3GPP</w:t>
      </w:r>
      <w:r w:rsidR="00CA4B50">
        <w:t> </w:t>
      </w:r>
      <w:r w:rsidR="00CA4B50" w:rsidRPr="005E4D39">
        <w:t>TS</w:t>
      </w:r>
      <w:r w:rsidR="00CA4B50">
        <w:t> 38</w:t>
      </w:r>
      <w:r w:rsidR="00CA4B50" w:rsidRPr="005E4D39">
        <w:t>.</w:t>
      </w:r>
      <w:r w:rsidR="00CA4B50">
        <w:t>413</w:t>
      </w:r>
      <w:r w:rsidR="00CA4B50" w:rsidRPr="005E4D39">
        <w:t>:</w:t>
      </w:r>
      <w:r w:rsidRPr="005E4D39">
        <w:t xml:space="preserve"> "</w:t>
      </w:r>
      <w:r>
        <w:t>NG Radio Access Network (NG-RAN); NG Application Protocol (NGAP)".</w:t>
      </w:r>
    </w:p>
    <w:p w14:paraId="32E9EF3E" w14:textId="4E8BE2B1" w:rsidR="002E69DE" w:rsidRDefault="002E69DE" w:rsidP="002E69DE">
      <w:pPr>
        <w:pStyle w:val="EX"/>
        <w:rPr>
          <w:snapToGrid w:val="0"/>
        </w:rPr>
      </w:pPr>
      <w:r>
        <w:rPr>
          <w:snapToGrid w:val="0"/>
        </w:rPr>
        <w:t>[</w:t>
      </w:r>
      <w:r w:rsidR="007D4220">
        <w:rPr>
          <w:snapToGrid w:val="0"/>
        </w:rPr>
        <w:t>10</w:t>
      </w:r>
      <w:r>
        <w:rPr>
          <w:snapToGrid w:val="0"/>
        </w:rPr>
        <w:t>]</w:t>
      </w:r>
      <w:r>
        <w:rPr>
          <w:snapToGrid w:val="0"/>
        </w:rPr>
        <w:tab/>
      </w:r>
      <w:r w:rsidR="00CA4B50">
        <w:rPr>
          <w:snapToGrid w:val="0"/>
        </w:rPr>
        <w:t>IETF RFC 2387:</w:t>
      </w:r>
      <w:r>
        <w:rPr>
          <w:snapToGrid w:val="0"/>
        </w:rPr>
        <w:t xml:space="preserve"> "The MIME Multipart/Related Content-type".</w:t>
      </w:r>
    </w:p>
    <w:p w14:paraId="32E9EF3F" w14:textId="02254364"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00CA4B50" w:rsidRPr="006E3855">
        <w:rPr>
          <w:lang w:eastAsia="zh-CN"/>
        </w:rPr>
        <w:t>IETF</w:t>
      </w:r>
      <w:r w:rsidR="00CA4B50">
        <w:rPr>
          <w:lang w:eastAsia="zh-CN"/>
        </w:rPr>
        <w:t> </w:t>
      </w:r>
      <w:r w:rsidR="00CA4B50" w:rsidRPr="006E3855">
        <w:rPr>
          <w:lang w:eastAsia="zh-CN"/>
        </w:rPr>
        <w:t>RFC</w:t>
      </w:r>
      <w:r w:rsidR="00CA4B50">
        <w:rPr>
          <w:lang w:eastAsia="zh-CN"/>
        </w:rPr>
        <w:t> 8259</w:t>
      </w:r>
      <w:r w:rsidR="00CA4B50" w:rsidRPr="006E3855">
        <w:rPr>
          <w:lang w:eastAsia="zh-CN"/>
        </w:rPr>
        <w:t>:</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416A8DFD" w:rsidR="002E69DE" w:rsidRDefault="002E69DE" w:rsidP="002E69DE">
      <w:pPr>
        <w:pStyle w:val="EX"/>
        <w:rPr>
          <w:snapToGrid w:val="0"/>
        </w:rPr>
      </w:pPr>
      <w:r>
        <w:rPr>
          <w:snapToGrid w:val="0"/>
        </w:rPr>
        <w:t>[</w:t>
      </w:r>
      <w:r w:rsidR="007D4220">
        <w:rPr>
          <w:snapToGrid w:val="0"/>
        </w:rPr>
        <w:t>12</w:t>
      </w:r>
      <w:r>
        <w:rPr>
          <w:snapToGrid w:val="0"/>
        </w:rPr>
        <w:t>]</w:t>
      </w:r>
      <w:r>
        <w:rPr>
          <w:snapToGrid w:val="0"/>
        </w:rPr>
        <w:tab/>
      </w:r>
      <w:r w:rsidR="00CA4B50">
        <w:rPr>
          <w:snapToGrid w:val="0"/>
        </w:rPr>
        <w:t>IETF RFC 2045:</w:t>
      </w:r>
      <w:r>
        <w:rPr>
          <w:snapToGrid w:val="0"/>
        </w:rPr>
        <w:t xml:space="preserve"> "Multipurpose Internet Mail Extensions (MIME) Part One: Format of Internet Message Bodies".</w:t>
      </w:r>
    </w:p>
    <w:p w14:paraId="32E9EF41" w14:textId="44F7577D" w:rsidR="00490E17" w:rsidRDefault="00F86A32" w:rsidP="007B24EB">
      <w:pPr>
        <w:pStyle w:val="EX"/>
      </w:pPr>
      <w:r>
        <w:t>[13]</w:t>
      </w:r>
      <w:r>
        <w:tab/>
      </w:r>
      <w:r w:rsidR="00CA4B50" w:rsidRPr="005E4D39">
        <w:t>3GPP</w:t>
      </w:r>
      <w:r w:rsidR="00CA4B50">
        <w:t> </w:t>
      </w:r>
      <w:r w:rsidR="00CA4B50" w:rsidRPr="005E4D39">
        <w:t>TS</w:t>
      </w:r>
      <w:r w:rsidR="00CA4B50">
        <w:t> </w:t>
      </w:r>
      <w:r w:rsidR="00CA4B50" w:rsidRPr="005E4D39">
        <w:t>29.5</w:t>
      </w:r>
      <w:r w:rsidR="00CA4B50">
        <w:t>71</w:t>
      </w:r>
      <w:r w:rsidR="00CA4B50" w:rsidRPr="005E4D39">
        <w:t>:</w:t>
      </w:r>
      <w:r w:rsidRPr="005E4D39">
        <w:t xml:space="preserve"> "5G</w:t>
      </w:r>
      <w:r>
        <w:t xml:space="preserve"> System; Common Data Types for Service Based Interfaces; Stage 3".</w:t>
      </w:r>
    </w:p>
    <w:p w14:paraId="32E9EF42" w14:textId="164852B9"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r>
      <w:r w:rsidR="00CA4B50" w:rsidRPr="00C02424">
        <w:rPr>
          <w:noProof/>
        </w:rPr>
        <w:t>IETF</w:t>
      </w:r>
      <w:r w:rsidR="00CA4B50">
        <w:rPr>
          <w:noProof/>
        </w:rPr>
        <w:t> </w:t>
      </w:r>
      <w:r w:rsidR="00CA4B50" w:rsidRPr="00C02424">
        <w:rPr>
          <w:noProof/>
        </w:rPr>
        <w:t>RFC</w:t>
      </w:r>
      <w:r w:rsidR="00CA4B50">
        <w:rPr>
          <w:noProof/>
        </w:rPr>
        <w:t> </w:t>
      </w:r>
      <w:r w:rsidR="00CA4B50" w:rsidRPr="00C02424">
        <w:rPr>
          <w:noProof/>
        </w:rPr>
        <w:t>7540:</w:t>
      </w:r>
      <w:r w:rsidRPr="00C02424">
        <w:rPr>
          <w:noProof/>
        </w:rPr>
        <w:t xml:space="preserve"> "Hypertext Transfer Protocol Version 2 (HTTP/2)".</w:t>
      </w:r>
    </w:p>
    <w:p w14:paraId="32E9EF43" w14:textId="7A5DE05B"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sidR="00CA4B50">
        <w:rPr>
          <w:rStyle w:val="Hyperlink"/>
          <w:noProof/>
        </w:rPr>
        <w:t>.</w:t>
      </w:r>
    </w:p>
    <w:p w14:paraId="32E9EF44" w14:textId="10DB121D" w:rsidR="00BE3568" w:rsidRDefault="009F58C8" w:rsidP="007B24EB">
      <w:pPr>
        <w:pStyle w:val="EX"/>
      </w:pPr>
      <w:r w:rsidRPr="00990165">
        <w:t>[</w:t>
      </w:r>
      <w:r>
        <w:t>16</w:t>
      </w:r>
      <w:r w:rsidRPr="00990165">
        <w:t>]</w:t>
      </w:r>
      <w:r w:rsidRPr="00990165">
        <w:tab/>
      </w:r>
      <w:r w:rsidR="00CA4B50" w:rsidRPr="00990165">
        <w:t>3GPP</w:t>
      </w:r>
      <w:r w:rsidR="00CA4B50">
        <w:t> </w:t>
      </w:r>
      <w:r w:rsidR="00CA4B50" w:rsidRPr="00990165">
        <w:t>TS</w:t>
      </w:r>
      <w:r w:rsidR="00CA4B50">
        <w:t> </w:t>
      </w:r>
      <w:r w:rsidR="00CA4B50" w:rsidRPr="00990165">
        <w:t>29.274:</w:t>
      </w:r>
      <w:r w:rsidRPr="00990165">
        <w:t xml:space="preserve"> "3GPP Evolved Packet System (EPS); Evolved General Packet Radio Service (GPRS) Tunnelling Protocol for Control plane (GTPv2-C); Stage 3".</w:t>
      </w:r>
    </w:p>
    <w:p w14:paraId="32E9EF45" w14:textId="2C004BA4" w:rsidR="0026346C" w:rsidRDefault="0026346C" w:rsidP="0026346C">
      <w:pPr>
        <w:pStyle w:val="EX"/>
        <w:rPr>
          <w:lang w:eastAsia="zh-CN"/>
        </w:rPr>
      </w:pPr>
      <w:r>
        <w:rPr>
          <w:lang w:eastAsia="zh-CN"/>
        </w:rPr>
        <w:t>[17]</w:t>
      </w:r>
      <w:r>
        <w:rPr>
          <w:lang w:eastAsia="zh-CN"/>
        </w:rPr>
        <w:tab/>
      </w:r>
      <w:r w:rsidR="00CA4B50">
        <w:rPr>
          <w:lang w:eastAsia="zh-CN"/>
        </w:rPr>
        <w:t>3GPP TS 33.501:</w:t>
      </w:r>
      <w:r>
        <w:rPr>
          <w:lang w:eastAsia="zh-CN"/>
        </w:rPr>
        <w:t xml:space="preserve"> "</w:t>
      </w:r>
      <w:r w:rsidRPr="00A449BB">
        <w:rPr>
          <w:lang w:eastAsia="zh-CN"/>
        </w:rPr>
        <w:t>Security architecture and procedures for 5G system</w:t>
      </w:r>
      <w:r>
        <w:rPr>
          <w:lang w:eastAsia="zh-CN"/>
        </w:rPr>
        <w:t>".</w:t>
      </w:r>
    </w:p>
    <w:p w14:paraId="32E9EF46" w14:textId="465C765B" w:rsidR="0026346C" w:rsidRDefault="0026346C" w:rsidP="0026346C">
      <w:pPr>
        <w:pStyle w:val="EX"/>
        <w:rPr>
          <w:lang w:eastAsia="zh-CN"/>
        </w:rPr>
      </w:pPr>
      <w:r>
        <w:rPr>
          <w:lang w:eastAsia="zh-CN"/>
        </w:rPr>
        <w:lastRenderedPageBreak/>
        <w:t>[18]</w:t>
      </w:r>
      <w:r>
        <w:rPr>
          <w:lang w:eastAsia="zh-CN"/>
        </w:rPr>
        <w:tab/>
      </w:r>
      <w:r w:rsidR="00CA4B50">
        <w:rPr>
          <w:lang w:val="en-US"/>
        </w:rPr>
        <w:t>IETF RFC 6749:</w:t>
      </w:r>
      <w:r>
        <w:rPr>
          <w:lang w:val="en-US"/>
        </w:rPr>
        <w:t xml:space="preserve"> "</w:t>
      </w:r>
      <w:r w:rsidRPr="00A449BB">
        <w:rPr>
          <w:lang w:val="en-US"/>
        </w:rPr>
        <w:t>The OAuth 2.0 Authorization Framework</w:t>
      </w:r>
      <w:r>
        <w:rPr>
          <w:lang w:val="en-US"/>
        </w:rPr>
        <w:t>".</w:t>
      </w:r>
    </w:p>
    <w:p w14:paraId="32E9EF47" w14:textId="1E7E4208" w:rsidR="0026346C" w:rsidRDefault="0026346C" w:rsidP="007B24EB">
      <w:pPr>
        <w:pStyle w:val="EX"/>
        <w:rPr>
          <w:lang w:eastAsia="zh-CN"/>
        </w:rPr>
      </w:pPr>
      <w:r>
        <w:rPr>
          <w:lang w:eastAsia="zh-CN"/>
        </w:rPr>
        <w:t>[19]</w:t>
      </w:r>
      <w:r>
        <w:rPr>
          <w:lang w:eastAsia="zh-CN"/>
        </w:rPr>
        <w:tab/>
      </w:r>
      <w:r w:rsidR="00CA4B50">
        <w:rPr>
          <w:lang w:eastAsia="zh-CN"/>
        </w:rPr>
        <w:t>3GPP TS 29.510:</w:t>
      </w:r>
      <w:r>
        <w:rPr>
          <w:lang w:eastAsia="zh-CN"/>
        </w:rPr>
        <w:t xml:space="preserve"> "Network Function Repository Services; Stage 3".</w:t>
      </w:r>
    </w:p>
    <w:p w14:paraId="32E9EF48" w14:textId="7B50B070" w:rsidR="003249CE" w:rsidRDefault="003249CE" w:rsidP="007B24EB">
      <w:pPr>
        <w:pStyle w:val="EX"/>
      </w:pPr>
      <w:r>
        <w:t>[20]</w:t>
      </w:r>
      <w:r>
        <w:tab/>
      </w:r>
      <w:r w:rsidR="00CA4B50" w:rsidRPr="005E4D39">
        <w:t>3GPP</w:t>
      </w:r>
      <w:r w:rsidR="00CA4B50">
        <w:t> </w:t>
      </w:r>
      <w:r w:rsidR="00CA4B50" w:rsidRPr="005E4D39">
        <w:t>TS</w:t>
      </w:r>
      <w:r w:rsidR="00CA4B50">
        <w:t> </w:t>
      </w:r>
      <w:r w:rsidR="00CA4B50" w:rsidRPr="005E4D39">
        <w:t>29.5</w:t>
      </w:r>
      <w:r w:rsidR="00CA4B50">
        <w:t>18</w:t>
      </w:r>
      <w:r w:rsidR="00CA4B50" w:rsidRPr="005E4D39">
        <w:t>:</w:t>
      </w:r>
      <w:r w:rsidRPr="005E4D39">
        <w:t xml:space="preserve"> "5G</w:t>
      </w:r>
      <w:r>
        <w:t xml:space="preserve"> System; Access and Mobility Management Service; Stage 3".</w:t>
      </w:r>
    </w:p>
    <w:p w14:paraId="32E9EF49" w14:textId="25092752" w:rsidR="007C443B" w:rsidRDefault="007C443B" w:rsidP="007B24EB">
      <w:pPr>
        <w:pStyle w:val="EX"/>
      </w:pPr>
      <w:r>
        <w:t>[21]</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380</w:t>
      </w:r>
      <w:r w:rsidR="00CA4B50" w:rsidRPr="005E4D39">
        <w:t>:</w:t>
      </w:r>
      <w:r w:rsidRPr="005E4D39">
        <w:t xml:space="preserve"> "</w:t>
      </w:r>
      <w:r>
        <w:t>IMS Restoration Procedures".</w:t>
      </w:r>
    </w:p>
    <w:p w14:paraId="32E9EF4A" w14:textId="62611532" w:rsidR="001B3C45" w:rsidRDefault="001B3C45" w:rsidP="001B3C45">
      <w:pPr>
        <w:pStyle w:val="EX"/>
      </w:pPr>
      <w:r>
        <w:t>[22</w:t>
      </w:r>
      <w:r w:rsidRPr="00A739B0">
        <w:t>]</w:t>
      </w:r>
      <w:r w:rsidRPr="00A739B0">
        <w:tab/>
      </w:r>
      <w:r w:rsidR="00CA4B50" w:rsidRPr="00A739B0">
        <w:t>3GPP</w:t>
      </w:r>
      <w:r w:rsidR="00CA4B50">
        <w:t> </w:t>
      </w:r>
      <w:r w:rsidR="00CA4B50" w:rsidRPr="00A739B0">
        <w:t>TS</w:t>
      </w:r>
      <w:r w:rsidR="00CA4B50">
        <w:t> </w:t>
      </w:r>
      <w:r w:rsidR="00CA4B50">
        <w:rPr>
          <w:rFonts w:hint="eastAsia"/>
        </w:rPr>
        <w:t>32</w:t>
      </w:r>
      <w:r w:rsidR="00CA4B50" w:rsidRPr="00A739B0">
        <w:t>.</w:t>
      </w:r>
      <w:r w:rsidR="00CA4B50">
        <w:rPr>
          <w:rFonts w:hint="eastAsia"/>
        </w:rPr>
        <w:t>42</w:t>
      </w:r>
      <w:r w:rsidR="00CA4B50"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4AB3B958" w:rsidR="00476E80" w:rsidRDefault="0057186F" w:rsidP="001B3C45">
      <w:pPr>
        <w:pStyle w:val="EX"/>
      </w:pPr>
      <w:r>
        <w:t>[23]</w:t>
      </w:r>
      <w:r>
        <w:tab/>
      </w:r>
      <w:r w:rsidR="00CA4B50">
        <w:t>IETF RFC 7807</w:t>
      </w:r>
      <w:r w:rsidR="00CA4B50" w:rsidRPr="006233A7">
        <w:t>:</w:t>
      </w:r>
      <w:r w:rsidRPr="006233A7">
        <w:t xml:space="preserve"> "</w:t>
      </w:r>
      <w:r>
        <w:t>Problem Details for HTTP APIs</w:t>
      </w:r>
      <w:r w:rsidRPr="006233A7">
        <w:t>"</w:t>
      </w:r>
      <w:r>
        <w:t>.</w:t>
      </w:r>
    </w:p>
    <w:p w14:paraId="32E9EF4C" w14:textId="30FAF472" w:rsidR="003E2FE0" w:rsidRDefault="003E2FE0" w:rsidP="001B3C45">
      <w:pPr>
        <w:pStyle w:val="EX"/>
      </w:pPr>
      <w:r>
        <w:t>[24]</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527</w:t>
      </w:r>
      <w:r w:rsidR="00CA4B50" w:rsidRPr="005E4D39">
        <w:t>:</w:t>
      </w:r>
      <w:r w:rsidRPr="005E4D39">
        <w:t xml:space="preserve"> "</w:t>
      </w:r>
      <w:r>
        <w:t>5G System; Restoration Procedures".</w:t>
      </w:r>
    </w:p>
    <w:p w14:paraId="4B802180" w14:textId="2C27B97F" w:rsidR="0050154D" w:rsidRDefault="0050154D" w:rsidP="0050154D">
      <w:pPr>
        <w:pStyle w:val="EX"/>
      </w:pPr>
      <w:r>
        <w:t>[25]</w:t>
      </w:r>
      <w:r>
        <w:tab/>
      </w:r>
      <w:r w:rsidR="00CA4B50" w:rsidRPr="005E4D39">
        <w:t>3GPP</w:t>
      </w:r>
      <w:r w:rsidR="00CA4B50">
        <w:t> </w:t>
      </w:r>
      <w:r w:rsidR="00CA4B50" w:rsidRPr="005E4D39">
        <w:t>TS</w:t>
      </w:r>
      <w:r w:rsidR="00CA4B50">
        <w:t> 32</w:t>
      </w:r>
      <w:r w:rsidR="00CA4B50" w:rsidRPr="005E4D39">
        <w:t>.</w:t>
      </w:r>
      <w:r w:rsidR="00CA4B50">
        <w:t>255</w:t>
      </w:r>
      <w:r w:rsidR="00CA4B50" w:rsidRPr="005E4D39">
        <w:t>:</w:t>
      </w:r>
      <w:r w:rsidRPr="005E4D39">
        <w:t xml:space="preserve"> "</w:t>
      </w:r>
      <w:r>
        <w:t>Charging management; 5G data connectivity domain charging; stage 2".</w:t>
      </w:r>
    </w:p>
    <w:p w14:paraId="4CB947DD" w14:textId="14ED863D" w:rsidR="0050154D" w:rsidRDefault="0050154D" w:rsidP="0050154D">
      <w:pPr>
        <w:pStyle w:val="EX"/>
      </w:pPr>
      <w:r>
        <w:t>[26]</w:t>
      </w:r>
      <w:r>
        <w:tab/>
      </w:r>
      <w:r w:rsidR="00CA4B50" w:rsidRPr="005E4D39">
        <w:t>3GPP</w:t>
      </w:r>
      <w:r w:rsidR="00CA4B50">
        <w:t> </w:t>
      </w:r>
      <w:r w:rsidR="00CA4B50" w:rsidRPr="005E4D39">
        <w:t>TS</w:t>
      </w:r>
      <w:r w:rsidR="00CA4B50">
        <w:t> 32</w:t>
      </w:r>
      <w:r w:rsidR="00CA4B50" w:rsidRPr="005E4D39">
        <w:t>.</w:t>
      </w:r>
      <w:r w:rsidR="00CA4B50">
        <w:t>291</w:t>
      </w:r>
      <w:r w:rsidR="00CA4B50" w:rsidRPr="005E4D39">
        <w:t>:</w:t>
      </w:r>
      <w:r w:rsidRPr="005E4D39">
        <w:t xml:space="preserve"> "</w:t>
      </w:r>
      <w:r>
        <w:t>Charging management; 5G system, charging service; Stage 3".</w:t>
      </w:r>
    </w:p>
    <w:p w14:paraId="749819B8" w14:textId="5D566E20" w:rsidR="00BE10CE" w:rsidRDefault="00BE10CE" w:rsidP="00BE10CE">
      <w:pPr>
        <w:pStyle w:val="EX"/>
        <w:rPr>
          <w:snapToGrid w:val="0"/>
        </w:rPr>
      </w:pPr>
      <w:r w:rsidRPr="006C1437">
        <w:t>[</w:t>
      </w:r>
      <w:r>
        <w:t>27</w:t>
      </w:r>
      <w:r w:rsidRPr="006C1437">
        <w:t>]</w:t>
      </w:r>
      <w:r w:rsidRPr="006C1437">
        <w:tab/>
      </w:r>
      <w:r w:rsidR="00CA4B50" w:rsidRPr="006C1437">
        <w:t>3GPP</w:t>
      </w:r>
      <w:r w:rsidR="00CA4B50">
        <w:t> </w:t>
      </w:r>
      <w:r w:rsidR="00CA4B50" w:rsidRPr="006C1437">
        <w:t>TS</w:t>
      </w:r>
      <w:r w:rsidR="00CA4B50">
        <w:t> </w:t>
      </w:r>
      <w:r w:rsidR="00CA4B50" w:rsidRPr="006C1437">
        <w:rPr>
          <w:lang w:eastAsia="zh-CN"/>
        </w:rPr>
        <w:t>24.301</w:t>
      </w:r>
      <w:r w:rsidR="00CA4B50" w:rsidRPr="006C1437">
        <w:rPr>
          <w:snapToGrid w:val="0"/>
        </w:rPr>
        <w:t>:</w:t>
      </w:r>
      <w:r w:rsidRPr="006C1437">
        <w:rPr>
          <w:snapToGrid w:val="0"/>
        </w:rPr>
        <w:t xml:space="preserve"> "</w:t>
      </w:r>
      <w:r w:rsidRPr="006C1437">
        <w:t>Non-Access-Stratum (NAS) protocol for Evolved Packet System (EPS); Stage</w:t>
      </w:r>
      <w:r>
        <w:t> </w:t>
      </w:r>
      <w:r w:rsidRPr="006C1437">
        <w:t>3</w:t>
      </w:r>
      <w:r w:rsidRPr="006C1437">
        <w:rPr>
          <w:snapToGrid w:val="0"/>
        </w:rPr>
        <w:t>".</w:t>
      </w:r>
    </w:p>
    <w:p w14:paraId="32E9EF4D" w14:textId="460FFA5D" w:rsidR="001B3C45" w:rsidRDefault="005E0371" w:rsidP="007B24EB">
      <w:pPr>
        <w:pStyle w:val="EX"/>
      </w:pPr>
      <w:r>
        <w:t>[28]</w:t>
      </w:r>
      <w:r>
        <w:tab/>
      </w:r>
      <w:r w:rsidR="00CA4B50" w:rsidRPr="005E4D39">
        <w:t>3GPP</w:t>
      </w:r>
      <w:r w:rsidR="00CA4B50">
        <w:t> </w:t>
      </w:r>
      <w:r w:rsidR="00CA4B50" w:rsidRPr="005E4D39">
        <w:t>T</w:t>
      </w:r>
      <w:r w:rsidR="00CA4B50">
        <w:t>R 21.900</w:t>
      </w:r>
      <w:r w:rsidR="00CA4B50" w:rsidRPr="005E4D39">
        <w:t>:</w:t>
      </w:r>
      <w:r w:rsidRPr="005E4D39">
        <w:t xml:space="preserve"> "</w:t>
      </w:r>
      <w:r w:rsidRPr="00ED0BD9">
        <w:t>Technical Specification Group working methods</w:t>
      </w:r>
      <w:r>
        <w:t>".</w:t>
      </w:r>
    </w:p>
    <w:p w14:paraId="32E9EF4E" w14:textId="77777777" w:rsidR="00436C5C" w:rsidRPr="004D3578" w:rsidRDefault="00DE6B8B" w:rsidP="00436C5C">
      <w:pPr>
        <w:pStyle w:val="Heading1"/>
      </w:pPr>
      <w:bookmarkStart w:id="17" w:name="_Toc20129441"/>
      <w:bookmarkStart w:id="18" w:name="_Toc27584068"/>
      <w:bookmarkStart w:id="19" w:name="_Toc36455370"/>
      <w:r>
        <w:t>3</w:t>
      </w:r>
      <w:r>
        <w:tab/>
      </w:r>
      <w:r w:rsidR="00436C5C" w:rsidRPr="004D3578">
        <w:t>Definitions and abbreviations</w:t>
      </w:r>
      <w:bookmarkEnd w:id="17"/>
      <w:bookmarkEnd w:id="18"/>
      <w:bookmarkEnd w:id="19"/>
    </w:p>
    <w:p w14:paraId="32E9EF4F" w14:textId="77777777" w:rsidR="00436C5C" w:rsidRPr="004D3578" w:rsidRDefault="00436C5C" w:rsidP="00436C5C">
      <w:pPr>
        <w:pStyle w:val="Heading2"/>
      </w:pPr>
      <w:bookmarkStart w:id="20" w:name="_Toc20129442"/>
      <w:bookmarkStart w:id="21" w:name="_Toc27584069"/>
      <w:bookmarkStart w:id="22" w:name="_Toc36455371"/>
      <w:r w:rsidRPr="004D3578">
        <w:t>3.1</w:t>
      </w:r>
      <w:r w:rsidRPr="004D3578">
        <w:tab/>
        <w:t>Definitions</w:t>
      </w:r>
      <w:bookmarkEnd w:id="20"/>
      <w:bookmarkEnd w:id="21"/>
      <w:bookmarkEnd w:id="22"/>
    </w:p>
    <w:p w14:paraId="32E9EF50" w14:textId="65222D79" w:rsidR="00436C5C" w:rsidRPr="004D3578" w:rsidRDefault="00436C5C" w:rsidP="00436C5C">
      <w:r w:rsidRPr="004D3578">
        <w:t>For the purposes of the present document, the terms and definitions given in</w:t>
      </w:r>
      <w:r w:rsidR="00151DAB">
        <w:t xml:space="preserve"> 3GPP TR</w:t>
      </w:r>
      <w:r w:rsidR="00CA4B50">
        <w:t> </w:t>
      </w:r>
      <w:r w:rsidR="00CA4B50" w:rsidRPr="004D3578">
        <w:t>21.905</w:t>
      </w:r>
      <w:r w:rsidR="00CA4B50">
        <w:t> </w:t>
      </w:r>
      <w:r w:rsidR="00CA4B50" w:rsidRPr="004D3578">
        <w:t>[</w:t>
      </w:r>
      <w:r w:rsidRPr="004D3578">
        <w:t>1] and the following apply. A term defined in the present document takes precedence over the definition of the same term, if any, in</w:t>
      </w:r>
      <w:r w:rsidR="00151DAB">
        <w:t xml:space="preserve"> 3GPP TR</w:t>
      </w:r>
      <w:r w:rsidR="00CA4B50">
        <w:t> </w:t>
      </w:r>
      <w:r w:rsidR="00CA4B50" w:rsidRPr="004D3578">
        <w:t>21.905</w:t>
      </w:r>
      <w:r w:rsidR="00CA4B50">
        <w:t> </w:t>
      </w:r>
      <w:r w:rsidR="00CA4B50" w:rsidRPr="004D3578">
        <w:t>[</w:t>
      </w:r>
      <w:r w:rsidRPr="004D3578">
        <w:t>1].</w:t>
      </w:r>
    </w:p>
    <w:p w14:paraId="32E9EF51" w14:textId="77777777" w:rsidR="00080512" w:rsidRPr="004D3578" w:rsidRDefault="00080512" w:rsidP="00436C5C">
      <w:pPr>
        <w:pStyle w:val="Heading2"/>
      </w:pPr>
      <w:bookmarkStart w:id="23" w:name="_Toc20129443"/>
      <w:bookmarkStart w:id="24" w:name="_Toc27584070"/>
      <w:bookmarkStart w:id="25" w:name="_Toc36455372"/>
      <w:r w:rsidRPr="004D3578">
        <w:t>3.</w:t>
      </w:r>
      <w:r w:rsidR="00436C5C">
        <w:t>2</w:t>
      </w:r>
      <w:r w:rsidRPr="004D3578">
        <w:tab/>
        <w:t>Abbreviations</w:t>
      </w:r>
      <w:bookmarkEnd w:id="23"/>
      <w:bookmarkEnd w:id="24"/>
      <w:bookmarkEnd w:id="25"/>
    </w:p>
    <w:p w14:paraId="32E9EF52" w14:textId="7CB055AF" w:rsidR="00080512" w:rsidRPr="004D3578" w:rsidRDefault="00080512">
      <w:pPr>
        <w:keepNext/>
      </w:pPr>
      <w:r w:rsidRPr="004D3578">
        <w:t>For the purposes of the present document, the abb</w:t>
      </w:r>
      <w:r w:rsidR="004D3578" w:rsidRPr="004D3578">
        <w:t>reviations given in</w:t>
      </w:r>
      <w:r w:rsidR="00151DAB">
        <w:t xml:space="preserve"> 3GPP TR</w:t>
      </w:r>
      <w:r w:rsidR="00CA4B50">
        <w:t> </w:t>
      </w:r>
      <w:r w:rsidR="00CA4B50" w:rsidRPr="004D3578">
        <w:t>21.905</w:t>
      </w:r>
      <w:r w:rsidR="00CA4B50">
        <w:t> </w:t>
      </w:r>
      <w:r w:rsidR="00CA4B50"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151DAB">
        <w:t xml:space="preserve"> 3GPP TR</w:t>
      </w:r>
      <w:r w:rsidR="00CA4B50">
        <w:t> </w:t>
      </w:r>
      <w:r w:rsidR="00CA4B50" w:rsidRPr="004D3578">
        <w:t>21.905</w:t>
      </w:r>
      <w:r w:rsidR="00CA4B50">
        <w:t> </w:t>
      </w:r>
      <w:r w:rsidR="00CA4B50" w:rsidRPr="004D3578">
        <w:t>[</w:t>
      </w:r>
      <w:r w:rsidR="004D3578" w:rsidRPr="004D3578">
        <w:t>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26" w:name="_Toc20129444"/>
      <w:bookmarkStart w:id="27" w:name="_Toc27584071"/>
      <w:bookmarkStart w:id="28" w:name="_Toc36455373"/>
      <w:r w:rsidRPr="004D3578">
        <w:t>4</w:t>
      </w:r>
      <w:r w:rsidRPr="004D3578">
        <w:tab/>
      </w:r>
      <w:r w:rsidR="00496495">
        <w:t>Overview</w:t>
      </w:r>
      <w:bookmarkEnd w:id="26"/>
      <w:bookmarkEnd w:id="27"/>
      <w:bookmarkEnd w:id="28"/>
    </w:p>
    <w:p w14:paraId="32E9EF5A" w14:textId="77777777" w:rsidR="000A45AE" w:rsidRDefault="000A45AE" w:rsidP="000A45AE">
      <w:pPr>
        <w:pStyle w:val="Heading2"/>
      </w:pPr>
      <w:bookmarkStart w:id="29" w:name="_Toc20129445"/>
      <w:bookmarkStart w:id="30" w:name="_Toc27584072"/>
      <w:bookmarkStart w:id="31" w:name="_Toc36455374"/>
      <w:r>
        <w:t>4.1</w:t>
      </w:r>
      <w:r>
        <w:tab/>
        <w:t>Introduction</w:t>
      </w:r>
      <w:bookmarkEnd w:id="29"/>
      <w:bookmarkEnd w:id="30"/>
      <w:bookmarkEnd w:id="31"/>
    </w:p>
    <w:p w14:paraId="32E9EF5B" w14:textId="7EE19803" w:rsidR="00DA2975" w:rsidRDefault="00DA2975" w:rsidP="00DA2975">
      <w:r>
        <w:t>Within the 5GC, the SMF offers services to the AMF, other SMF (V-SMF or H-SMF), PCF and NEF via the Nsmf service based interface (see</w:t>
      </w:r>
      <w:r w:rsidR="00151DAB">
        <w:t xml:space="preserve"> 3GPP TS</w:t>
      </w:r>
      <w:r w:rsidR="00CA4B50">
        <w:t> 23.501 [</w:t>
      </w:r>
      <w:r>
        <w:t>2] and</w:t>
      </w:r>
      <w:r w:rsidR="00151DAB">
        <w:t xml:space="preserve"> 3GPP TS</w:t>
      </w:r>
      <w:r w:rsidR="00CA4B50">
        <w:t> 23.502 [</w:t>
      </w:r>
      <w:r>
        <w:t>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6.6pt" o:ole="">
            <v:imagedata r:id="rId12" o:title=""/>
          </v:shape>
          <o:OLEObject Type="Embed" ProgID="Visio.Drawing.11" ShapeID="_x0000_i1025" DrawAspect="Content" ObjectID="_1647068272" r:id="rId13"/>
        </w:object>
      </w:r>
    </w:p>
    <w:p w14:paraId="32E9EF5E" w14:textId="412B6B82" w:rsidR="00DA2975" w:rsidRDefault="00DA2975" w:rsidP="00DA2975">
      <w:pPr>
        <w:pStyle w:val="TF"/>
        <w:rPr>
          <w:lang w:eastAsia="zh-CN"/>
        </w:rPr>
      </w:pPr>
      <w:r>
        <w:t>Figure 4</w:t>
      </w:r>
      <w:r w:rsidR="000C7A0F">
        <w:t>.1</w:t>
      </w:r>
      <w:r>
        <w:t xml:space="preserve">-1: Reference </w:t>
      </w:r>
      <w:r>
        <w:rPr>
          <w:lang w:eastAsia="zh-CN"/>
        </w:rPr>
        <w:t>model – SMF</w:t>
      </w:r>
    </w:p>
    <w:p w14:paraId="32E9EF5F" w14:textId="7FC48C40" w:rsidR="00DA2975" w:rsidRDefault="00DA2975" w:rsidP="00DA2975">
      <w:r>
        <w:t xml:space="preserve">The functionalities supported by the SMF are listed in </w:t>
      </w:r>
      <w:r w:rsidR="005B1EEB">
        <w:t>clause</w:t>
      </w:r>
      <w:r>
        <w:t xml:space="preserve"> 6.2.2 of</w:t>
      </w:r>
      <w:r w:rsidR="00151DAB">
        <w:t xml:space="preserve"> 3GPP TS</w:t>
      </w:r>
      <w:r w:rsidR="00CA4B50">
        <w:t> 23.501 [</w:t>
      </w:r>
      <w:r>
        <w:t>2].</w:t>
      </w:r>
    </w:p>
    <w:p w14:paraId="32E9EF60" w14:textId="77777777" w:rsidR="00943FC1" w:rsidRDefault="00943FC1" w:rsidP="00943FC1">
      <w:pPr>
        <w:pStyle w:val="Heading1"/>
      </w:pPr>
      <w:bookmarkStart w:id="32" w:name="_Toc20129446"/>
      <w:bookmarkStart w:id="33" w:name="_Toc27584073"/>
      <w:bookmarkStart w:id="34" w:name="_Toc36455375"/>
      <w:r>
        <w:t>5</w:t>
      </w:r>
      <w:r w:rsidRPr="004D3578">
        <w:tab/>
      </w:r>
      <w:r w:rsidR="004E0785">
        <w:t>S</w:t>
      </w:r>
      <w:r>
        <w:t>ervices</w:t>
      </w:r>
      <w:r w:rsidR="004E0785">
        <w:t xml:space="preserve"> </w:t>
      </w:r>
      <w:r w:rsidR="004D67AB">
        <w:t xml:space="preserve">offered by the </w:t>
      </w:r>
      <w:r w:rsidR="00C610B7">
        <w:t>SMF</w:t>
      </w:r>
      <w:bookmarkEnd w:id="32"/>
      <w:bookmarkEnd w:id="33"/>
      <w:bookmarkEnd w:id="34"/>
    </w:p>
    <w:p w14:paraId="32E9EF61" w14:textId="77777777" w:rsidR="00943FC1" w:rsidRDefault="00943FC1" w:rsidP="00943FC1">
      <w:pPr>
        <w:pStyle w:val="Heading2"/>
      </w:pPr>
      <w:bookmarkStart w:id="35" w:name="_Toc20129447"/>
      <w:bookmarkStart w:id="36" w:name="_Toc27584074"/>
      <w:bookmarkStart w:id="37" w:name="_Toc36455376"/>
      <w:r>
        <w:t>5.1</w:t>
      </w:r>
      <w:r>
        <w:tab/>
        <w:t>Introduction</w:t>
      </w:r>
      <w:bookmarkEnd w:id="35"/>
      <w:bookmarkEnd w:id="36"/>
      <w:bookmarkEnd w:id="37"/>
    </w:p>
    <w:p w14:paraId="32E9EF62" w14:textId="39C83F75" w:rsidR="00DA2975" w:rsidRDefault="00DA2975" w:rsidP="00DA2975">
      <w:pPr>
        <w:rPr>
          <w:lang w:val="en-US"/>
        </w:rPr>
      </w:pPr>
      <w:r>
        <w:rPr>
          <w:lang w:val="en-US"/>
        </w:rPr>
        <w:t>The SMF supports the following services.</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2F2E4682" w:rsidR="00DA2975" w:rsidRDefault="00DA2975" w:rsidP="00DA2975">
      <w:pPr>
        <w:rPr>
          <w:lang w:val="en-US"/>
        </w:rPr>
      </w:pPr>
      <w:r>
        <w:rPr>
          <w:lang w:val="en-US"/>
        </w:rPr>
        <w:t xml:space="preserve">The Nsmf_EventExposure service is specified </w:t>
      </w:r>
      <w:r>
        <w:t>in</w:t>
      </w:r>
      <w:r w:rsidR="00151DAB">
        <w:t xml:space="preserve"> 3GPP TS</w:t>
      </w:r>
      <w:r w:rsidR="00CA4B50">
        <w:t> 29.508 [</w:t>
      </w:r>
      <w:r>
        <w:t>6].</w:t>
      </w:r>
    </w:p>
    <w:p w14:paraId="32E9EF72" w14:textId="77777777" w:rsidR="00943FC1" w:rsidRDefault="00943FC1" w:rsidP="00943FC1">
      <w:pPr>
        <w:pStyle w:val="Heading2"/>
      </w:pPr>
      <w:bookmarkStart w:id="38" w:name="_Toc20129448"/>
      <w:bookmarkStart w:id="39" w:name="_Toc27584075"/>
      <w:bookmarkStart w:id="40" w:name="_Toc36455377"/>
      <w:r>
        <w:t>5.2</w:t>
      </w:r>
      <w:r>
        <w:tab/>
      </w:r>
      <w:r w:rsidR="00C610B7">
        <w:t>Nsmf_PDUSession</w:t>
      </w:r>
      <w:r w:rsidR="00AF47A0" w:rsidRPr="00AF47A0">
        <w:t xml:space="preserve"> </w:t>
      </w:r>
      <w:r w:rsidR="00AF47A0">
        <w:t>Service</w:t>
      </w:r>
      <w:bookmarkEnd w:id="38"/>
      <w:bookmarkEnd w:id="39"/>
      <w:bookmarkEnd w:id="40"/>
    </w:p>
    <w:p w14:paraId="32E9EF73" w14:textId="77777777" w:rsidR="00943FC1" w:rsidRDefault="00943FC1" w:rsidP="00943FC1">
      <w:pPr>
        <w:pStyle w:val="Heading3"/>
      </w:pPr>
      <w:bookmarkStart w:id="41" w:name="_Toc20129449"/>
      <w:bookmarkStart w:id="42" w:name="_Toc27584076"/>
      <w:bookmarkStart w:id="43" w:name="_Toc36455378"/>
      <w:r>
        <w:t>5.2.1</w:t>
      </w:r>
      <w:r>
        <w:tab/>
      </w:r>
      <w:r w:rsidR="007C608D">
        <w:t>Service Description</w:t>
      </w:r>
      <w:bookmarkEnd w:id="41"/>
      <w:bookmarkEnd w:id="42"/>
      <w:bookmarkEnd w:id="43"/>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52372E30" w:rsidR="00010A19" w:rsidRDefault="00010A19" w:rsidP="00DA2975">
      <w:pPr>
        <w:pStyle w:val="B1"/>
      </w:pPr>
      <w:r>
        <w:t>-</w:t>
      </w:r>
      <w:r>
        <w:tab/>
        <w:t>Creation, modification and deletion of PDU sessions between the V-SMF and H-SMF, in HR roaming scenarios;</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44" w:name="_Toc20129450"/>
      <w:bookmarkStart w:id="45" w:name="_Toc27584077"/>
      <w:bookmarkStart w:id="46" w:name="_Toc36455379"/>
      <w:r>
        <w:t>5.2</w:t>
      </w:r>
      <w:r w:rsidR="004E0785">
        <w:t>.2</w:t>
      </w:r>
      <w:r>
        <w:tab/>
      </w:r>
      <w:r w:rsidR="008B6CCA">
        <w:t>Service Operations</w:t>
      </w:r>
      <w:bookmarkEnd w:id="44"/>
      <w:bookmarkEnd w:id="45"/>
      <w:bookmarkEnd w:id="46"/>
    </w:p>
    <w:p w14:paraId="32E9EFB9" w14:textId="77777777" w:rsidR="00AF47A0" w:rsidRDefault="00AF47A0" w:rsidP="00AF47A0">
      <w:pPr>
        <w:pStyle w:val="Heading4"/>
      </w:pPr>
      <w:bookmarkStart w:id="47" w:name="_Toc20129451"/>
      <w:bookmarkStart w:id="48" w:name="_Toc27584078"/>
      <w:bookmarkStart w:id="49" w:name="_Toc36455380"/>
      <w:r>
        <w:t>5.2.2.1</w:t>
      </w:r>
      <w:r>
        <w:tab/>
      </w:r>
      <w:r w:rsidR="00083EA1">
        <w:t>Introduction</w:t>
      </w:r>
      <w:bookmarkEnd w:id="47"/>
      <w:bookmarkEnd w:id="48"/>
      <w:bookmarkEnd w:id="49"/>
    </w:p>
    <w:p w14:paraId="32E9EFBA" w14:textId="29F3DA9B" w:rsidR="00271834" w:rsidRDefault="00271834" w:rsidP="00F5014C">
      <w:r>
        <w:t>See Table 5.2.1-1 for an overview of the service operations supported by the Nsmf_PDUSession</w:t>
      </w:r>
      <w:r w:rsidR="007F2B55">
        <w:t xml:space="preserve"> service</w:t>
      </w:r>
      <w:r>
        <w:t>.</w:t>
      </w:r>
    </w:p>
    <w:p w14:paraId="32E9EFBB" w14:textId="77777777" w:rsidR="00D93024" w:rsidRDefault="00D93024" w:rsidP="00D93024">
      <w:pPr>
        <w:pStyle w:val="Heading4"/>
      </w:pPr>
      <w:bookmarkStart w:id="50" w:name="_Toc20129452"/>
      <w:bookmarkStart w:id="51" w:name="_Toc27584079"/>
      <w:bookmarkStart w:id="52" w:name="_Toc36455381"/>
      <w:r>
        <w:t>5.2.2.2</w:t>
      </w:r>
      <w:r>
        <w:tab/>
      </w:r>
      <w:r w:rsidR="00C610B7">
        <w:t>Create SM Context service operation</w:t>
      </w:r>
      <w:bookmarkEnd w:id="50"/>
      <w:bookmarkEnd w:id="51"/>
      <w:bookmarkEnd w:id="52"/>
    </w:p>
    <w:p w14:paraId="32E9EFBC" w14:textId="77777777" w:rsidR="00D93024" w:rsidRDefault="00D93024" w:rsidP="00AC65ED">
      <w:pPr>
        <w:pStyle w:val="Heading5"/>
      </w:pPr>
      <w:bookmarkStart w:id="53" w:name="_Toc20129453"/>
      <w:bookmarkStart w:id="54" w:name="_Toc27584080"/>
      <w:bookmarkStart w:id="55" w:name="_Toc36455382"/>
      <w:r>
        <w:t>5.2.2.2.1</w:t>
      </w:r>
      <w:r>
        <w:tab/>
        <w:t>General</w:t>
      </w:r>
      <w:bookmarkEnd w:id="53"/>
      <w:bookmarkEnd w:id="54"/>
      <w:bookmarkEnd w:id="55"/>
    </w:p>
    <w:p w14:paraId="32E9EFBD" w14:textId="0B1626C2" w:rsidR="000F5270" w:rsidRDefault="00087269" w:rsidP="00087269">
      <w:r>
        <w:t>The Create SM Context service operation shall be used to create an individual SM context, for a given PDU session, in the SMF, or in the V-SMF for HR roaming scenarios</w:t>
      </w:r>
      <w:r w:rsidR="000F5270">
        <w:t>.</w:t>
      </w:r>
    </w:p>
    <w:p w14:paraId="32E9EFBE" w14:textId="6BD987A9" w:rsidR="00087269" w:rsidRDefault="000F5270" w:rsidP="00087269">
      <w:r>
        <w:t>It is used</w:t>
      </w:r>
      <w:r w:rsidR="00087269">
        <w:t xml:space="preserve"> in the following procedures:</w:t>
      </w:r>
    </w:p>
    <w:p w14:paraId="32E9EFBF" w14:textId="32244CB4" w:rsidR="00087269" w:rsidRDefault="00087269" w:rsidP="00087269">
      <w:pPr>
        <w:pStyle w:val="B1"/>
      </w:pPr>
      <w:r>
        <w:t>-</w:t>
      </w:r>
      <w:r>
        <w:tab/>
        <w:t xml:space="preserve">UE requested PDU Session Establishment (see </w:t>
      </w:r>
      <w:r w:rsidR="005B1EEB">
        <w:t>clause</w:t>
      </w:r>
      <w:r>
        <w:t xml:space="preserve"> 4.3.2 of</w:t>
      </w:r>
      <w:r w:rsidR="00151DAB">
        <w:t xml:space="preserve"> 3GPP TS</w:t>
      </w:r>
      <w:r w:rsidR="00CA4B50">
        <w:t> 23.502 [</w:t>
      </w:r>
      <w:r>
        <w:t>3]);</w:t>
      </w:r>
    </w:p>
    <w:p w14:paraId="32E9EFC0" w14:textId="3C000FB5" w:rsidR="002E45F9" w:rsidRDefault="002E45F9" w:rsidP="00ED293A">
      <w:pPr>
        <w:pStyle w:val="B1"/>
      </w:pPr>
      <w:r>
        <w:t>-</w:t>
      </w:r>
      <w:r>
        <w:tab/>
        <w:t xml:space="preserve">EPS to 5GS Idle mode mobility or handover using N26 interface (see </w:t>
      </w:r>
      <w:r w:rsidR="005B1EEB">
        <w:t>clause</w:t>
      </w:r>
      <w:r>
        <w:t xml:space="preserve"> 4.11</w:t>
      </w:r>
      <w:r w:rsidR="00AE162D">
        <w:t>.1</w:t>
      </w:r>
      <w:r w:rsidRPr="009158B7">
        <w:t xml:space="preserve"> </w:t>
      </w:r>
      <w:r>
        <w:t>of</w:t>
      </w:r>
      <w:r w:rsidR="00151DAB">
        <w:t xml:space="preserve"> 3GPP TS</w:t>
      </w:r>
      <w:r w:rsidR="00CA4B50">
        <w:t> 23.502 [</w:t>
      </w:r>
      <w:r>
        <w:t>3])</w:t>
      </w:r>
      <w:r w:rsidR="00B146FC">
        <w:t>;</w:t>
      </w:r>
    </w:p>
    <w:p w14:paraId="32E9EFC1" w14:textId="3EE07ED9" w:rsidR="00ED293A" w:rsidRDefault="00ED293A" w:rsidP="00ED293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p>
    <w:p w14:paraId="32E9EFC2" w14:textId="0668FDEE"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 xml:space="preserve">(see </w:t>
      </w:r>
      <w:r w:rsidR="005B1EEB">
        <w:t>clause</w:t>
      </w:r>
      <w:r>
        <w:t xml:space="preserve"> 4.9.2.</w:t>
      </w:r>
      <w:r w:rsidR="001E62A0">
        <w:t>3.2</w:t>
      </w:r>
      <w:r>
        <w:t xml:space="preserve"> of</w:t>
      </w:r>
      <w:r w:rsidR="00151DAB">
        <w:t xml:space="preserve"> 3GPP TS</w:t>
      </w:r>
      <w:r w:rsidR="00CA4B50">
        <w:t> 23.502 [</w:t>
      </w:r>
      <w:r>
        <w:t>3])</w:t>
      </w:r>
      <w:r w:rsidR="001E62A0">
        <w:t xml:space="preserve">, or when the UE is roaming and the selected N3IWF is in the HPLMN (see </w:t>
      </w:r>
      <w:r w:rsidR="005B1EEB">
        <w:t>clause</w:t>
      </w:r>
      <w:r w:rsidR="001E62A0">
        <w:t xml:space="preserve"> 4.9.2.4.2 of</w:t>
      </w:r>
      <w:r w:rsidR="00151DAB">
        <w:t xml:space="preserve"> 3GPP TS</w:t>
      </w:r>
      <w:r w:rsidR="00CA4B50">
        <w:t> 23.502 [</w:t>
      </w:r>
      <w:r w:rsidR="001E62A0">
        <w:t>3])</w:t>
      </w:r>
      <w:r w:rsidR="00A76DF2">
        <w:t>;</w:t>
      </w:r>
    </w:p>
    <w:p w14:paraId="32E9EFC3" w14:textId="7A3ADAAA"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EFC4" w14:textId="3CD06A91" w:rsidR="00087269" w:rsidRDefault="006D67A5" w:rsidP="00087269">
      <w:pPr>
        <w:pStyle w:val="B1"/>
      </w:pPr>
      <w:r>
        <w:t>-</w:t>
      </w:r>
      <w:r>
        <w:tab/>
        <w:t xml:space="preserve">Handover from EPC/ePDG to 5GS (see </w:t>
      </w:r>
      <w:r w:rsidR="005B1EEB">
        <w:t>clause</w:t>
      </w:r>
      <w:r>
        <w:t xml:space="preserve"> 4.11.4.1 of</w:t>
      </w:r>
      <w:r w:rsidR="00151DAB">
        <w:t xml:space="preserve"> 3GPP TS</w:t>
      </w:r>
      <w:r w:rsidR="00CA4B50">
        <w:t> 23.502 [</w:t>
      </w:r>
      <w:r>
        <w:t>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7.65pt;height:107.7pt" o:ole="">
            <v:imagedata r:id="rId14" o:title=""/>
          </v:shape>
          <o:OLEObject Type="Embed" ProgID="Visio.Drawing.11" ShapeID="_x0000_i1026" DrawAspect="Content" ObjectID="_1647068273"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32421DDB"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w:t>
      </w:r>
    </w:p>
    <w:p w14:paraId="32E9EFCB" w14:textId="2D80202B"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3352FF75" w:rsidR="003249CE" w:rsidRDefault="003249CE" w:rsidP="00DB011A">
      <w:pPr>
        <w:pStyle w:val="B2"/>
      </w:pPr>
      <w:r>
        <w:t>-</w:t>
      </w:r>
      <w:r>
        <w:tab/>
        <w:t>the indication that the UE is inside or outside of the LADN (</w:t>
      </w:r>
      <w:r w:rsidRPr="00B6630E">
        <w:t>Local Area Data Network</w:t>
      </w:r>
      <w:r>
        <w:t>) service area, if the DNN corresponds to a LADN;</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4B6B44B0" w:rsidR="00087269" w:rsidRDefault="001B3C45" w:rsidP="00DB011A">
      <w:pPr>
        <w:pStyle w:val="B2"/>
      </w:pPr>
      <w:r>
        <w:t>-</w:t>
      </w:r>
      <w:r>
        <w:tab/>
        <w:t>trace control and configuration parameters, if trace is to be activated (</w:t>
      </w:r>
      <w:r>
        <w:rPr>
          <w:szCs w:val="18"/>
        </w:rPr>
        <w:t>see</w:t>
      </w:r>
      <w:r w:rsidR="00151DAB">
        <w:rPr>
          <w:szCs w:val="18"/>
        </w:rPr>
        <w:t xml:space="preserve"> 3GPP TS</w:t>
      </w:r>
      <w:r w:rsidR="00CA4B50">
        <w:rPr>
          <w:szCs w:val="18"/>
        </w:rPr>
        <w:t> 32.422 [</w:t>
      </w:r>
      <w:r>
        <w:rPr>
          <w:szCs w:val="18"/>
        </w:rPr>
        <w:t>22])</w:t>
      </w:r>
      <w:r w:rsidR="00087269">
        <w:t>.</w:t>
      </w:r>
    </w:p>
    <w:p w14:paraId="32E9EFD1" w14:textId="6E5E27B2" w:rsidR="00DF13C8" w:rsidRDefault="00DF13C8" w:rsidP="00F5014C">
      <w:pPr>
        <w:pStyle w:val="B2"/>
        <w:ind w:left="567" w:firstLine="0"/>
      </w:pPr>
      <w:r>
        <w:t xml:space="preserve">For the UE requested PDU Session Establishment procedure in home routed roaming scenario (see </w:t>
      </w:r>
      <w:r w:rsidR="005B1EEB">
        <w:t>clause</w:t>
      </w:r>
      <w:r>
        <w:t xml:space="preserve"> 4.3.2.2.2 of</w:t>
      </w:r>
      <w:r w:rsidR="00151DAB">
        <w:t xml:space="preserve"> 3GPP TS</w:t>
      </w:r>
      <w:r w:rsidR="00CA4B50">
        <w:t> 23.502 [</w:t>
      </w:r>
      <w:r>
        <w:t>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E03507A" w:rsidR="00DF13C8" w:rsidRDefault="00DF13C8" w:rsidP="00DB011A">
      <w:pPr>
        <w:pStyle w:val="B2"/>
      </w:pPr>
      <w:r>
        <w:t>-</w:t>
      </w:r>
      <w:r>
        <w:tab/>
        <w:t>if additional H-SMF URI is provided, the V-SMF may try to create the PDU session on one of the additional H-SMF(s) provided.</w:t>
      </w:r>
    </w:p>
    <w:p w14:paraId="32E9EFD4" w14:textId="60335AD8" w:rsidR="008D1CA3" w:rsidRDefault="008D1CA3" w:rsidP="008D1CA3">
      <w:pPr>
        <w:pStyle w:val="B2"/>
      </w:pPr>
      <w:r>
        <w:t>The payload body of the POST request may further contain:</w:t>
      </w:r>
    </w:p>
    <w:p w14:paraId="32E9EFD5" w14:textId="1F4D379B" w:rsidR="008D1CA3" w:rsidRDefault="008D1CA3" w:rsidP="00DB011A">
      <w:pPr>
        <w:pStyle w:val="B2"/>
      </w:pPr>
      <w:r>
        <w:t>-</w:t>
      </w:r>
      <w:r>
        <w:tab/>
        <w:t xml:space="preserve">the name of the AMF service to which SM context status notification are to be sent (see </w:t>
      </w:r>
      <w:r w:rsidR="005B1EEB">
        <w:t>clause</w:t>
      </w:r>
      <w:r>
        <w:t xml:space="preserve"> 6.5.2.2 of</w:t>
      </w:r>
      <w:r w:rsidR="00151DAB">
        <w:t xml:space="preserve"> 3GPP TS</w:t>
      </w:r>
      <w:r w:rsidR="00CA4B50">
        <w:t> 29.500 [</w:t>
      </w:r>
      <w:r>
        <w:t>4]), encoded in</w:t>
      </w:r>
      <w:r w:rsidRPr="004A28FE">
        <w:t xml:space="preserve"> </w:t>
      </w:r>
      <w:r>
        <w:t>the serviceName attribute.</w:t>
      </w:r>
    </w:p>
    <w:p w14:paraId="32E9EFD6" w14:textId="2D30FA7E"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response to the NF Service Consumer.</w:t>
      </w:r>
    </w:p>
    <w:p w14:paraId="32E9EFD7" w14:textId="4B068E70" w:rsidR="00C92B8E" w:rsidRDefault="00C92B8E" w:rsidP="00C92B8E">
      <w:pPr>
        <w:pStyle w:val="B1"/>
        <w:ind w:hanging="1"/>
      </w:pPr>
      <w:r>
        <w:t>The POST request shall be considered as colliding with an existing SM context if:</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55933049"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w:t>
      </w:r>
      <w:r w:rsidR="005B1EEB">
        <w:t>clause</w:t>
      </w:r>
      <w:r>
        <w:t xml:space="preserv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r w:rsidR="005B1EEB">
        <w:t>clause</w:t>
      </w:r>
      <w:r>
        <w:t xml:space="preserve"> 5.2.2.9).</w:t>
      </w:r>
    </w:p>
    <w:p w14:paraId="32E9EFDB" w14:textId="243A4D36"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BB0E835" w14:textId="694FE737" w:rsidR="002F6700" w:rsidRDefault="002F6700" w:rsidP="00C327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2E9EFDC" w14:textId="0AB032F2"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121F01AD"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2E9EFE0" w14:textId="77777777" w:rsidR="00A76DF2" w:rsidRDefault="00A76DF2" w:rsidP="00A76DF2">
      <w:pPr>
        <w:pStyle w:val="Heading5"/>
      </w:pPr>
      <w:bookmarkStart w:id="56" w:name="_Toc20129454"/>
      <w:bookmarkStart w:id="57" w:name="_Toc27584081"/>
      <w:bookmarkStart w:id="58" w:name="_Toc36455383"/>
      <w:r>
        <w:t>5.2.2.2.2</w:t>
      </w:r>
      <w:r>
        <w:tab/>
        <w:t>EPS to 5GS Idle mode mobility using N26 interface</w:t>
      </w:r>
      <w:bookmarkEnd w:id="56"/>
      <w:bookmarkEnd w:id="57"/>
      <w:bookmarkEnd w:id="58"/>
    </w:p>
    <w:p w14:paraId="32E9EFE1" w14:textId="06B157F0" w:rsidR="00255747" w:rsidRDefault="00A76DF2" w:rsidP="00B56CFA">
      <w:r>
        <w:t>The NF Service Consumer (e.g. AMF) shall request the SMF to move a UE EPS PDN connection to 5GS using N26 interface, as follows.</w:t>
      </w:r>
    </w:p>
    <w:p w14:paraId="32E9EFE2" w14:textId="77777777" w:rsidR="00BF17DC" w:rsidRDefault="00BF17DC" w:rsidP="00A76DF2">
      <w:pPr>
        <w:pStyle w:val="TH"/>
      </w:pPr>
      <w:r w:rsidRPr="00D64FA1">
        <w:rPr>
          <w:lang w:val="fr-FR"/>
        </w:rPr>
        <w:object w:dxaOrig="8837" w:dyaOrig="3494" w14:anchorId="32EA0C4D">
          <v:shape id="_x0000_i1027" type="#_x0000_t75" style="width:443.9pt;height:174.05pt" o:ole="">
            <v:imagedata r:id="rId16" o:title=""/>
          </v:shape>
          <o:OLEObject Type="Embed" ProgID="Visio.Drawing.11" ShapeID="_x0000_i1027" DrawAspect="Content" ObjectID="_1647068274" r:id="rId17"/>
        </w:object>
      </w:r>
    </w:p>
    <w:p w14:paraId="32E9EFE3" w14:textId="77777777" w:rsidR="00A76DF2" w:rsidRDefault="00A76DF2" w:rsidP="00A76DF2">
      <w:pPr>
        <w:pStyle w:val="TF"/>
      </w:pPr>
      <w:r>
        <w:t>Figure 5.2.2.2.2-1: EPS to 5GS Idle mode mobility using N26 interface</w:t>
      </w:r>
    </w:p>
    <w:p w14:paraId="32E9EFE4" w14:textId="5C873B52" w:rsidR="00A76DF2" w:rsidRDefault="00A76DF2" w:rsidP="00A76DF2">
      <w:pPr>
        <w:pStyle w:val="B1"/>
      </w:pPr>
      <w:r>
        <w:t>1.</w:t>
      </w:r>
      <w:r>
        <w:tab/>
        <w:t>The NF Service Consumer shall send a POST request</w:t>
      </w:r>
      <w:r w:rsidR="00F67D85" w:rsidRPr="00F67D85">
        <w:t xml:space="preserve"> </w:t>
      </w:r>
      <w:r w:rsidR="00F67D85">
        <w:t>towards the SMF (+PGW-C) of each UE EPS PDN connection</w:t>
      </w:r>
      <w:r>
        <w:t xml:space="preserve">, as specified in </w:t>
      </w:r>
      <w:r w:rsidR="005B1EEB">
        <w:t>clause</w:t>
      </w:r>
      <w:r>
        <w:t xml:space="preserve"> 5.2.2.2.1, with the following </w:t>
      </w:r>
      <w:r w:rsidR="00255747">
        <w:t xml:space="preserve">additional </w:t>
      </w:r>
      <w:r>
        <w:t>information:</w:t>
      </w:r>
    </w:p>
    <w:p w14:paraId="32E9EFE5" w14:textId="4A8FF8FA"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w:t>
      </w:r>
    </w:p>
    <w:p w14:paraId="35D052AD" w14:textId="3459AC71" w:rsidR="009C39D6" w:rsidRDefault="00A76DF2" w:rsidP="00A76DF2">
      <w:pPr>
        <w:pStyle w:val="B2"/>
      </w:pPr>
      <w:r>
        <w:t>-</w:t>
      </w:r>
      <w:r>
        <w:tab/>
      </w:r>
      <w:r w:rsidR="009C39D6">
        <w:t xml:space="preserve">the </w:t>
      </w:r>
      <w:r>
        <w:t>pduSessionsActivateList</w:t>
      </w:r>
      <w:r w:rsidR="009C39D6" w:rsidRPr="009C39D6">
        <w:t xml:space="preserve"> </w:t>
      </w:r>
      <w:r w:rsidR="009C39D6">
        <w:t>attribute</w:t>
      </w:r>
      <w:r>
        <w:t>, including the PDU Session ID of all the PDU session(s) to be re-activated</w:t>
      </w:r>
      <w:r w:rsidR="009C39D6">
        <w:t>;</w:t>
      </w:r>
    </w:p>
    <w:p w14:paraId="32E9EFE6" w14:textId="45BAE179" w:rsidR="00A76DF2" w:rsidRDefault="009C39D6" w:rsidP="00A76DF2">
      <w:pPr>
        <w:pStyle w:val="B2"/>
      </w:pPr>
      <w:r>
        <w:t>-</w:t>
      </w:r>
      <w:r>
        <w:tab/>
        <w:t>the epsBearerCxtStatus attribute, indicating the status of all the EPS bearer contexts in the UE, if corresponding information is received in the Registration Request from the UE</w:t>
      </w:r>
      <w:r w:rsidR="00A76DF2">
        <w:t>.</w:t>
      </w:r>
    </w:p>
    <w:p w14:paraId="525A9D4C" w14:textId="6F392BF0" w:rsidR="00740925" w:rsidRDefault="00A76DF2" w:rsidP="00A76DF2">
      <w:pPr>
        <w:pStyle w:val="B1"/>
      </w:pPr>
      <w:r>
        <w:t>2</w:t>
      </w:r>
      <w:r w:rsidR="00C66CE9">
        <w:t>a</w:t>
      </w:r>
      <w:r>
        <w:t>.</w:t>
      </w:r>
      <w:r>
        <w:tab/>
        <w:t>Upon receipt of such a request, if</w:t>
      </w:r>
      <w:r w:rsidR="00740925">
        <w:t>:</w:t>
      </w:r>
    </w:p>
    <w:p w14:paraId="07BF10D8" w14:textId="7F577B90" w:rsidR="00740925" w:rsidRDefault="00740925" w:rsidP="00740925">
      <w:pPr>
        <w:pStyle w:val="B2"/>
      </w:pPr>
      <w:r>
        <w:t>-</w:t>
      </w:r>
      <w:r>
        <w:tab/>
      </w:r>
      <w:r w:rsidR="00A76DF2">
        <w:t xml:space="preserve">a corresponding PDU session is found based on the EPS bearer contexts (after invoking a </w:t>
      </w:r>
      <w:r w:rsidR="00255747">
        <w:t xml:space="preserve">Create </w:t>
      </w:r>
      <w:r w:rsidR="00A76DF2">
        <w:t>service operation towards the H-SMF</w:t>
      </w:r>
      <w:r w:rsidR="00255747">
        <w:t>, for a Home Routed PDU session</w:t>
      </w:r>
      <w:r w:rsidR="00A76DF2">
        <w:t>)</w:t>
      </w:r>
      <w:r>
        <w:t>;</w:t>
      </w:r>
    </w:p>
    <w:p w14:paraId="603F119E" w14:textId="59095F4F" w:rsidR="00740925" w:rsidRDefault="00740925" w:rsidP="00740925">
      <w:pPr>
        <w:pStyle w:val="B2"/>
      </w:pPr>
      <w:r>
        <w:t>-</w:t>
      </w:r>
      <w:r>
        <w:tab/>
        <w:t>the default EPS bearer context of the corresponding PDU session is not reported as inactive by the UE in the epsBearerCtxStatus attribute, if received; and</w:t>
      </w:r>
    </w:p>
    <w:p w14:paraId="1C860C9E" w14:textId="5A2C3A5F" w:rsidR="0013729C" w:rsidRDefault="00740925" w:rsidP="00740925">
      <w:pPr>
        <w:pStyle w:val="B2"/>
      </w:pPr>
      <w:r>
        <w:t>-</w:t>
      </w:r>
      <w:r>
        <w:tab/>
      </w:r>
      <w:r w:rsidR="00A76DF2">
        <w:t>it is possible to proceed with moving the PDN connection to 5GS,</w:t>
      </w:r>
    </w:p>
    <w:p w14:paraId="32E9EFE7" w14:textId="563A36F8" w:rsidR="00A76DF2" w:rsidRDefault="0013729C" w:rsidP="00C327E7">
      <w:pPr>
        <w:pStyle w:val="B2"/>
      </w:pPr>
      <w:r>
        <w:t xml:space="preserve">then </w:t>
      </w:r>
      <w:r w:rsidR="00A76DF2">
        <w:t>the SMF shall return a 201 Created response including the following information:</w:t>
      </w:r>
    </w:p>
    <w:p w14:paraId="32E9EFE8" w14:textId="6DC8407A" w:rsidR="00A76DF2" w:rsidRDefault="00A76DF2" w:rsidP="00A76DF2">
      <w:pPr>
        <w:pStyle w:val="B2"/>
      </w:pPr>
      <w:r>
        <w:t>-</w:t>
      </w:r>
      <w:r>
        <w:tab/>
        <w:t>PDU Session ID corresponding to the default EPS bearer ID of the EPS PDN connection;</w:t>
      </w:r>
    </w:p>
    <w:p w14:paraId="32E9EFE9" w14:textId="365E6CBA" w:rsidR="00A76DF2" w:rsidRDefault="00A76DF2" w:rsidP="00A76DF2">
      <w:pPr>
        <w:pStyle w:val="B2"/>
      </w:pPr>
      <w:r>
        <w:t>-</w:t>
      </w:r>
      <w:r>
        <w:tab/>
      </w:r>
      <w:r w:rsidR="0013729C">
        <w:t xml:space="preserve">the </w:t>
      </w:r>
      <w:r>
        <w:t>allocatedEbiList</w:t>
      </w:r>
      <w:r w:rsidR="0013729C" w:rsidRPr="0013729C">
        <w:t xml:space="preserve"> </w:t>
      </w:r>
      <w:r w:rsidR="0013729C">
        <w:t>attribute</w:t>
      </w:r>
      <w:r>
        <w:t>, containing the EBI(s) allocated to the PDU session;</w:t>
      </w:r>
    </w:p>
    <w:p w14:paraId="32E9EFEA" w14:textId="620CCCE2" w:rsidR="00A76DF2" w:rsidRDefault="00A76DF2" w:rsidP="00A76DF2">
      <w:pPr>
        <w:pStyle w:val="B1"/>
        <w:ind w:hanging="1"/>
      </w:pPr>
      <w:r>
        <w:t xml:space="preserve">and, if the PDU session </w:t>
      </w:r>
      <w:r w:rsidR="00F67D85">
        <w:t xml:space="preserve">that is derived by the SMF based on the EPS bearer contexts </w:t>
      </w:r>
      <w:r>
        <w:t>was requested to be re-activated, i.e. if the PDU Session ID was present in the pduSessionsActivateList:</w:t>
      </w:r>
    </w:p>
    <w:p w14:paraId="32E9EFEB" w14:textId="5C7A4B07" w:rsidR="00A76DF2" w:rsidRDefault="00A76DF2" w:rsidP="00A76DF2">
      <w:pPr>
        <w:pStyle w:val="B2"/>
      </w:pPr>
      <w:r>
        <w:t>-</w:t>
      </w:r>
      <w:r>
        <w:tab/>
      </w:r>
      <w:r w:rsidR="0013729C">
        <w:t xml:space="preserve">the </w:t>
      </w:r>
      <w:r w:rsidR="00DA6B66">
        <w:t>upCnxState</w:t>
      </w:r>
      <w:r w:rsidR="00DA6B66" w:rsidRPr="004B0FB5" w:rsidDel="00DA6B66">
        <w:t xml:space="preserve"> </w:t>
      </w:r>
      <w:r w:rsidRPr="004B0FB5">
        <w:t>attribute set to ACTIVATING;</w:t>
      </w:r>
    </w:p>
    <w:p w14:paraId="32E9EFEC" w14:textId="6C814317"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t xml:space="preserve">9]), including </w:t>
      </w:r>
      <w:r w:rsidR="003D53DD">
        <w:t xml:space="preserve">(among others) </w:t>
      </w:r>
      <w:r>
        <w:t>the transport layer address and tunnel endpoint of the uplink termination point for the user plane data for this PDU session (i.e. UPF's GTP-U F-TEID for uplink traffic).</w:t>
      </w:r>
    </w:p>
    <w:p w14:paraId="27E11C25" w14:textId="77777777" w:rsidR="0013729C"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32E9EFED" w14:textId="7E470154" w:rsidR="00A76DF2" w:rsidRDefault="0013729C" w:rsidP="00A76DF2">
      <w:pPr>
        <w:pStyle w:val="B1"/>
        <w:ind w:hanging="1"/>
      </w:pPr>
      <w:r>
        <w:t xml:space="preserve">If the epsBearerCxtStatus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 xml:space="preserve">3].  </w:t>
      </w:r>
      <w:r w:rsidR="00A76DF2">
        <w:br/>
      </w:r>
      <w:r w:rsidR="00A76DF2">
        <w:br/>
      </w:r>
      <w:r w:rsidR="00A76DF2">
        <w:lastRenderedPageBreak/>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5F7DDE54" w:rsidR="00A76DF2" w:rsidRDefault="00A76DF2" w:rsidP="00A76DF2">
      <w:pPr>
        <w:pStyle w:val="B1"/>
      </w:pPr>
      <w:r>
        <w:t>2</w:t>
      </w:r>
      <w:r w:rsidR="00C66CE9">
        <w:t>b</w:t>
      </w:r>
      <w:r>
        <w:t>.</w:t>
      </w:r>
      <w:r>
        <w:tab/>
      </w:r>
      <w:r w:rsidR="00C66CE9">
        <w:t>Same as step 2b of figure 5.2.2.2.1-1. Steps 3 to 4 are skipped in this case.</w:t>
      </w:r>
    </w:p>
    <w:p w14:paraId="32E9EFF0" w14:textId="164D26C1"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28D4753C" w14:textId="094EB80E" w:rsidR="0013729C" w:rsidRDefault="0013729C" w:rsidP="00C90D18">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32E9EFF1" w14:textId="7AC736A5" w:rsidR="00255747" w:rsidRDefault="00255747" w:rsidP="00255747">
      <w:pPr>
        <w:pStyle w:val="B1"/>
      </w:pPr>
      <w:r>
        <w:t>3.</w:t>
      </w:r>
      <w:r>
        <w:tab/>
        <w:t>Same as step 3 of figure 5.2.2.3.2.2-1, if the SMF returned a 201 Created response with the upConnectionState set to ACTIVATING and N2 SM Information,</w:t>
      </w:r>
    </w:p>
    <w:p w14:paraId="32E9EFF2" w14:textId="47885AFE" w:rsidR="00255747" w:rsidRPr="00AC60A1" w:rsidRDefault="00255747" w:rsidP="00AC60A1">
      <w:pPr>
        <w:pStyle w:val="B1"/>
      </w:pPr>
      <w:r>
        <w:t>4.</w:t>
      </w:r>
      <w:r w:rsidR="00B767EA">
        <w:tab/>
      </w:r>
      <w:r>
        <w:t>Same as step 4 of figure 5.2.2.3.2.2-1.</w:t>
      </w:r>
    </w:p>
    <w:p w14:paraId="32E9EFF3" w14:textId="77777777" w:rsidR="007115C0" w:rsidRDefault="007115C0" w:rsidP="007115C0">
      <w:pPr>
        <w:pStyle w:val="Heading5"/>
      </w:pPr>
      <w:bookmarkStart w:id="59" w:name="_Toc20129455"/>
      <w:bookmarkStart w:id="60" w:name="_Toc27584082"/>
      <w:bookmarkStart w:id="61" w:name="_Toc36455384"/>
      <w:r>
        <w:t>5.2.2.2.</w:t>
      </w:r>
      <w:r w:rsidR="00B146FC">
        <w:t>3</w:t>
      </w:r>
      <w:r>
        <w:tab/>
        <w:t xml:space="preserve">EPS to 5GS </w:t>
      </w:r>
      <w:r w:rsidR="00255747">
        <w:t>H</w:t>
      </w:r>
      <w:r>
        <w:t xml:space="preserve">andover </w:t>
      </w:r>
      <w:r w:rsidR="00255747">
        <w:t xml:space="preserve">Preparation </w:t>
      </w:r>
      <w:r>
        <w:t>using N26 interface</w:t>
      </w:r>
      <w:bookmarkEnd w:id="59"/>
      <w:bookmarkEnd w:id="60"/>
      <w:bookmarkEnd w:id="61"/>
    </w:p>
    <w:p w14:paraId="7E463EA9" w14:textId="55179046" w:rsidR="00AE162D" w:rsidRPr="00757B26" w:rsidRDefault="007115C0" w:rsidP="00F25EA1">
      <w:r>
        <w:t>The NF Service Consumer (e.g. AMF) shall request the SMF to handover a UE EPS PDN connection to 5GS using N26 interface, as follows.</w:t>
      </w:r>
    </w:p>
    <w:p w14:paraId="32E9EFF5" w14:textId="5862D3BC" w:rsidR="00BF17DC" w:rsidRDefault="00200773" w:rsidP="007115C0">
      <w:pPr>
        <w:pStyle w:val="TH"/>
      </w:pPr>
      <w:r w:rsidRPr="00D64FA1">
        <w:rPr>
          <w:lang w:val="fr-FR"/>
        </w:rPr>
        <w:object w:dxaOrig="8821" w:dyaOrig="3370" w14:anchorId="42DE1C2E">
          <v:shape id="_x0000_i1028" type="#_x0000_t75" style="width:443.9pt;height:168.4pt" o:ole="">
            <v:imagedata r:id="rId18" o:title=""/>
          </v:shape>
          <o:OLEObject Type="Embed" ProgID="Visio.Drawing.11" ShapeID="_x0000_i1028" DrawAspect="Content" ObjectID="_1647068275" r:id="rId19"/>
        </w:object>
      </w:r>
    </w:p>
    <w:p w14:paraId="32E9EFF6" w14:textId="77777777" w:rsidR="007115C0" w:rsidRDefault="007115C0" w:rsidP="007115C0">
      <w:pPr>
        <w:pStyle w:val="TF"/>
      </w:pPr>
      <w:bookmarkStart w:id="62" w:name="_Hlk512345248"/>
      <w:r>
        <w:t>Figure 5.2.2.2.</w:t>
      </w:r>
      <w:r w:rsidR="00B146FC">
        <w:t>3</w:t>
      </w:r>
      <w:r>
        <w:t xml:space="preserve">-1: </w:t>
      </w:r>
      <w:bookmarkEnd w:id="62"/>
      <w:r>
        <w:t>EPS to 5GS handover using N26 interface</w:t>
      </w:r>
    </w:p>
    <w:p w14:paraId="32E9EFF7" w14:textId="0406AAA5" w:rsidR="007115C0" w:rsidRDefault="007115C0" w:rsidP="007115C0">
      <w:pPr>
        <w:pStyle w:val="B1"/>
      </w:pPr>
      <w:r>
        <w:t>1.</w:t>
      </w:r>
      <w:r>
        <w:tab/>
        <w:t xml:space="preserve">The NF Service Consumer shall send a POST request, as specified in </w:t>
      </w:r>
      <w:r w:rsidR="005B1EEB">
        <w:t>clause</w:t>
      </w:r>
      <w:r>
        <w:t xml:space="preserve"> 5.2.2.2.1, with the following </w:t>
      </w:r>
      <w:r w:rsidR="00255747">
        <w:t xml:space="preserve">additional </w:t>
      </w:r>
      <w:r>
        <w:t>information:</w:t>
      </w:r>
    </w:p>
    <w:p w14:paraId="32E9EFF8" w14:textId="104F7254" w:rsidR="007115C0" w:rsidRDefault="007115C0" w:rsidP="007115C0">
      <w:pPr>
        <w:pStyle w:val="B2"/>
      </w:pPr>
      <w:r>
        <w:t>-</w:t>
      </w:r>
      <w:r>
        <w:tab/>
        <w:t>UE EPS PDN connection, including the EPS bearer contexts</w:t>
      </w:r>
      <w:r w:rsidR="00255747">
        <w:t>, representing the individual SM context resource to be created</w:t>
      </w:r>
      <w:r>
        <w:t>;</w:t>
      </w:r>
    </w:p>
    <w:p w14:paraId="32E9EFF9" w14:textId="5925A123" w:rsidR="007115C0" w:rsidRDefault="007115C0" w:rsidP="007115C0">
      <w:pPr>
        <w:pStyle w:val="B2"/>
      </w:pPr>
      <w:r>
        <w:t>-</w:t>
      </w:r>
      <w:r>
        <w:tab/>
        <w:t xml:space="preserve">hoState attribute set to PREPARING (see </w:t>
      </w:r>
      <w:r w:rsidR="005B1EEB">
        <w:t>clause</w:t>
      </w:r>
      <w:r>
        <w:t xml:space="preserve"> 5.2.2.3.4.1);</w:t>
      </w:r>
    </w:p>
    <w:p w14:paraId="5E136F36" w14:textId="70677020" w:rsidR="00BA6DEA" w:rsidRDefault="00BA6DEA" w:rsidP="007115C0">
      <w:pPr>
        <w:pStyle w:val="B2"/>
        <w:rPr>
          <w:lang w:val="en-US"/>
        </w:rPr>
      </w:pPr>
      <w:r w:rsidRPr="002B35B4">
        <w:rPr>
          <w:lang w:val="en-US"/>
        </w:rPr>
        <w:t>-</w:t>
      </w:r>
      <w:r w:rsidRPr="002B35B4">
        <w:rPr>
          <w:lang w:val="en-US"/>
        </w:rPr>
        <w:tab/>
        <w:t>target</w:t>
      </w:r>
      <w:r>
        <w:rPr>
          <w:lang w:val="en-US"/>
        </w:rPr>
        <w:t xml:space="preserve">Id identifying the target RAN Node ID and TAI </w:t>
      </w:r>
      <w:r w:rsidR="004D204C">
        <w:rPr>
          <w:lang w:val="en-US"/>
        </w:rPr>
        <w:t xml:space="preserve">based on the Target ID IE </w:t>
      </w:r>
      <w:r>
        <w:rPr>
          <w:lang w:val="en-US"/>
        </w:rPr>
        <w:t xml:space="preserve">received in the Forward Relocation Request </w:t>
      </w:r>
      <w:r w:rsidR="004D204C">
        <w:rPr>
          <w:lang w:val="en-US"/>
        </w:rPr>
        <w:t xml:space="preserve">message </w:t>
      </w:r>
      <w:r>
        <w:rPr>
          <w:lang w:val="en-US"/>
        </w:rPr>
        <w:t>from the source MME.</w:t>
      </w:r>
    </w:p>
    <w:p w14:paraId="1391677A" w14:textId="6842B236" w:rsidR="004D204C" w:rsidRPr="00A773FB" w:rsidRDefault="004D204C" w:rsidP="00C327E7">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eNB ID containing a </w:t>
      </w:r>
      <w:r w:rsidRPr="00567372">
        <w:rPr>
          <w:rFonts w:cs="Arial"/>
          <w:lang w:eastAsia="ja-JP"/>
        </w:rPr>
        <w:t>Global eNB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xml:space="preserve">) and it is possible to </w:t>
      </w:r>
      <w:r>
        <w:lastRenderedPageBreak/>
        <w:t>proceed with handing over the PDN connection to 5GS, the SMF shall return a 201 Created response including the following information:</w:t>
      </w:r>
    </w:p>
    <w:p w14:paraId="32E9EFFB" w14:textId="4B458112" w:rsidR="007115C0" w:rsidRDefault="007115C0" w:rsidP="007115C0">
      <w:pPr>
        <w:pStyle w:val="B2"/>
      </w:pPr>
      <w:r>
        <w:t>-</w:t>
      </w:r>
      <w:r>
        <w:tab/>
        <w:t>hoState attribute set to PREPARING and N2 SM information to request the target 5G-AN to assign resources to the PDU session, as specified in step 2 of Figure 5.2.2.3.4.2-1;</w:t>
      </w:r>
    </w:p>
    <w:p w14:paraId="32E9EFFC" w14:textId="44757CB6" w:rsidR="007115C0" w:rsidRDefault="007115C0" w:rsidP="007115C0">
      <w:pPr>
        <w:pStyle w:val="B2"/>
      </w:pPr>
      <w:r>
        <w:t>-</w:t>
      </w:r>
      <w:r>
        <w:tab/>
        <w:t>PDU Session ID corresponding to the default EPS bearer ID of the EPS PDN connection;</w:t>
      </w:r>
    </w:p>
    <w:p w14:paraId="72C5EE8F" w14:textId="6A3E1E8B" w:rsidR="0015656C" w:rsidRDefault="0015656C" w:rsidP="007115C0">
      <w:pPr>
        <w:pStyle w:val="B2"/>
      </w:pPr>
      <w:r>
        <w:t>-</w:t>
      </w:r>
      <w:r>
        <w:tab/>
        <w:t>allocatedEbiList, containing the EBI(s) allocated to the PDU session.</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13E302D5" w:rsidR="00C92B8E" w:rsidRDefault="00C92B8E" w:rsidP="00C92B8E">
      <w:pPr>
        <w:pStyle w:val="NO"/>
      </w:pPr>
      <w:r>
        <w:t>NOTE</w:t>
      </w:r>
      <w:r w:rsidR="004D204C">
        <w:t xml:space="preserve"> 2</w:t>
      </w:r>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6C269ED3"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p>
    <w:p w14:paraId="32E9F002" w14:textId="20A7E6D0" w:rsidR="00C90D18" w:rsidRDefault="00C90D18" w:rsidP="00F5014C">
      <w:pPr>
        <w:pStyle w:val="B1"/>
        <w:ind w:hanging="1"/>
      </w:pPr>
      <w:r>
        <w:t>If the SMF determines that seamless session continuity from EPS to 5GS is not supported for the PDU session, the SMF shall set the "cause" attribute in the ProblemDetails structure to "NO_EPS_5GS_CONTINUITY".</w:t>
      </w:r>
    </w:p>
    <w:p w14:paraId="6BCB9F21" w14:textId="74EF5207" w:rsidR="003A2F5A" w:rsidRDefault="003A2F5A" w:rsidP="00C327E7">
      <w:pPr>
        <w:pStyle w:val="B1"/>
        <w:ind w:firstLine="0"/>
      </w:pPr>
      <w:r>
        <w:rPr>
          <w:noProof/>
        </w:rPr>
        <w:t>When receiving a 4xx/5xx response from the SMF, the NF service consumer (e.g. the AMF) shall regard the hoState of the SM Context to be NONE.</w:t>
      </w:r>
    </w:p>
    <w:p w14:paraId="32E9F003" w14:textId="77777777" w:rsidR="00D93024" w:rsidRDefault="00D93024" w:rsidP="00AC65ED">
      <w:pPr>
        <w:pStyle w:val="Heading4"/>
      </w:pPr>
      <w:bookmarkStart w:id="63" w:name="_Toc20129456"/>
      <w:bookmarkStart w:id="64" w:name="_Toc27584083"/>
      <w:bookmarkStart w:id="65" w:name="_Toc36455385"/>
      <w:r>
        <w:t>5.2.2.3</w:t>
      </w:r>
      <w:r>
        <w:tab/>
      </w:r>
      <w:r w:rsidR="00C610B7">
        <w:t>Update SM Context</w:t>
      </w:r>
      <w:r w:rsidR="00C610B7" w:rsidRPr="00C610B7">
        <w:t xml:space="preserve"> </w:t>
      </w:r>
      <w:r w:rsidR="00C610B7">
        <w:t>service operation</w:t>
      </w:r>
      <w:bookmarkEnd w:id="63"/>
      <w:bookmarkEnd w:id="64"/>
      <w:bookmarkEnd w:id="65"/>
    </w:p>
    <w:p w14:paraId="32E9F004" w14:textId="77777777" w:rsidR="00E13DB8" w:rsidRDefault="00E13DB8" w:rsidP="00E13DB8">
      <w:pPr>
        <w:pStyle w:val="Heading5"/>
      </w:pPr>
      <w:bookmarkStart w:id="66" w:name="_Toc20129457"/>
      <w:bookmarkStart w:id="67" w:name="_Toc27584084"/>
      <w:bookmarkStart w:id="68" w:name="_Toc36455386"/>
      <w:r>
        <w:t>5.2.2.3.1</w:t>
      </w:r>
      <w:r>
        <w:tab/>
        <w:t>General</w:t>
      </w:r>
      <w:bookmarkEnd w:id="66"/>
      <w:bookmarkEnd w:id="67"/>
      <w:bookmarkEnd w:id="68"/>
    </w:p>
    <w:p w14:paraId="32E9F005" w14:textId="644E6B3D" w:rsidR="003214B8" w:rsidRDefault="003214B8" w:rsidP="003214B8">
      <w:r>
        <w:t>The Update SM Context service operation shall be used to update an individual SM context and/or provide N1 or N2 SM information received from the UE or the AN, for a given PDU session, towards the SMF, or the V-SMF for HR roaming scenarios.</w:t>
      </w:r>
    </w:p>
    <w:p w14:paraId="32E9F006" w14:textId="2F74ED69" w:rsidR="003214B8" w:rsidRDefault="003214B8" w:rsidP="003214B8">
      <w:r>
        <w:t>It is used in the following procedures:</w:t>
      </w:r>
    </w:p>
    <w:p w14:paraId="32E9F007" w14:textId="125F728F" w:rsidR="003214B8" w:rsidRDefault="003214B8" w:rsidP="003214B8">
      <w:pPr>
        <w:pStyle w:val="B1"/>
      </w:pPr>
      <w:r>
        <w:t>-</w:t>
      </w:r>
      <w:r>
        <w:tab/>
        <w:t xml:space="preserve">PDU Session modification (see </w:t>
      </w:r>
      <w:r w:rsidR="005B1EEB">
        <w:t>clause</w:t>
      </w:r>
      <w:r>
        <w:t xml:space="preserve"> 4.3.3 of</w:t>
      </w:r>
      <w:r w:rsidR="00151DAB">
        <w:t xml:space="preserve"> 3GPP TS</w:t>
      </w:r>
      <w:r w:rsidR="00CA4B50">
        <w:t> 23.502 [</w:t>
      </w:r>
      <w:r>
        <w:t>3]);</w:t>
      </w:r>
    </w:p>
    <w:p w14:paraId="32E9F008" w14:textId="7AFC3553" w:rsidR="00B15635" w:rsidRDefault="00B15635" w:rsidP="00B15635">
      <w:pPr>
        <w:pStyle w:val="B1"/>
      </w:pPr>
      <w:r>
        <w:t>-</w:t>
      </w:r>
      <w:r>
        <w:tab/>
        <w:t xml:space="preserve">UE </w:t>
      </w:r>
      <w:r w:rsidR="00967B09">
        <w:rPr>
          <w:rFonts w:hint="eastAsia"/>
          <w:lang w:eastAsia="zh-CN"/>
        </w:rPr>
        <w:t xml:space="preserve">or network </w:t>
      </w:r>
      <w:r>
        <w:t xml:space="preserve">requested PDU session release (see </w:t>
      </w:r>
      <w:r w:rsidR="005B1EEB">
        <w:t>clause</w:t>
      </w:r>
      <w:r>
        <w:t xml:space="preserve"> 4.3.4.2 and </w:t>
      </w:r>
      <w:r w:rsidR="005B1EEB">
        <w:t>clause</w:t>
      </w:r>
      <w:r>
        <w:t xml:space="preserve"> 4.3.4.3 of</w:t>
      </w:r>
      <w:r w:rsidR="00151DAB">
        <w:t xml:space="preserve"> 3GPP TS</w:t>
      </w:r>
      <w:r w:rsidR="00CA4B50">
        <w:t> 23.502 [</w:t>
      </w:r>
      <w:r>
        <w:t>3]);</w:t>
      </w:r>
    </w:p>
    <w:p w14:paraId="32E9F009" w14:textId="01700BC2"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w:t>
      </w:r>
      <w:r w:rsidR="005B1EEB">
        <w:t>clause</w:t>
      </w:r>
      <w:r>
        <w:t xml:space="preserve"> 5.6.8 of</w:t>
      </w:r>
      <w:r w:rsidR="00151DAB">
        <w:t xml:space="preserve"> 3GPP TS</w:t>
      </w:r>
      <w:r w:rsidR="00CA4B50">
        <w:t> 23.501 [</w:t>
      </w:r>
      <w:r>
        <w:t xml:space="preserve">2] and </w:t>
      </w:r>
      <w:r w:rsidR="005B1EEB">
        <w:t>clause</w:t>
      </w:r>
      <w:r>
        <w:t xml:space="preserve">s </w:t>
      </w:r>
      <w:r w:rsidR="00967B09">
        <w:rPr>
          <w:rFonts w:hint="eastAsia"/>
          <w:lang w:eastAsia="zh-CN"/>
        </w:rPr>
        <w:t>4.2.2.2</w:t>
      </w:r>
      <w:r w:rsidR="00967B09">
        <w:rPr>
          <w:lang w:eastAsia="zh-CN"/>
        </w:rPr>
        <w:t>,</w:t>
      </w:r>
      <w:r w:rsidR="00967B09">
        <w:rPr>
          <w:rFonts w:hint="eastAsia"/>
          <w:lang w:eastAsia="zh-CN"/>
        </w:rPr>
        <w:t xml:space="preserve"> </w:t>
      </w:r>
      <w:r>
        <w:t>4.2.3 and 4.2.6 of</w:t>
      </w:r>
      <w:r w:rsidR="00151DAB">
        <w:t xml:space="preserve"> 3GPP TS</w:t>
      </w:r>
      <w:r w:rsidR="00CA4B50">
        <w:t> 23.502 [</w:t>
      </w:r>
      <w:r>
        <w:t>3]);</w:t>
      </w:r>
    </w:p>
    <w:p w14:paraId="32E9F00A" w14:textId="37D0D78D" w:rsidR="003214B8" w:rsidRDefault="003214B8" w:rsidP="003214B8">
      <w:pPr>
        <w:pStyle w:val="B1"/>
      </w:pPr>
      <w:r>
        <w:t>-</w:t>
      </w:r>
      <w:r>
        <w:tab/>
        <w:t xml:space="preserve">Xn and N2 Handover procedures (see </w:t>
      </w:r>
      <w:r w:rsidR="005B1EEB">
        <w:t>clause</w:t>
      </w:r>
      <w:r>
        <w:t>s 4.9.1 of</w:t>
      </w:r>
      <w:r w:rsidR="00151DAB">
        <w:t xml:space="preserve"> 3GPP TS</w:t>
      </w:r>
      <w:r w:rsidR="00CA4B50">
        <w:t> 23.502 [</w:t>
      </w:r>
      <w:r>
        <w:t>3]);</w:t>
      </w:r>
    </w:p>
    <w:p w14:paraId="32E9F00B" w14:textId="6BC1FC77" w:rsidR="003214B8" w:rsidRDefault="003214B8" w:rsidP="003214B8">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w:t>
      </w:r>
    </w:p>
    <w:p w14:paraId="32E9F00C" w14:textId="22DA6EC3" w:rsidR="003214B8" w:rsidRDefault="003214B8" w:rsidP="003214B8">
      <w:pPr>
        <w:pStyle w:val="B1"/>
      </w:pPr>
      <w:r>
        <w:t>-</w:t>
      </w:r>
      <w:r>
        <w:tab/>
        <w:t xml:space="preserve">Inter-AMF change due to AMF planned maintenance or AMF failure (see </w:t>
      </w:r>
      <w:r w:rsidR="005B1EEB">
        <w:t>clause</w:t>
      </w:r>
      <w:r>
        <w:t xml:space="preserve"> 5.21.2 of</w:t>
      </w:r>
      <w:r w:rsidR="00151DAB">
        <w:t xml:space="preserve"> 3GPP TS</w:t>
      </w:r>
      <w:r w:rsidR="00CA4B50">
        <w:t> 23.501 [</w:t>
      </w:r>
      <w:r>
        <w:t xml:space="preserve">2]), or inter-AMF mobility in CM-IDLE mode (see </w:t>
      </w:r>
      <w:r w:rsidR="005B1EEB">
        <w:t>clause</w:t>
      </w:r>
      <w:r>
        <w:t xml:space="preserve"> 4.2.2.2 of</w:t>
      </w:r>
      <w:r w:rsidR="00151DAB">
        <w:t xml:space="preserve"> 3GPP TS</w:t>
      </w:r>
      <w:r w:rsidR="00CA4B50">
        <w:t> 23.502 [</w:t>
      </w:r>
      <w:r>
        <w:t>3]);</w:t>
      </w:r>
    </w:p>
    <w:p w14:paraId="32E9F00D" w14:textId="73EC38F8" w:rsidR="003A2063" w:rsidRDefault="003A2063" w:rsidP="003A2063">
      <w:pPr>
        <w:pStyle w:val="B1"/>
      </w:pPr>
      <w:r>
        <w:t>-</w:t>
      </w:r>
      <w:r>
        <w:tab/>
        <w:t xml:space="preserve">RAN Initiated QoS Flow Mobility (see </w:t>
      </w:r>
      <w:r w:rsidR="005B1EEB">
        <w:t>clause</w:t>
      </w:r>
      <w:r>
        <w:t xml:space="preserve"> 4.14.1 of</w:t>
      </w:r>
      <w:r w:rsidR="00151DAB">
        <w:t xml:space="preserve"> 3GPP TS</w:t>
      </w:r>
      <w:r w:rsidR="00CA4B50">
        <w:t> 23.502 [</w:t>
      </w:r>
      <w:r>
        <w:t xml:space="preserve">3] and </w:t>
      </w:r>
      <w:r w:rsidR="005B1EEB">
        <w:t>clause</w:t>
      </w:r>
      <w:r>
        <w:t xml:space="preserve"> 8.2.5 of</w:t>
      </w:r>
      <w:r w:rsidR="00151DAB">
        <w:t xml:space="preserve"> 3GPP TS</w:t>
      </w:r>
      <w:r w:rsidR="00CA4B50">
        <w:t> 38.413 [</w:t>
      </w:r>
      <w:r>
        <w:t>9]);</w:t>
      </w:r>
    </w:p>
    <w:p w14:paraId="32E9F00E" w14:textId="2C704023" w:rsidR="003214B8" w:rsidRDefault="003214B8" w:rsidP="003214B8">
      <w:pPr>
        <w:pStyle w:val="B1"/>
      </w:pPr>
      <w:r>
        <w:t>-</w:t>
      </w:r>
      <w:r>
        <w:tab/>
        <w:t xml:space="preserve">All procedures requiring to provide N1 or N2 SM information to the SMF, e.g. UE requested PDU Session Establishment procedure (see </w:t>
      </w:r>
      <w:r w:rsidR="005B1EEB">
        <w:t>clause</w:t>
      </w:r>
      <w:r>
        <w:t xml:space="preserve"> 4.3.2.2</w:t>
      </w:r>
      <w:r w:rsidRPr="009158B7">
        <w:t xml:space="preserve"> </w:t>
      </w:r>
      <w:r>
        <w:t>of</w:t>
      </w:r>
      <w:r w:rsidR="00151DAB">
        <w:t xml:space="preserve"> 3GPP TS</w:t>
      </w:r>
      <w:r w:rsidR="00CA4B50">
        <w:t> 23.502 [</w:t>
      </w:r>
      <w:r>
        <w:t>3])</w:t>
      </w:r>
      <w:r w:rsidR="00967B09">
        <w:rPr>
          <w:rFonts w:hint="eastAsia"/>
          <w:lang w:eastAsia="zh-CN"/>
        </w:rPr>
        <w:t xml:space="preserve">, session </w:t>
      </w:r>
      <w:r w:rsidR="00967B09">
        <w:rPr>
          <w:lang w:eastAsia="zh-CN"/>
        </w:rPr>
        <w:t>continuity</w:t>
      </w:r>
      <w:r w:rsidR="00967B09">
        <w:rPr>
          <w:rFonts w:hint="eastAsia"/>
          <w:lang w:eastAsia="zh-CN"/>
        </w:rPr>
        <w:t xml:space="preserve"> procedure (see </w:t>
      </w:r>
      <w:r w:rsidR="005B1EEB">
        <w:rPr>
          <w:rFonts w:hint="eastAsia"/>
          <w:lang w:eastAsia="zh-CN"/>
        </w:rPr>
        <w:t>clause</w:t>
      </w:r>
      <w:r w:rsidR="00967B09">
        <w:rPr>
          <w:rFonts w:hint="eastAsia"/>
          <w:lang w:eastAsia="zh-CN"/>
        </w:rPr>
        <w:t xml:space="preserve"> 4.3.5 of</w:t>
      </w:r>
      <w:r w:rsidR="00151DAB">
        <w:rPr>
          <w:rFonts w:hint="eastAsia"/>
          <w:lang w:eastAsia="zh-CN"/>
        </w:rPr>
        <w:t xml:space="preserve"> 3GPP TS</w:t>
      </w:r>
      <w:r w:rsidR="00CA4B50">
        <w:rPr>
          <w:lang w:eastAsia="zh-CN"/>
        </w:rPr>
        <w:t> </w:t>
      </w:r>
      <w:r w:rsidR="00CA4B50">
        <w:rPr>
          <w:rFonts w:hint="eastAsia"/>
          <w:lang w:val="en-US" w:eastAsia="zh-CN"/>
        </w:rPr>
        <w:t>23.502</w:t>
      </w:r>
      <w:r w:rsidR="00CA4B50">
        <w:rPr>
          <w:lang w:eastAsia="zh-CN"/>
        </w:rPr>
        <w:t> </w:t>
      </w:r>
      <w:r w:rsidR="00CA4B50">
        <w:rPr>
          <w:rFonts w:hint="eastAsia"/>
          <w:lang w:val="en-US" w:eastAsia="zh-CN"/>
        </w:rPr>
        <w:t>[</w:t>
      </w:r>
      <w:r w:rsidR="00967B09">
        <w:rPr>
          <w:rFonts w:hint="eastAsia"/>
          <w:lang w:val="en-US" w:eastAsia="zh-CN"/>
        </w:rPr>
        <w:t>3]</w:t>
      </w:r>
      <w:r w:rsidR="00967B09">
        <w:rPr>
          <w:rFonts w:hint="eastAsia"/>
          <w:lang w:eastAsia="zh-CN"/>
        </w:rPr>
        <w:t>)</w:t>
      </w:r>
      <w:r>
        <w:t>;</w:t>
      </w:r>
    </w:p>
    <w:p w14:paraId="32E9F00F" w14:textId="20D87197" w:rsidR="0062651C" w:rsidRDefault="003214B8" w:rsidP="003214B8">
      <w:pPr>
        <w:pStyle w:val="B1"/>
      </w:pPr>
      <w:r>
        <w:t>-</w:t>
      </w:r>
      <w:r>
        <w:tab/>
      </w:r>
      <w:r w:rsidR="00A76DF2">
        <w:t xml:space="preserve">EPS to 5GS Idle mode mobility or handover using N26 interface </w:t>
      </w:r>
      <w:r>
        <w:t xml:space="preserve">(see </w:t>
      </w:r>
      <w:r w:rsidR="005B1EEB">
        <w:t>clause</w:t>
      </w:r>
      <w:r>
        <w:t xml:space="preserve"> 4.11</w:t>
      </w:r>
      <w:r w:rsidRPr="009158B7">
        <w:t xml:space="preserve"> </w:t>
      </w:r>
      <w:r>
        <w:t>of</w:t>
      </w:r>
      <w:r w:rsidR="00151DAB">
        <w:t xml:space="preserve"> 3GPP TS</w:t>
      </w:r>
      <w:r w:rsidR="00CA4B50">
        <w:t> 23.502 [</w:t>
      </w:r>
      <w:r>
        <w:t>3])</w:t>
      </w:r>
      <w:r w:rsidR="0062651C">
        <w:t>;</w:t>
      </w:r>
    </w:p>
    <w:p w14:paraId="32E9F010" w14:textId="1E9E93AF" w:rsidR="007C443B" w:rsidRDefault="0062651C" w:rsidP="003214B8">
      <w:pPr>
        <w:pStyle w:val="B1"/>
      </w:pPr>
      <w:r>
        <w:t>-</w:t>
      </w:r>
      <w:r>
        <w:tab/>
        <w:t xml:space="preserve">5GS to EPS Handover using N26 interface (see </w:t>
      </w:r>
      <w:r w:rsidR="005B1EEB">
        <w:t>clause</w:t>
      </w:r>
      <w:r>
        <w:t xml:space="preserve"> 4.11.1.2</w:t>
      </w:r>
      <w:r w:rsidRPr="009158B7">
        <w:t xml:space="preserve"> </w:t>
      </w:r>
      <w:r>
        <w:t>of</w:t>
      </w:r>
      <w:r w:rsidR="00151DAB">
        <w:t xml:space="preserve"> 3GPP TS</w:t>
      </w:r>
      <w:r w:rsidR="00CA4B50">
        <w:t> 23.502 [</w:t>
      </w:r>
      <w:r>
        <w:t>3])</w:t>
      </w:r>
      <w:r w:rsidR="007C443B">
        <w:t>;</w:t>
      </w:r>
    </w:p>
    <w:p w14:paraId="5AE738F8" w14:textId="0CC1E1DC" w:rsidR="00724CCA" w:rsidRDefault="007C443B" w:rsidP="003214B8">
      <w:pPr>
        <w:pStyle w:val="B1"/>
      </w:pPr>
      <w:r>
        <w:lastRenderedPageBreak/>
        <w:t>-</w:t>
      </w:r>
      <w:r>
        <w:tab/>
        <w:t xml:space="preserve">PDU Session Reactivation during P-CSCF Restoration procedure via AMF (see </w:t>
      </w:r>
      <w:r w:rsidR="005B1EEB">
        <w:t>clause</w:t>
      </w:r>
      <w:r>
        <w:t xml:space="preserve"> 5.</w:t>
      </w:r>
      <w:r w:rsidR="003E0C28">
        <w:rPr>
          <w:lang w:eastAsia="zh-CN"/>
        </w:rPr>
        <w:t>8</w:t>
      </w:r>
      <w:r>
        <w:t>.</w:t>
      </w:r>
      <w:r>
        <w:rPr>
          <w:lang w:eastAsia="zh-CN"/>
        </w:rPr>
        <w:t>4</w:t>
      </w:r>
      <w:r>
        <w:t>.3 of</w:t>
      </w:r>
      <w:r w:rsidR="00151DAB">
        <w:t xml:space="preserve"> 3GPP TS</w:t>
      </w:r>
      <w:r w:rsidR="00CA4B50">
        <w:t> 23.380 [</w:t>
      </w:r>
      <w:r w:rsidR="006F6945">
        <w:t>21</w:t>
      </w:r>
      <w:r>
        <w:t>])</w:t>
      </w:r>
      <w:r w:rsidR="00724CCA">
        <w:t>;</w:t>
      </w:r>
    </w:p>
    <w:p w14:paraId="194F0565" w14:textId="48496447"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r w:rsidR="005B1EEB">
        <w:t>clause</w:t>
      </w:r>
      <w:r>
        <w:t xml:space="preserve"> 4.3.4.2 of</w:t>
      </w:r>
      <w:r w:rsidR="00151DAB">
        <w:t xml:space="preserve"> 3GPP TS</w:t>
      </w:r>
      <w:r w:rsidR="00CA4B50">
        <w:t> 23.502 [</w:t>
      </w:r>
      <w:r>
        <w:t>3]);</w:t>
      </w:r>
    </w:p>
    <w:p w14:paraId="63EB3251" w14:textId="7D473328" w:rsidR="00B70DBF" w:rsidRDefault="00724CCA" w:rsidP="003214B8">
      <w:pPr>
        <w:pStyle w:val="B1"/>
      </w:pPr>
      <w:r>
        <w:t>-</w:t>
      </w:r>
      <w:r>
        <w:tab/>
        <w:t xml:space="preserve">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B70DBF">
        <w:t>;</w:t>
      </w:r>
    </w:p>
    <w:p w14:paraId="32E9F011" w14:textId="3BCA60A2" w:rsidR="003214B8" w:rsidRDefault="00B70DBF" w:rsidP="003214B8">
      <w:pPr>
        <w:pStyle w:val="B1"/>
      </w:pPr>
      <w:r>
        <w:t>-</w:t>
      </w:r>
      <w:r>
        <w:tab/>
        <w:t xml:space="preserve">Secondary RAT Usage Data Reporting (see </w:t>
      </w:r>
      <w:r w:rsidR="005B1EEB">
        <w:t>clause</w:t>
      </w:r>
      <w:r>
        <w:t xml:space="preserve"> 4.21 of</w:t>
      </w:r>
      <w:r w:rsidR="00151DAB">
        <w:t xml:space="preserve"> 3GPP TS</w:t>
      </w:r>
      <w:r w:rsidR="00CA4B50">
        <w:t> 23.502 [</w:t>
      </w:r>
      <w:r>
        <w:t>3])</w:t>
      </w:r>
      <w:r w:rsidR="003214B8">
        <w:t>.</w:t>
      </w:r>
    </w:p>
    <w:p w14:paraId="32E9F012" w14:textId="52E1BC62"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as shown in Figure 5.2.2.3.1-1.</w:t>
      </w:r>
    </w:p>
    <w:p w14:paraId="32E9F013" w14:textId="77777777" w:rsidR="00BF17DC" w:rsidRDefault="00BF17DC" w:rsidP="003214B8">
      <w:pPr>
        <w:pStyle w:val="TH"/>
      </w:pPr>
      <w:r>
        <w:object w:dxaOrig="8714" w:dyaOrig="2144" w14:anchorId="32EA0C4F">
          <v:shape id="_x0000_i1029" type="#_x0000_t75" style="width:437.65pt;height:107.7pt" o:ole="">
            <v:imagedata r:id="rId20" o:title=""/>
          </v:shape>
          <o:OLEObject Type="Embed" ProgID="Visio.Drawing.11" ShapeID="_x0000_i1029" DrawAspect="Content" ObjectID="_1647068276"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5D8CFF12" w:rsidR="00650D39" w:rsidRDefault="003214B8" w:rsidP="003214B8">
      <w:pPr>
        <w:pStyle w:val="B1"/>
      </w:pPr>
      <w:r w:rsidRPr="000C7A0F">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3904DA76"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2E9F01B" w14:textId="0D7A5727" w:rsidR="004A3588" w:rsidRPr="00AC60A1" w:rsidRDefault="004A3588" w:rsidP="00AC60A1">
      <w:pPr>
        <w:pStyle w:val="B2"/>
        <w:rPr>
          <w:lang w:val="en-US"/>
        </w:rPr>
      </w:pPr>
      <w:r>
        <w:rPr>
          <w:lang w:val="en-US"/>
        </w:rPr>
        <w:t>-</w:t>
      </w:r>
      <w:r>
        <w:rPr>
          <w:lang w:val="en-US"/>
        </w:rPr>
        <w:tab/>
        <w:t>N2 SM information, if the SMF needs and can return a response to the NG-RAN.</w:t>
      </w:r>
    </w:p>
    <w:p w14:paraId="32E9F01C" w14:textId="296E29CB" w:rsidR="003214B8" w:rsidRPr="00D93024" w:rsidRDefault="003214B8" w:rsidP="00DD4E0C">
      <w:r>
        <w:t xml:space="preserve">The following </w:t>
      </w:r>
      <w:r w:rsidR="005B1EEB">
        <w:t>clause</w:t>
      </w:r>
      <w:r>
        <w:t>s specify additional requirements applicable to specific scenarios.</w:t>
      </w:r>
    </w:p>
    <w:p w14:paraId="32E9F01D" w14:textId="77777777" w:rsidR="00E13DB8" w:rsidRDefault="00E13DB8" w:rsidP="00E13DB8">
      <w:pPr>
        <w:pStyle w:val="Heading5"/>
      </w:pPr>
      <w:bookmarkStart w:id="69" w:name="_Toc20129458"/>
      <w:bookmarkStart w:id="70" w:name="_Toc27584085"/>
      <w:bookmarkStart w:id="71" w:name="_Toc36455387"/>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69"/>
      <w:bookmarkEnd w:id="70"/>
      <w:bookmarkEnd w:id="71"/>
    </w:p>
    <w:p w14:paraId="32E9F01E" w14:textId="77777777" w:rsidR="00946B01" w:rsidRDefault="00946B01" w:rsidP="00946B01">
      <w:pPr>
        <w:pStyle w:val="Heading6"/>
      </w:pPr>
      <w:bookmarkStart w:id="72" w:name="_Toc20129459"/>
      <w:bookmarkStart w:id="73" w:name="_Toc27584086"/>
      <w:bookmarkStart w:id="74" w:name="_Toc36455388"/>
      <w:r>
        <w:t>5.2.2.3.2.1</w:t>
      </w:r>
      <w:r>
        <w:tab/>
        <w:t>General</w:t>
      </w:r>
      <w:bookmarkEnd w:id="72"/>
      <w:bookmarkEnd w:id="73"/>
      <w:bookmarkEnd w:id="74"/>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02461430" w:rsidR="000D2EEA" w:rsidRDefault="005B1EEB" w:rsidP="000D2EEA">
      <w:r>
        <w:lastRenderedPageBreak/>
        <w:t>Clause</w:t>
      </w:r>
      <w:r w:rsidR="000D2EEA">
        <w:t>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14:paraId="05A2E2F3" w14:textId="73E48695" w:rsidR="000D2EEA" w:rsidRDefault="000D2EEA" w:rsidP="000D2EEA">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w:t>
      </w:r>
      <w:r w:rsidR="00151DAB">
        <w:t xml:space="preserve"> 3GPP TS</w:t>
      </w:r>
      <w:r w:rsidR="00CA4B50">
        <w:t> 23.502 [</w:t>
      </w:r>
      <w:r>
        <w:t xml:space="preserve">3] to request the establishment or release of the PDU session's resources in the 5G-AN. The Update SM Context service operation is then used as specified in </w:t>
      </w:r>
      <w:r w:rsidR="005B1EEB">
        <w:t>clause</w:t>
      </w:r>
      <w:r>
        <w:t xml:space="preserve"> 5.2.2.3.1 to transfer the response to the SMF.</w:t>
      </w:r>
    </w:p>
    <w:p w14:paraId="57B88EB2" w14:textId="657D2025" w:rsidR="000D2EEA" w:rsidRPr="005B71A2" w:rsidRDefault="005B1EEB" w:rsidP="00757B26">
      <w:r>
        <w:t>Clause</w:t>
      </w:r>
      <w:r w:rsidR="000D2EEA">
        <w:t xml:space="preserve"> 5.2.2.3.2.</w:t>
      </w:r>
      <w:r w:rsidR="00437038">
        <w:t>4</w:t>
      </w:r>
      <w:r w:rsidR="000D2EEA">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000D2EEA" w:rsidRPr="00EE48A7">
        <w:t xml:space="preserve"> the PDU Session for which the UE was paged or notified is in the List Of Allowed </w:t>
      </w:r>
      <w:r w:rsidR="000D2EEA">
        <w:t>PDU Sessions provided by the UE</w:t>
      </w:r>
      <w:r w:rsidR="000D2EEA" w:rsidRPr="00EE48A7">
        <w:t xml:space="preserve"> </w:t>
      </w:r>
      <w:r w:rsidR="000D2EEA">
        <w:t xml:space="preserve">and if the AMF has received N2 SM Information only or N1 SM Container and N2 SM Information for that PDU session from the SMF in step 3a of </w:t>
      </w:r>
      <w:r>
        <w:t>clause</w:t>
      </w:r>
      <w:r w:rsidR="000D2EEA">
        <w:t> 4.2.3.3</w:t>
      </w:r>
      <w:r w:rsidR="000D2EEA" w:rsidRPr="00E12BDF">
        <w:t xml:space="preserve"> </w:t>
      </w:r>
      <w:r w:rsidR="000D2EEA">
        <w:t>of</w:t>
      </w:r>
      <w:r w:rsidR="00151DAB">
        <w:t xml:space="preserve"> 3GPP TS</w:t>
      </w:r>
      <w:r w:rsidR="00CA4B50">
        <w:t> 23.502 [</w:t>
      </w:r>
      <w:r w:rsidR="000D2EEA">
        <w:t>3].</w:t>
      </w:r>
    </w:p>
    <w:p w14:paraId="32E9F023" w14:textId="7A51AAE7" w:rsidR="00946B01" w:rsidRDefault="00946B01" w:rsidP="00946B01">
      <w:pPr>
        <w:pStyle w:val="Heading6"/>
      </w:pPr>
      <w:bookmarkStart w:id="75" w:name="_Toc20129460"/>
      <w:bookmarkStart w:id="76" w:name="_Toc27584087"/>
      <w:bookmarkStart w:id="77" w:name="_Toc36455389"/>
      <w:r>
        <w:t>5.2.2.3.2.2</w:t>
      </w:r>
      <w:r>
        <w:tab/>
        <w:t>Activation of User Plane connectivity of a PDU session</w:t>
      </w:r>
      <w:bookmarkEnd w:id="75"/>
      <w:bookmarkEnd w:id="76"/>
      <w:bookmarkEnd w:id="77"/>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37.65pt;height:204.1pt" o:ole="">
            <v:imagedata r:id="rId22" o:title=""/>
          </v:shape>
          <o:OLEObject Type="Embed" ProgID="Visio.Drawing.11" ShapeID="_x0000_i1030" DrawAspect="Content" ObjectID="_1647068277" r:id="rId23"/>
        </w:object>
      </w:r>
    </w:p>
    <w:p w14:paraId="32E9F026" w14:textId="77777777" w:rsidR="001D6A2F" w:rsidRDefault="001D6A2F" w:rsidP="001D6A2F">
      <w:pPr>
        <w:pStyle w:val="TF"/>
      </w:pPr>
      <w:r>
        <w:t>Figure 5.2.2.3.2.2-1: Activation of the User Plane connection of a PDU session</w:t>
      </w:r>
    </w:p>
    <w:p w14:paraId="32E9F027" w14:textId="2A165A21"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28" w14:textId="368C615B" w:rsidR="001D6A2F" w:rsidRDefault="001D6A2F" w:rsidP="001D6A2F">
      <w:pPr>
        <w:pStyle w:val="B2"/>
      </w:pPr>
      <w:r>
        <w:t>-</w:t>
      </w:r>
      <w:r>
        <w:tab/>
      </w:r>
      <w:r w:rsidR="003249CE">
        <w:t xml:space="preserve">the </w:t>
      </w:r>
      <w:r w:rsidR="00DA6B66">
        <w:t>upCnxState</w:t>
      </w:r>
      <w:r w:rsidR="00DA6B66" w:rsidDel="00DA6B66">
        <w:t xml:space="preserve"> </w:t>
      </w:r>
      <w:r>
        <w:t>attribute set to ACTIVATING;</w:t>
      </w:r>
    </w:p>
    <w:p w14:paraId="32E9F029" w14:textId="427FB0D5" w:rsidR="001D6A2F" w:rsidRDefault="001D6A2F" w:rsidP="001D6A2F">
      <w:pPr>
        <w:pStyle w:val="B2"/>
      </w:pPr>
      <w:r>
        <w:t>-</w:t>
      </w:r>
      <w:r>
        <w:tab/>
      </w:r>
      <w:r w:rsidR="003249CE">
        <w:t xml:space="preserve">the </w:t>
      </w:r>
      <w:r>
        <w:t>user location and access type associated to the PDU session, if modified;</w:t>
      </w:r>
    </w:p>
    <w:p w14:paraId="32E9F02A" w14:textId="0A3DB910" w:rsidR="003249CE" w:rsidRDefault="003249CE" w:rsidP="001D6A2F">
      <w:pPr>
        <w:pStyle w:val="B2"/>
      </w:pPr>
      <w:r>
        <w:t>-</w:t>
      </w:r>
      <w:r>
        <w:tab/>
        <w:t>the indication that the UE is inside or outside of the LADN service area, if the DNN of the established PDU session corresponds to a LADN;</w:t>
      </w:r>
    </w:p>
    <w:p w14:paraId="32E9F02B" w14:textId="69AE43B0" w:rsidR="001D6A2F" w:rsidRDefault="001D6A2F" w:rsidP="001D6A2F">
      <w:pPr>
        <w:pStyle w:val="B2"/>
      </w:pPr>
      <w:r>
        <w:t>-</w:t>
      </w:r>
      <w:r>
        <w:tab/>
        <w:t>other information, if necessary.</w:t>
      </w:r>
    </w:p>
    <w:p w14:paraId="32E9F02C" w14:textId="1BAB0C71" w:rsidR="001D6A2F" w:rsidRDefault="001D6A2F" w:rsidP="001D6A2F">
      <w:pPr>
        <w:pStyle w:val="B1"/>
      </w:pPr>
      <w:r>
        <w:t>2</w:t>
      </w:r>
      <w:r w:rsidR="004A3588">
        <w:t>a</w:t>
      </w:r>
      <w:r>
        <w:t>.</w:t>
      </w:r>
      <w:r>
        <w:tab/>
        <w:t xml:space="preserve">Upon receipt of such a request, if the SMF can proceed with activating the user plane connection of the PDU session (see </w:t>
      </w:r>
      <w:r w:rsidR="005B1EEB">
        <w:t>clause</w:t>
      </w:r>
      <w:r>
        <w:t xml:space="preserve"> 4.2.3 of</w:t>
      </w:r>
      <w:r w:rsidR="00151DAB">
        <w:t xml:space="preserve"> 3GPP TS</w:t>
      </w:r>
      <w:r w:rsidR="00CA4B50">
        <w:t> 23.501 [</w:t>
      </w:r>
      <w:r>
        <w:t xml:space="preserve">2], the SMF shall set the </w:t>
      </w:r>
      <w:r w:rsidR="00DA6B66">
        <w:t>upCnxState</w:t>
      </w:r>
      <w:r w:rsidR="00DA6B66" w:rsidDel="00DA6B66">
        <w:t xml:space="preserve"> </w:t>
      </w:r>
      <w:r>
        <w:t>attribute to ACTIVATING and shall return a 200 OK response including the following information:</w:t>
      </w:r>
    </w:p>
    <w:p w14:paraId="32E9F02D" w14:textId="5D67A48E" w:rsidR="001D6A2F" w:rsidRDefault="001D6A2F" w:rsidP="001D6A2F">
      <w:pPr>
        <w:pStyle w:val="B2"/>
      </w:pPr>
      <w:r>
        <w:t>-</w:t>
      </w:r>
      <w:r>
        <w:tab/>
      </w:r>
      <w:r w:rsidR="00DA6B66">
        <w:t>upCnxState</w:t>
      </w:r>
      <w:r w:rsidR="00DA6B66" w:rsidDel="00DA6B66">
        <w:t xml:space="preserve"> </w:t>
      </w:r>
      <w:r>
        <w:t>attribute set to ACTIVATING;</w:t>
      </w:r>
    </w:p>
    <w:p w14:paraId="32E9F02E" w14:textId="53ED869D"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rsidR="00DD4582">
        <w:t>9</w:t>
      </w:r>
      <w:r>
        <w:t xml:space="preserve">]), including the transport layer address and </w:t>
      </w:r>
      <w:r>
        <w:lastRenderedPageBreak/>
        <w:t>tunnel endpoint of the uplink termination point for the user plane data for this PDU session (i.e. UPF's GTP-U F-TEID for uplink traffic).</w:t>
      </w:r>
    </w:p>
    <w:p w14:paraId="32E9F02F" w14:textId="1B1F8162" w:rsidR="001D6A2F" w:rsidRDefault="001D6A2F" w:rsidP="002B35B4">
      <w:pPr>
        <w:pStyle w:val="B1"/>
        <w:ind w:hanging="1"/>
      </w:pPr>
      <w:r>
        <w:t xml:space="preserve">If the SMF finds the PDU session already activated when receiving the request in step 1, the SMF shall delete the N3 tunnel information and update the UPF accordingly (see step 8a of </w:t>
      </w:r>
      <w:r w:rsidR="005B1EEB">
        <w:t>clause</w:t>
      </w:r>
      <w:r>
        <w:t xml:space="preserve"> 4.2.3.2 of</w:t>
      </w:r>
      <w:r w:rsidR="00151DAB">
        <w:t xml:space="preserve"> 3GPP TS</w:t>
      </w:r>
      <w:r w:rsidR="00CA4B50">
        <w:t> 23.502 [</w:t>
      </w:r>
      <w:r>
        <w:t>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421E5741"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information:</w:t>
      </w:r>
    </w:p>
    <w:p w14:paraId="32E9F032" w14:textId="7CF14644" w:rsidR="001D6A2F" w:rsidRDefault="001D6A2F" w:rsidP="001D6A2F">
      <w:pPr>
        <w:pStyle w:val="B2"/>
      </w:pPr>
      <w:r>
        <w:t>-</w:t>
      </w:r>
      <w:r>
        <w:tab/>
      </w:r>
      <w:r w:rsidR="00DA6B66">
        <w:t>upCnxState</w:t>
      </w:r>
      <w:r w:rsidR="00DA6B66" w:rsidDel="00DA6B66">
        <w:t xml:space="preserve"> </w:t>
      </w:r>
      <w:r>
        <w:t>attribute set to DEACTIVATED.</w:t>
      </w:r>
    </w:p>
    <w:p w14:paraId="32E9F033" w14:textId="07628B74"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34" w14:textId="5393DB15" w:rsidR="001D6A2F" w:rsidRDefault="001D6A2F" w:rsidP="001D6A2F">
      <w:pPr>
        <w:pStyle w:val="B2"/>
      </w:pPr>
      <w:r>
        <w:t>-</w:t>
      </w:r>
      <w:r>
        <w:tab/>
        <w:t>N2 SM information received from the 5G-AN</w:t>
      </w:r>
      <w:r w:rsidR="003D53DD">
        <w:t xml:space="preserve"> (see</w:t>
      </w:r>
      <w:r w:rsidR="003D53DD" w:rsidRPr="0012337F">
        <w:t xml:space="preserve"> </w:t>
      </w:r>
      <w:r w:rsidR="003D53DD">
        <w:t xml:space="preserve">PDU Session Resource Setup Response Transfer IE in </w:t>
      </w:r>
      <w:r w:rsidR="005B1EEB">
        <w:t>clause</w:t>
      </w:r>
      <w:r w:rsidR="003D53DD">
        <w:t xml:space="preserve"> 9.3.4.2 of</w:t>
      </w:r>
      <w:r w:rsidR="00151DAB">
        <w:t xml:space="preserve"> 3GPP TS</w:t>
      </w:r>
      <w:r w:rsidR="00CA4B50">
        <w:t> 38.413 [</w:t>
      </w:r>
      <w:r w:rsidR="003D53DD">
        <w:t>9])</w:t>
      </w:r>
      <w:r>
        <w:t xml:space="preserve">, including the transport layer address and tunnel endpoint of </w:t>
      </w:r>
      <w:r w:rsidR="003D53DD">
        <w:t>one or 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7B9A0E41" w:rsidR="001D6A2F" w:rsidRDefault="001D6A2F" w:rsidP="001D6A2F">
      <w:pPr>
        <w:pStyle w:val="B2"/>
      </w:pPr>
      <w:r>
        <w:t>-</w:t>
      </w:r>
      <w:r>
        <w:tab/>
        <w:t xml:space="preserve">N2 SM information </w:t>
      </w:r>
      <w:r w:rsidR="003D53DD">
        <w:t xml:space="preserve">received from the 5G-AN (see PDU Session Resource Setup Unsuccessful Transfer IE in </w:t>
      </w:r>
      <w:r w:rsidR="005B1EEB">
        <w:t>clause</w:t>
      </w:r>
      <w:r w:rsidR="003D53DD">
        <w:t xml:space="preserve"> 9.3.4.16 of</w:t>
      </w:r>
      <w:r w:rsidR="00151DAB">
        <w:t xml:space="preserve"> 3GPP TS</w:t>
      </w:r>
      <w:r w:rsidR="00CA4B50">
        <w:t> 38.413 [</w:t>
      </w:r>
      <w:r w:rsidR="003D53DD">
        <w:t xml:space="preserve">9]), </w:t>
      </w:r>
      <w:r>
        <w:t>including the Cause of the failure, if resources failed to be established for the PDU session.</w:t>
      </w:r>
    </w:p>
    <w:p w14:paraId="32E9F036" w14:textId="77777777" w:rsidR="001D6A2F" w:rsidRPr="00DE3C3D" w:rsidRDefault="001D6A2F" w:rsidP="001D6A2F">
      <w:pPr>
        <w:pStyle w:val="B1"/>
        <w:ind w:hanging="1"/>
      </w:pPr>
      <w:bookmarkStart w:id="78"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CA754A9"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attribute to DEACTIVATED" otherwise.</w:t>
      </w:r>
    </w:p>
    <w:p w14:paraId="32E9F039" w14:textId="349B1FF2" w:rsidR="001D6A2F" w:rsidRDefault="001D6A2F" w:rsidP="001D6A2F">
      <w:pPr>
        <w:pStyle w:val="B1"/>
      </w:pPr>
      <w:r>
        <w:t>4.</w:t>
      </w:r>
      <w:r>
        <w:tab/>
        <w:t>The SMF shall</w:t>
      </w:r>
      <w:bookmarkEnd w:id="78"/>
      <w:r>
        <w:t xml:space="preserve"> then return a 200 OK response including the </w:t>
      </w:r>
      <w:r w:rsidR="00DA6B66">
        <w:t>upCnxState</w:t>
      </w:r>
      <w:r w:rsidR="00DA6B66" w:rsidDel="00DA6B66">
        <w:t xml:space="preserve"> </w:t>
      </w:r>
      <w:r>
        <w:t>attribute representing the final state of the user plane connection.</w:t>
      </w:r>
      <w:r w:rsidR="00E7640D" w:rsidRPr="00E7640D">
        <w:t xml:space="preserve"> </w:t>
      </w:r>
      <w:r w:rsidR="00E7640D">
        <w:t>If the activation of the User Plane connection failed due to insufficient resources, the cause IE shall be included in the response and set to "INSUFFICIENT_UP_RESOURCES".</w:t>
      </w:r>
    </w:p>
    <w:p w14:paraId="32E9F03A" w14:textId="2A67A1CD" w:rsidR="00006320" w:rsidRDefault="00006320" w:rsidP="00006320">
      <w:pPr>
        <w:pStyle w:val="Heading6"/>
      </w:pPr>
      <w:bookmarkStart w:id="79" w:name="_Toc20129461"/>
      <w:bookmarkStart w:id="80" w:name="_Toc27584088"/>
      <w:bookmarkStart w:id="81" w:name="_Toc36455390"/>
      <w:r>
        <w:t>5.2.2.3.2.3</w:t>
      </w:r>
      <w:r>
        <w:tab/>
        <w:t>Deactivation of User Plane connectivity of a PDU session</w:t>
      </w:r>
      <w:bookmarkEnd w:id="79"/>
      <w:bookmarkEnd w:id="80"/>
      <w:bookmarkEnd w:id="81"/>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37.65pt;height:113.95pt" o:ole="">
            <v:imagedata r:id="rId24" o:title=""/>
          </v:shape>
          <o:OLEObject Type="Embed" ProgID="Visio.Drawing.11" ShapeID="_x0000_i1031" DrawAspect="Content" ObjectID="_1647068278"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64B6F71C"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3F" w14:textId="5A32CB81" w:rsidR="00691914" w:rsidRDefault="00691914" w:rsidP="00691914">
      <w:pPr>
        <w:pStyle w:val="B2"/>
      </w:pPr>
      <w:r>
        <w:lastRenderedPageBreak/>
        <w:t>-</w:t>
      </w:r>
      <w:r>
        <w:tab/>
      </w:r>
      <w:r w:rsidR="00DA6B66">
        <w:t>upCnxState</w:t>
      </w:r>
      <w:r w:rsidR="00DA6B66" w:rsidDel="00DA6B66">
        <w:t xml:space="preserve"> </w:t>
      </w:r>
      <w:r>
        <w:t>attribute set to DEACTIVATED;</w:t>
      </w:r>
    </w:p>
    <w:p w14:paraId="32E9F040" w14:textId="69B60800" w:rsidR="00691914" w:rsidRDefault="00691914" w:rsidP="00691914">
      <w:pPr>
        <w:pStyle w:val="B2"/>
      </w:pPr>
      <w:r>
        <w:t>-</w:t>
      </w:r>
      <w:r>
        <w:tab/>
        <w:t>user location</w:t>
      </w:r>
      <w:r w:rsidR="00022F45" w:rsidRPr="00022F45">
        <w:t xml:space="preserve"> </w:t>
      </w:r>
      <w:r w:rsidR="00022F45">
        <w:t>and user location timestamp</w:t>
      </w:r>
      <w:r>
        <w:t>;</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075DD6AC" w:rsidR="00691914" w:rsidRDefault="00691914" w:rsidP="00691914">
      <w:pPr>
        <w:pStyle w:val="B2"/>
      </w:pPr>
      <w:r>
        <w:t>-</w:t>
      </w:r>
      <w:r>
        <w:tab/>
        <w:t>other information, if necessary.</w:t>
      </w:r>
    </w:p>
    <w:p w14:paraId="32E9F043" w14:textId="360142D3"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attribute set to DEACTIVATED.</w:t>
      </w:r>
    </w:p>
    <w:p w14:paraId="7E1103B2" w14:textId="665582D6" w:rsidR="000D2EEA" w:rsidRDefault="000D2EEA" w:rsidP="000D2EEA">
      <w:pPr>
        <w:pStyle w:val="Heading6"/>
      </w:pPr>
      <w:bookmarkStart w:id="82" w:name="_Toc20129462"/>
      <w:bookmarkStart w:id="83" w:name="_Toc27584089"/>
      <w:bookmarkStart w:id="84" w:name="_Toc36455391"/>
      <w:r>
        <w:t>5.2.2.3.2.4</w:t>
      </w:r>
      <w:r>
        <w:tab/>
        <w:t>Changing the access type of a PDU session from non-3GPP access to 3GPP access during a Service Request procedure</w:t>
      </w:r>
      <w:bookmarkEnd w:id="82"/>
      <w:bookmarkEnd w:id="83"/>
      <w:bookmarkEnd w:id="84"/>
    </w:p>
    <w:p w14:paraId="6DC7CFB4" w14:textId="696D7749" w:rsidR="000D2EEA" w:rsidRDefault="000D2EEA" w:rsidP="000D2EEA">
      <w:r>
        <w:t>The NF Service Consumer (e.g. AMF) shall indicate to the SMF that the access type of a PDU session can be changed as follows:</w:t>
      </w:r>
    </w:p>
    <w:p w14:paraId="257818F7" w14:textId="77777777" w:rsidR="000D2EEA" w:rsidRDefault="000D2EEA" w:rsidP="000D2EEA">
      <w:pPr>
        <w:pStyle w:val="TH"/>
      </w:pPr>
      <w:r>
        <w:object w:dxaOrig="8790" w:dyaOrig="2241" w14:anchorId="263944CC">
          <v:shape id="_x0000_i1032" type="#_x0000_t75" style="width:438.25pt;height:113.95pt" o:ole="">
            <v:imagedata r:id="rId26" o:title=""/>
          </v:shape>
          <o:OLEObject Type="Embed" ProgID="Visio.Drawing.11" ShapeID="_x0000_i1032" DrawAspect="Content" ObjectID="_1647068279" r:id="rId27"/>
        </w:object>
      </w:r>
    </w:p>
    <w:p w14:paraId="0B6276DA" w14:textId="20DA9E37" w:rsidR="000D2EEA" w:rsidRDefault="000D2EEA" w:rsidP="000D2EEA">
      <w:pPr>
        <w:pStyle w:val="TF"/>
      </w:pPr>
      <w:r>
        <w:t>Figure 5.2.2.3.2.4-1: Indicating that the access type of a PDU session can be changed</w:t>
      </w:r>
    </w:p>
    <w:p w14:paraId="5B7648BC" w14:textId="2786152C" w:rsidR="000D2EEA" w:rsidRDefault="000D2EEA" w:rsidP="000D2EEA">
      <w:pPr>
        <w:pStyle w:val="B1"/>
      </w:pPr>
      <w:r>
        <w:t>1.</w:t>
      </w:r>
      <w:r>
        <w:tab/>
        <w:t xml:space="preserve">The NF Service Consumer shall indicate that the access type of a PDU session can be changed by sending a POST request, as specified in </w:t>
      </w:r>
      <w:r w:rsidR="005B1EEB">
        <w:t>clause</w:t>
      </w:r>
      <w:r>
        <w:t xml:space="preserve"> 5.2.2.3.1, with the following information:</w:t>
      </w:r>
    </w:p>
    <w:p w14:paraId="63D12F55" w14:textId="5DE6F0CE" w:rsidR="000D2EEA" w:rsidRDefault="000D2EEA" w:rsidP="000D2EEA">
      <w:pPr>
        <w:pStyle w:val="B2"/>
      </w:pPr>
      <w:r>
        <w:t>-</w:t>
      </w:r>
      <w:r>
        <w:tab/>
        <w:t>anTypeCanBeChanged attribute set to "true";</w:t>
      </w:r>
    </w:p>
    <w:p w14:paraId="6B11C451" w14:textId="7FB0F509" w:rsidR="000D2EEA" w:rsidRDefault="000D2EEA" w:rsidP="000D2EEA">
      <w:pPr>
        <w:pStyle w:val="B2"/>
      </w:pPr>
      <w:r>
        <w:t>-</w:t>
      </w:r>
      <w:r>
        <w:tab/>
        <w:t>other information, if necessary.</w:t>
      </w:r>
    </w:p>
    <w:p w14:paraId="23A53B9B" w14:textId="019AD85C" w:rsidR="000D2EEA" w:rsidRDefault="000D2EEA" w:rsidP="000D2EEA">
      <w:pPr>
        <w:pStyle w:val="B1"/>
      </w:pPr>
      <w:r>
        <w:t>2a.</w:t>
      </w:r>
      <w:r>
        <w:tab/>
        <w:t xml:space="preserve">Same as step 2a of figure 5.2.2.3.1-1. </w:t>
      </w:r>
      <w:r w:rsidR="00462BBC">
        <w:t xml:space="preserve">In HR roaming scenarios, the V-SMF shall invoke the Update service operation towards the H-SMF to notify that the access type of the PDU session can be changed (see </w:t>
      </w:r>
      <w:r w:rsidR="005B1EEB">
        <w:t>clause</w:t>
      </w:r>
      <w:r w:rsidR="00462BBC">
        <w:t> </w:t>
      </w:r>
      <w:r w:rsidR="00462BBC" w:rsidRPr="00020B58">
        <w:t>5</w:t>
      </w:r>
      <w:r w:rsidR="00462BBC">
        <w:t>.2.2.8.2.2).</w:t>
      </w:r>
    </w:p>
    <w:p w14:paraId="14EC7D9B" w14:textId="42B5512E" w:rsidR="000D2EEA" w:rsidRDefault="000D2EEA" w:rsidP="000D2EEA">
      <w:pPr>
        <w:pStyle w:val="B1"/>
      </w:pPr>
      <w:r>
        <w:t>2b.</w:t>
      </w:r>
      <w:r>
        <w:tab/>
        <w:t>Same as step 2b of figure 5.2.2.3.1-1.</w:t>
      </w:r>
    </w:p>
    <w:p w14:paraId="4F9B640C" w14:textId="4EC3C30D" w:rsidR="000D2EEA" w:rsidRDefault="000D2EEA" w:rsidP="000D2EEA">
      <w:pPr>
        <w:pStyle w:val="NO"/>
        <w:rPr>
          <w:lang w:eastAsia="zh-CN"/>
        </w:rPr>
      </w:pPr>
      <w:r>
        <w:t>NOTE:</w:t>
      </w:r>
      <w:r>
        <w:tab/>
        <w:t xml:space="preserve">This is used during a Service Request procedure (see </w:t>
      </w:r>
      <w:r w:rsidR="005B1EEB">
        <w:t>clause</w:t>
      </w:r>
      <w:r>
        <w:t xml:space="preserve"> 4.2.3.2 of</w:t>
      </w:r>
      <w:r w:rsidR="00151DAB">
        <w:t xml:space="preserve"> 3GPP TS</w:t>
      </w:r>
      <w:r w:rsidR="00CA4B50">
        <w:t> 23.502 [</w:t>
      </w:r>
      <w:r>
        <w:t>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 xml:space="preserve">and if the AMF has received N2 SM Information only or N1 SM Container and N2 SM Information for that PDU session from the SMF in step 3a of </w:t>
      </w:r>
      <w:r w:rsidR="005B1EEB">
        <w:t>clause</w:t>
      </w:r>
      <w:r>
        <w:t> 4.2.3.3</w:t>
      </w:r>
      <w:r w:rsidRPr="00E12BDF">
        <w:t xml:space="preserve"> </w:t>
      </w:r>
      <w:r>
        <w:t>of</w:t>
      </w:r>
      <w:r w:rsidR="00151DAB">
        <w:t xml:space="preserve"> 3GPP TS</w:t>
      </w:r>
      <w:r w:rsidR="00CA4B50">
        <w:t> 23.502 [</w:t>
      </w:r>
      <w:r>
        <w:t>3].</w:t>
      </w:r>
    </w:p>
    <w:p w14:paraId="1343D5C2" w14:textId="0D32804F"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32E9F044" w14:textId="77777777" w:rsidR="00E13DB8" w:rsidRDefault="00E13DB8" w:rsidP="00E13DB8">
      <w:pPr>
        <w:pStyle w:val="Heading5"/>
      </w:pPr>
      <w:bookmarkStart w:id="85" w:name="_Toc20129463"/>
      <w:bookmarkStart w:id="86" w:name="_Toc27584090"/>
      <w:bookmarkStart w:id="87" w:name="_Toc36455392"/>
      <w:r>
        <w:t>5.2.2.3.3</w:t>
      </w:r>
      <w:r>
        <w:tab/>
      </w:r>
      <w:r w:rsidR="003214B8">
        <w:t>Xn Handover</w:t>
      </w:r>
      <w:bookmarkEnd w:id="85"/>
      <w:bookmarkEnd w:id="86"/>
      <w:bookmarkEnd w:id="87"/>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75pt;height:134.6pt" o:ole="">
            <v:imagedata r:id="rId28" o:title=""/>
          </v:shape>
          <o:OLEObject Type="Embed" ProgID="Visio.Drawing.11" ShapeID="_x0000_i1033" DrawAspect="Content" ObjectID="_1647068280" r:id="rId29"/>
        </w:object>
      </w:r>
    </w:p>
    <w:p w14:paraId="32E9F047" w14:textId="77777777" w:rsidR="00BB3EDD" w:rsidRDefault="00BB3EDD" w:rsidP="00BB3EDD">
      <w:pPr>
        <w:pStyle w:val="TF"/>
      </w:pPr>
      <w:r>
        <w:t>Figure 5.2.2.3.3-1: Xn handover</w:t>
      </w:r>
    </w:p>
    <w:p w14:paraId="32E9F048" w14:textId="657118B6"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w:t>
      </w:r>
      <w:r w:rsidR="005B1EEB">
        <w:t>clause</w:t>
      </w:r>
      <w:r>
        <w:t xml:space="preserve"> 5.2.2.3.1, with the following information:</w:t>
      </w:r>
    </w:p>
    <w:p w14:paraId="32E9F049" w14:textId="3ECDD8EE" w:rsidR="005F68E7" w:rsidRDefault="005F68E7" w:rsidP="00BB3EDD">
      <w:pPr>
        <w:pStyle w:val="B2"/>
      </w:pPr>
      <w:r>
        <w:t>-</w:t>
      </w:r>
      <w:r>
        <w:tab/>
        <w:t>the indication that the PDU session is to be switched;</w:t>
      </w:r>
    </w:p>
    <w:p w14:paraId="32E9F04A" w14:textId="7DA67AC8" w:rsidR="00BB3EDD" w:rsidRDefault="00BB3EDD" w:rsidP="00BB3EDD">
      <w:pPr>
        <w:pStyle w:val="B2"/>
      </w:pPr>
      <w:r>
        <w:t>-</w:t>
      </w:r>
      <w:r>
        <w:tab/>
        <w:t xml:space="preserve">N2 SM information received from the </w:t>
      </w:r>
      <w:r w:rsidR="00F314D4">
        <w:t xml:space="preserve">target </w:t>
      </w:r>
      <w:r>
        <w:t xml:space="preserve">5G-AN (see Path Switch Request Transfer IE in </w:t>
      </w:r>
      <w:r w:rsidR="005B1EEB">
        <w:t>clause</w:t>
      </w:r>
      <w:r>
        <w:t xml:space="preserve"> </w:t>
      </w:r>
      <w:r w:rsidR="003D53DD">
        <w:t>9.3.4.8</w:t>
      </w:r>
      <w:r>
        <w:t xml:space="preserve"> of</w:t>
      </w:r>
      <w:r w:rsidR="00151DAB">
        <w:t xml:space="preserve"> 3GPP TS</w:t>
      </w:r>
      <w:r w:rsidR="00CA4B50">
        <w:t> 38.413 [</w:t>
      </w:r>
      <w:r w:rsidR="00857CA1">
        <w:t>9</w:t>
      </w:r>
      <w:r>
        <w:t>]), including the new transport layer address and tunnel endpoint of the downlink termination point for the user data for this PDU session (i.e. 5G-AN's GTP-U F-TEID for downlink traffic);</w:t>
      </w:r>
    </w:p>
    <w:p w14:paraId="657CA82B" w14:textId="58C0C4F9" w:rsidR="00F314D4" w:rsidRDefault="00F314D4" w:rsidP="00BB3EDD">
      <w:pPr>
        <w:pStyle w:val="B2"/>
      </w:pPr>
      <w:r>
        <w:t>-</w:t>
      </w:r>
      <w:r>
        <w:tab/>
        <w:t xml:space="preserve">additional 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4B" w14:textId="20415DD1" w:rsidR="00BB3EDD" w:rsidRDefault="00BB3EDD" w:rsidP="00BB3EDD">
      <w:pPr>
        <w:pStyle w:val="B2"/>
      </w:pPr>
      <w:r>
        <w:t>-</w:t>
      </w:r>
      <w:r>
        <w:tab/>
      </w:r>
      <w:r w:rsidR="002C4CE9">
        <w:t xml:space="preserve">the </w:t>
      </w:r>
      <w:r>
        <w:t>user location associated to the PDU session;</w:t>
      </w:r>
    </w:p>
    <w:p w14:paraId="32E9F04C" w14:textId="59DF64C0" w:rsidR="002C4CE9" w:rsidRDefault="002C4CE9" w:rsidP="002C4CE9">
      <w:pPr>
        <w:pStyle w:val="B2"/>
      </w:pPr>
      <w:r>
        <w:t>-</w:t>
      </w:r>
      <w:r>
        <w:tab/>
        <w:t>the indication that the UE is inside or outside of the LADN service area, if the DNN of the established PDU session corresponds to a LADN;</w:t>
      </w:r>
    </w:p>
    <w:p w14:paraId="32E9F04D" w14:textId="7F95E041" w:rsidR="00BB3EDD" w:rsidRDefault="00BB3EDD" w:rsidP="00BB3EDD">
      <w:pPr>
        <w:pStyle w:val="B1"/>
        <w:ind w:hanging="1"/>
      </w:pPr>
      <w:r>
        <w:t>-</w:t>
      </w:r>
      <w:r>
        <w:tab/>
        <w:t>other information, if necessary.</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1C114675" w:rsidR="00BB3EDD" w:rsidRDefault="00BB3EDD" w:rsidP="00BB3EDD">
      <w:pPr>
        <w:pStyle w:val="B2"/>
      </w:pPr>
      <w:r>
        <w:t>-</w:t>
      </w:r>
      <w:r>
        <w:tab/>
        <w:t>N2 SM information (see Path Switch Request Ack</w:t>
      </w:r>
      <w:r w:rsidR="003D53DD">
        <w:t>nowledge</w:t>
      </w:r>
      <w:r>
        <w:t xml:space="preserve"> Transfer IE in </w:t>
      </w:r>
      <w:r w:rsidR="005B1EEB">
        <w:t>clause</w:t>
      </w:r>
      <w:r>
        <w:t xml:space="preserve"> </w:t>
      </w:r>
      <w:r w:rsidR="003D53DD">
        <w:t>9.3.4.9</w:t>
      </w:r>
      <w:r>
        <w:t xml:space="preserve"> of</w:t>
      </w:r>
      <w:r w:rsidR="00151DAB">
        <w:t xml:space="preserve"> 3GPP TS</w:t>
      </w:r>
      <w:r w:rsidR="00CA4B50">
        <w:t> 38.413 [</w:t>
      </w:r>
      <w:r w:rsidR="00857CA1">
        <w:t>9</w:t>
      </w:r>
      <w:r>
        <w:t>]), including the transport layer address and tunnel endpoint of the uplink termination point for the user data for this PDU session (i.e. UPF's GTP-U F-TEID for uplink traffic).</w:t>
      </w:r>
    </w:p>
    <w:p w14:paraId="32E9F050" w14:textId="76CBECBD"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32AE0A9" w:rsidR="00BB3EDD" w:rsidRDefault="003D53DD" w:rsidP="00757B26">
      <w:pPr>
        <w:pStyle w:val="B2"/>
      </w:pPr>
      <w:r>
        <w:t>-</w:t>
      </w:r>
      <w:r>
        <w:tab/>
        <w:t xml:space="preserve">N2 SM information (see Path Switch Request Unsuccessul Transfer IE in </w:t>
      </w:r>
      <w:r w:rsidR="005B1EEB">
        <w:t>clause</w:t>
      </w:r>
      <w:r>
        <w:t xml:space="preserve"> 9.3.4.20 of</w:t>
      </w:r>
      <w:r w:rsidR="00151DAB">
        <w:t xml:space="preserve"> 3GPP TS</w:t>
      </w:r>
      <w:r w:rsidR="00CA4B50">
        <w:t> 38.413 [</w:t>
      </w:r>
      <w:r>
        <w:t>9]), including the cause of the failure</w:t>
      </w:r>
      <w:r w:rsidR="004A3588">
        <w:t>.</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6.4pt;height:133.35pt" o:ole="">
            <v:imagedata r:id="rId30" o:title=""/>
          </v:shape>
          <o:OLEObject Type="Embed" ProgID="Visio.Drawing.11" ShapeID="_x0000_i1034" DrawAspect="Content" ObjectID="_1647068281" r:id="rId31"/>
        </w:object>
      </w:r>
    </w:p>
    <w:p w14:paraId="32E9F055" w14:textId="77777777" w:rsidR="007F5393" w:rsidRDefault="007F5393" w:rsidP="007F5393">
      <w:pPr>
        <w:pStyle w:val="TF"/>
      </w:pPr>
      <w:r>
        <w:t>Figure 5.2.2.3.3-2: Xn handover – PDU session rejected by the target RAN</w:t>
      </w:r>
    </w:p>
    <w:p w14:paraId="32E9F056" w14:textId="1B07D61D" w:rsidR="007F5393" w:rsidRDefault="007F5393" w:rsidP="007F5393">
      <w:pPr>
        <w:pStyle w:val="B1"/>
      </w:pPr>
      <w:r>
        <w:t>1.</w:t>
      </w:r>
      <w:r>
        <w:tab/>
        <w:t xml:space="preserve">The NF Service Consumer shall indicate to the SMF that the PDU session could not be setup in the target RAN by sending a POST request, as specified in </w:t>
      </w:r>
      <w:r w:rsidR="005B1EEB">
        <w:t>clause</w:t>
      </w:r>
      <w:r>
        <w:t xml:space="preserve"> 5.2.2.3.1, with the following information:</w:t>
      </w:r>
    </w:p>
    <w:p w14:paraId="32E9F057" w14:textId="16ADE896" w:rsidR="007F5393" w:rsidRDefault="007F5393" w:rsidP="007F5393">
      <w:pPr>
        <w:pStyle w:val="B2"/>
      </w:pPr>
      <w:r>
        <w:t>-</w:t>
      </w:r>
      <w:r>
        <w:tab/>
        <w:t>the indication that the PDU session failed to be switched;</w:t>
      </w:r>
    </w:p>
    <w:p w14:paraId="32E9F058" w14:textId="5E88063B" w:rsidR="007F5393" w:rsidRDefault="007F5393" w:rsidP="007F5393">
      <w:pPr>
        <w:pStyle w:val="B2"/>
      </w:pPr>
      <w:r>
        <w:t>-</w:t>
      </w:r>
      <w:r>
        <w:tab/>
        <w:t xml:space="preserve">N2 SM information received from the </w:t>
      </w:r>
      <w:r w:rsidR="00F314D4">
        <w:t xml:space="preserve">target </w:t>
      </w:r>
      <w:r>
        <w:t xml:space="preserve">5G-AN (see Path Switch Request Setup Failed Transfer IE in </w:t>
      </w:r>
      <w:r w:rsidR="005B1EEB">
        <w:t>clause</w:t>
      </w:r>
      <w:r>
        <w:t xml:space="preserve"> 9.3.4.15 of</w:t>
      </w:r>
      <w:r w:rsidR="00151DAB">
        <w:t xml:space="preserve"> 3GPP TS</w:t>
      </w:r>
      <w:r w:rsidR="00CA4B50">
        <w:t> 38.413 [</w:t>
      </w:r>
      <w:r>
        <w:t>9]), including the cause why the session could not be setup;</w:t>
      </w:r>
    </w:p>
    <w:p w14:paraId="5B8C2226" w14:textId="76516E2E" w:rsidR="00F314D4" w:rsidRDefault="00F314D4" w:rsidP="007F5393">
      <w:pPr>
        <w:pStyle w:val="B2"/>
      </w:pPr>
      <w:r>
        <w:t>-</w:t>
      </w:r>
      <w:r>
        <w:tab/>
        <w:t xml:space="preserve">additional 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59" w14:textId="79E2239E" w:rsidR="007F5393" w:rsidRDefault="007F5393" w:rsidP="007F5393">
      <w:pPr>
        <w:pStyle w:val="B1"/>
        <w:ind w:hanging="1"/>
      </w:pPr>
      <w:r>
        <w:t>-</w:t>
      </w:r>
      <w:r>
        <w:tab/>
        <w:t>other information, if necessary.</w:t>
      </w:r>
    </w:p>
    <w:p w14:paraId="32E9F05A" w14:textId="73CC78A1"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w:t>
      </w:r>
      <w:r w:rsidR="005B1EEB">
        <w:t>clause</w:t>
      </w:r>
      <w:r>
        <w:t xml:space="preserve"> 4.9.1.2 of</w:t>
      </w:r>
      <w:r w:rsidR="00151DAB">
        <w:t xml:space="preserve"> 3GPP TS</w:t>
      </w:r>
      <w:r w:rsidR="00CA4B50">
        <w:t> 23.502 [</w:t>
      </w:r>
      <w:r>
        <w:t>3].</w:t>
      </w:r>
    </w:p>
    <w:p w14:paraId="32E9F05B" w14:textId="2AB4AEB3" w:rsidR="007F5393" w:rsidRDefault="007F5393" w:rsidP="00BB3EDD">
      <w:pPr>
        <w:pStyle w:val="B1"/>
      </w:pPr>
      <w:r>
        <w:t>2b.</w:t>
      </w:r>
      <w:r>
        <w:tab/>
        <w:t>Same as step 2b of figure 5.2.2.3.1-1.</w:t>
      </w:r>
    </w:p>
    <w:p w14:paraId="32E9F05C" w14:textId="77777777" w:rsidR="003214B8" w:rsidRDefault="003214B8" w:rsidP="003214B8">
      <w:pPr>
        <w:pStyle w:val="Heading5"/>
      </w:pPr>
      <w:bookmarkStart w:id="88" w:name="_Toc20129464"/>
      <w:bookmarkStart w:id="89" w:name="_Toc27584091"/>
      <w:bookmarkStart w:id="90" w:name="_Toc36455393"/>
      <w:r>
        <w:t>5.2.2.3.4</w:t>
      </w:r>
      <w:r>
        <w:tab/>
        <w:t>N2 Handover</w:t>
      </w:r>
      <w:bookmarkEnd w:id="88"/>
      <w:bookmarkEnd w:id="89"/>
      <w:bookmarkEnd w:id="90"/>
    </w:p>
    <w:p w14:paraId="32E9F05D" w14:textId="77777777" w:rsidR="00566251" w:rsidRDefault="00566251" w:rsidP="00566251">
      <w:pPr>
        <w:pStyle w:val="Heading6"/>
      </w:pPr>
      <w:bookmarkStart w:id="91" w:name="_Toc20129465"/>
      <w:bookmarkStart w:id="92" w:name="_Toc27584092"/>
      <w:bookmarkStart w:id="93" w:name="_Toc36455394"/>
      <w:r>
        <w:t>5.2.2.3.4.1</w:t>
      </w:r>
      <w:r>
        <w:tab/>
        <w:t>General</w:t>
      </w:r>
      <w:bookmarkEnd w:id="91"/>
      <w:bookmarkEnd w:id="92"/>
      <w:bookmarkEnd w:id="93"/>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09ECFAF" w:rsidR="00566251" w:rsidRDefault="00566251" w:rsidP="00566251">
      <w:pPr>
        <w:pStyle w:val="Heading6"/>
      </w:pPr>
      <w:bookmarkStart w:id="94" w:name="_Toc20129466"/>
      <w:bookmarkStart w:id="95" w:name="_Toc27584093"/>
      <w:bookmarkStart w:id="96" w:name="_Toc36455395"/>
      <w:r>
        <w:t>5.2.2.3.4.2</w:t>
      </w:r>
      <w:r>
        <w:tab/>
        <w:t>N2 Handover Preparation</w:t>
      </w:r>
      <w:bookmarkEnd w:id="94"/>
      <w:bookmarkEnd w:id="95"/>
      <w:bookmarkEnd w:id="96"/>
    </w:p>
    <w:p w14:paraId="32E9F065" w14:textId="1792516E" w:rsidR="00E77F28" w:rsidRDefault="00566251" w:rsidP="00B56CFA">
      <w:r>
        <w:t xml:space="preserve">The NF Service Consumer (e.g. </w:t>
      </w:r>
      <w:r w:rsidR="00193194">
        <w:t>T-</w:t>
      </w:r>
      <w:r>
        <w:t>AMF) shall request the SMF to prepare the handover of an existing PDU session, i.e. prepare the N3 tunnel between the target 5G-AN and UPF, as follows.</w:t>
      </w:r>
    </w:p>
    <w:p w14:paraId="32E9F066" w14:textId="15510033" w:rsidR="00BF17DC" w:rsidRDefault="00BF17DC" w:rsidP="00566251">
      <w:pPr>
        <w:pStyle w:val="TH"/>
      </w:pPr>
    </w:p>
    <w:p w14:paraId="1980BB87" w14:textId="6F34D98A" w:rsidR="003D53DD" w:rsidRDefault="003D53DD" w:rsidP="00566251">
      <w:pPr>
        <w:pStyle w:val="TH"/>
      </w:pPr>
    </w:p>
    <w:p w14:paraId="391942BC" w14:textId="1014EAD6" w:rsidR="004A73B2" w:rsidRDefault="004A73B2" w:rsidP="00566251">
      <w:pPr>
        <w:pStyle w:val="TH"/>
      </w:pPr>
      <w:r>
        <w:object w:dxaOrig="8790" w:dyaOrig="4065" w14:anchorId="1A642CBC">
          <v:shape id="_x0000_i1035" type="#_x0000_t75" style="width:438.25pt;height:204.1pt" o:ole="">
            <v:imagedata r:id="rId32" o:title=""/>
          </v:shape>
          <o:OLEObject Type="Embed" ProgID="Visio.Drawing.11" ShapeID="_x0000_i1035" DrawAspect="Content" ObjectID="_1647068282" r:id="rId33"/>
        </w:object>
      </w:r>
    </w:p>
    <w:p w14:paraId="32E9F067" w14:textId="77777777" w:rsidR="00566251" w:rsidRDefault="00566251" w:rsidP="00566251">
      <w:pPr>
        <w:pStyle w:val="TF"/>
      </w:pPr>
      <w:r>
        <w:t>Figure 5.2.2.3.4.2-1: N2 Handover Preparation</w:t>
      </w:r>
    </w:p>
    <w:p w14:paraId="32E9F068" w14:textId="634AAF51"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w:t>
      </w:r>
      <w:r w:rsidR="005B1EEB">
        <w:t>clause</w:t>
      </w:r>
      <w:r>
        <w:t xml:space="preserve"> 5.2.2.3.1, with the following information:</w:t>
      </w:r>
    </w:p>
    <w:p w14:paraId="32E9F069" w14:textId="6A28ED38" w:rsidR="00566251" w:rsidRDefault="00566251" w:rsidP="00566251">
      <w:pPr>
        <w:pStyle w:val="B2"/>
      </w:pPr>
      <w:r>
        <w:t>-</w:t>
      </w:r>
      <w:r>
        <w:tab/>
        <w:t>updating the hoState attribute of the individual SM Context resource in the SMF to PREPARING;</w:t>
      </w:r>
    </w:p>
    <w:p w14:paraId="32E9F06A" w14:textId="55C84D42" w:rsidR="00566251" w:rsidRPr="002B35B4" w:rsidRDefault="00566251" w:rsidP="00566251">
      <w:pPr>
        <w:pStyle w:val="B2"/>
        <w:rPr>
          <w:lang w:val="en-US"/>
        </w:rPr>
      </w:pPr>
      <w:r w:rsidRPr="002B35B4">
        <w:rPr>
          <w:lang w:val="en-US"/>
        </w:rPr>
        <w:t>-</w:t>
      </w:r>
      <w:r w:rsidRPr="002B35B4">
        <w:rPr>
          <w:lang w:val="en-US"/>
        </w:rPr>
        <w:tab/>
        <w:t>target</w:t>
      </w:r>
      <w:r w:rsidR="00694493">
        <w:rPr>
          <w:lang w:val="en-US"/>
        </w:rPr>
        <w:t>Id</w:t>
      </w:r>
      <w:r w:rsidRPr="002B35B4">
        <w:rPr>
          <w:lang w:val="en-US"/>
        </w:rPr>
        <w:t xml:space="preserve"> </w:t>
      </w:r>
      <w:r w:rsidR="00431885">
        <w:rPr>
          <w:lang w:val="en-US"/>
        </w:rPr>
        <w:t>identifying the target RAN Node ID and TAI received in the Handover Required from the source NG-RAN</w:t>
      </w:r>
      <w:r w:rsidRPr="002B35B4">
        <w:rPr>
          <w:lang w:val="en-US"/>
        </w:rPr>
        <w:t>;</w:t>
      </w:r>
    </w:p>
    <w:p w14:paraId="32E9F06B" w14:textId="0048BCE4" w:rsidR="00566251" w:rsidRDefault="00566251" w:rsidP="00566251">
      <w:pPr>
        <w:pStyle w:val="B2"/>
      </w:pPr>
      <w:r>
        <w:t>-</w:t>
      </w:r>
      <w:r>
        <w:tab/>
      </w:r>
      <w:r w:rsidR="00690664" w:rsidRPr="008F623B">
        <w:t>targetServingNfId</w:t>
      </w:r>
      <w:r w:rsidR="00690664">
        <w:t xml:space="preserve"> set to the t</w:t>
      </w:r>
      <w:r>
        <w:t>arget AMF I</w:t>
      </w:r>
      <w:r w:rsidR="00690664">
        <w:t>d</w:t>
      </w:r>
      <w:r>
        <w:t>, for a N2 handover with AMF change;</w:t>
      </w:r>
    </w:p>
    <w:p w14:paraId="439D6C5A" w14:textId="603BCA6E" w:rsidR="003D53DD" w:rsidRDefault="003D53DD" w:rsidP="003D53DD">
      <w:pPr>
        <w:pStyle w:val="B2"/>
      </w:pPr>
      <w:r>
        <w:t>-</w:t>
      </w:r>
      <w:r>
        <w:tab/>
        <w:t xml:space="preserve">N2 SM information received from the source NG-RAN (see Handover Required Transfer IE in </w:t>
      </w:r>
      <w:r w:rsidR="005B1EEB">
        <w:t>clause</w:t>
      </w:r>
      <w:r>
        <w:t xml:space="preserve"> 9.3.4.14 of</w:t>
      </w:r>
      <w:r w:rsidR="00151DAB">
        <w:t xml:space="preserve"> 3GPP TS</w:t>
      </w:r>
      <w:r w:rsidR="00CA4B50">
        <w:t> 38.413 [</w:t>
      </w:r>
      <w:r>
        <w:t>9]), indicating whether a direct path is available.</w:t>
      </w:r>
    </w:p>
    <w:p w14:paraId="32E9F06C" w14:textId="1D1AE51E" w:rsidR="00566251" w:rsidRDefault="00566251" w:rsidP="00566251">
      <w:pPr>
        <w:pStyle w:val="B2"/>
      </w:pPr>
      <w:r>
        <w:t>-</w:t>
      </w:r>
      <w:r>
        <w:tab/>
        <w:t>other information, if necessary.</w:t>
      </w:r>
    </w:p>
    <w:p w14:paraId="32E9F06D" w14:textId="39009F96" w:rsidR="00566251" w:rsidRDefault="00566251" w:rsidP="00566251">
      <w:pPr>
        <w:pStyle w:val="B1"/>
      </w:pPr>
      <w:r>
        <w:t>2</w:t>
      </w:r>
      <w:r w:rsidR="006E3195">
        <w:t>a</w:t>
      </w:r>
      <w:r>
        <w:t>.</w:t>
      </w:r>
      <w:r>
        <w:tab/>
        <w:t xml:space="preserve">Upon receipt of such a request, if the SMF can proceed with preparing the handover of the PDU session (see </w:t>
      </w:r>
      <w:r w:rsidR="005B1EEB">
        <w:t>clause</w:t>
      </w:r>
      <w:r>
        <w:t xml:space="preserve"> 4.9.1.3 of</w:t>
      </w:r>
      <w:r w:rsidR="00151DAB">
        <w:t xml:space="preserve"> 3GPP TS</w:t>
      </w:r>
      <w:r w:rsidR="00CA4B50">
        <w:t> 23.501 [</w:t>
      </w:r>
      <w:r>
        <w:t>2]), the SMF shall set the hoState attribute to PREPARING and shall return a 200 OK response including the following information:</w:t>
      </w:r>
    </w:p>
    <w:p w14:paraId="32E9F06E" w14:textId="2BD4847B" w:rsidR="00566251" w:rsidRDefault="00566251" w:rsidP="00566251">
      <w:pPr>
        <w:pStyle w:val="B2"/>
      </w:pPr>
      <w:r>
        <w:t>-</w:t>
      </w:r>
      <w:r>
        <w:tab/>
        <w:t>hoState attribute set to PREPARING;</w:t>
      </w:r>
    </w:p>
    <w:p w14:paraId="32E9F06F" w14:textId="09A95333"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w:t>
      </w:r>
      <w:r w:rsidR="005B1EEB">
        <w:t>clause</w:t>
      </w:r>
      <w:r>
        <w:t xml:space="preserve"> </w:t>
      </w:r>
      <w:r w:rsidR="003D53DD">
        <w:t>9.3.4.1</w:t>
      </w:r>
      <w:r w:rsidR="00BD1894">
        <w:t xml:space="preserve"> of</w:t>
      </w:r>
      <w:r w:rsidR="00151DAB">
        <w:t xml:space="preserve"> 3GPP TS</w:t>
      </w:r>
      <w:r w:rsidR="00CA4B50">
        <w:t> 38.413 [</w:t>
      </w:r>
      <w:r w:rsidR="00BD1894">
        <w:t>9</w:t>
      </w:r>
      <w:r>
        <w:t>]), including (among others) the transport layer address and tunnel endpoint of the uplink termination point for the user plane data for this PDU session (i.e. UPF's GTP-U F-TEID for uplink traffic).</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03E2BB0A" w14:textId="3107AB95" w:rsidR="004A73B2" w:rsidRDefault="00566251" w:rsidP="00C327E7">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xml:space="preserve">. </w:t>
      </w:r>
      <w:r w:rsidR="004A73B2">
        <w:br/>
      </w:r>
      <w:r w:rsidR="00523342">
        <w:rPr>
          <w:noProof/>
        </w:rPr>
        <w:br/>
      </w:r>
      <w:r w:rsidR="004A73B2">
        <w:rPr>
          <w:noProof/>
        </w:rPr>
        <w:t>When receiving a 4xx/5xx response from the SMF, the NF service consumer (e.g. the AMF) shall regard the hoState of the SM Context to be NONE.</w:t>
      </w:r>
    </w:p>
    <w:p w14:paraId="32E9F073" w14:textId="64332139" w:rsidR="00566251" w:rsidRDefault="00566251" w:rsidP="00566251">
      <w:pPr>
        <w:pStyle w:val="B1"/>
      </w:pPr>
      <w:r>
        <w:t>3.</w:t>
      </w:r>
      <w:r>
        <w:tab/>
        <w:t>If the SMF returned a 200 OK response</w:t>
      </w:r>
      <w:r w:rsidR="00351B3A" w:rsidRPr="00351B3A">
        <w:t xml:space="preserve"> </w:t>
      </w:r>
      <w:r w:rsidR="00351B3A">
        <w:t>in step 2a</w:t>
      </w:r>
      <w:r>
        <w:t xml:space="preserv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74" w14:textId="77777777" w:rsidR="00566251" w:rsidRDefault="00566251" w:rsidP="00566251">
      <w:pPr>
        <w:pStyle w:val="B2"/>
      </w:pPr>
      <w:r>
        <w:t>-</w:t>
      </w:r>
      <w:r>
        <w:tab/>
        <w:t>hoState attribute set to PREPARED;</w:t>
      </w:r>
    </w:p>
    <w:p w14:paraId="32E9F075" w14:textId="794D36F7" w:rsidR="00566251" w:rsidRDefault="00566251" w:rsidP="00566251">
      <w:pPr>
        <w:pStyle w:val="B2"/>
      </w:pPr>
      <w:r>
        <w:lastRenderedPageBreak/>
        <w:t>-</w:t>
      </w:r>
      <w:r>
        <w:tab/>
        <w:t>N2 SM information received from the target 5G-AN</w:t>
      </w:r>
      <w:r w:rsidR="003D53DD">
        <w:t xml:space="preserve"> (see Handover Request Acknowledge Transfer IE in </w:t>
      </w:r>
      <w:r w:rsidR="005B1EEB">
        <w:t>clause</w:t>
      </w:r>
      <w:r w:rsidR="003D53DD">
        <w:t xml:space="preserve"> 9.3.4.11 of</w:t>
      </w:r>
      <w:r w:rsidR="00151DAB">
        <w:t xml:space="preserve"> 3GPP TS</w:t>
      </w:r>
      <w:r w:rsidR="00CA4B50">
        <w:t> 38.413 [</w:t>
      </w:r>
      <w:r w:rsidR="003D53DD">
        <w:t>9])</w:t>
      </w:r>
      <w:r>
        <w:t xml:space="preserve">, including </w:t>
      </w:r>
      <w:r w:rsidR="003D53DD">
        <w:t xml:space="preserve">(among others) </w:t>
      </w:r>
      <w:r>
        <w:t>the transport layer address and tunnel endpoint of the downlink termination point for the user data for this PDU session (i.e. target 5G-AN's GTP-U F-TEID for downlink traffic), if the target 5G-AN succeeded in establishing resources for the PDU session;</w:t>
      </w:r>
    </w:p>
    <w:p w14:paraId="32E9F076" w14:textId="7264D2E5" w:rsidR="00566251" w:rsidRDefault="00566251" w:rsidP="00566251">
      <w:pPr>
        <w:pStyle w:val="B2"/>
      </w:pPr>
      <w:r>
        <w:t>-</w:t>
      </w:r>
      <w:r>
        <w:tab/>
        <w:t xml:space="preserve">N2 SM information </w:t>
      </w:r>
      <w:r w:rsidR="003D53DD">
        <w:t xml:space="preserve">received from the target 5G-AN (see Handover Resource Allocation Unsuccessful Transfer IE in </w:t>
      </w:r>
      <w:r w:rsidR="005B1EEB">
        <w:t>clause</w:t>
      </w:r>
      <w:r w:rsidR="003D53DD">
        <w:t xml:space="preserve"> 9.3.4.19 of</w:t>
      </w:r>
      <w:r w:rsidR="00151DAB">
        <w:t xml:space="preserve"> 3GPP TS</w:t>
      </w:r>
      <w:r w:rsidR="00CA4B50">
        <w:t> 38.413 [</w:t>
      </w:r>
      <w:r w:rsidR="003D53DD">
        <w:t xml:space="preserve">9]), </w:t>
      </w:r>
      <w:r>
        <w:t>including the Cause of the failure, if resources failed to be established for the PDU sessions.</w:t>
      </w:r>
    </w:p>
    <w:p w14:paraId="32E9F077" w14:textId="2139E2AA" w:rsidR="00566251" w:rsidRDefault="00566251" w:rsidP="00566251">
      <w:pPr>
        <w:pStyle w:val="B1"/>
      </w:pPr>
      <w:r>
        <w:t>4</w:t>
      </w:r>
      <w:r w:rsidR="006E3195">
        <w:t>a</w:t>
      </w:r>
      <w:r>
        <w:t>.</w:t>
      </w:r>
      <w:r>
        <w:tab/>
        <w:t xml:space="preserve">If the </w:t>
      </w:r>
      <w:r w:rsidR="003D53DD">
        <w:t xml:space="preserve">target </w:t>
      </w:r>
      <w:r>
        <w:t>5G-AN succeeded in establishing resources for the PDU sessions, the SMF shall set the hoState attribute to PREPARED and return a 200 OK response including the following information:</w:t>
      </w:r>
    </w:p>
    <w:p w14:paraId="32E9F078" w14:textId="44B956D2" w:rsidR="00566251" w:rsidRDefault="00566251" w:rsidP="00566251">
      <w:pPr>
        <w:pStyle w:val="B2"/>
      </w:pPr>
      <w:r>
        <w:t>-</w:t>
      </w:r>
      <w:r>
        <w:tab/>
        <w:t>hoState attribute to PREPARED;</w:t>
      </w:r>
    </w:p>
    <w:p w14:paraId="32E9F079" w14:textId="012FD79F" w:rsidR="00566251" w:rsidRDefault="00566251" w:rsidP="00566251">
      <w:pPr>
        <w:pStyle w:val="B2"/>
      </w:pPr>
      <w:r>
        <w:t>-</w:t>
      </w:r>
      <w:r>
        <w:tab/>
        <w:t xml:space="preserve">N2 SM information </w:t>
      </w:r>
      <w:r w:rsidR="003D53DD">
        <w:t xml:space="preserve">(see Handover Command Transfer IE in </w:t>
      </w:r>
      <w:r w:rsidR="005B1EEB">
        <w:t>clause</w:t>
      </w:r>
      <w:r w:rsidR="003D53DD">
        <w:t xml:space="preserve"> 9.3.4.10 of</w:t>
      </w:r>
      <w:r w:rsidR="00151DAB">
        <w:t xml:space="preserve"> 3GPP TS</w:t>
      </w:r>
      <w:r w:rsidR="00CA4B50">
        <w:t> 38.413 [</w:t>
      </w:r>
      <w:r w:rsidR="003D53DD">
        <w:t xml:space="preserve">9]) </w:t>
      </w:r>
      <w:r>
        <w:t>containing DL forwarding tunnel information to be sent to the source 5G-AN by the AMF</w:t>
      </w:r>
      <w:r w:rsidR="000268A9">
        <w:t xml:space="preserve"> </w:t>
      </w:r>
      <w:r w:rsidR="00A64FA1">
        <w:t xml:space="preserve">if direct or indirect data forwarding applies </w:t>
      </w:r>
      <w:r w:rsidR="000268A9">
        <w:t xml:space="preserve">(see step 11f of </w:t>
      </w:r>
      <w:r w:rsidR="005B1EEB">
        <w:t>clause</w:t>
      </w:r>
      <w:r w:rsidR="000268A9">
        <w:t xml:space="preserve"> 4.9.1.3.2 of</w:t>
      </w:r>
      <w:r w:rsidR="00151DAB">
        <w:t xml:space="preserve"> 3GPP TS</w:t>
      </w:r>
      <w:r w:rsidR="00CA4B50">
        <w:t> 23.502 [</w:t>
      </w:r>
      <w:r w:rsidR="000268A9">
        <w:t>3])</w:t>
      </w:r>
      <w:r>
        <w:t>.</w:t>
      </w:r>
    </w:p>
    <w:p w14:paraId="32E9F07B" w14:textId="7FDED03D"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information:</w:t>
      </w:r>
    </w:p>
    <w:p w14:paraId="655466B1" w14:textId="0B81FD6A" w:rsidR="0089630E" w:rsidRDefault="00A64FA1" w:rsidP="00566251">
      <w:pPr>
        <w:pStyle w:val="B2"/>
      </w:pPr>
      <w:r>
        <w:t>-</w:t>
      </w:r>
      <w:r>
        <w:tab/>
        <w:t xml:space="preserve">N2 SM information (see Handover Preparation Unsuccessful Transfer IE in </w:t>
      </w:r>
      <w:r w:rsidR="005B1EEB">
        <w:t>clause</w:t>
      </w:r>
      <w:r>
        <w:t xml:space="preserve"> 9.3.4.18 of</w:t>
      </w:r>
      <w:r w:rsidR="00151DAB">
        <w:t xml:space="preserve"> 3GPP TS</w:t>
      </w:r>
      <w:r w:rsidR="00CA4B50">
        <w:t> 38.413 [</w:t>
      </w:r>
      <w:r>
        <w:t>9]) indicating the cause of the failure</w:t>
      </w:r>
      <w:r w:rsidR="0089630E">
        <w:t>;</w:t>
      </w:r>
    </w:p>
    <w:p w14:paraId="32E9F07C" w14:textId="28665451" w:rsidR="00566251" w:rsidRDefault="0089630E" w:rsidP="00566251">
      <w:pPr>
        <w:pStyle w:val="B2"/>
      </w:pPr>
      <w:r>
        <w:t>-</w:t>
      </w:r>
      <w:r>
        <w:tab/>
        <w:t>the cause in the error attribute set to HANDOVER_RESOURCE_ALLOCATION_FAILURE, if the target 5G-AN failed to establish resources for the PDU session</w:t>
      </w:r>
      <w:r w:rsidR="00566251">
        <w:t>.</w:t>
      </w:r>
    </w:p>
    <w:p w14:paraId="3EA2E3CD" w14:textId="12BFD00A" w:rsidR="00351B3A" w:rsidRDefault="00351B3A" w:rsidP="00C327E7">
      <w:pPr>
        <w:pStyle w:val="B1"/>
        <w:rPr>
          <w:noProof/>
        </w:rPr>
      </w:pPr>
      <w:r>
        <w:rPr>
          <w:noProof/>
        </w:rPr>
        <w:tab/>
        <w:t>When receiving a 4xx/5xx response from the SMF, the NF service consumer (e.g. the AMF) shall regard the hoState of the SM Context to be NONE.</w:t>
      </w:r>
    </w:p>
    <w:p w14:paraId="639CD16B" w14:textId="78BD6BAF" w:rsidR="00D359E6" w:rsidRDefault="00D359E6" w:rsidP="00D359E6">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32E9F07D" w14:textId="3ED3DD3B" w:rsidR="00566251" w:rsidRDefault="00566251" w:rsidP="00566251">
      <w:pPr>
        <w:pStyle w:val="Heading6"/>
      </w:pPr>
      <w:bookmarkStart w:id="97" w:name="_Toc20129467"/>
      <w:bookmarkStart w:id="98" w:name="_Toc27584094"/>
      <w:bookmarkStart w:id="99" w:name="_Toc36455396"/>
      <w:r>
        <w:t>5.2.2.3.4.3</w:t>
      </w:r>
      <w:r>
        <w:tab/>
        <w:t>N2 Handover Execution</w:t>
      </w:r>
      <w:bookmarkEnd w:id="97"/>
      <w:bookmarkEnd w:id="98"/>
      <w:bookmarkEnd w:id="99"/>
    </w:p>
    <w:p w14:paraId="32E9F07E" w14:textId="60DB0955" w:rsidR="00566251" w:rsidRDefault="00566251" w:rsidP="00566251">
      <w:r>
        <w:t xml:space="preserve">The NF Service Consumer (e.g. </w:t>
      </w:r>
      <w:r w:rsidR="00D359E6">
        <w:t>T-</w:t>
      </w:r>
      <w:r>
        <w:t>AMF) shall request the SMF to complete the execution the handover of an existing PDU session, upon being notified by the target 5G-AN that the handover to the target 5G-AN has been successful, as follows.</w:t>
      </w:r>
    </w:p>
    <w:p w14:paraId="32E9F07F" w14:textId="542FEBF0" w:rsidR="00E77F28" w:rsidRDefault="00E77F28" w:rsidP="00566251">
      <w:pPr>
        <w:pStyle w:val="TH"/>
      </w:pPr>
    </w:p>
    <w:p w14:paraId="6906D753" w14:textId="750F54C2" w:rsidR="00761A5B" w:rsidRDefault="00761A5B" w:rsidP="00566251">
      <w:pPr>
        <w:pStyle w:val="TH"/>
      </w:pPr>
      <w:r>
        <w:object w:dxaOrig="8790" w:dyaOrig="2381" w14:anchorId="13D532EC">
          <v:shape id="_x0000_i1036" type="#_x0000_t75" style="width:435.75pt;height:117.7pt" o:ole="">
            <v:imagedata r:id="rId34" o:title=""/>
          </v:shape>
          <o:OLEObject Type="Embed" ProgID="Visio.Drawing.11" ShapeID="_x0000_i1036" DrawAspect="Content" ObjectID="_1647068283" r:id="rId35"/>
        </w:object>
      </w:r>
    </w:p>
    <w:p w14:paraId="32E9F080" w14:textId="77777777" w:rsidR="00566251" w:rsidRDefault="00566251" w:rsidP="00566251">
      <w:pPr>
        <w:pStyle w:val="TF"/>
      </w:pPr>
      <w:r>
        <w:t>Figure 5.2.2.3.4.3-1: N2 Handover Execution</w:t>
      </w:r>
    </w:p>
    <w:p w14:paraId="32E9F081" w14:textId="4E01E71B"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2" w14:textId="15D904A0" w:rsidR="00566251" w:rsidRDefault="00566251" w:rsidP="00566251">
      <w:pPr>
        <w:pStyle w:val="B2"/>
      </w:pPr>
      <w:r>
        <w:t>-</w:t>
      </w:r>
      <w:r>
        <w:tab/>
        <w:t>updating the hoState attribute of the individual SM Context resource in the SMF to COMPLETED;</w:t>
      </w:r>
    </w:p>
    <w:p w14:paraId="32E9F083" w14:textId="7497C7B8" w:rsidR="00DD3FB3" w:rsidRDefault="00DD3FB3" w:rsidP="00DD3FB3">
      <w:pPr>
        <w:pStyle w:val="B2"/>
      </w:pPr>
      <w:r>
        <w:t>-</w:t>
      </w:r>
      <w:r>
        <w:tab/>
      </w:r>
      <w:r w:rsidR="00690664">
        <w:t>servingN</w:t>
      </w:r>
      <w:r w:rsidR="00690664" w:rsidRPr="00456AF9">
        <w:t>fId</w:t>
      </w:r>
      <w:r>
        <w:t xml:space="preserve"> set to the new serving AMF Id, for a N2 handover with AMF change;</w:t>
      </w:r>
    </w:p>
    <w:p w14:paraId="1A16267A" w14:textId="77777777" w:rsidR="008679C6" w:rsidRDefault="002C4CE9" w:rsidP="002C4CE9">
      <w:pPr>
        <w:pStyle w:val="B2"/>
      </w:pPr>
      <w:r>
        <w:lastRenderedPageBreak/>
        <w:t>-</w:t>
      </w:r>
      <w:r>
        <w:tab/>
        <w:t>the indication that the UE is inside or outside of the LADN service area, if the DNN of the established PDU session corresponds to a LADN;</w:t>
      </w:r>
    </w:p>
    <w:p w14:paraId="32E9F084" w14:textId="2CFCBFDE" w:rsidR="002C4CE9" w:rsidRDefault="008679C6" w:rsidP="002C4CE9">
      <w:pPr>
        <w:pStyle w:val="B2"/>
      </w:pPr>
      <w:r>
        <w:t>-</w:t>
      </w:r>
      <w:r>
        <w:tab/>
        <w:t xml:space="preserve">N2 SM information received from the source 5G-AN (see </w:t>
      </w:r>
      <w:r>
        <w:rPr>
          <w:lang w:eastAsia="ja-JP"/>
        </w:rPr>
        <w:t xml:space="preserve">Secondary RAT </w:t>
      </w:r>
      <w:r w:rsidR="007470D7">
        <w:rPr>
          <w:lang w:eastAsia="ja-JP"/>
        </w:rPr>
        <w:t xml:space="preserve">Data </w:t>
      </w:r>
      <w:r>
        <w:rPr>
          <w:lang w:eastAsia="ja-JP"/>
        </w:rPr>
        <w:t>Usage Report Transfer</w:t>
      </w:r>
      <w:r>
        <w:t xml:space="preserve"> IE in </w:t>
      </w:r>
      <w:r w:rsidR="005B1EEB">
        <w:t>clause</w:t>
      </w:r>
      <w:r>
        <w:t xml:space="preserve"> 9.3.4.</w:t>
      </w:r>
      <w:r w:rsidR="007470D7">
        <w:t>23</w:t>
      </w:r>
      <w:r>
        <w:t xml:space="preserve"> of</w:t>
      </w:r>
      <w:r w:rsidR="00151DAB">
        <w:t xml:space="preserve"> 3GPP TS</w:t>
      </w:r>
      <w:r w:rsidR="00CA4B50">
        <w:t> 38.413 [</w:t>
      </w:r>
      <w:r>
        <w:t>9]), if any;</w:t>
      </w:r>
    </w:p>
    <w:p w14:paraId="32E9F085" w14:textId="11BF9802" w:rsidR="00566251" w:rsidRDefault="00566251" w:rsidP="00566251">
      <w:pPr>
        <w:pStyle w:val="B2"/>
      </w:pPr>
      <w:r>
        <w:t>-</w:t>
      </w:r>
      <w:r>
        <w:tab/>
        <w:t>other information, if necessary.</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E373833" w:rsidR="00566251" w:rsidRDefault="00566251" w:rsidP="00566251">
      <w:pPr>
        <w:pStyle w:val="B2"/>
      </w:pPr>
      <w:r>
        <w:t>-</w:t>
      </w:r>
      <w:r>
        <w:tab/>
        <w:t>hoState attribute set to COMPLETED.</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1A09976"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09DE026B" w14:textId="6FB29583" w:rsidR="00D359E6" w:rsidRDefault="00D359E6" w:rsidP="00D359E6">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w:t>
      </w:r>
      <w:r w:rsidR="00151DAB">
        <w:rPr>
          <w:lang w:eastAsia="zh-CN"/>
        </w:rPr>
        <w:t xml:space="preserve"> 3GPP TS</w:t>
      </w:r>
      <w:r w:rsidR="00CA4B50">
        <w:t> 23.502 [</w:t>
      </w:r>
      <w:r>
        <w:t>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66550216" w14:textId="2773F490" w:rsidR="00D359E6" w:rsidRDefault="00D359E6" w:rsidP="007A7918">
      <w:r>
        <w:t>If the handover fails completely on the target 5G-AN due to the execution phase not completed successfully (i.e. missing NGAP HANDOVER NOTIFY), the (T-)AMF shall request the SMF to cancel the handover of the PDU session as described in clause 5.2.2.3.4.4.</w:t>
      </w:r>
    </w:p>
    <w:p w14:paraId="32E9F08A" w14:textId="267A11DB" w:rsidR="00566251" w:rsidRDefault="00566251" w:rsidP="00566251">
      <w:pPr>
        <w:pStyle w:val="Heading6"/>
      </w:pPr>
      <w:bookmarkStart w:id="100" w:name="_Toc20129468"/>
      <w:bookmarkStart w:id="101" w:name="_Toc27584095"/>
      <w:bookmarkStart w:id="102" w:name="_Toc36455397"/>
      <w:r>
        <w:t>5.2.2.3.4.4</w:t>
      </w:r>
      <w:r>
        <w:tab/>
        <w:t>N2 Handover Cancellation</w:t>
      </w:r>
      <w:bookmarkEnd w:id="100"/>
      <w:bookmarkEnd w:id="101"/>
      <w:bookmarkEnd w:id="102"/>
    </w:p>
    <w:p w14:paraId="32E9F08B" w14:textId="340BB45C" w:rsidR="00566251" w:rsidRDefault="00566251" w:rsidP="00566251">
      <w:r>
        <w:t xml:space="preserve">The NF Service Consumer (e.g. </w:t>
      </w:r>
      <w:r w:rsidR="00D359E6">
        <w:t>T-</w:t>
      </w:r>
      <w:r>
        <w:t>AMF) shall request the SMF to cancel the handover of an existing PDU session, e.g. upon receipt of such a request from the source 5G-AN, as follows.</w:t>
      </w:r>
    </w:p>
    <w:p w14:paraId="32E9F08C" w14:textId="77777777" w:rsidR="00E77F28" w:rsidRDefault="00E77F28" w:rsidP="00566251">
      <w:pPr>
        <w:pStyle w:val="TH"/>
      </w:pPr>
      <w:r>
        <w:object w:dxaOrig="8810" w:dyaOrig="2396" w14:anchorId="32EA0C56">
          <v:shape id="_x0000_i1037" type="#_x0000_t75" style="width:439.5pt;height:119.6pt" o:ole="">
            <v:imagedata r:id="rId36" o:title=""/>
          </v:shape>
          <o:OLEObject Type="Embed" ProgID="Visio.Drawing.11" ShapeID="_x0000_i1037" DrawAspect="Content" ObjectID="_1647068284" r:id="rId37"/>
        </w:object>
      </w:r>
    </w:p>
    <w:p w14:paraId="32E9F08D" w14:textId="77777777" w:rsidR="00566251" w:rsidRDefault="00566251" w:rsidP="00566251">
      <w:pPr>
        <w:pStyle w:val="TF"/>
      </w:pPr>
      <w:r>
        <w:t>Figure 5.2.2.3.4.3-1: N2 Handover Cancellation</w:t>
      </w:r>
    </w:p>
    <w:p w14:paraId="32E9F08E" w14:textId="4012F0EF"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F" w14:textId="44156746" w:rsidR="00566251" w:rsidRDefault="00566251" w:rsidP="00566251">
      <w:pPr>
        <w:pStyle w:val="B2"/>
      </w:pPr>
      <w:r>
        <w:t>-</w:t>
      </w:r>
      <w:r>
        <w:tab/>
        <w:t>updating the hoState attribute of the individual SM Context resource in the SMF to CANCELLED;</w:t>
      </w:r>
    </w:p>
    <w:p w14:paraId="32E9F090" w14:textId="77777777" w:rsidR="00566251" w:rsidRDefault="00566251" w:rsidP="00566251">
      <w:pPr>
        <w:pStyle w:val="B2"/>
      </w:pPr>
      <w:r>
        <w:t>-</w:t>
      </w:r>
      <w:r>
        <w:tab/>
        <w:t>cause information;</w:t>
      </w:r>
    </w:p>
    <w:p w14:paraId="32E9F091" w14:textId="0D277411" w:rsidR="00566251" w:rsidRDefault="00566251" w:rsidP="00566251">
      <w:pPr>
        <w:pStyle w:val="B2"/>
      </w:pPr>
      <w:r>
        <w:t>-</w:t>
      </w:r>
      <w:r>
        <w:tab/>
        <w:t>other information, if necessary.</w:t>
      </w:r>
    </w:p>
    <w:p w14:paraId="32E9F092" w14:textId="77777777" w:rsidR="00566251" w:rsidRDefault="00566251" w:rsidP="00566251">
      <w:pPr>
        <w:pStyle w:val="B1"/>
      </w:pPr>
      <w:r>
        <w:t>2.</w:t>
      </w:r>
      <w:r>
        <w:tab/>
        <w:t>Upon receipt of such a request, the SMF return a 200 OK response including the following information:</w:t>
      </w:r>
    </w:p>
    <w:p w14:paraId="32E9F093" w14:textId="3D9C5B7C" w:rsidR="00566251" w:rsidRDefault="00566251" w:rsidP="00566251">
      <w:pPr>
        <w:pStyle w:val="B2"/>
      </w:pPr>
      <w:r>
        <w:t>-</w:t>
      </w:r>
      <w:r>
        <w:tab/>
        <w:t>hoState attribute set to CANCELLED.</w:t>
      </w:r>
    </w:p>
    <w:p w14:paraId="32E9F094" w14:textId="53188379" w:rsidR="00566251" w:rsidRDefault="00566251" w:rsidP="002B35B4">
      <w:pPr>
        <w:pStyle w:val="B1"/>
        <w:ind w:hanging="1"/>
      </w:pPr>
      <w:r>
        <w:lastRenderedPageBreak/>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103" w:name="_Toc20129469"/>
      <w:bookmarkStart w:id="104" w:name="_Toc27584096"/>
      <w:bookmarkStart w:id="105" w:name="_Toc36455398"/>
      <w:r>
        <w:t>5.2.2.3.5</w:t>
      </w:r>
      <w:r>
        <w:tab/>
        <w:t>Handover</w:t>
      </w:r>
      <w:r w:rsidRPr="007E5115">
        <w:t xml:space="preserve"> </w:t>
      </w:r>
      <w:r>
        <w:t>between 3GPP and untrusted non-3GPP access procedures</w:t>
      </w:r>
      <w:bookmarkEnd w:id="103"/>
      <w:bookmarkEnd w:id="104"/>
      <w:bookmarkEnd w:id="105"/>
    </w:p>
    <w:p w14:paraId="32E9F096" w14:textId="77777777" w:rsidR="00132C3B" w:rsidRDefault="00132C3B" w:rsidP="00132C3B">
      <w:pPr>
        <w:pStyle w:val="Heading6"/>
      </w:pPr>
      <w:bookmarkStart w:id="106" w:name="_Toc20129470"/>
      <w:bookmarkStart w:id="107" w:name="_Toc27584097"/>
      <w:bookmarkStart w:id="108" w:name="_Toc36455399"/>
      <w:r>
        <w:t>5.2.2.3.5.1</w:t>
      </w:r>
      <w:r>
        <w:tab/>
        <w:t>General</w:t>
      </w:r>
      <w:bookmarkEnd w:id="106"/>
      <w:bookmarkEnd w:id="107"/>
      <w:bookmarkEnd w:id="108"/>
    </w:p>
    <w:p w14:paraId="32E9F097" w14:textId="326E7D70" w:rsidR="006D67A5" w:rsidRDefault="006D67A5" w:rsidP="006D67A5">
      <w:pPr>
        <w:rPr>
          <w:rFonts w:cs="Arial"/>
          <w:szCs w:val="18"/>
        </w:rPr>
      </w:pPr>
      <w:r>
        <w:t xml:space="preserve">The handover of a PDU session between 3GPP and untrusted non-3GPP access shall be supported as specified in </w:t>
      </w:r>
      <w:r w:rsidR="005B1EEB">
        <w:t>clause</w:t>
      </w:r>
      <w:r>
        <w:t xml:space="preserve"> 4.9.2 of </w:t>
      </w:r>
      <w:r>
        <w:rPr>
          <w:rFonts w:cs="Arial"/>
          <w:szCs w:val="18"/>
        </w:rPr>
        <w:t>3GPP TS 23.502 [3]. Such a handover may involve:</w:t>
      </w:r>
    </w:p>
    <w:p w14:paraId="32E9F098" w14:textId="53CEFFE9" w:rsidR="006D67A5" w:rsidRDefault="006D67A5" w:rsidP="00DB011A">
      <w:pPr>
        <w:pStyle w:val="B1"/>
      </w:pPr>
      <w:r>
        <w:t>-</w:t>
      </w:r>
      <w:r>
        <w:tab/>
        <w:t xml:space="preserve">the same AMF, or a target AMF in the same PLMN as the source AMF (see </w:t>
      </w:r>
      <w:r w:rsidR="005B1EEB">
        <w:t>clause</w:t>
      </w:r>
      <w:r>
        <w:t xml:space="preserve">s 4.9.2.1, 4.9.2.2, 4.9.2.3.1 and 4.9.2.4.1 of </w:t>
      </w:r>
      <w:r>
        <w:rPr>
          <w:rFonts w:cs="Arial"/>
          <w:szCs w:val="18"/>
        </w:rPr>
        <w:t>3GPP TS 23.502 [3])</w:t>
      </w:r>
      <w:r w:rsidR="005639BB">
        <w:rPr>
          <w:rFonts w:cs="Arial"/>
          <w:szCs w:val="18"/>
        </w:rPr>
        <w:t xml:space="preserve">. The </w:t>
      </w:r>
      <w:r w:rsidR="005639BB">
        <w:t>Update SM Context service operation is used in these cases</w:t>
      </w:r>
      <w:r>
        <w:t>; or</w:t>
      </w:r>
    </w:p>
    <w:p w14:paraId="32E9F099" w14:textId="6C570627" w:rsidR="006D67A5" w:rsidRDefault="006D67A5" w:rsidP="00DB011A">
      <w:pPr>
        <w:pStyle w:val="B1"/>
      </w:pPr>
      <w:r>
        <w:t>-</w:t>
      </w:r>
      <w:r>
        <w:tab/>
        <w:t>a target AMF in a different PLMN than the source AMF</w:t>
      </w:r>
      <w:r w:rsidRPr="008047EE">
        <w:t xml:space="preserve"> </w:t>
      </w:r>
      <w:r>
        <w:t xml:space="preserve">(see </w:t>
      </w:r>
      <w:r w:rsidR="005B1EEB">
        <w:t>clause</w:t>
      </w:r>
      <w:r>
        <w:t xml:space="preserve">s 4.9.2.3.2 and 4.9.2.4.2 of </w:t>
      </w:r>
      <w:r>
        <w:rPr>
          <w:rFonts w:cs="Arial"/>
          <w:szCs w:val="18"/>
        </w:rPr>
        <w:t>3GPP TS 23.502 [3])</w:t>
      </w:r>
      <w:r>
        <w:t xml:space="preserve">. </w:t>
      </w:r>
      <w:r w:rsidR="005639BB">
        <w:t xml:space="preserve">The Create SM Context service operation is used in this case (see </w:t>
      </w:r>
      <w:r w:rsidR="005B1EEB">
        <w:t>clause</w:t>
      </w:r>
      <w:r w:rsidR="005639BB">
        <w:t> 5.2.2.2).</w:t>
      </w:r>
    </w:p>
    <w:p w14:paraId="32E9F09A" w14:textId="473C7FC3" w:rsidR="006D67A5" w:rsidRDefault="006D67A5" w:rsidP="006D67A5">
      <w:bookmarkStart w:id="109" w:name="_Hlk507630052"/>
      <w:r>
        <w:t>For a Home-Routed PDU session, the target AMF may be located in the VPLMN, or in the HPLMN when the N3IWF is in the HPLMN.</w:t>
      </w:r>
      <w:bookmarkEnd w:id="109"/>
    </w:p>
    <w:p w14:paraId="32E9F09B" w14:textId="77777777" w:rsidR="00132C3B" w:rsidRDefault="00132C3B" w:rsidP="00132C3B">
      <w:pPr>
        <w:pStyle w:val="Heading6"/>
      </w:pPr>
      <w:bookmarkStart w:id="110" w:name="_Toc20129471"/>
      <w:bookmarkStart w:id="111" w:name="_Toc27584098"/>
      <w:bookmarkStart w:id="112" w:name="_Toc36455400"/>
      <w:r>
        <w:t>5.2.2.3.5.2</w:t>
      </w:r>
      <w:r>
        <w:tab/>
        <w:t>Handover of a PDU session without AMF change or with target AMF in same PLMN</w:t>
      </w:r>
      <w:bookmarkEnd w:id="110"/>
      <w:bookmarkEnd w:id="111"/>
      <w:bookmarkEnd w:id="112"/>
    </w:p>
    <w:p w14:paraId="32E9F09C" w14:textId="77777777" w:rsidR="00132C3B" w:rsidRDefault="00132C3B" w:rsidP="00132C3B">
      <w:r>
        <w:t>In these scenarios, the same V-SMF is used before and after the handover.</w:t>
      </w:r>
    </w:p>
    <w:p w14:paraId="32E9F09D" w14:textId="76FE27D0" w:rsidR="00E77F28" w:rsidRDefault="00132C3B" w:rsidP="00B56CFA">
      <w:r>
        <w:t>The NF Service Consumer (e.g. AMF) shall request the SMF to handover an existing PDU session from 3GPP access to untrusted non-3GPP access, or vice-versa, as follows.</w:t>
      </w:r>
    </w:p>
    <w:p w14:paraId="32E9F09E" w14:textId="77777777" w:rsidR="00BF17DC" w:rsidRDefault="00BF17DC" w:rsidP="00132C3B">
      <w:pPr>
        <w:pStyle w:val="TH"/>
      </w:pPr>
      <w:r>
        <w:object w:dxaOrig="8714" w:dyaOrig="2396" w14:anchorId="32EA0C57">
          <v:shape id="_x0000_i1038" type="#_x0000_t75" style="width:435.75pt;height:119.6pt" o:ole="">
            <v:imagedata r:id="rId38" o:title=""/>
          </v:shape>
          <o:OLEObject Type="Embed" ProgID="Visio.Drawing.11" ShapeID="_x0000_i1038" DrawAspect="Content" ObjectID="_1647068285" r:id="rId39"/>
        </w:object>
      </w:r>
    </w:p>
    <w:p w14:paraId="32E9F09F" w14:textId="77777777" w:rsidR="00132C3B" w:rsidRDefault="00132C3B" w:rsidP="00132C3B">
      <w:pPr>
        <w:pStyle w:val="TF"/>
      </w:pPr>
      <w:r>
        <w:t>Figure 5.2.2.3.5.2-1: Handover between 3GPP and untrusted non-3GPP access</w:t>
      </w:r>
    </w:p>
    <w:p w14:paraId="32E9F0A0" w14:textId="0F4A5DD0"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w:t>
      </w:r>
      <w:r w:rsidR="005B1EEB">
        <w:t>clause</w:t>
      </w:r>
      <w:r>
        <w:t xml:space="preserve"> 5.2.2.3.1, with the following information:</w:t>
      </w:r>
    </w:p>
    <w:p w14:paraId="32E9F0A1" w14:textId="0427BCBA" w:rsidR="00132C3B" w:rsidRDefault="00132C3B" w:rsidP="00132C3B">
      <w:pPr>
        <w:pStyle w:val="B2"/>
      </w:pPr>
      <w:r>
        <w:t>-</w:t>
      </w:r>
      <w:r>
        <w:tab/>
        <w:t>updating the anType attribute of the individual SM Context resource in the SMF to the target access type, i.e. to 3GPP_ACCESS or NON_3GPP_ACCESS;</w:t>
      </w:r>
    </w:p>
    <w:p w14:paraId="32E9F0A2" w14:textId="475B225B" w:rsidR="00132C3B" w:rsidRDefault="00132C3B" w:rsidP="00132C3B">
      <w:pPr>
        <w:pStyle w:val="B2"/>
      </w:pPr>
      <w:r>
        <w:t>-</w:t>
      </w:r>
      <w:r>
        <w:tab/>
        <w:t>other information, if necessary.</w:t>
      </w:r>
    </w:p>
    <w:p w14:paraId="32E9F0A3" w14:textId="0E41EA62" w:rsidR="00132C3B" w:rsidRDefault="00132C3B" w:rsidP="00132C3B">
      <w:pPr>
        <w:pStyle w:val="B1"/>
      </w:pPr>
      <w:r>
        <w:t>2</w:t>
      </w:r>
      <w:r w:rsidR="00B800BD">
        <w:t>a</w:t>
      </w:r>
      <w:r>
        <w:t>.</w:t>
      </w:r>
      <w:r>
        <w:tab/>
      </w:r>
      <w:r w:rsidR="00B631AF">
        <w:t>Same as step 2a of Figure 5.2.2.3.1-1.</w:t>
      </w:r>
    </w:p>
    <w:p w14:paraId="32E9F0A4" w14:textId="11C9659B"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information:</w:t>
      </w:r>
    </w:p>
    <w:p w14:paraId="32E9F0A5" w14:textId="764BA107" w:rsidR="00132C3B" w:rsidRDefault="00132C3B" w:rsidP="00132C3B">
      <w:pPr>
        <w:pStyle w:val="B2"/>
        <w:rPr>
          <w:lang w:val="en-US"/>
        </w:rPr>
      </w:pPr>
      <w:r>
        <w:rPr>
          <w:lang w:val="en-US"/>
        </w:rPr>
        <w:t>-</w:t>
      </w:r>
      <w:r>
        <w:rPr>
          <w:lang w:val="en-US"/>
        </w:rPr>
        <w:tab/>
        <w:t>N1 SM Information to reject the UE request.</w:t>
      </w:r>
    </w:p>
    <w:p w14:paraId="32E9F0A6" w14:textId="77777777" w:rsidR="003214B8" w:rsidRDefault="003214B8" w:rsidP="003214B8">
      <w:pPr>
        <w:pStyle w:val="Heading5"/>
      </w:pPr>
      <w:bookmarkStart w:id="113" w:name="_Toc20129472"/>
      <w:bookmarkStart w:id="114" w:name="_Toc27584099"/>
      <w:bookmarkStart w:id="115" w:name="_Toc36455401"/>
      <w:r>
        <w:t>5.2.2.3.6</w:t>
      </w:r>
      <w:r>
        <w:tab/>
        <w:t>Inter-AMF change or mobility</w:t>
      </w:r>
      <w:bookmarkEnd w:id="113"/>
      <w:bookmarkEnd w:id="114"/>
      <w:bookmarkEnd w:id="115"/>
    </w:p>
    <w:p w14:paraId="32E9F0A7" w14:textId="3FE9F82F"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w:t>
      </w:r>
      <w:r w:rsidR="00151DAB">
        <w:t xml:space="preserve"> 3GPP TS</w:t>
      </w:r>
      <w:r w:rsidR="00CA4B50">
        <w:t> </w:t>
      </w:r>
      <w:r w:rsidR="00CA4B50" w:rsidRPr="005E4D39">
        <w:t>23.501</w:t>
      </w:r>
      <w:r w:rsidR="00CA4B50">
        <w:t> </w:t>
      </w:r>
      <w:r w:rsidR="00CA4B50" w:rsidRPr="005E4D39">
        <w:t>[</w:t>
      </w:r>
      <w:r w:rsidRPr="005E4D39">
        <w:t>2] and</w:t>
      </w:r>
      <w:r w:rsidR="00151DAB">
        <w:t xml:space="preserve"> 3GPP TS</w:t>
      </w:r>
      <w:r w:rsidR="00CA4B50">
        <w:t> </w:t>
      </w:r>
      <w:r w:rsidR="00CA4B50" w:rsidRPr="005E4D39">
        <w:t>23.502</w:t>
      </w:r>
      <w:r w:rsidR="00CA4B50">
        <w:t> </w:t>
      </w:r>
      <w:r w:rsidR="00CA4B50" w:rsidRPr="005E4D39">
        <w:t>[</w:t>
      </w:r>
      <w:r w:rsidRPr="005E4D39">
        <w:t>3]</w:t>
      </w:r>
      <w:r>
        <w:t>, as follows.</w:t>
      </w:r>
    </w:p>
    <w:p w14:paraId="32E9F0A8" w14:textId="77777777" w:rsidR="00D64AFE" w:rsidRDefault="00B631AF" w:rsidP="006823A9">
      <w:pPr>
        <w:pStyle w:val="TH"/>
      </w:pPr>
      <w:r>
        <w:object w:dxaOrig="8714" w:dyaOrig="2396" w14:anchorId="32EA0C58">
          <v:shape id="_x0000_i1039" type="#_x0000_t75" style="width:435.75pt;height:119.6pt" o:ole="">
            <v:imagedata r:id="rId40" o:title=""/>
          </v:shape>
          <o:OLEObject Type="Embed" ProgID="Visio.Drawing.11" ShapeID="_x0000_i1039" DrawAspect="Content" ObjectID="_1647068286" r:id="rId41"/>
        </w:object>
      </w:r>
    </w:p>
    <w:p w14:paraId="32E9F0A9" w14:textId="77777777" w:rsidR="006823A9" w:rsidRDefault="006823A9" w:rsidP="006823A9">
      <w:pPr>
        <w:pStyle w:val="TF"/>
      </w:pPr>
      <w:r>
        <w:t>Figure 5.2.2.3.6-1: Inter-AMF change or mobility</w:t>
      </w:r>
    </w:p>
    <w:p w14:paraId="32E9F0AA" w14:textId="5CA60669"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w:t>
      </w:r>
      <w:r w:rsidR="005B1EEB">
        <w:t>clause</w:t>
      </w:r>
      <w:r>
        <w:t xml:space="preserve"> 5.2.2.3.1, with the following information:</w:t>
      </w:r>
    </w:p>
    <w:p w14:paraId="32E9F0AB" w14:textId="037FEC50" w:rsidR="006823A9" w:rsidRDefault="006823A9" w:rsidP="006823A9">
      <w:pPr>
        <w:pStyle w:val="B2"/>
      </w:pPr>
      <w:r>
        <w:t>-</w:t>
      </w:r>
      <w:r>
        <w:tab/>
      </w:r>
      <w:r w:rsidR="00690664">
        <w:t>servingN</w:t>
      </w:r>
      <w:r w:rsidR="00690664" w:rsidRPr="00456AF9">
        <w:t>fId</w:t>
      </w:r>
      <w:r>
        <w:t xml:space="preserve"> set to the new serving AMF Id;</w:t>
      </w:r>
    </w:p>
    <w:p w14:paraId="32E9F0AC" w14:textId="7D6D0CDD" w:rsidR="006823A9" w:rsidRDefault="006823A9" w:rsidP="006823A9">
      <w:pPr>
        <w:pStyle w:val="B2"/>
      </w:pPr>
      <w:r>
        <w:t>-</w:t>
      </w:r>
      <w:r>
        <w:tab/>
        <w:t xml:space="preserve">other information, if necessary, e.g. to activate the user plane connection of the PDU session (see </w:t>
      </w:r>
      <w:r w:rsidR="005B1EEB">
        <w:t>clause</w:t>
      </w:r>
      <w:r>
        <w:t xml:space="preserve"> 5.2.2.3.2.2).</w:t>
      </w:r>
    </w:p>
    <w:p w14:paraId="32E9F0AD" w14:textId="5B936847" w:rsidR="006823A9" w:rsidRDefault="006823A9" w:rsidP="006823A9">
      <w:pPr>
        <w:pStyle w:val="B1"/>
      </w:pPr>
      <w:r>
        <w:t>2</w:t>
      </w:r>
      <w:r w:rsidR="00B800BD">
        <w:t>a</w:t>
      </w:r>
      <w:r>
        <w:t>.</w:t>
      </w:r>
      <w:r>
        <w:tab/>
      </w:r>
      <w:r w:rsidR="00B631AF">
        <w:t>Same as step 2a of Figure 5.2.2.3.1-1.</w:t>
      </w:r>
    </w:p>
    <w:p w14:paraId="32E9F0AE" w14:textId="41145E82" w:rsidR="006823A9" w:rsidRDefault="006823A9" w:rsidP="006823A9">
      <w:pPr>
        <w:pStyle w:val="B1"/>
      </w:pPr>
      <w:r>
        <w:t>2</w:t>
      </w:r>
      <w:r w:rsidR="00B800BD">
        <w:t>b</w:t>
      </w:r>
      <w:r>
        <w:t>.</w:t>
      </w:r>
      <w:r>
        <w:tab/>
      </w:r>
      <w:r w:rsidR="00B631AF">
        <w:t xml:space="preserve">Same as </w:t>
      </w:r>
      <w:r w:rsidR="00B800BD">
        <w:t>step 2b of figure 5.2.2.3.1-1.</w:t>
      </w:r>
    </w:p>
    <w:p w14:paraId="32E9F0AF" w14:textId="77777777" w:rsidR="00FB09A9" w:rsidRDefault="00FB09A9" w:rsidP="00FB09A9">
      <w:pPr>
        <w:pStyle w:val="Heading5"/>
      </w:pPr>
      <w:bookmarkStart w:id="116" w:name="_Toc20129473"/>
      <w:bookmarkStart w:id="117" w:name="_Toc27584100"/>
      <w:bookmarkStart w:id="118" w:name="_Toc36455402"/>
      <w:r>
        <w:t>5.2.2.3.7</w:t>
      </w:r>
      <w:r>
        <w:tab/>
        <w:t>RAN Initiated QoS Flow Mobility</w:t>
      </w:r>
      <w:bookmarkEnd w:id="116"/>
      <w:bookmarkEnd w:id="117"/>
      <w:bookmarkEnd w:id="118"/>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75pt;height:134.6pt" o:ole="">
            <v:imagedata r:id="rId42" o:title=""/>
          </v:shape>
          <o:OLEObject Type="Embed" ProgID="Visio.Drawing.11" ShapeID="_x0000_i1040" DrawAspect="Content" ObjectID="_1647068287" r:id="rId43"/>
        </w:object>
      </w:r>
    </w:p>
    <w:p w14:paraId="32E9F0B2" w14:textId="77777777" w:rsidR="00FB09A9" w:rsidRDefault="00FB09A9" w:rsidP="00FB09A9">
      <w:pPr>
        <w:pStyle w:val="TF"/>
      </w:pPr>
      <w:r>
        <w:t>Figure 5.2.2.3.7-1: RAN Initiated QoS Flow Mobility</w:t>
      </w:r>
    </w:p>
    <w:p w14:paraId="32E9F0B3" w14:textId="457A7E96"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w:t>
      </w:r>
      <w:r w:rsidR="005B1EEB">
        <w:t>clause</w:t>
      </w:r>
      <w:r>
        <w:t xml:space="preserve"> 5.2.2.3.1, with the following information:</w:t>
      </w:r>
    </w:p>
    <w:p w14:paraId="32E9F0B4" w14:textId="578A8D99"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w:t>
      </w:r>
      <w:r w:rsidR="005B1EEB">
        <w:t>clause</w:t>
      </w:r>
      <w:r>
        <w:t xml:space="preserve"> </w:t>
      </w:r>
      <w:r w:rsidR="008E59E9">
        <w:t>9.3.4.6</w:t>
      </w:r>
      <w:r>
        <w:t xml:space="preserve"> of</w:t>
      </w:r>
      <w:r w:rsidR="00151DAB">
        <w:t xml:space="preserve"> 3GPP TS</w:t>
      </w:r>
      <w:r w:rsidR="00CA4B50">
        <w:t> 38.413 [</w:t>
      </w:r>
      <w:r>
        <w:t>9]), including the transport layer information for the QoS flows of this PDU session (i.e. 5G-AN's GTP-U F-TEIDs for downlink traffic);</w:t>
      </w:r>
    </w:p>
    <w:p w14:paraId="32E9F0B5" w14:textId="075726C6" w:rsidR="00FB09A9" w:rsidRDefault="00FB09A9" w:rsidP="00FB09A9">
      <w:pPr>
        <w:pStyle w:val="B1"/>
        <w:ind w:hanging="1"/>
      </w:pPr>
      <w:r>
        <w:t>-</w:t>
      </w:r>
      <w:r>
        <w:tab/>
        <w:t>other information, if necessary.</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0B2F376" w:rsidR="00FB09A9" w:rsidRDefault="00FB09A9" w:rsidP="00FB09A9">
      <w:pPr>
        <w:pStyle w:val="B2"/>
      </w:pPr>
      <w:r>
        <w:t>-</w:t>
      </w:r>
      <w:r>
        <w:tab/>
        <w:t xml:space="preserve">N2 SM information (see </w:t>
      </w:r>
      <w:bookmarkStart w:id="119" w:name="_Hlk505616055"/>
      <w:r>
        <w:t xml:space="preserve">PDU Session Resource Modify </w:t>
      </w:r>
      <w:bookmarkEnd w:id="119"/>
      <w:r>
        <w:t xml:space="preserve">Confirm </w:t>
      </w:r>
      <w:r w:rsidR="00B631AF">
        <w:t xml:space="preserve">Transfer </w:t>
      </w:r>
      <w:r>
        <w:t xml:space="preserve">IE in </w:t>
      </w:r>
      <w:r w:rsidR="005B1EEB">
        <w:t>clause</w:t>
      </w:r>
      <w:r>
        <w:t xml:space="preserve"> </w:t>
      </w:r>
      <w:r w:rsidR="008E59E9">
        <w:t>9.3.4.7</w:t>
      </w:r>
      <w:r>
        <w:t xml:space="preserve"> of</w:t>
      </w:r>
      <w:r w:rsidR="00151DAB">
        <w:t xml:space="preserve"> 3GPP TS</w:t>
      </w:r>
      <w:r w:rsidR="00CA4B50">
        <w:t> 38.413 [</w:t>
      </w:r>
      <w:r>
        <w:t>9]), including the list of QoS flows which were modified successfully.</w:t>
      </w:r>
    </w:p>
    <w:p w14:paraId="32E9F0B8" w14:textId="37BCA4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p>
    <w:p w14:paraId="32E9F0B9" w14:textId="6D8EF28A" w:rsidR="00B631AF" w:rsidRDefault="00B631AF" w:rsidP="00F5014C">
      <w:pPr>
        <w:pStyle w:val="B2"/>
      </w:pPr>
      <w:r>
        <w:lastRenderedPageBreak/>
        <w:t>-</w:t>
      </w:r>
      <w:r>
        <w:tab/>
        <w:t xml:space="preserve">N2 SM information (see PDU Session Resource Modify Confirm Transfer IE in </w:t>
      </w:r>
      <w:r w:rsidR="005B1EEB">
        <w:t>clause</w:t>
      </w:r>
      <w:r>
        <w:t xml:space="preserve"> </w:t>
      </w:r>
      <w:r w:rsidR="008E59E9">
        <w:t>9.3.4.7</w:t>
      </w:r>
      <w:r>
        <w:t xml:space="preserve"> of</w:t>
      </w:r>
      <w:r w:rsidR="00151DAB">
        <w:t xml:space="preserve"> 3GPP TS</w:t>
      </w:r>
      <w:r w:rsidR="00CA4B50">
        <w:t> 38.413 [</w:t>
      </w:r>
      <w:r>
        <w:t>9]), including the list of QoS flows which failed to be modified.</w:t>
      </w:r>
    </w:p>
    <w:p w14:paraId="32E9F0BA" w14:textId="77777777" w:rsidR="007115C0" w:rsidRDefault="007115C0" w:rsidP="007115C0">
      <w:pPr>
        <w:pStyle w:val="Heading5"/>
      </w:pPr>
      <w:bookmarkStart w:id="120" w:name="_Toc20129474"/>
      <w:bookmarkStart w:id="121" w:name="_Toc27584101"/>
      <w:bookmarkStart w:id="122" w:name="_Toc36455403"/>
      <w:r>
        <w:t>5.2.2.3.</w:t>
      </w:r>
      <w:r w:rsidR="006D6A64">
        <w:t>8</w:t>
      </w:r>
      <w:r>
        <w:tab/>
        <w:t xml:space="preserve">EPS to 5GS </w:t>
      </w:r>
      <w:r w:rsidR="00255747">
        <w:t>H</w:t>
      </w:r>
      <w:r>
        <w:t>andover using N26 interface</w:t>
      </w:r>
      <w:bookmarkEnd w:id="120"/>
      <w:bookmarkEnd w:id="121"/>
      <w:bookmarkEnd w:id="122"/>
    </w:p>
    <w:p w14:paraId="32E9F0BB" w14:textId="77777777" w:rsidR="007115C0" w:rsidRDefault="007115C0" w:rsidP="007115C0">
      <w:pPr>
        <w:pStyle w:val="Heading6"/>
      </w:pPr>
      <w:bookmarkStart w:id="123" w:name="_Toc20129475"/>
      <w:bookmarkStart w:id="124" w:name="_Toc27584102"/>
      <w:bookmarkStart w:id="125" w:name="_Toc36455404"/>
      <w:r>
        <w:t>5.2.2.3.</w:t>
      </w:r>
      <w:r w:rsidR="006D6A64">
        <w:t>8</w:t>
      </w:r>
      <w:r>
        <w:t>.1</w:t>
      </w:r>
      <w:r>
        <w:tab/>
        <w:t>General</w:t>
      </w:r>
      <w:bookmarkEnd w:id="123"/>
      <w:bookmarkEnd w:id="124"/>
      <w:bookmarkEnd w:id="125"/>
    </w:p>
    <w:p w14:paraId="32E9F0BC" w14:textId="16965305" w:rsidR="007115C0" w:rsidRDefault="007115C0" w:rsidP="007115C0">
      <w:r>
        <w:t xml:space="preserve">The NF Service Consumer (e.g. AMF) shall request the SMF to handover a UE EPS PDN connection to 5GS using N26 interface, following the same requirements as specified for N2 handover in </w:t>
      </w:r>
      <w:r w:rsidR="005B1EEB">
        <w:t>clause</w:t>
      </w:r>
      <w:r>
        <w:t xml:space="preserve"> 5.2.2.3.4 with the modifications specified in this </w:t>
      </w:r>
      <w:r w:rsidR="005B1EEB">
        <w:t>clause</w:t>
      </w:r>
      <w:r>
        <w:t>.</w:t>
      </w:r>
    </w:p>
    <w:p w14:paraId="32E9F0BD" w14:textId="77777777" w:rsidR="007115C0" w:rsidRDefault="007115C0" w:rsidP="007115C0">
      <w:pPr>
        <w:pStyle w:val="Heading6"/>
      </w:pPr>
      <w:bookmarkStart w:id="126" w:name="_Toc20129476"/>
      <w:bookmarkStart w:id="127" w:name="_Toc27584103"/>
      <w:bookmarkStart w:id="128" w:name="_Toc36455405"/>
      <w:r>
        <w:t>5.2.2.3.</w:t>
      </w:r>
      <w:r w:rsidR="006D6A64">
        <w:t>8</w:t>
      </w:r>
      <w:r>
        <w:t>.2</w:t>
      </w:r>
      <w:r>
        <w:tab/>
        <w:t>EPS to 5GS Handover Preparation</w:t>
      </w:r>
      <w:bookmarkEnd w:id="126"/>
      <w:bookmarkEnd w:id="127"/>
      <w:bookmarkEnd w:id="128"/>
    </w:p>
    <w:p w14:paraId="32E9F0BE" w14:textId="6374A858" w:rsidR="00255747" w:rsidRDefault="007115C0" w:rsidP="00B56CFA">
      <w:r>
        <w:t xml:space="preserve">The requirements specified in </w:t>
      </w:r>
      <w:r w:rsidR="005B1EEB">
        <w:t>clause</w:t>
      </w:r>
      <w:r>
        <w:t xml:space="preserve"> 5.2.2.3.4.2 shall apply with the following modifications.</w:t>
      </w:r>
    </w:p>
    <w:p w14:paraId="32E9F0BF" w14:textId="77777777" w:rsidR="00D64AFE" w:rsidRDefault="00D64AFE" w:rsidP="007115C0">
      <w:pPr>
        <w:pStyle w:val="TH"/>
      </w:pPr>
      <w:r w:rsidRPr="00D64FA1">
        <w:rPr>
          <w:lang w:val="fr-FR"/>
        </w:rPr>
        <w:object w:dxaOrig="8781" w:dyaOrig="3530" w14:anchorId="32EA0C5A">
          <v:shape id="_x0000_i1041" type="#_x0000_t75" style="width:438.9pt;height:176.55pt" o:ole="">
            <v:imagedata r:id="rId44" o:title=""/>
          </v:shape>
          <o:OLEObject Type="Embed" ProgID="Visio.Drawing.11" ShapeID="_x0000_i1041" DrawAspect="Content" ObjectID="_1647068288"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5D996A24"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32E9F0C6" w14:textId="6189BFF1"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generated based on the list of accepted QFI(s) received from the 5G-RAN;</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129" w:name="_Toc20129477"/>
      <w:bookmarkStart w:id="130" w:name="_Toc27584104"/>
      <w:bookmarkStart w:id="131" w:name="_Toc36455406"/>
      <w:r>
        <w:t>5.2.2.3.</w:t>
      </w:r>
      <w:r w:rsidR="006D6A64">
        <w:t>8</w:t>
      </w:r>
      <w:r>
        <w:t>.3</w:t>
      </w:r>
      <w:r>
        <w:tab/>
        <w:t>EPS to 5GS Handover Execution</w:t>
      </w:r>
      <w:bookmarkEnd w:id="129"/>
      <w:bookmarkEnd w:id="130"/>
      <w:bookmarkEnd w:id="131"/>
    </w:p>
    <w:p w14:paraId="32E9F0C9" w14:textId="48DFB29D" w:rsidR="007115C0" w:rsidRDefault="007115C0" w:rsidP="007115C0">
      <w:r>
        <w:t xml:space="preserve">The requirements specified in </w:t>
      </w:r>
      <w:r w:rsidR="005B1EEB">
        <w:t>clause</w:t>
      </w:r>
      <w:r>
        <w:t xml:space="preserve"> 5.2.2.3.4.3 shall apply, with the following modifications.</w:t>
      </w:r>
    </w:p>
    <w:p w14:paraId="32E9F0CA" w14:textId="7C956AB9" w:rsidR="007115C0" w:rsidRDefault="007115C0" w:rsidP="007115C0">
      <w:r>
        <w:t xml:space="preserve">In step 2 of Figure 5.2.2.3.4.3-1, for a Home Routed PDU session, the SMF shall complete the execution of the handover by initiating an Update service operation towards the H-SMF in order to switch the PDU session towards the V-UPF (see </w:t>
      </w:r>
      <w:r w:rsidR="005B1EEB">
        <w:t>clause</w:t>
      </w:r>
      <w:r>
        <w:t xml:space="preserve"> 5.2.2.8.2.3).</w:t>
      </w:r>
    </w:p>
    <w:p w14:paraId="32E9F0CB" w14:textId="77777777" w:rsidR="007115C0" w:rsidRDefault="007115C0" w:rsidP="007115C0">
      <w:pPr>
        <w:pStyle w:val="Heading6"/>
      </w:pPr>
      <w:bookmarkStart w:id="132" w:name="_Toc20129478"/>
      <w:bookmarkStart w:id="133" w:name="_Toc27584105"/>
      <w:bookmarkStart w:id="134" w:name="_Toc36455407"/>
      <w:r>
        <w:lastRenderedPageBreak/>
        <w:t>5.2.2.3.</w:t>
      </w:r>
      <w:r w:rsidR="006D6A64">
        <w:t>8</w:t>
      </w:r>
      <w:r>
        <w:t>.4</w:t>
      </w:r>
      <w:r>
        <w:tab/>
        <w:t>EPS to 5GS Handover Cancellation</w:t>
      </w:r>
      <w:bookmarkEnd w:id="132"/>
      <w:bookmarkEnd w:id="133"/>
      <w:bookmarkEnd w:id="134"/>
    </w:p>
    <w:p w14:paraId="32E9F0CC" w14:textId="4E8FE3EB" w:rsidR="007115C0" w:rsidRDefault="007115C0" w:rsidP="007115C0">
      <w:r>
        <w:t xml:space="preserve">The requirements specified in </w:t>
      </w:r>
      <w:r w:rsidR="005B1EEB">
        <w:t>clause</w:t>
      </w:r>
      <w:r>
        <w:t xml:space="preserve"> 5.2.2.3.4.4 shall apply.</w:t>
      </w:r>
    </w:p>
    <w:p w14:paraId="32E9F0CD" w14:textId="0A363F1A" w:rsidR="009D428D" w:rsidRDefault="009D428D" w:rsidP="009D428D">
      <w:pPr>
        <w:pStyle w:val="Heading5"/>
      </w:pPr>
      <w:bookmarkStart w:id="135" w:name="_Toc20129479"/>
      <w:bookmarkStart w:id="136" w:name="_Toc27584106"/>
      <w:bookmarkStart w:id="137" w:name="_Toc36455408"/>
      <w:r>
        <w:t>5.2.2.3.</w:t>
      </w:r>
      <w:r w:rsidR="006D6A64">
        <w:t>9</w:t>
      </w:r>
      <w:r>
        <w:tab/>
        <w:t>5GS to EPS Handover using N26 interface</w:t>
      </w:r>
      <w:bookmarkEnd w:id="135"/>
      <w:bookmarkEnd w:id="136"/>
      <w:bookmarkEnd w:id="137"/>
    </w:p>
    <w:p w14:paraId="32E9F0CE" w14:textId="5E1F7DB8" w:rsidR="00E77F28" w:rsidRDefault="009D428D" w:rsidP="00B56CFA">
      <w:r>
        <w:t>The NF Service Consumer (e.g. AMF) shall request the SMF to establish indirect data forwarding tunnels during a 5GS to EPS handover, as follows.</w:t>
      </w:r>
    </w:p>
    <w:p w14:paraId="32E9F0CF" w14:textId="77777777" w:rsidR="00D64AFE" w:rsidRDefault="00D64AFE" w:rsidP="009D428D">
      <w:pPr>
        <w:pStyle w:val="TH"/>
      </w:pPr>
      <w:r>
        <w:object w:dxaOrig="8714" w:dyaOrig="2332" w14:anchorId="32EA0C5B">
          <v:shape id="_x0000_i1042" type="#_x0000_t75" style="width:435.75pt;height:116.45pt" o:ole="">
            <v:imagedata r:id="rId46" o:title=""/>
          </v:shape>
          <o:OLEObject Type="Embed" ProgID="Visio.Drawing.11" ShapeID="_x0000_i1042" DrawAspect="Content" ObjectID="_1647068289"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926DB4D" w:rsidR="009D428D" w:rsidRDefault="009D428D" w:rsidP="009D428D">
      <w:pPr>
        <w:pStyle w:val="B1"/>
      </w:pPr>
      <w:r>
        <w:t>1.</w:t>
      </w:r>
      <w:r>
        <w:tab/>
        <w:t xml:space="preserve">The NF Service Consumer shall send a </w:t>
      </w:r>
      <w:r w:rsidR="00E77F28">
        <w:t xml:space="preserve">POST </w:t>
      </w:r>
      <w:r>
        <w:t xml:space="preserve">request, as specified in </w:t>
      </w:r>
      <w:r w:rsidR="005B1EEB">
        <w:t>clause</w:t>
      </w:r>
      <w:r>
        <w:t xml:space="preserve"> 5.2.2.3.1, with the following information:</w:t>
      </w:r>
    </w:p>
    <w:p w14:paraId="32E9F0D2" w14:textId="62B8028B" w:rsidR="009D428D" w:rsidRDefault="009D428D" w:rsidP="009D428D">
      <w:pPr>
        <w:pStyle w:val="B2"/>
      </w:pPr>
      <w:r>
        <w:t>-</w:t>
      </w:r>
      <w:r>
        <w:tab/>
        <w:t>dataForwarding IE set to true;</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48468C2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138" w:name="_Toc20129480"/>
      <w:bookmarkStart w:id="139" w:name="_Toc27584107"/>
      <w:bookmarkStart w:id="140" w:name="_Toc36455409"/>
      <w:r>
        <w:t>5.2.2.3.10</w:t>
      </w:r>
      <w:r>
        <w:tab/>
        <w:t>P-CSCF Restoration Procedure via AMF</w:t>
      </w:r>
      <w:bookmarkEnd w:id="138"/>
      <w:bookmarkEnd w:id="139"/>
      <w:bookmarkEnd w:id="140"/>
    </w:p>
    <w:p w14:paraId="32E9F0E0" w14:textId="169C54B5" w:rsidR="007C443B" w:rsidRPr="007C1A75" w:rsidRDefault="007C443B" w:rsidP="007C443B">
      <w:r>
        <w:t xml:space="preserve">The requirements specified in </w:t>
      </w:r>
      <w:r w:rsidR="005B1EEB">
        <w:t>clause</w:t>
      </w:r>
      <w:r>
        <w:t xml:space="preserv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557B7F18" w:rsidR="007C443B" w:rsidRDefault="007C443B" w:rsidP="007C443B">
      <w:pPr>
        <w:pStyle w:val="B1"/>
        <w:ind w:hanging="1"/>
      </w:pPr>
      <w:r>
        <w:t>The POST request shall contain:</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141" w:name="_Toc20129481"/>
      <w:bookmarkStart w:id="142" w:name="_Toc27584108"/>
      <w:bookmarkStart w:id="143" w:name="_Toc36455410"/>
      <w:r>
        <w:t>5.2.2.3.11</w:t>
      </w:r>
      <w:r>
        <w:tab/>
        <w:t>AMF requested PDU Session Release due to duplicated PDU Session Id</w:t>
      </w:r>
      <w:bookmarkEnd w:id="141"/>
      <w:bookmarkEnd w:id="142"/>
      <w:bookmarkEnd w:id="143"/>
    </w:p>
    <w:p w14:paraId="05748946" w14:textId="0D4D23D4" w:rsidR="00724CCA" w:rsidRDefault="00724CCA" w:rsidP="00724CCA">
      <w:pPr>
        <w:rPr>
          <w:lang w:eastAsia="zh-CN"/>
        </w:rPr>
      </w:pPr>
      <w:r>
        <w:t xml:space="preserve">When the 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w:t>
      </w:r>
      <w:r w:rsidR="008B6662">
        <w:rPr>
          <w:lang w:eastAsia="zh-CN"/>
        </w:rPr>
        <w:lastRenderedPageBreak/>
        <w:t xml:space="preserve">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68A1D255"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w:t>
      </w:r>
      <w:r w:rsidR="005B1EEB">
        <w:t>clause</w:t>
      </w:r>
      <w:r>
        <w:t xml:space="preserv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DC7AE21" w:rsidR="00724CCA" w:rsidRDefault="00724CCA" w:rsidP="00724CCA">
      <w:pPr>
        <w:pStyle w:val="B1"/>
        <w:ind w:hanging="1"/>
      </w:pPr>
      <w:r>
        <w:t>The POST request shall contain:</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144" w:name="_Toc20129482"/>
      <w:bookmarkStart w:id="145" w:name="_Toc27584109"/>
      <w:bookmarkStart w:id="146" w:name="_Toc36455411"/>
      <w:r>
        <w:t>5.2.2.3.12</w:t>
      </w:r>
      <w:r>
        <w:tab/>
        <w:t>AMF requested PDU Session Release due to slice not available</w:t>
      </w:r>
      <w:bookmarkEnd w:id="144"/>
      <w:bookmarkEnd w:id="145"/>
      <w:bookmarkEnd w:id="146"/>
    </w:p>
    <w:p w14:paraId="6AEF4F26" w14:textId="0EDAECFB" w:rsidR="004B5893" w:rsidRPr="007C1A75" w:rsidRDefault="004B5893" w:rsidP="004B5893">
      <w:r>
        <w:t xml:space="preserve">The requirements specified in </w:t>
      </w:r>
      <w:r w:rsidR="005B1EEB">
        <w:t>clause</w:t>
      </w:r>
      <w:r>
        <w:t xml:space="preserv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0703633" w:rsidR="004B5893" w:rsidRDefault="004B5893" w:rsidP="004B5893">
      <w:pPr>
        <w:pStyle w:val="B1"/>
        <w:ind w:hanging="1"/>
      </w:pPr>
      <w:r>
        <w:t>The POST request shall contain:</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147" w:name="_Toc20129483"/>
      <w:bookmarkStart w:id="148" w:name="_Toc27584110"/>
      <w:bookmarkStart w:id="149" w:name="_Toc36455412"/>
      <w:r>
        <w:t>5.2.2.4</w:t>
      </w:r>
      <w:r>
        <w:tab/>
        <w:t>Release SM Context</w:t>
      </w:r>
      <w:r w:rsidRPr="00C610B7">
        <w:t xml:space="preserve"> </w:t>
      </w:r>
      <w:r>
        <w:t>service operation</w:t>
      </w:r>
      <w:bookmarkEnd w:id="147"/>
      <w:bookmarkEnd w:id="148"/>
      <w:bookmarkEnd w:id="149"/>
    </w:p>
    <w:p w14:paraId="32E9F0E6" w14:textId="77777777" w:rsidR="00E13DB8" w:rsidRDefault="00E13DB8" w:rsidP="00E13DB8">
      <w:pPr>
        <w:pStyle w:val="Heading5"/>
      </w:pPr>
      <w:bookmarkStart w:id="150" w:name="_Toc20129484"/>
      <w:bookmarkStart w:id="151" w:name="_Toc27584111"/>
      <w:bookmarkStart w:id="152" w:name="_Toc36455413"/>
      <w:r>
        <w:t>5.2.2.4.1</w:t>
      </w:r>
      <w:r>
        <w:tab/>
        <w:t>General</w:t>
      </w:r>
      <w:bookmarkEnd w:id="150"/>
      <w:bookmarkEnd w:id="151"/>
      <w:bookmarkEnd w:id="152"/>
    </w:p>
    <w:p w14:paraId="32E9F0E7" w14:textId="1BDC3971" w:rsidR="000C7A0F" w:rsidRDefault="000C7A0F" w:rsidP="000C7A0F">
      <w:r>
        <w:t xml:space="preserve">The Release SM Context service operation </w:t>
      </w:r>
      <w:r w:rsidR="0086410A">
        <w:t xml:space="preserve">shall be </w:t>
      </w:r>
      <w:r>
        <w:t>used to release the SM Context of a given PDU session, in the SMF, or in the V-SMF for HR roaming scenarios, in the following procedures:</w:t>
      </w:r>
    </w:p>
    <w:p w14:paraId="32E9F0E8" w14:textId="13DDF933" w:rsidR="000C7A0F" w:rsidRDefault="000C7A0F" w:rsidP="000C7A0F">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0E9" w14:textId="37B48F38" w:rsidR="0086410A" w:rsidRDefault="000C7A0F" w:rsidP="000C7A0F">
      <w:pPr>
        <w:pStyle w:val="B1"/>
      </w:pPr>
      <w:r>
        <w:t>-</w:t>
      </w:r>
      <w:r>
        <w:tab/>
        <w:t>Network initiated Deregistration, e.g. AMF initiated deregistration</w:t>
      </w:r>
      <w:r w:rsidR="004B7551">
        <w:t xml:space="preserve"> (see </w:t>
      </w:r>
      <w:r w:rsidR="005B1EEB">
        <w:t>clause</w:t>
      </w:r>
      <w:r w:rsidR="004B7551">
        <w:t xml:space="preserve"> 4.2.2.3.</w:t>
      </w:r>
      <w:r w:rsidR="004B7551">
        <w:rPr>
          <w:rFonts w:hint="eastAsia"/>
          <w:lang w:eastAsia="zh-CN"/>
        </w:rPr>
        <w:t>3</w:t>
      </w:r>
      <w:r w:rsidR="004B7551">
        <w:t xml:space="preserve"> of</w:t>
      </w:r>
      <w:r w:rsidR="00151DAB">
        <w:t xml:space="preserve"> 3GPP TS</w:t>
      </w:r>
      <w:r w:rsidR="00CA4B50">
        <w:t> 23.502 [</w:t>
      </w:r>
      <w:r w:rsidR="004B7551">
        <w:t>3])</w:t>
      </w:r>
      <w:r w:rsidR="004B7551">
        <w:rPr>
          <w:rFonts w:hint="eastAsia"/>
          <w:lang w:eastAsia="zh-CN"/>
        </w:rPr>
        <w:t xml:space="preserve">, UDM triggered deregistration by sending Deregistration </w:t>
      </w:r>
      <w:r w:rsidR="004B7551">
        <w:rPr>
          <w:lang w:eastAsia="zh-CN"/>
        </w:rPr>
        <w:t xml:space="preserve">notification </w:t>
      </w:r>
      <w:r w:rsidR="004B7551">
        <w:rPr>
          <w:rFonts w:hint="eastAsia"/>
          <w:lang w:eastAsia="zh-CN"/>
        </w:rPr>
        <w:t xml:space="preserve">with initial Registration indication </w:t>
      </w:r>
      <w:r w:rsidR="004B7551">
        <w:t xml:space="preserve">(see </w:t>
      </w:r>
      <w:r w:rsidR="005B1EEB">
        <w:t>clause</w:t>
      </w:r>
      <w:r w:rsidR="004B7551">
        <w:t xml:space="preserve"> 4.2.2.</w:t>
      </w:r>
      <w:r w:rsidR="004B7551">
        <w:rPr>
          <w:rFonts w:hint="eastAsia"/>
          <w:lang w:eastAsia="zh-CN"/>
        </w:rPr>
        <w:t>2</w:t>
      </w:r>
      <w:r w:rsidR="004B7551">
        <w:t>.</w:t>
      </w:r>
      <w:r w:rsidR="004B7551">
        <w:rPr>
          <w:rFonts w:hint="eastAsia"/>
          <w:lang w:eastAsia="zh-CN"/>
        </w:rPr>
        <w:t>2</w:t>
      </w:r>
      <w:r w:rsidR="004B7551">
        <w:t xml:space="preserve"> of</w:t>
      </w:r>
      <w:r w:rsidR="00151DAB">
        <w:t xml:space="preserve"> 3GPP TS</w:t>
      </w:r>
      <w:r w:rsidR="00CA4B50">
        <w:t> 23.502 [</w:t>
      </w:r>
      <w:r w:rsidR="004B7551">
        <w:t>3])</w:t>
      </w:r>
      <w:r w:rsidR="0086410A">
        <w:t>;</w:t>
      </w:r>
    </w:p>
    <w:p w14:paraId="1A4C3DE3" w14:textId="54EF02E4" w:rsidR="00C32D49" w:rsidRDefault="0086410A" w:rsidP="000C7A0F">
      <w:pPr>
        <w:pStyle w:val="B1"/>
      </w:pPr>
      <w:r>
        <w:t>-</w:t>
      </w:r>
      <w:r>
        <w:tab/>
        <w:t xml:space="preserve">Network requested PDU session release (see </w:t>
      </w:r>
      <w:r w:rsidR="005B1EEB">
        <w:t>clause</w:t>
      </w:r>
      <w:r>
        <w:t xml:space="preserve"> 4.3.4.2 of</w:t>
      </w:r>
      <w:r w:rsidR="00151DAB">
        <w:t xml:space="preserve"> 3GPP TS</w:t>
      </w:r>
      <w:r w:rsidR="00CA4B50">
        <w:t> 23.502 [</w:t>
      </w:r>
      <w:r>
        <w:t>3]), e.g. AMF initiated release when</w:t>
      </w:r>
      <w:r w:rsidR="00C32D49">
        <w:t>:</w:t>
      </w:r>
    </w:p>
    <w:p w14:paraId="32E9F0EA" w14:textId="7F839182" w:rsidR="009D428D" w:rsidRDefault="002D72C6" w:rsidP="002D72C6">
      <w:pPr>
        <w:pStyle w:val="B2"/>
      </w:pPr>
      <w:r>
        <w:t>-</w:t>
      </w:r>
      <w:r>
        <w:tab/>
      </w:r>
      <w:r w:rsidR="0086410A">
        <w:t>there is a mismatch of the PDU session status between the UE and the AMF</w:t>
      </w:r>
      <w:r w:rsidR="0056191B" w:rsidRPr="0056191B">
        <w:t xml:space="preserve"> </w:t>
      </w:r>
      <w:r w:rsidR="0056191B">
        <w:t>or when a required user plane security enforcement cannot be fulfilled by the NG-RAN</w:t>
      </w:r>
      <w:r w:rsidR="009D428D">
        <w:t>;</w:t>
      </w:r>
      <w:r>
        <w:t xml:space="preserve"> or</w:t>
      </w:r>
    </w:p>
    <w:p w14:paraId="75722055" w14:textId="19A78444" w:rsidR="002D72C6" w:rsidRDefault="002D72C6" w:rsidP="00A773FB">
      <w:pPr>
        <w:pStyle w:val="B2"/>
      </w:pPr>
      <w:r>
        <w:t>-</w:t>
      </w:r>
      <w:r>
        <w:tab/>
        <w:t xml:space="preserve">there is a </w:t>
      </w:r>
      <w:r w:rsidRPr="00ED1C3D">
        <w:rPr>
          <w:lang w:eastAsia="zh-CN"/>
        </w:rPr>
        <w:t>change of the set of network slices for a UE where a network slice instance is no longer available (as described in</w:t>
      </w:r>
      <w:r w:rsidR="00151DAB">
        <w:rPr>
          <w:lang w:eastAsia="zh-CN"/>
        </w:rPr>
        <w:t xml:space="preserve"> 3GPP TS</w:t>
      </w:r>
      <w:r w:rsidR="00CA4B50">
        <w:rPr>
          <w:lang w:eastAsia="zh-CN"/>
        </w:rPr>
        <w:t> 23.501 </w:t>
      </w:r>
      <w:r w:rsidR="00CA4B50" w:rsidRPr="00ED1C3D">
        <w:rPr>
          <w:lang w:eastAsia="zh-CN"/>
        </w:rPr>
        <w:t>[</w:t>
      </w:r>
      <w:r w:rsidRPr="00ED1C3D">
        <w:rPr>
          <w:lang w:eastAsia="zh-CN"/>
        </w:rPr>
        <w:t>2]</w:t>
      </w:r>
      <w:r>
        <w:rPr>
          <w:lang w:eastAsia="zh-CN"/>
        </w:rPr>
        <w:t>,</w:t>
      </w:r>
      <w:r w:rsidRPr="00ED1C3D">
        <w:rPr>
          <w:lang w:eastAsia="zh-CN"/>
        </w:rPr>
        <w:t xml:space="preserve"> </w:t>
      </w:r>
      <w:r w:rsidR="005B1EEB">
        <w:rPr>
          <w:lang w:eastAsia="zh-CN"/>
        </w:rPr>
        <w:t>clause</w:t>
      </w:r>
      <w:r>
        <w:rPr>
          <w:lang w:eastAsia="zh-CN"/>
        </w:rPr>
        <w:t> </w:t>
      </w:r>
      <w:r w:rsidRPr="00ED1C3D">
        <w:rPr>
          <w:lang w:eastAsia="zh-CN"/>
        </w:rPr>
        <w:t>5.15.5.2.2)</w:t>
      </w:r>
      <w:r>
        <w:rPr>
          <w:lang w:eastAsia="zh-CN"/>
        </w:rPr>
        <w:t xml:space="preserve"> and the PDU session is not activated</w:t>
      </w:r>
      <w:r>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29A3BB6E"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0C7A0F">
        <w:t>.</w:t>
      </w:r>
    </w:p>
    <w:p w14:paraId="32E9F0EC" w14:textId="0B2C23CF" w:rsidR="00651FC6" w:rsidRDefault="000C7A0F" w:rsidP="00B56CFA">
      <w:r>
        <w:t>The NF Service Consumer (e.g. AMF) shall release the SM Context of a given PDU session by using the HTTP "release" custom operation as shown in Figure 5.2.2.</w:t>
      </w:r>
      <w:r w:rsidR="007E5E74">
        <w:t>4</w:t>
      </w:r>
      <w:r>
        <w:t>.1-1.</w:t>
      </w:r>
    </w:p>
    <w:p w14:paraId="32E9F0ED" w14:textId="77777777" w:rsidR="00666217" w:rsidRDefault="00666217" w:rsidP="0033441A">
      <w:pPr>
        <w:pStyle w:val="TH"/>
      </w:pPr>
      <w:r w:rsidRPr="00D64FA1">
        <w:rPr>
          <w:lang w:val="fr-FR"/>
        </w:rPr>
        <w:object w:dxaOrig="8714" w:dyaOrig="2144" w14:anchorId="32EA0C5D">
          <v:shape id="_x0000_i1043" type="#_x0000_t75" style="width:435.75pt;height:107.7pt" o:ole="">
            <v:imagedata r:id="rId48" o:title=""/>
          </v:shape>
          <o:OLEObject Type="Embed" ProgID="Visio.Drawing.11" ShapeID="_x0000_i1043" DrawAspect="Content" ObjectID="_1647068290" r:id="rId49"/>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084404D1"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34797F19"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32E9F0F3" w14:textId="77777777" w:rsidR="00010A19" w:rsidRDefault="00010A19" w:rsidP="00010A19">
      <w:pPr>
        <w:pStyle w:val="Heading4"/>
      </w:pPr>
      <w:bookmarkStart w:id="153" w:name="_Toc20129485"/>
      <w:bookmarkStart w:id="154" w:name="_Toc27584112"/>
      <w:bookmarkStart w:id="155" w:name="_Toc36455414"/>
      <w:r>
        <w:t>5.2.2.5</w:t>
      </w:r>
      <w:r>
        <w:tab/>
        <w:t>Notify</w:t>
      </w:r>
      <w:r w:rsidRPr="00C610B7">
        <w:t xml:space="preserve"> </w:t>
      </w:r>
      <w:r>
        <w:t>SM Context Status service operation</w:t>
      </w:r>
      <w:bookmarkEnd w:id="153"/>
      <w:bookmarkEnd w:id="154"/>
      <w:bookmarkEnd w:id="155"/>
    </w:p>
    <w:p w14:paraId="32E9F0F4" w14:textId="77777777" w:rsidR="00010A19" w:rsidRDefault="00010A19" w:rsidP="00010A19">
      <w:pPr>
        <w:pStyle w:val="Heading5"/>
      </w:pPr>
      <w:bookmarkStart w:id="156" w:name="_Toc20129486"/>
      <w:bookmarkStart w:id="157" w:name="_Toc27584113"/>
      <w:bookmarkStart w:id="158" w:name="_Toc36455415"/>
      <w:r>
        <w:t>5.2.2.5.1</w:t>
      </w:r>
      <w:r>
        <w:tab/>
        <w:t>General</w:t>
      </w:r>
      <w:bookmarkEnd w:id="156"/>
      <w:bookmarkEnd w:id="157"/>
      <w:bookmarkEnd w:id="158"/>
    </w:p>
    <w:p w14:paraId="32E9F0F5" w14:textId="340DAC43" w:rsidR="00395426" w:rsidRDefault="00395426" w:rsidP="00395426">
      <w:r>
        <w:t>The Notify SM Context Status service operation shall be used by the SMF to notify the NF Service Consumer about the status of an SM context related to a PDU session (e.g. when the SM context is released</w:t>
      </w:r>
      <w:r w:rsidR="00B25179" w:rsidRPr="00B25179">
        <w:t xml:space="preserve"> </w:t>
      </w:r>
      <w:r w:rsidR="004C0491" w:rsidRPr="008771D2">
        <w:t>and the release is not triggered by a Release SM Context Request</w:t>
      </w:r>
      <w:r w:rsidR="004C0491">
        <w:t xml:space="preserve">, </w:t>
      </w:r>
      <w:r w:rsidR="00B25179">
        <w:t xml:space="preserve">or </w:t>
      </w:r>
      <w:r w:rsidR="004C0491" w:rsidRPr="008771D2">
        <w:t>when the SM context is</w:t>
      </w:r>
      <w:r w:rsidR="004C0491">
        <w:t xml:space="preserve"> </w:t>
      </w:r>
      <w:r w:rsidR="00B25179">
        <w:t>moved to another system</w:t>
      </w:r>
      <w:r>
        <w:t>) in the SMF, or the V-SMF for HR roaming scenarios.</w:t>
      </w:r>
    </w:p>
    <w:p w14:paraId="32E9F0F6" w14:textId="0B965970" w:rsidR="00395426" w:rsidRDefault="00395426" w:rsidP="00395426">
      <w:r>
        <w:t>It is used in the following procedures:</w:t>
      </w:r>
    </w:p>
    <w:p w14:paraId="32E9F0F7" w14:textId="651FD463" w:rsidR="00395426" w:rsidRDefault="00395426" w:rsidP="00395426">
      <w:pPr>
        <w:pStyle w:val="B1"/>
      </w:pPr>
      <w:r>
        <w:t>-</w:t>
      </w:r>
      <w:r>
        <w:tab/>
        <w:t xml:space="preserve">UE requested PDU Session Establishment procedure, when the PDU session establishment fails after the Create SM Context response (see </w:t>
      </w:r>
      <w:r w:rsidR="005B1EEB">
        <w:t>clause</w:t>
      </w:r>
      <w:r>
        <w:t xml:space="preserve"> 4.3.2.2</w:t>
      </w:r>
      <w:r w:rsidRPr="009158B7">
        <w:t xml:space="preserve"> </w:t>
      </w:r>
      <w:r>
        <w:t>of</w:t>
      </w:r>
      <w:r w:rsidR="00151DAB">
        <w:t xml:space="preserve"> 3GPP TS</w:t>
      </w:r>
      <w:r w:rsidR="00CA4B50">
        <w:t> 23.502 [</w:t>
      </w:r>
      <w:r>
        <w:t>3]);</w:t>
      </w:r>
    </w:p>
    <w:p w14:paraId="16972A4B" w14:textId="2461D8BB" w:rsidR="00B25179" w:rsidRDefault="00395426" w:rsidP="00395426">
      <w:pPr>
        <w:pStyle w:val="B1"/>
      </w:pPr>
      <w:r>
        <w:t>-</w:t>
      </w:r>
      <w:r>
        <w:tab/>
        <w:t xml:space="preserve">UE or Network requested PDU session release (see </w:t>
      </w:r>
      <w:r w:rsidR="005B1EEB">
        <w:t>clause</w:t>
      </w:r>
      <w:r>
        <w:t xml:space="preserve"> 4.3.4.2</w:t>
      </w:r>
      <w:r w:rsidRPr="009158B7">
        <w:t xml:space="preserve"> </w:t>
      </w:r>
      <w:r>
        <w:t>of</w:t>
      </w:r>
      <w:r w:rsidR="00151DAB">
        <w:t xml:space="preserve"> 3GPP TS</w:t>
      </w:r>
      <w:r w:rsidR="00CA4B50">
        <w:t> 23.502 [</w:t>
      </w:r>
      <w:r>
        <w:t>3]), e.g. SMF initiated release</w:t>
      </w:r>
      <w:r w:rsidR="00B25179">
        <w:t>;</w:t>
      </w:r>
    </w:p>
    <w:p w14:paraId="39B1BBFC" w14:textId="7C153EE1" w:rsidR="00B25179" w:rsidRDefault="00B25179" w:rsidP="00B25179">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rsidR="005B1EEB">
        <w:t>clause</w:t>
      </w:r>
      <w:r>
        <w:t xml:space="preserv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w:t>
      </w:r>
      <w:r w:rsidR="00151DAB">
        <w:t xml:space="preserve"> 3GPP TS</w:t>
      </w:r>
      <w:r w:rsidR="00CA4B50">
        <w:t> 23.502 [</w:t>
      </w:r>
      <w:r>
        <w:t>3]);</w:t>
      </w:r>
    </w:p>
    <w:p w14:paraId="72857F1F" w14:textId="468AE686" w:rsidR="00B25179" w:rsidRDefault="00B25179" w:rsidP="00B25179">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066ABA88" w14:textId="6233ACE4" w:rsidR="00B25179" w:rsidRDefault="00B25179" w:rsidP="00B25179">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32E9F0F8" w14:textId="0EA260C8" w:rsidR="00395426" w:rsidRDefault="00B25179" w:rsidP="00395426">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r w:rsidR="00395426">
        <w:t>.</w:t>
      </w:r>
    </w:p>
    <w:p w14:paraId="32E9F0FA" w14:textId="3766858E" w:rsidR="0052030D" w:rsidRDefault="00395426" w:rsidP="00F25EA1">
      <w:r>
        <w:t>The SMF shall notify the NF Service Consumer by using the HTTP POST method as shown in Figure 5.2.2.5.1-1.</w:t>
      </w:r>
    </w:p>
    <w:p w14:paraId="32E9F0FB" w14:textId="77777777" w:rsidR="004D4764" w:rsidRDefault="004D4764" w:rsidP="00395426">
      <w:pPr>
        <w:pStyle w:val="TH"/>
      </w:pPr>
      <w:r w:rsidRPr="00D64FA1">
        <w:rPr>
          <w:lang w:val="fr-FR"/>
        </w:rPr>
        <w:object w:dxaOrig="8701" w:dyaOrig="2131" w14:anchorId="32EA0C5E">
          <v:shape id="_x0000_i1044" type="#_x0000_t75" style="width:436.4pt;height:107.05pt" o:ole="">
            <v:imagedata r:id="rId50" o:title=""/>
          </v:shape>
          <o:OLEObject Type="Embed" ProgID="Visio.Drawing.11" ShapeID="_x0000_i1044" DrawAspect="Content" ObjectID="_1647068291" r:id="rId51"/>
        </w:object>
      </w:r>
    </w:p>
    <w:p w14:paraId="32E9F0FC" w14:textId="77777777" w:rsidR="00395426" w:rsidRDefault="00395426" w:rsidP="00395426">
      <w:pPr>
        <w:pStyle w:val="TF"/>
      </w:pPr>
      <w:r>
        <w:t>Figure 5.2.2.5.1-1: SM context status notification</w:t>
      </w:r>
    </w:p>
    <w:p w14:paraId="32E9F0FD" w14:textId="6B031AD2"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128DEF3" w14:textId="31E3185C" w:rsidR="00B25179" w:rsidRDefault="00B25179" w:rsidP="00395426">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32E9F0FE" w14:textId="5056DA40"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0FF" w14:textId="2EFF9F0B"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2E9F100" w14:textId="1F854203"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5FF6C53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w:t>
      </w:r>
      <w:r w:rsidR="005B1EEB">
        <w:t>clause</w:t>
      </w:r>
      <w:r>
        <w:t xml:space="preserve"> 6.5.2 of</w:t>
      </w:r>
      <w:r w:rsidR="00151DAB">
        <w:t xml:space="preserve"> 3GPP TS</w:t>
      </w:r>
      <w:r w:rsidR="00CA4B50">
        <w:t> 29.500 [</w:t>
      </w:r>
      <w:r>
        <w:t xml:space="preserve">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w:t>
      </w:r>
      <w:r w:rsidR="00151DAB">
        <w:t xml:space="preserve"> 3GPP TS</w:t>
      </w:r>
      <w:r w:rsidR="00CA4B50">
        <w:t> 29.510 [</w:t>
      </w:r>
      <w:r w:rsidR="009F0B09">
        <w:t xml:space="preserve">19] using the service name and GUAMI or backupAMFInfo obtained during the creation of the SM context, see </w:t>
      </w:r>
      <w:r w:rsidR="005B1EEB">
        <w:t>clause</w:t>
      </w:r>
      <w:r w:rsidR="009F0B09">
        <w:t xml:space="preserve"> 6.5.2.2 of</w:t>
      </w:r>
      <w:r w:rsidR="00151DAB">
        <w:t xml:space="preserve"> 3GPP TS</w:t>
      </w:r>
      <w:r w:rsidR="00CA4B50">
        <w:t> 29.500 [</w:t>
      </w:r>
      <w:r w:rsidR="009F0B09">
        <w:t>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159" w:name="_Toc20129487"/>
      <w:bookmarkStart w:id="160" w:name="_Toc27584114"/>
      <w:bookmarkStart w:id="161" w:name="_Toc36455416"/>
      <w:r>
        <w:t>5.2.2.6</w:t>
      </w:r>
      <w:r>
        <w:tab/>
      </w:r>
      <w:r w:rsidR="0026346C">
        <w:t xml:space="preserve">Retrieve </w:t>
      </w:r>
      <w:r>
        <w:t>SM Context service operation</w:t>
      </w:r>
      <w:bookmarkEnd w:id="159"/>
      <w:bookmarkEnd w:id="160"/>
      <w:bookmarkEnd w:id="161"/>
    </w:p>
    <w:p w14:paraId="32E9F105" w14:textId="77777777" w:rsidR="00754805" w:rsidRDefault="00754805" w:rsidP="00754805">
      <w:pPr>
        <w:pStyle w:val="Heading5"/>
      </w:pPr>
      <w:bookmarkStart w:id="162" w:name="_Toc20129488"/>
      <w:bookmarkStart w:id="163" w:name="_Toc27584115"/>
      <w:bookmarkStart w:id="164" w:name="_Toc36455417"/>
      <w:r>
        <w:t>5.2.2.6.1</w:t>
      </w:r>
      <w:r>
        <w:tab/>
        <w:t>General</w:t>
      </w:r>
      <w:bookmarkEnd w:id="162"/>
      <w:bookmarkEnd w:id="163"/>
      <w:bookmarkEnd w:id="164"/>
    </w:p>
    <w:p w14:paraId="32E9F106" w14:textId="56423ED6" w:rsidR="00754805" w:rsidRDefault="00754805" w:rsidP="00754805">
      <w:r>
        <w:t xml:space="preserve">The </w:t>
      </w:r>
      <w:r w:rsidR="0026346C">
        <w:t xml:space="preserve">Retrieve </w:t>
      </w:r>
      <w:r>
        <w:t xml:space="preserve">SM Context service operation shall be used to </w:t>
      </w:r>
      <w:r w:rsidR="0026346C">
        <w:t xml:space="preserve">retrieve </w:t>
      </w:r>
      <w:r>
        <w:t>an individual SM context, for a given PDU session, from the SMF, or from the V-SMF for HR roaming scenarios.</w:t>
      </w:r>
    </w:p>
    <w:p w14:paraId="32E9F107" w14:textId="4671781A" w:rsidR="00754805" w:rsidRDefault="00754805" w:rsidP="00754805">
      <w:r>
        <w:t>It is used in the following procedures:</w:t>
      </w:r>
    </w:p>
    <w:p w14:paraId="32E9F108" w14:textId="7A5F1546" w:rsidR="00754805" w:rsidRDefault="00754805" w:rsidP="00754805">
      <w:pPr>
        <w:pStyle w:val="B1"/>
      </w:pPr>
      <w:r>
        <w:t>-</w:t>
      </w:r>
      <w:r>
        <w:tab/>
        <w:t xml:space="preserve">5GS to EPS handover using N26 interface (see </w:t>
      </w:r>
      <w:r w:rsidR="005B1EEB">
        <w:t>clause</w:t>
      </w:r>
      <w:r>
        <w:t xml:space="preserve"> 4.11.1.2.1 of</w:t>
      </w:r>
      <w:r w:rsidR="00151DAB">
        <w:t xml:space="preserve"> 3GPP TS</w:t>
      </w:r>
      <w:r w:rsidR="00CA4B50">
        <w:t> 23.502 [</w:t>
      </w:r>
      <w:r>
        <w:t>3]), for PDU sessions associated with 3GPP access;</w:t>
      </w:r>
    </w:p>
    <w:p w14:paraId="32E9F109" w14:textId="5EC35CDC" w:rsidR="00754805" w:rsidRDefault="00754805" w:rsidP="00754805">
      <w:pPr>
        <w:pStyle w:val="B1"/>
      </w:pPr>
      <w:r>
        <w:t>-</w:t>
      </w:r>
      <w:r>
        <w:tab/>
        <w:t xml:space="preserve">5GS to EPS Idle mode mobility using N26 interface (see </w:t>
      </w:r>
      <w:r w:rsidR="005B1EEB">
        <w:t>clause</w:t>
      </w:r>
      <w:r>
        <w:t xml:space="preserve"> 4.11.1.3.2 of</w:t>
      </w:r>
      <w:r w:rsidR="00151DAB">
        <w:t xml:space="preserve"> 3GPP TS</w:t>
      </w:r>
      <w:r w:rsidR="00CA4B50">
        <w:t> 23.502 [</w:t>
      </w:r>
      <w:r>
        <w:t>3]), for PDU sessions associated with 3GPP access.</w:t>
      </w:r>
    </w:p>
    <w:p w14:paraId="32E9F10A" w14:textId="731E6BC1" w:rsidR="0040121A" w:rsidRDefault="00754805" w:rsidP="00B56CFA">
      <w:r>
        <w:lastRenderedPageBreak/>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as shown in Figure 5.2.2.6.1-1.</w:t>
      </w:r>
    </w:p>
    <w:p w14:paraId="32E9F10B" w14:textId="77777777" w:rsidR="0026346C" w:rsidRDefault="0026346C" w:rsidP="00754805">
      <w:pPr>
        <w:pStyle w:val="TH"/>
      </w:pPr>
      <w:r w:rsidRPr="00D64FA1">
        <w:rPr>
          <w:lang w:val="fr-FR"/>
        </w:rPr>
        <w:object w:dxaOrig="8714" w:dyaOrig="2144" w14:anchorId="32EA0C5F">
          <v:shape id="_x0000_i1045" type="#_x0000_t75" style="width:435.75pt;height:107.7pt" o:ole="">
            <v:imagedata r:id="rId52" o:title=""/>
          </v:shape>
          <o:OLEObject Type="Embed" ProgID="Visio.Drawing.11" ShapeID="_x0000_i1045" DrawAspect="Content" ObjectID="_1647068292" r:id="rId53"/>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165" w:name="_Toc20129489"/>
      <w:bookmarkStart w:id="166" w:name="_Toc27584116"/>
      <w:bookmarkStart w:id="167" w:name="_Toc36455418"/>
      <w:r>
        <w:t>5.2.2.</w:t>
      </w:r>
      <w:r w:rsidR="00754805">
        <w:t>7</w:t>
      </w:r>
      <w:r>
        <w:tab/>
        <w:t>Create</w:t>
      </w:r>
      <w:r w:rsidRPr="00C610B7">
        <w:t xml:space="preserve"> </w:t>
      </w:r>
      <w:r>
        <w:t>service operation</w:t>
      </w:r>
      <w:bookmarkEnd w:id="165"/>
      <w:bookmarkEnd w:id="166"/>
      <w:bookmarkEnd w:id="167"/>
    </w:p>
    <w:p w14:paraId="32E9F112" w14:textId="77777777" w:rsidR="00E13DB8" w:rsidRDefault="00E13DB8" w:rsidP="00E13DB8">
      <w:pPr>
        <w:pStyle w:val="Heading5"/>
      </w:pPr>
      <w:bookmarkStart w:id="168" w:name="_Toc20129490"/>
      <w:bookmarkStart w:id="169" w:name="_Toc27584117"/>
      <w:bookmarkStart w:id="170" w:name="_Toc36455419"/>
      <w:r>
        <w:t>5.2.2.</w:t>
      </w:r>
      <w:r w:rsidR="00754805">
        <w:t>7</w:t>
      </w:r>
      <w:r>
        <w:t>.1</w:t>
      </w:r>
      <w:r>
        <w:tab/>
        <w:t>General</w:t>
      </w:r>
      <w:bookmarkEnd w:id="168"/>
      <w:bookmarkEnd w:id="169"/>
      <w:bookmarkEnd w:id="170"/>
    </w:p>
    <w:p w14:paraId="32E9F113" w14:textId="77777777" w:rsidR="00BD5876" w:rsidRDefault="00BD5876" w:rsidP="00BD5876">
      <w:r>
        <w:t>The Create service operation shall be used to create an individual PDU session in the H-SMF for HR roaming scenarios.</w:t>
      </w:r>
    </w:p>
    <w:p w14:paraId="32E9F114" w14:textId="0FDF1D27" w:rsidR="00BD5876" w:rsidRDefault="00BD5876" w:rsidP="00BD5876">
      <w:r>
        <w:t>It is used in the following procedures:</w:t>
      </w:r>
    </w:p>
    <w:p w14:paraId="32E9F115" w14:textId="0FE77F36" w:rsidR="007E4E9C" w:rsidRDefault="00BD5876" w:rsidP="00DB011A">
      <w:pPr>
        <w:pStyle w:val="B1"/>
      </w:pPr>
      <w:r>
        <w:t>-</w:t>
      </w:r>
      <w:r>
        <w:tab/>
        <w:t xml:space="preserve">UE requested PDU Session Establishment (see </w:t>
      </w:r>
      <w:r w:rsidR="005B1EEB">
        <w:t>clause</w:t>
      </w:r>
      <w:r>
        <w:t xml:space="preserve"> 4.3.2.2.2 of</w:t>
      </w:r>
      <w:r w:rsidR="00151DAB">
        <w:t xml:space="preserve"> 3GPP TS</w:t>
      </w:r>
      <w:r w:rsidR="00CA4B50">
        <w:t> 23.502 [</w:t>
      </w:r>
      <w:r>
        <w:t>3])</w:t>
      </w:r>
      <w:r w:rsidR="007E4E9C">
        <w:t>;</w:t>
      </w:r>
    </w:p>
    <w:p w14:paraId="136F6116" w14:textId="2EFAF83F" w:rsidR="00E7640D" w:rsidRDefault="00255747" w:rsidP="00DB011A">
      <w:pPr>
        <w:pStyle w:val="B1"/>
      </w:pPr>
      <w:r>
        <w:t>-</w:t>
      </w:r>
      <w:r>
        <w:tab/>
        <w:t xml:space="preserve">EPS to 5GS Idle mode mobility or handover using N26 interface (see </w:t>
      </w:r>
      <w:r w:rsidR="005B1EEB">
        <w:t>clause</w:t>
      </w:r>
      <w:r>
        <w:t xml:space="preserve"> 4.11</w:t>
      </w:r>
      <w:r w:rsidRPr="009158B7">
        <w:t xml:space="preserve"> </w:t>
      </w:r>
      <w:r>
        <w:t>of</w:t>
      </w:r>
      <w:r w:rsidR="00151DAB">
        <w:t xml:space="preserve"> 3GPP TS</w:t>
      </w:r>
      <w:r w:rsidR="00CA4B50">
        <w:t> 23.502 [</w:t>
      </w:r>
      <w:r>
        <w:t>3]);</w:t>
      </w:r>
    </w:p>
    <w:p w14:paraId="32E9F116" w14:textId="70E75ED7" w:rsidR="006D67A5" w:rsidRDefault="007E4E9C" w:rsidP="00DB011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r w:rsidR="006D67A5">
        <w:t>;</w:t>
      </w:r>
    </w:p>
    <w:p w14:paraId="32E9F117" w14:textId="480A5846"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r w:rsidR="005B1EEB">
        <w:t>clause</w:t>
      </w:r>
      <w:r>
        <w:t xml:space="preserve"> 4.9.2.3.2 of</w:t>
      </w:r>
      <w:r w:rsidR="00151DAB">
        <w:t xml:space="preserve"> 3GPP TS</w:t>
      </w:r>
      <w:r w:rsidR="00CA4B50">
        <w:t> 23.502 [</w:t>
      </w:r>
      <w:r>
        <w:t>3]);</w:t>
      </w:r>
    </w:p>
    <w:p w14:paraId="32E9F118" w14:textId="4681457E"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F119" w14:textId="74CE92D2" w:rsidR="007E4E9C" w:rsidRDefault="006D67A5" w:rsidP="00DB011A">
      <w:pPr>
        <w:pStyle w:val="B1"/>
      </w:pPr>
      <w:r>
        <w:t>-</w:t>
      </w:r>
      <w:r>
        <w:tab/>
        <w:t xml:space="preserve">Handover from EPC/ePDG to 5GS (see </w:t>
      </w:r>
      <w:r w:rsidR="005B1EEB">
        <w:t>clause</w:t>
      </w:r>
      <w:r>
        <w:t xml:space="preserve"> 4.11.4.1 of</w:t>
      </w:r>
      <w:r w:rsidR="00151DAB">
        <w:t xml:space="preserve"> 3GPP TS</w:t>
      </w:r>
      <w:r w:rsidR="00CA4B50">
        <w:t> 23.502 [</w:t>
      </w:r>
      <w:r>
        <w:t>3])</w:t>
      </w:r>
      <w:r w:rsidR="00BD5876">
        <w:t>.</w:t>
      </w:r>
    </w:p>
    <w:p w14:paraId="32E9F11A" w14:textId="7118BCC7" w:rsidR="00F1180E" w:rsidRDefault="00BD5876" w:rsidP="00B56CFA">
      <w:r>
        <w:t>The NF Service Consumer (e.g. V-SMF) shall create a PDU session by using the HTTP POST method as shown in Figure 5.2.2.</w:t>
      </w:r>
      <w:r w:rsidR="00754805">
        <w:t>7</w:t>
      </w:r>
      <w:r>
        <w:t>.1-1.</w:t>
      </w:r>
    </w:p>
    <w:p w14:paraId="32E9F11B" w14:textId="77777777" w:rsidR="00D64AFE" w:rsidRDefault="00D64AFE" w:rsidP="00BD5876">
      <w:pPr>
        <w:pStyle w:val="TH"/>
      </w:pPr>
      <w:r>
        <w:object w:dxaOrig="8714" w:dyaOrig="2144" w14:anchorId="32EA0C60">
          <v:shape id="_x0000_i1046" type="#_x0000_t75" style="width:435.75pt;height:107.7pt" o:ole="">
            <v:imagedata r:id="rId54" o:title=""/>
          </v:shape>
          <o:OLEObject Type="Embed" ProgID="Visio.Drawing.11" ShapeID="_x0000_i1046" DrawAspect="Content" ObjectID="_1647068293" r:id="rId55"/>
        </w:object>
      </w:r>
    </w:p>
    <w:p w14:paraId="32E9F11C" w14:textId="77777777" w:rsidR="00BD5876" w:rsidRDefault="00BD5876" w:rsidP="00BD5876">
      <w:pPr>
        <w:pStyle w:val="TF"/>
      </w:pPr>
      <w:r>
        <w:t>Figure 5.2.2.</w:t>
      </w:r>
      <w:r w:rsidR="00754805">
        <w:t>7</w:t>
      </w:r>
      <w:r>
        <w:t>.1-1: PDU session creation</w:t>
      </w:r>
    </w:p>
    <w:p w14:paraId="32E9F11D" w14:textId="30DE6D6F"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p>
    <w:p w14:paraId="32E9F11E" w14:textId="60190FFE" w:rsidR="00255747" w:rsidRDefault="007E4E9C" w:rsidP="00DB011A">
      <w:pPr>
        <w:pStyle w:val="B2"/>
      </w:pPr>
      <w:r>
        <w:t>-</w:t>
      </w:r>
      <w:r>
        <w:tab/>
      </w:r>
      <w:r w:rsidR="00BD5876">
        <w:t>a representation of the individual PDU session resource to be created;</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3C8766DB" w:rsidR="00255747" w:rsidRDefault="00255747" w:rsidP="00255747">
      <w:pPr>
        <w:pStyle w:val="B2"/>
        <w:rPr>
          <w:lang w:val="en-US"/>
        </w:rPr>
      </w:pPr>
      <w:r>
        <w:t>-</w:t>
      </w:r>
      <w:r>
        <w:tab/>
        <w:t xml:space="preserve">the </w:t>
      </w:r>
      <w:r>
        <w:rPr>
          <w:lang w:val="en-US"/>
        </w:rPr>
        <w:t>vcnTunnelInfo;</w:t>
      </w:r>
    </w:p>
    <w:p w14:paraId="32E9F122" w14:textId="77777777" w:rsidR="00255747" w:rsidRDefault="00255747" w:rsidP="00DB011A">
      <w:pPr>
        <w:pStyle w:val="B2"/>
      </w:pPr>
      <w:r>
        <w:rPr>
          <w:lang w:val="en-US"/>
        </w:rPr>
        <w:t>-</w:t>
      </w:r>
      <w:r>
        <w:rPr>
          <w:lang w:val="en-US"/>
        </w:rPr>
        <w:tab/>
        <w:t>the anType</w:t>
      </w:r>
      <w:r>
        <w:t>;</w:t>
      </w:r>
    </w:p>
    <w:p w14:paraId="32E9F123" w14:textId="3181A265" w:rsidR="00BD5876" w:rsidRDefault="007E4E9C" w:rsidP="00DB011A">
      <w:pPr>
        <w:pStyle w:val="B2"/>
      </w:pPr>
      <w:r>
        <w:t>-</w:t>
      </w:r>
      <w:r>
        <w:tab/>
      </w:r>
      <w:r w:rsidR="00BD5876">
        <w:t>a URI ({vsmfPduSessionUri}) representing the PDU session resource in the V-SMF, for possible use by the H-SMF to subsequently modify or release the PDU session.</w:t>
      </w:r>
    </w:p>
    <w:p w14:paraId="3E60EC06" w14:textId="11203A83" w:rsidR="00D7213D" w:rsidRDefault="00D7213D" w:rsidP="00A773FB">
      <w:pPr>
        <w:pStyle w:val="B1"/>
        <w:ind w:hanging="1"/>
      </w:pPr>
      <w:r>
        <w:t xml:space="preserve">As specified in </w:t>
      </w:r>
      <w:r w:rsidR="005B1EEB">
        <w:t>clause</w:t>
      </w:r>
      <w:r>
        <w:t xml:space="preserve"> </w:t>
      </w:r>
      <w:r w:rsidRPr="00050CA8">
        <w:t>4.3.2.2.2</w:t>
      </w:r>
      <w:r w:rsidRPr="00A10EBB">
        <w:t xml:space="preserve"> </w:t>
      </w:r>
      <w:r>
        <w:t>of</w:t>
      </w:r>
      <w:r w:rsidR="00151DAB">
        <w:t xml:space="preserve"> 3GPP TS</w:t>
      </w:r>
      <w:r w:rsidR="00CA4B50">
        <w:t> 23.502 [</w:t>
      </w:r>
      <w:r>
        <w:t xml:space="preserve">3], the NF Service Consumer shall be able to receive an Update request before receiving the Create Response, e.g. for EPS bearer ID allocation (see </w:t>
      </w:r>
      <w:r w:rsidR="005B1EEB">
        <w:t>clause</w:t>
      </w:r>
      <w:r>
        <w:t xml:space="preserve"> </w:t>
      </w:r>
      <w:r w:rsidRPr="00B31444">
        <w:rPr>
          <w:lang w:eastAsia="zh-CN"/>
        </w:rPr>
        <w:t>4.11.1</w:t>
      </w:r>
      <w:r w:rsidRPr="00BA7BE6">
        <w:rPr>
          <w:lang w:eastAsia="zh-CN"/>
        </w:rPr>
        <w:t>.4.1</w:t>
      </w:r>
      <w:r w:rsidRPr="00A10EBB">
        <w:t xml:space="preserve"> </w:t>
      </w:r>
      <w:r>
        <w:t>of</w:t>
      </w:r>
      <w:r w:rsidR="00151DAB">
        <w:t xml:space="preserve"> 3GPP TS</w:t>
      </w:r>
      <w:r w:rsidR="00CA4B50">
        <w:t> 23.502 [</w:t>
      </w:r>
      <w:r>
        <w:t xml:space="preserve">3]) or </w:t>
      </w:r>
      <w:r w:rsidRPr="0085429D">
        <w:t>Secondary authorization/authentication</w:t>
      </w:r>
      <w:r>
        <w:t xml:space="preserve"> (see </w:t>
      </w:r>
      <w:r w:rsidR="005B1EEB">
        <w:t>clause</w:t>
      </w:r>
      <w:r>
        <w:t xml:space="preserve"> 4.3.2.3 of</w:t>
      </w:r>
      <w:r w:rsidR="00151DAB">
        <w:t xml:space="preserve"> 3GPP TS</w:t>
      </w:r>
      <w:r w:rsidR="00CA4B50">
        <w:t> 23.502 [</w:t>
      </w:r>
      <w:r>
        <w:t>3])</w:t>
      </w:r>
      <w:r>
        <w:rPr>
          <w:rFonts w:cs="Arial"/>
          <w:szCs w:val="18"/>
        </w:rPr>
        <w:t>.</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553FD76E" w:rsidR="00437539" w:rsidRDefault="00255747" w:rsidP="00AC60A1">
      <w:pPr>
        <w:pStyle w:val="B2"/>
      </w:pPr>
      <w:r>
        <w:t>-</w:t>
      </w:r>
      <w:r>
        <w:tab/>
      </w:r>
      <w:r w:rsidR="00BD5876" w:rsidRPr="0057039A">
        <w:t xml:space="preserve">the representation </w:t>
      </w:r>
      <w:r w:rsidR="00BD5876">
        <w:t>describing the status of the request</w:t>
      </w:r>
      <w:r w:rsidR="00437539">
        <w:t>;</w:t>
      </w:r>
    </w:p>
    <w:p w14:paraId="32E9F126" w14:textId="77777777" w:rsidR="00255747" w:rsidRDefault="00437539" w:rsidP="00AC60A1">
      <w:pPr>
        <w:pStyle w:val="B2"/>
      </w:pPr>
      <w:r>
        <w:t>-</w:t>
      </w:r>
      <w:r>
        <w:tab/>
      </w:r>
      <w:r w:rsidR="00E41950">
        <w:t>the QoS flow(s) to establish for the PDU session</w:t>
      </w:r>
      <w:r w:rsidR="00255747">
        <w:t>;</w:t>
      </w:r>
    </w:p>
    <w:p w14:paraId="32E9F127" w14:textId="7D8B4229" w:rsidR="00437539" w:rsidRDefault="00437539" w:rsidP="00AC60A1">
      <w:pPr>
        <w:pStyle w:val="B2"/>
      </w:pPr>
      <w:r>
        <w:t>-</w:t>
      </w:r>
      <w:r>
        <w:tab/>
        <w:t>the epsPdnCnxInfo IE and, for each EPS bearer, an epsBearerInfo IE, if the PDU session may be moved to EPS during its lifetime</w:t>
      </w:r>
      <w:r>
        <w:rPr>
          <w:lang w:eastAsia="zh-CN"/>
        </w:rPr>
        <w:t>;</w:t>
      </w:r>
    </w:p>
    <w:p w14:paraId="32E9F128" w14:textId="491B5C58" w:rsidR="00255747" w:rsidRDefault="00255747" w:rsidP="00AC60A1">
      <w:pPr>
        <w:pStyle w:val="B2"/>
      </w:pPr>
      <w:r>
        <w:t>-</w:t>
      </w:r>
      <w:r>
        <w:tab/>
      </w:r>
      <w:r w:rsidR="00BD5876" w:rsidRPr="00E33AA9">
        <w:t>the "Location" header contain</w:t>
      </w:r>
      <w:r>
        <w:t>ing</w:t>
      </w:r>
      <w:r w:rsidR="00BD5876" w:rsidRPr="00E33AA9">
        <w:t xml:space="preserve"> the URI of the created resource.</w:t>
      </w:r>
    </w:p>
    <w:p w14:paraId="32E9F129" w14:textId="48D76EA3"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5E4DA091" w:rsidR="00BD5876" w:rsidRDefault="00D7213D" w:rsidP="00AC60A1">
      <w:pPr>
        <w:pStyle w:val="B1"/>
        <w:ind w:hanging="1"/>
      </w:pPr>
      <w:r>
        <w:t xml:space="preserve">If an Update Request was sent to the V-SMF before the Create Response, the URI in the "Location" header and in the hsmfPduSessionUri IE of the H-SMF initiated Update Request shall be the same. </w:t>
      </w:r>
      <w:r w:rsidR="007E4E9C"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007E4E9C" w:rsidRPr="00255747">
        <w:t>indicat</w:t>
      </w:r>
      <w:r w:rsidR="007D7370">
        <w:t>ing that</w:t>
      </w:r>
      <w:r w:rsidR="007E4E9C" w:rsidRPr="00255747">
        <w:t xml:space="preserve"> this is a request for an existing PDU session or an existing emergency PDU session</w:t>
      </w:r>
      <w:r w:rsidR="007D7370">
        <w:t>)</w:t>
      </w:r>
      <w:r w:rsidR="007E4E9C"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39B26EB1" w:rsidR="00C92B8E" w:rsidRDefault="00C92B8E" w:rsidP="00C92B8E">
      <w:pPr>
        <w:pStyle w:val="B1"/>
        <w:ind w:hanging="1"/>
      </w:pPr>
      <w:r>
        <w:t>The POST request shall be considered as colliding with an existing PDU session context if:</w:t>
      </w:r>
    </w:p>
    <w:p w14:paraId="32E9F12C" w14:textId="0D4D4429" w:rsidR="00C92B8E" w:rsidRDefault="00C92B8E" w:rsidP="00C92B8E">
      <w:pPr>
        <w:pStyle w:val="B2"/>
      </w:pPr>
      <w:r>
        <w:t>-</w:t>
      </w:r>
      <w:r>
        <w:tab/>
        <w:t>it includes the same SUPI, or PEI for an emergency registered UE without a UICC or without an authenticated SUPI, and the same PDU Session ID as for an existing PDU session context; and</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26F31525" w:rsidR="00C92B8E" w:rsidRDefault="00C92B8E" w:rsidP="00EA1C32">
      <w:pPr>
        <w:pStyle w:val="B1"/>
      </w:pPr>
      <w:r>
        <w:lastRenderedPageBreak/>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w:t>
      </w:r>
      <w:r w:rsidR="005B1EEB">
        <w:t>clause</w:t>
      </w:r>
      <w:r>
        <w:t xml:space="preserv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683C93C9" w:rsidR="00437539" w:rsidRDefault="00437539" w:rsidP="00AC60A1">
      <w:pPr>
        <w:pStyle w:val="B1"/>
        <w:ind w:hanging="1"/>
      </w:pPr>
      <w:r>
        <w:t>The NF Service Consumer shall store any epsPdnCnxInfo and EPS bearer information received from the H-SMF.</w:t>
      </w:r>
    </w:p>
    <w:p w14:paraId="57B550A5" w14:textId="257C9DA1" w:rsidR="00E63746" w:rsidRDefault="00E63746" w:rsidP="00E63746">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7DB6983D" w14:textId="5370075C" w:rsidR="00AC0345" w:rsidRDefault="00AC0345" w:rsidP="00AC034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38B7FE9C"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E7640D">
        <w:rPr>
          <w:lang w:val="en-US"/>
        </w:rPr>
        <w:t xml:space="preserve">proposes </w:t>
      </w:r>
      <w:r>
        <w:rPr>
          <w:lang w:val="en-US"/>
        </w:rPr>
        <w:t>the V-SMF to return to the UE, if the request included n1SmInfoFromUe;</w:t>
      </w:r>
    </w:p>
    <w:p w14:paraId="32E9F133" w14:textId="05AF675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2E9F134" w14:textId="49D06AC9" w:rsidR="00255747" w:rsidRDefault="00255747" w:rsidP="00255747">
      <w:pPr>
        <w:pStyle w:val="Heading5"/>
      </w:pPr>
      <w:bookmarkStart w:id="171" w:name="_Toc20129491"/>
      <w:bookmarkStart w:id="172" w:name="_Toc27584118"/>
      <w:bookmarkStart w:id="173" w:name="_Toc36455420"/>
      <w:r>
        <w:t>5.2.2.7.2</w:t>
      </w:r>
      <w:r>
        <w:tab/>
        <w:t>EPS to 5GS Idle mode mobility</w:t>
      </w:r>
      <w:bookmarkEnd w:id="171"/>
      <w:bookmarkEnd w:id="172"/>
      <w:bookmarkEnd w:id="173"/>
    </w:p>
    <w:p w14:paraId="32E9F135" w14:textId="5F0A4D64" w:rsidR="00255747" w:rsidRPr="007C1A75" w:rsidRDefault="00255747" w:rsidP="00255747">
      <w:r>
        <w:t xml:space="preserve">The requirements specified in </w:t>
      </w:r>
      <w:r w:rsidR="005B1EEB">
        <w:t>clause</w:t>
      </w:r>
      <w:r>
        <w:t xml:space="preserv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5B9D8CB1" w:rsidR="00255747" w:rsidRDefault="00255747" w:rsidP="00255747">
      <w:pPr>
        <w:pStyle w:val="B1"/>
        <w:ind w:hanging="1"/>
      </w:pPr>
      <w:r>
        <w:t>The POST request shall contain:</w:t>
      </w:r>
    </w:p>
    <w:p w14:paraId="32E9F138" w14:textId="77777777" w:rsidR="00255747" w:rsidRDefault="00255747" w:rsidP="00824262">
      <w:pPr>
        <w:pStyle w:val="B2"/>
      </w:pPr>
      <w:r>
        <w:t>-</w:t>
      </w:r>
      <w:r>
        <w:tab/>
        <w:t>the list of EPS Bearer Ids received from the MME;</w:t>
      </w:r>
    </w:p>
    <w:p w14:paraId="4956FBA1" w14:textId="462B3CD0" w:rsidR="0012068B" w:rsidRDefault="00255747" w:rsidP="00824262">
      <w:pPr>
        <w:pStyle w:val="B2"/>
      </w:pPr>
      <w:r>
        <w:t>-</w:t>
      </w:r>
      <w:r>
        <w:tab/>
        <w:t>the PGW S8-C F-TEID received from the MME</w:t>
      </w:r>
      <w:r w:rsidR="0012068B">
        <w:t>;</w:t>
      </w:r>
    </w:p>
    <w:p w14:paraId="32E9F139" w14:textId="45EE733F" w:rsidR="00255747" w:rsidRPr="00824262" w:rsidRDefault="0012068B" w:rsidP="00824262">
      <w:pPr>
        <w:pStyle w:val="B2"/>
      </w:pPr>
      <w:r w:rsidRPr="00824262">
        <w:t>-</w:t>
      </w:r>
      <w:r w:rsidRPr="00824262">
        <w:tab/>
        <w:t xml:space="preserve">the epsBearerCxtStatus attribute, indicating the status of all the EPS bearer contexts in the UE, if </w:t>
      </w:r>
      <w:r w:rsidR="007B01C4" w:rsidRPr="00824262">
        <w:t>c</w:t>
      </w:r>
      <w:r w:rsidRPr="00824262">
        <w:t xml:space="preserve">orresponding information has been received in the Create SM Context request (see </w:t>
      </w:r>
      <w:r w:rsidR="005B1EEB">
        <w:t>clause</w:t>
      </w:r>
      <w:r w:rsidRPr="00824262">
        <w:t> 5.2.2.2.2)</w:t>
      </w:r>
      <w:r w:rsidR="00255747" w:rsidRPr="00824262">
        <w:t>.</w:t>
      </w:r>
    </w:p>
    <w:p w14:paraId="510F06E5" w14:textId="03C8E197" w:rsidR="00EF700E"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w:t>
      </w:r>
      <w:r w:rsidR="00EF700E">
        <w:t>:</w:t>
      </w:r>
    </w:p>
    <w:p w14:paraId="6BF76220" w14:textId="0C71B855" w:rsidR="00EF700E" w:rsidRDefault="00EF700E" w:rsidP="00EF700E">
      <w:pPr>
        <w:pStyle w:val="B2"/>
      </w:pPr>
      <w:r>
        <w:t>-</w:t>
      </w:r>
      <w:r>
        <w:tab/>
      </w:r>
      <w:r w:rsidR="00255747">
        <w:t>the H-SMF finds a corresponding PDU session based on the EPS Bearer Ids and PGW S8-C F-TEID received in the request</w:t>
      </w:r>
      <w:r>
        <w:t>;</w:t>
      </w:r>
    </w:p>
    <w:p w14:paraId="26F738E6" w14:textId="77777777" w:rsidR="00EF700E" w:rsidRDefault="00EF700E" w:rsidP="00EF700E">
      <w:pPr>
        <w:pStyle w:val="B2"/>
      </w:pPr>
      <w:r>
        <w:t>-</w:t>
      </w:r>
      <w:r>
        <w:tab/>
        <w:t>the default EPS bearer context of the corresponding PDU session is not reported as inactive by the UE in the epsBearerCtxStatus attribute, if received; and</w:t>
      </w:r>
    </w:p>
    <w:p w14:paraId="311610C6" w14:textId="4C831228" w:rsidR="00EF700E" w:rsidRDefault="00EF700E" w:rsidP="00EF700E">
      <w:pPr>
        <w:pStyle w:val="B2"/>
      </w:pPr>
      <w:r>
        <w:t>-</w:t>
      </w:r>
      <w:r>
        <w:tab/>
        <w:t>the H-SMF</w:t>
      </w:r>
      <w:r w:rsidR="00255747">
        <w:t xml:space="preserve"> can proceed with moving the PDN connection to 5GS,</w:t>
      </w:r>
    </w:p>
    <w:p w14:paraId="32E9F13A" w14:textId="55066580" w:rsidR="00255747" w:rsidRDefault="00EF700E" w:rsidP="00C327E7">
      <w:pPr>
        <w:pStyle w:val="B2"/>
      </w:pPr>
      <w:r>
        <w:t xml:space="preserve">then </w:t>
      </w:r>
      <w:r w:rsidR="00255747">
        <w:t>the H-SMF shall return a 201 Created response including the following additional information:</w:t>
      </w:r>
    </w:p>
    <w:p w14:paraId="32E9F13B" w14:textId="5B5C5A20" w:rsidR="00255747" w:rsidRDefault="00255747" w:rsidP="00255747">
      <w:pPr>
        <w:pStyle w:val="B2"/>
      </w:pPr>
      <w:r>
        <w:t>-</w:t>
      </w:r>
      <w:r>
        <w:tab/>
        <w:t>PDU Session ID corresponding to the EPS PDN connection;</w:t>
      </w:r>
    </w:p>
    <w:p w14:paraId="32E9F13C" w14:textId="07699F85" w:rsidR="00255747" w:rsidRDefault="00255747" w:rsidP="00AC60A1">
      <w:pPr>
        <w:pStyle w:val="B2"/>
      </w:pPr>
      <w:r>
        <w:lastRenderedPageBreak/>
        <w:t>-</w:t>
      </w:r>
      <w:r>
        <w:tab/>
        <w:t>other PDU session parameters, such as PDU Session Type, Session AMBR, QoS flows information.</w:t>
      </w:r>
    </w:p>
    <w:p w14:paraId="7A195B93" w14:textId="440D7A0C" w:rsidR="00EF700E" w:rsidRDefault="00EF700E" w:rsidP="00EF700E">
      <w:pPr>
        <w:pStyle w:val="B1"/>
        <w:ind w:hanging="1"/>
      </w:pPr>
      <w:r>
        <w:t xml:space="preserve">If the epsBearerCxtStatus attribute is received in the request, the H-SMF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3].</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1654B533"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4AB8122F" w14:textId="69FCB001" w:rsidR="00E728F2" w:rsidRDefault="00E728F2" w:rsidP="00E728F2">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32E9F140" w14:textId="77777777" w:rsidR="00255747" w:rsidRDefault="00255747" w:rsidP="00255747">
      <w:pPr>
        <w:pStyle w:val="Heading5"/>
      </w:pPr>
      <w:bookmarkStart w:id="174" w:name="_Toc20129492"/>
      <w:bookmarkStart w:id="175" w:name="_Toc27584119"/>
      <w:bookmarkStart w:id="176" w:name="_Toc36455421"/>
      <w:r>
        <w:t>5.2.2.7.3</w:t>
      </w:r>
      <w:r>
        <w:tab/>
        <w:t>EPS to 5GS Handover Preparation</w:t>
      </w:r>
      <w:bookmarkEnd w:id="174"/>
      <w:bookmarkEnd w:id="175"/>
      <w:bookmarkEnd w:id="176"/>
    </w:p>
    <w:p w14:paraId="32E9F141" w14:textId="2F752776" w:rsidR="00255747" w:rsidRPr="007C1A75" w:rsidRDefault="00255747" w:rsidP="00255747">
      <w:r>
        <w:t xml:space="preserve">The requirements specified in </w:t>
      </w:r>
      <w:r w:rsidR="005B1EEB">
        <w:t>clause</w:t>
      </w:r>
      <w:r>
        <w:t xml:space="preserv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239D6C7E" w:rsidR="00255747" w:rsidRDefault="00255747" w:rsidP="00255747">
      <w:pPr>
        <w:pStyle w:val="B1"/>
        <w:ind w:hanging="1"/>
      </w:pPr>
      <w:r>
        <w:t>The POST request shall contain:</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12D32F78" w:rsidR="00255747" w:rsidRPr="00230BE7" w:rsidRDefault="00255747" w:rsidP="00255747">
      <w:pPr>
        <w:pStyle w:val="B2"/>
      </w:pPr>
      <w:r>
        <w:t>-</w:t>
      </w:r>
      <w:r>
        <w:tab/>
        <w:t>the hoPreparationIndication IE set to "true", to indicate that a handover preparation is in progress and the PGW-C/SMF shall not switch the DL user plane of the PDU session yet.</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6C98582A" w:rsidR="00255747" w:rsidRDefault="00255747" w:rsidP="00255747">
      <w:pPr>
        <w:pStyle w:val="B2"/>
      </w:pPr>
      <w:r>
        <w:t>-</w:t>
      </w:r>
      <w:r>
        <w:tab/>
        <w:t>PDU Session ID corresponding to the EPS PDN connection;</w:t>
      </w:r>
    </w:p>
    <w:p w14:paraId="32E9F14A" w14:textId="77777777" w:rsidR="00255747" w:rsidRDefault="00255747" w:rsidP="00255747">
      <w:pPr>
        <w:pStyle w:val="B2"/>
      </w:pPr>
      <w:r>
        <w:t>-</w:t>
      </w:r>
      <w:r>
        <w:tab/>
        <w:t>other PDU session parameters, such as PDU Session Type, Session AMBR, QoS flows information.</w:t>
      </w:r>
    </w:p>
    <w:p w14:paraId="32E9F14B" w14:textId="2B7B476F" w:rsidR="00255747" w:rsidRDefault="00255747" w:rsidP="00AC60A1">
      <w:pPr>
        <w:pStyle w:val="B1"/>
        <w:ind w:hanging="1"/>
      </w:pPr>
      <w:r>
        <w:t>The SMF shall not switch the DL user plane of the PDU session, if the hoPreparationIndication IE was set to "true" in the request.</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177" w:name="_Toc20129493"/>
      <w:bookmarkStart w:id="178" w:name="_Toc27584120"/>
      <w:bookmarkStart w:id="179" w:name="_Toc36455422"/>
      <w:r>
        <w:lastRenderedPageBreak/>
        <w:t>5.2.2.</w:t>
      </w:r>
      <w:r w:rsidR="00754805">
        <w:t>8</w:t>
      </w:r>
      <w:r>
        <w:tab/>
        <w:t>Update</w:t>
      </w:r>
      <w:r w:rsidRPr="00C610B7">
        <w:t xml:space="preserve"> </w:t>
      </w:r>
      <w:r>
        <w:t>service operation</w:t>
      </w:r>
      <w:bookmarkEnd w:id="177"/>
      <w:bookmarkEnd w:id="178"/>
      <w:bookmarkEnd w:id="179"/>
    </w:p>
    <w:p w14:paraId="32E9F150" w14:textId="77777777" w:rsidR="00E13DB8" w:rsidRDefault="00E13DB8" w:rsidP="00E13DB8">
      <w:pPr>
        <w:pStyle w:val="Heading5"/>
      </w:pPr>
      <w:bookmarkStart w:id="180" w:name="_Toc20129494"/>
      <w:bookmarkStart w:id="181" w:name="_Toc27584121"/>
      <w:bookmarkStart w:id="182" w:name="_Toc36455423"/>
      <w:r>
        <w:t>5.2.2.</w:t>
      </w:r>
      <w:r w:rsidR="00754805">
        <w:t>8</w:t>
      </w:r>
      <w:r>
        <w:t>.1</w:t>
      </w:r>
      <w:r>
        <w:tab/>
        <w:t>General</w:t>
      </w:r>
      <w:bookmarkEnd w:id="180"/>
      <w:bookmarkEnd w:id="181"/>
      <w:bookmarkEnd w:id="182"/>
    </w:p>
    <w:p w14:paraId="32E9F151" w14:textId="337030B0" w:rsidR="00B26D3E" w:rsidRDefault="00B26D3E" w:rsidP="00B26D3E">
      <w:r>
        <w:t>The Update service operation shall be used in HR roaming scenarios to:</w:t>
      </w:r>
    </w:p>
    <w:p w14:paraId="32E9F152" w14:textId="72088EBA" w:rsidR="00B26D3E" w:rsidRDefault="00B26D3E" w:rsidP="00B26D3E">
      <w:pPr>
        <w:pStyle w:val="B1"/>
      </w:pPr>
      <w:r>
        <w:t>-</w:t>
      </w:r>
      <w:r>
        <w:tab/>
        <w:t>update an individual PDU session in the H-SMF</w:t>
      </w:r>
      <w:r w:rsidRPr="00DE6B17">
        <w:t xml:space="preserve"> </w:t>
      </w:r>
      <w:r>
        <w:t>and/or provide the H-SMF with information received by the V-SMF in N1 SM signalling from the UE;</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4D5857A7" w:rsidR="00B26D3E" w:rsidRDefault="00B26D3E" w:rsidP="00B26D3E">
      <w:r>
        <w:t>It is invoked by the V-SMF in the following procedures:</w:t>
      </w:r>
    </w:p>
    <w:p w14:paraId="32E9F155" w14:textId="0546DBF8" w:rsidR="00B26D3E" w:rsidRDefault="00B26D3E" w:rsidP="00B26D3E">
      <w:pPr>
        <w:pStyle w:val="B1"/>
      </w:pPr>
      <w:r>
        <w:t>-</w:t>
      </w:r>
      <w:r>
        <w:tab/>
        <w:t xml:space="preserve">UE or visited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6" w14:textId="3B761930" w:rsidR="00B26D3E" w:rsidRDefault="00B26D3E" w:rsidP="00B26D3E">
      <w:pPr>
        <w:pStyle w:val="B1"/>
      </w:pPr>
      <w:r>
        <w:t>-</w:t>
      </w:r>
      <w:r>
        <w:tab/>
        <w:t xml:space="preserve">UE requested PDU </w:t>
      </w:r>
      <w:r w:rsidR="009A54F5">
        <w:t>s</w:t>
      </w:r>
      <w:r>
        <w:t xml:space="preserve">ession release (see </w:t>
      </w:r>
      <w:r w:rsidR="005B1EEB">
        <w:t>clause</w:t>
      </w:r>
      <w:r>
        <w:t xml:space="preserve"> 4.3.4.3 of</w:t>
      </w:r>
      <w:r w:rsidR="00151DAB">
        <w:t xml:space="preserve"> 3GPP TS</w:t>
      </w:r>
      <w:r w:rsidR="00CA4B50">
        <w:t> 23.502 [</w:t>
      </w:r>
      <w:r>
        <w:t>3</w:t>
      </w:r>
      <w:r w:rsidR="00453CBE">
        <w:t>])</w:t>
      </w:r>
      <w:r>
        <w:t>;</w:t>
      </w:r>
    </w:p>
    <w:p w14:paraId="32E9F157" w14:textId="70670A06" w:rsidR="00FE01D9" w:rsidRDefault="00FE01D9" w:rsidP="00FE01D9">
      <w:pPr>
        <w:pStyle w:val="B1"/>
      </w:pPr>
      <w:r>
        <w:t>-</w:t>
      </w:r>
      <w:r>
        <w:tab/>
        <w:t xml:space="preserve">EPS to 5GS handover </w:t>
      </w:r>
      <w:r w:rsidR="00255747">
        <w:t xml:space="preserve">execution </w:t>
      </w:r>
      <w:r>
        <w:t xml:space="preserve">using N26 interface (see </w:t>
      </w:r>
      <w:r w:rsidR="005B1EEB">
        <w:t>clause</w:t>
      </w:r>
      <w:r>
        <w:t xml:space="preserve"> 4.11</w:t>
      </w:r>
      <w:r w:rsidRPr="009158B7">
        <w:t xml:space="preserve"> </w:t>
      </w:r>
      <w:r>
        <w:t>of</w:t>
      </w:r>
      <w:r w:rsidR="00151DAB">
        <w:t xml:space="preserve"> 3GPP TS</w:t>
      </w:r>
      <w:r w:rsidR="00CA4B50">
        <w:t> 23.502 [</w:t>
      </w:r>
      <w:r>
        <w:t>3]);</w:t>
      </w:r>
    </w:p>
    <w:p w14:paraId="32E9F158" w14:textId="48F984E6" w:rsidR="006D67A5" w:rsidRDefault="006D67A5" w:rsidP="006D67A5">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 for a Home Routed PDU session, without AMF change or with target AMF in same PLMN;</w:t>
      </w:r>
    </w:p>
    <w:p w14:paraId="32E9F159" w14:textId="77596383" w:rsidR="00B26D3E" w:rsidRDefault="00B26D3E" w:rsidP="00B26D3E">
      <w:pPr>
        <w:pStyle w:val="B1"/>
      </w:pPr>
      <w:r>
        <w:t>-</w:t>
      </w:r>
      <w:r>
        <w:tab/>
        <w:t>All procedures requiring to provide the H-SMF with information received by the V-SMF in N1 SM signalling from the UE to the H-SMF</w:t>
      </w:r>
      <w:r w:rsidR="007470D7">
        <w:t>;</w:t>
      </w:r>
    </w:p>
    <w:p w14:paraId="298CE577" w14:textId="28DCC9D0" w:rsidR="007470D7" w:rsidRDefault="007470D7" w:rsidP="007470D7">
      <w:pPr>
        <w:pStyle w:val="B1"/>
      </w:pPr>
      <w:r>
        <w:t>-</w:t>
      </w:r>
      <w:r>
        <w:tab/>
        <w:t>Secondary RAT Usage Data Reporting (see clause 4.21 of 3GPP TS 23.502 [3]).</w:t>
      </w:r>
    </w:p>
    <w:p w14:paraId="32E9F15A" w14:textId="0F8CB0D9" w:rsidR="00B26D3E" w:rsidRDefault="00B26D3E" w:rsidP="00B26D3E">
      <w:r>
        <w:t>It is invoked by the H-SMF in the following procedures:</w:t>
      </w:r>
    </w:p>
    <w:p w14:paraId="32E9F15B" w14:textId="7D564064" w:rsidR="00B26D3E" w:rsidRDefault="00B26D3E" w:rsidP="00B26D3E">
      <w:pPr>
        <w:pStyle w:val="B1"/>
      </w:pPr>
      <w:r>
        <w:t>-</w:t>
      </w:r>
      <w:r>
        <w:tab/>
        <w:t xml:space="preserve">Home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C" w14:textId="6E730431" w:rsidR="009A54F5" w:rsidRDefault="009A54F5" w:rsidP="00B26D3E">
      <w:pPr>
        <w:pStyle w:val="B1"/>
      </w:pPr>
      <w:r>
        <w:t>-</w:t>
      </w:r>
      <w:r>
        <w:tab/>
        <w:t xml:space="preserve">Home network requested PDU session release (see </w:t>
      </w:r>
      <w:r w:rsidR="005B1EEB">
        <w:t>clause</w:t>
      </w:r>
      <w:r>
        <w:t xml:space="preserve"> 4.3.4.3 of</w:t>
      </w:r>
      <w:r w:rsidR="00151DAB">
        <w:t xml:space="preserve"> 3GPP TS</w:t>
      </w:r>
      <w:r w:rsidR="00CA4B50">
        <w:t> 23.502 [</w:t>
      </w:r>
      <w:r>
        <w:t>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407C090" w14:textId="13BAA003" w:rsidR="00D7213D" w:rsidRDefault="00C43287" w:rsidP="00B26D3E">
      <w:pPr>
        <w:pStyle w:val="B1"/>
      </w:pPr>
      <w:r>
        <w:t>-</w:t>
      </w:r>
      <w:r>
        <w:tab/>
        <w:t xml:space="preserve">EPS Bearer ID allocation </w:t>
      </w:r>
      <w:r w:rsidR="001455EE">
        <w:rPr>
          <w:lang w:eastAsia="zh-CN"/>
        </w:rPr>
        <w:t>or revocation</w:t>
      </w:r>
      <w:r w:rsidR="001455EE">
        <w:t xml:space="preserve"> </w:t>
      </w:r>
      <w:r>
        <w:t xml:space="preserve">(see </w:t>
      </w:r>
      <w:r w:rsidR="005B1EEB">
        <w:t>clause</w:t>
      </w:r>
      <w:r w:rsidR="001455EE">
        <w:t>s</w:t>
      </w:r>
      <w:r>
        <w:t xml:space="preserve"> 4.11.1.4.1 </w:t>
      </w:r>
      <w:r w:rsidR="001455EE">
        <w:rPr>
          <w:lang w:eastAsia="zh-CN"/>
        </w:rPr>
        <w:t>and</w:t>
      </w:r>
      <w:r w:rsidR="001455EE">
        <w:t xml:space="preserve"> 4.11.1.4.3 </w:t>
      </w:r>
      <w:r>
        <w:t>of</w:t>
      </w:r>
      <w:r w:rsidR="00151DAB">
        <w:t xml:space="preserve"> 3GPP TS</w:t>
      </w:r>
      <w:r w:rsidR="00CA4B50">
        <w:t> 23.502 [</w:t>
      </w:r>
      <w:r>
        <w:t>3])</w:t>
      </w:r>
      <w:r w:rsidR="00D7213D">
        <w:t>;</w:t>
      </w:r>
    </w:p>
    <w:p w14:paraId="32E9F15E" w14:textId="088296DC" w:rsidR="00B26D3E" w:rsidRPr="00D93024" w:rsidRDefault="00D7213D" w:rsidP="00B26D3E">
      <w:pPr>
        <w:pStyle w:val="B1"/>
      </w:pPr>
      <w:r>
        <w:t>-</w:t>
      </w:r>
      <w:r>
        <w:tab/>
        <w:t xml:space="preserve">Secondary authorization/authentication by an DN-AAA server (see </w:t>
      </w:r>
      <w:r w:rsidR="005B1EEB">
        <w:t>clause</w:t>
      </w:r>
      <w:r>
        <w:t xml:space="preserve"> 4.3.2.3 of of</w:t>
      </w:r>
      <w:r w:rsidR="00151DAB">
        <w:t xml:space="preserve"> 3GPP TS</w:t>
      </w:r>
      <w:r w:rsidR="00CA4B50">
        <w:t> 23.502 [</w:t>
      </w:r>
      <w:r>
        <w:t>3])</w:t>
      </w:r>
      <w:r w:rsidR="00B26D3E">
        <w:t>.</w:t>
      </w:r>
    </w:p>
    <w:p w14:paraId="32E9F15F" w14:textId="77777777" w:rsidR="00E13DB8" w:rsidRDefault="00E13DB8" w:rsidP="00E13DB8">
      <w:pPr>
        <w:pStyle w:val="Heading5"/>
      </w:pPr>
      <w:bookmarkStart w:id="183" w:name="_Toc20129495"/>
      <w:bookmarkStart w:id="184" w:name="_Toc27584122"/>
      <w:bookmarkStart w:id="185" w:name="_Toc36455424"/>
      <w:r>
        <w:t>5.2.2.</w:t>
      </w:r>
      <w:r w:rsidR="00754805">
        <w:t>8</w:t>
      </w:r>
      <w:r>
        <w:t>.2</w:t>
      </w:r>
      <w:r>
        <w:tab/>
      </w:r>
      <w:r w:rsidR="006C399E">
        <w:t>Update service operation towards H-SMF</w:t>
      </w:r>
      <w:bookmarkEnd w:id="183"/>
      <w:bookmarkEnd w:id="184"/>
      <w:bookmarkEnd w:id="185"/>
    </w:p>
    <w:p w14:paraId="32E9F160" w14:textId="77777777" w:rsidR="00A76DF2" w:rsidRDefault="00A76DF2" w:rsidP="00DB011A">
      <w:pPr>
        <w:pStyle w:val="Heading6"/>
      </w:pPr>
      <w:bookmarkStart w:id="186" w:name="_Toc20129496"/>
      <w:bookmarkStart w:id="187" w:name="_Toc27584123"/>
      <w:bookmarkStart w:id="188" w:name="_Toc36455425"/>
      <w:r>
        <w:t>5.2.2.8.2.1</w:t>
      </w:r>
      <w:r>
        <w:tab/>
        <w:t>General</w:t>
      </w:r>
      <w:bookmarkEnd w:id="186"/>
      <w:bookmarkEnd w:id="187"/>
      <w:bookmarkEnd w:id="188"/>
    </w:p>
    <w:p w14:paraId="32E9F161" w14:textId="4AD0D20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.2-1.</w:t>
      </w:r>
    </w:p>
    <w:p w14:paraId="32E9F162" w14:textId="77777777" w:rsidR="005D5DEC" w:rsidRDefault="005D5DEC" w:rsidP="006C399E">
      <w:pPr>
        <w:pStyle w:val="TH"/>
      </w:pPr>
      <w:r>
        <w:object w:dxaOrig="8714" w:dyaOrig="2144" w14:anchorId="32EA0C61">
          <v:shape id="_x0000_i1047" type="#_x0000_t75" style="width:435.75pt;height:107.7pt" o:ole="">
            <v:imagedata r:id="rId56" o:title=""/>
          </v:shape>
          <o:OLEObject Type="Embed" ProgID="Visio.Drawing.11" ShapeID="_x0000_i1047" DrawAspect="Content" ObjectID="_1647068294" r:id="rId57"/>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011C574B" w:rsidR="009A54F5" w:rsidRDefault="009A54F5" w:rsidP="009A54F5">
      <w:pPr>
        <w:pStyle w:val="B2"/>
      </w:pPr>
      <w:r>
        <w:t>-</w:t>
      </w:r>
      <w:r>
        <w:tab/>
        <w:t>the requestIndication IE indicating the request type;</w:t>
      </w:r>
    </w:p>
    <w:p w14:paraId="32E9F166" w14:textId="77777777" w:rsidR="006C399E" w:rsidRDefault="009A54F5" w:rsidP="00DB011A">
      <w:pPr>
        <w:pStyle w:val="B2"/>
      </w:pPr>
      <w:r>
        <w:lastRenderedPageBreak/>
        <w:t>-</w:t>
      </w:r>
      <w:r>
        <w:tab/>
      </w:r>
      <w:r w:rsidR="006C399E">
        <w:t>the modification instructions and/or the information received by the V-SMF in N1 signalling from the UE.</w:t>
      </w:r>
    </w:p>
    <w:p w14:paraId="32E9F167" w14:textId="374D75EB"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481642AA" w:rsidR="005D5DEC" w:rsidRPr="003A40AE" w:rsidRDefault="005D5DEC" w:rsidP="005D5DEC">
      <w:pPr>
        <w:pStyle w:val="B2"/>
        <w:rPr>
          <w:lang w:val="en-US"/>
        </w:rPr>
      </w:pPr>
      <w:r>
        <w:rPr>
          <w:lang w:val="en-US"/>
        </w:rPr>
        <w:t>-</w:t>
      </w:r>
      <w:r>
        <w:rPr>
          <w:lang w:val="en-US"/>
        </w:rPr>
        <w:tab/>
        <w:t xml:space="preserve">the n1SmCause IE with the 5GSM cause the H-SMF </w:t>
      </w:r>
      <w:r w:rsidR="00E7640D">
        <w:rPr>
          <w:lang w:val="en-US"/>
        </w:rPr>
        <w:t>proposes</w:t>
      </w:r>
      <w:r>
        <w:rPr>
          <w:lang w:val="en-US"/>
        </w:rPr>
        <w:t xml:space="preserve"> the V-SMF to return to the UE, if the request included n1SmInfoFromUe;</w:t>
      </w:r>
    </w:p>
    <w:p w14:paraId="32E9F16B" w14:textId="190851B8"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p>
    <w:p w14:paraId="32E9F16C" w14:textId="174D1F6D"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this is a response sent to a UE requested PDU session modification.</w:t>
      </w:r>
    </w:p>
    <w:p w14:paraId="32E9F16D" w14:textId="77777777" w:rsidR="00F16F55" w:rsidRDefault="00F16F55" w:rsidP="00F16F55">
      <w:pPr>
        <w:pStyle w:val="Heading6"/>
      </w:pPr>
      <w:bookmarkStart w:id="189" w:name="_Toc20129497"/>
      <w:bookmarkStart w:id="190" w:name="_Toc27584124"/>
      <w:bookmarkStart w:id="191" w:name="_Toc36455426"/>
      <w:r>
        <w:t>5.2.2.8.2.2</w:t>
      </w:r>
      <w:r>
        <w:tab/>
        <w:t>UE or visited network requested PDU session modification</w:t>
      </w:r>
      <w:bookmarkEnd w:id="189"/>
      <w:bookmarkEnd w:id="190"/>
      <w:bookmarkEnd w:id="191"/>
    </w:p>
    <w:p w14:paraId="32E9F16E" w14:textId="096B6759" w:rsidR="00F16F55" w:rsidRPr="007C1A75" w:rsidRDefault="00F16F55" w:rsidP="00F16F55">
      <w:r>
        <w:t xml:space="preserve">The requirements specified in </w:t>
      </w:r>
      <w:r w:rsidR="005B1EEB">
        <w:t>clause</w:t>
      </w:r>
      <w:r>
        <w:t xml:space="preserv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04BB48A1" w:rsidR="00F16F55" w:rsidRDefault="00F16F55" w:rsidP="00DB011A">
      <w:pPr>
        <w:pStyle w:val="B1"/>
        <w:ind w:hanging="1"/>
      </w:pPr>
      <w:r>
        <w:t xml:space="preserve">The </w:t>
      </w:r>
      <w:r w:rsidR="00E77F28">
        <w:t xml:space="preserve">POST </w:t>
      </w:r>
      <w:r>
        <w:t>request shall contain:</w:t>
      </w:r>
    </w:p>
    <w:p w14:paraId="32E9F171" w14:textId="5C2D65A9" w:rsidR="00F16F55" w:rsidRDefault="00F16F55" w:rsidP="00DB011A">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xml:space="preserve">, in an N1 SM container IE as specified in </w:t>
      </w:r>
      <w:r w:rsidR="005B1EEB">
        <w:t>clause</w:t>
      </w:r>
      <w:r>
        <w:t xml:space="preserve"> 5.2.3.1, for a UE requested PDU session modification; or</w:t>
      </w:r>
    </w:p>
    <w:p w14:paraId="47957983" w14:textId="3C39D881" w:rsidR="00462BBC"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r w:rsidR="00462BBC">
        <w:t xml:space="preserve">for a visited network requested PDU session modification, </w:t>
      </w:r>
      <w:r>
        <w:t>e.g.</w:t>
      </w:r>
      <w:r w:rsidR="003F7D59" w:rsidRPr="003F7D59">
        <w:t xml:space="preserve"> </w:t>
      </w:r>
      <w:r w:rsidR="003F7D59">
        <w:t>to</w:t>
      </w:r>
      <w:r w:rsidR="00462BBC">
        <w:t>:</w:t>
      </w:r>
    </w:p>
    <w:p w14:paraId="5A003116" w14:textId="1BFE5D53" w:rsidR="007319C9" w:rsidRDefault="00462BBC" w:rsidP="00462BBC">
      <w:pPr>
        <w:pStyle w:val="B3"/>
        <w:rPr>
          <w:lang w:eastAsia="ja-JP"/>
        </w:rPr>
      </w:pPr>
      <w:r>
        <w:t>-</w:t>
      </w:r>
      <w:r>
        <w:tab/>
      </w:r>
      <w:r w:rsidR="00F16F55">
        <w:t xml:space="preserve">report the release of </w:t>
      </w:r>
      <w:r w:rsidR="00F16F55">
        <w:rPr>
          <w:lang w:eastAsia="ja-JP"/>
        </w:rPr>
        <w:t>QoS flow(s) or notify QoS flow(s) whose targets QoS are no longer fulfilled</w:t>
      </w:r>
      <w:r w:rsidR="007319C9">
        <w:rPr>
          <w:lang w:eastAsia="ja-JP"/>
        </w:rPr>
        <w:t>;</w:t>
      </w:r>
    </w:p>
    <w:p w14:paraId="32E9F172" w14:textId="1FDE0C87" w:rsidR="00F16F55" w:rsidRDefault="007319C9" w:rsidP="00462BBC">
      <w:pPr>
        <w:pStyle w:val="B3"/>
      </w:pPr>
      <w:r>
        <w:t>-</w:t>
      </w:r>
      <w:r>
        <w:rPr>
          <w:lang w:eastAsia="ja-JP"/>
        </w:rPr>
        <w:tab/>
      </w:r>
      <w:r w:rsidR="0056191B">
        <w:rPr>
          <w:lang w:eastAsia="ja-JP"/>
        </w:rPr>
        <w:t>report that the</w:t>
      </w:r>
      <w:r w:rsidR="0056191B" w:rsidRPr="00201E0C">
        <w:rPr>
          <w:noProof/>
        </w:rPr>
        <w:t xml:space="preserve"> </w:t>
      </w:r>
      <w:r w:rsidR="0056191B">
        <w:rPr>
          <w:noProof/>
        </w:rPr>
        <w:t>user plane security enforcement with a value Preferred is not fulfilled or is fulfilled again</w:t>
      </w:r>
      <w:r w:rsidR="00F16F55">
        <w:t>;</w:t>
      </w:r>
    </w:p>
    <w:p w14:paraId="3613C86B" w14:textId="29C8FD5E" w:rsidR="007319C9" w:rsidRDefault="007319C9" w:rsidP="00C327E7">
      <w:pPr>
        <w:pStyle w:val="B3"/>
      </w:pPr>
      <w:r>
        <w:t>-</w:t>
      </w:r>
      <w:r>
        <w:tab/>
        <w:t>report that access type of the PDU session can be changed; in this case, the anTypeCanBeChanged attribute shall be set to "true".</w:t>
      </w:r>
    </w:p>
    <w:p w14:paraId="32E9F173" w14:textId="77777777" w:rsidR="00F16F55" w:rsidRPr="00DB011A" w:rsidRDefault="00F16F55" w:rsidP="00F16F55">
      <w:pPr>
        <w:pStyle w:val="Heading6"/>
        <w:rPr>
          <w:lang w:val="en-US"/>
        </w:rPr>
      </w:pPr>
      <w:bookmarkStart w:id="192" w:name="_Toc20129498"/>
      <w:bookmarkStart w:id="193" w:name="_Toc27584125"/>
      <w:bookmarkStart w:id="194" w:name="_Toc36455427"/>
      <w:r w:rsidRPr="00DB011A">
        <w:rPr>
          <w:lang w:val="en-US"/>
        </w:rPr>
        <w:t>5.2.2.8.2.</w:t>
      </w:r>
      <w:r>
        <w:rPr>
          <w:lang w:val="en-US"/>
        </w:rPr>
        <w:t>3</w:t>
      </w:r>
      <w:r w:rsidRPr="00DB011A">
        <w:rPr>
          <w:lang w:val="en-US"/>
        </w:rPr>
        <w:tab/>
        <w:t>UE requested PDU session release</w:t>
      </w:r>
      <w:bookmarkEnd w:id="192"/>
      <w:bookmarkEnd w:id="193"/>
      <w:bookmarkEnd w:id="194"/>
    </w:p>
    <w:p w14:paraId="32E9F174" w14:textId="62FF5CA3" w:rsidR="00F16F55" w:rsidRPr="007C1A75" w:rsidRDefault="00F16F55" w:rsidP="00F16F55">
      <w:r>
        <w:t xml:space="preserve">The requirements specified in </w:t>
      </w:r>
      <w:r w:rsidR="005B1EEB">
        <w:t>clause</w:t>
      </w:r>
      <w:r>
        <w:t xml:space="preserv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249347D3" w:rsidR="00F16F55" w:rsidRDefault="00F16F55" w:rsidP="00F16F55">
      <w:pPr>
        <w:pStyle w:val="B1"/>
        <w:ind w:hanging="1"/>
      </w:pPr>
      <w:r>
        <w:t xml:space="preserve">The </w:t>
      </w:r>
      <w:r w:rsidR="00E77F28">
        <w:t xml:space="preserve">POST </w:t>
      </w:r>
      <w:r>
        <w:t>request shall contain:</w:t>
      </w:r>
    </w:p>
    <w:p w14:paraId="32E9F177" w14:textId="413726A5"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p>
    <w:p w14:paraId="32E9F178" w14:textId="77777777" w:rsidR="003919DA" w:rsidRDefault="003919DA" w:rsidP="003919DA">
      <w:pPr>
        <w:pStyle w:val="Heading6"/>
      </w:pPr>
      <w:bookmarkStart w:id="195" w:name="_Toc20129499"/>
      <w:bookmarkStart w:id="196" w:name="_Toc27584126"/>
      <w:bookmarkStart w:id="197" w:name="_Toc36455428"/>
      <w:r>
        <w:t>5.2.2.8.2.</w:t>
      </w:r>
      <w:r w:rsidR="0007511B">
        <w:t>4</w:t>
      </w:r>
      <w:r>
        <w:tab/>
        <w:t xml:space="preserve">EPS to 5GS Handover </w:t>
      </w:r>
      <w:r w:rsidR="00255747">
        <w:t>Execution</w:t>
      </w:r>
      <w:bookmarkEnd w:id="195"/>
      <w:bookmarkEnd w:id="196"/>
      <w:bookmarkEnd w:id="197"/>
    </w:p>
    <w:p w14:paraId="32E9F179" w14:textId="67A599B3" w:rsidR="003919DA" w:rsidRPr="007C1A75" w:rsidRDefault="003919DA" w:rsidP="003919DA">
      <w:r>
        <w:t xml:space="preserve">The requirements specified in </w:t>
      </w:r>
      <w:r w:rsidR="005B1EEB">
        <w:t>clause</w:t>
      </w:r>
      <w:r>
        <w:t xml:space="preserv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6F33D123"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the PGW-C/SMF shall switch the DL user plane of the PDU session.</w:t>
      </w:r>
    </w:p>
    <w:p w14:paraId="32E9F17E" w14:textId="77777777" w:rsidR="003919DA" w:rsidRDefault="003919DA" w:rsidP="003919DA">
      <w:pPr>
        <w:pStyle w:val="B1"/>
      </w:pPr>
      <w:r w:rsidRPr="000C7A0F">
        <w:lastRenderedPageBreak/>
        <w:t>2.</w:t>
      </w:r>
      <w:r w:rsidRPr="000C7A0F">
        <w:tab/>
      </w:r>
      <w:r>
        <w:t>Same as step 2 of Figure 5.2.2.8.2-1, with the following modifications.</w:t>
      </w:r>
    </w:p>
    <w:p w14:paraId="32E9F17F" w14:textId="2851754E"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2BE4F097" w:rsidR="0089630E" w:rsidRPr="007C1A75" w:rsidRDefault="0089630E" w:rsidP="0089630E">
      <w:r>
        <w:t xml:space="preserve">If the handover preparation failed (e.g. the target 5G-AN failed to establish resources for the PDU session), the requirements specified in </w:t>
      </w:r>
      <w:r w:rsidR="005B1EEB">
        <w:t>clause</w:t>
      </w:r>
      <w:r>
        <w:t xml:space="preserv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502950E6" w:rsidR="0089630E" w:rsidRDefault="0089630E" w:rsidP="0089630E">
      <w:pPr>
        <w:pStyle w:val="B1"/>
        <w:ind w:hanging="1"/>
      </w:pPr>
      <w:r>
        <w:t>-</w:t>
      </w:r>
      <w:r>
        <w:tab/>
        <w:t>the cause attribute set to "HO_FAILURE";</w:t>
      </w:r>
    </w:p>
    <w:p w14:paraId="00D02700" w14:textId="77777777" w:rsidR="0089630E" w:rsidRDefault="0089630E" w:rsidP="0089630E">
      <w:pPr>
        <w:pStyle w:val="B1"/>
        <w:ind w:hanging="1"/>
      </w:pPr>
      <w:r>
        <w:t>-</w:t>
      </w:r>
      <w:r>
        <w:tab/>
        <w:t>an empty list of EPS Bearer Ids;</w:t>
      </w:r>
    </w:p>
    <w:p w14:paraId="4C74DACE" w14:textId="31EB2EFE" w:rsidR="0089630E" w:rsidRDefault="0089630E" w:rsidP="0089630E">
      <w:pPr>
        <w:pStyle w:val="B2"/>
      </w:pPr>
      <w:r>
        <w:t>-</w:t>
      </w:r>
      <w:r>
        <w:tab/>
        <w:t>the hoPreparationIndication IE set to "false", to indicate that there is no handover preparation in progress anymore.</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198" w:name="_Toc20129500"/>
      <w:bookmarkStart w:id="199" w:name="_Toc27584127"/>
      <w:bookmarkStart w:id="200" w:name="_Toc36455429"/>
      <w:r>
        <w:t>5.2.2.8.2</w:t>
      </w:r>
      <w:r w:rsidR="00F16F55">
        <w:t>.</w:t>
      </w:r>
      <w:r w:rsidR="0007511B">
        <w:t>5</w:t>
      </w:r>
      <w:r>
        <w:tab/>
        <w:t>Handover between 3GPP and untrusted non-3GPP access (Home Routed PDU session)</w:t>
      </w:r>
      <w:bookmarkEnd w:id="198"/>
      <w:bookmarkEnd w:id="199"/>
      <w:bookmarkEnd w:id="200"/>
    </w:p>
    <w:p w14:paraId="32E9F181" w14:textId="448D9D90" w:rsidR="006D67A5" w:rsidRPr="007C1A75" w:rsidRDefault="006D67A5" w:rsidP="006D67A5">
      <w:r>
        <w:t xml:space="preserve">For Handover between 3GPP and untrusted non-3GPP access procedures, for a Home Routed PDU session, without AMF change or with the target AMF in the same PLMN, the requirements specified in </w:t>
      </w:r>
      <w:r w:rsidR="005B1EEB">
        <w:t>clause</w:t>
      </w:r>
      <w:r>
        <w:t xml:space="preserv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201" w:name="_Toc20129501"/>
      <w:bookmarkStart w:id="202" w:name="_Toc27584128"/>
      <w:bookmarkStart w:id="203" w:name="_Toc36455430"/>
      <w:r>
        <w:t>5.2.2.8.2.6</w:t>
      </w:r>
      <w:r>
        <w:tab/>
        <w:t>P-CSCF Restoration Procedure via AMF (Home Routed PDU session)</w:t>
      </w:r>
      <w:bookmarkEnd w:id="201"/>
      <w:bookmarkEnd w:id="202"/>
      <w:bookmarkEnd w:id="203"/>
    </w:p>
    <w:p w14:paraId="32E9F186" w14:textId="1788D341" w:rsidR="007C443B" w:rsidRPr="007C1A75" w:rsidRDefault="007C443B" w:rsidP="007C443B">
      <w:r>
        <w:t xml:space="preserve">The requirements specified in </w:t>
      </w:r>
      <w:r w:rsidR="005B1EEB">
        <w:t>clause</w:t>
      </w:r>
      <w:r>
        <w:t xml:space="preserv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204" w:name="_Toc20129502"/>
      <w:bookmarkStart w:id="205" w:name="_Toc27584129"/>
      <w:bookmarkStart w:id="206" w:name="_Toc36455431"/>
      <w:r>
        <w:t>5.2.2.</w:t>
      </w:r>
      <w:r w:rsidR="00754805">
        <w:t>8</w:t>
      </w:r>
      <w:r>
        <w:t>.3</w:t>
      </w:r>
      <w:r w:rsidR="00B767EA">
        <w:tab/>
      </w:r>
      <w:r w:rsidR="006C399E">
        <w:t>Update service operation towards V-SMF</w:t>
      </w:r>
      <w:bookmarkEnd w:id="204"/>
      <w:bookmarkEnd w:id="205"/>
      <w:bookmarkEnd w:id="206"/>
    </w:p>
    <w:p w14:paraId="32E9F18C" w14:textId="77777777" w:rsidR="00892204" w:rsidRPr="000E24D4" w:rsidRDefault="00892204" w:rsidP="00DB011A">
      <w:pPr>
        <w:pStyle w:val="Heading6"/>
      </w:pPr>
      <w:bookmarkStart w:id="207" w:name="_Toc20129503"/>
      <w:bookmarkStart w:id="208" w:name="_Toc27584130"/>
      <w:bookmarkStart w:id="209" w:name="_Toc36455432"/>
      <w:r>
        <w:t>5.2.2.8.3.1</w:t>
      </w:r>
      <w:r>
        <w:tab/>
        <w:t>General</w:t>
      </w:r>
      <w:bookmarkEnd w:id="207"/>
      <w:bookmarkEnd w:id="208"/>
      <w:bookmarkEnd w:id="209"/>
    </w:p>
    <w:p w14:paraId="32E9F18D" w14:textId="267682BE"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-1.</w:t>
      </w:r>
    </w:p>
    <w:p w14:paraId="32E9F18E" w14:textId="77777777" w:rsidR="004F2971" w:rsidRDefault="004F2971" w:rsidP="006C399E">
      <w:pPr>
        <w:pStyle w:val="TH"/>
      </w:pPr>
      <w:r w:rsidRPr="00D64FA1">
        <w:rPr>
          <w:lang w:val="fr-FR"/>
        </w:rPr>
        <w:object w:dxaOrig="8714" w:dyaOrig="2144" w14:anchorId="32EA0C62">
          <v:shape id="_x0000_i1048" type="#_x0000_t75" style="width:435.75pt;height:107.7pt" o:ole="">
            <v:imagedata r:id="rId58" o:title=""/>
          </v:shape>
          <o:OLEObject Type="Embed" ProgID="Visio.Drawing.11" ShapeID="_x0000_i1048" DrawAspect="Content" ObjectID="_1647068295" r:id="rId59"/>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149DC245" w14:textId="4EEF59AC" w:rsidR="00807512"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807512">
        <w:t>;</w:t>
      </w:r>
    </w:p>
    <w:p w14:paraId="32E9F192" w14:textId="2B827CE8" w:rsidR="006C399E" w:rsidRDefault="00807512" w:rsidP="00DB011A">
      <w:pPr>
        <w:pStyle w:val="B2"/>
      </w:pPr>
      <w:r>
        <w:t>-</w:t>
      </w:r>
      <w:r>
        <w:tab/>
        <w:t>the hsmfPduSessionUri IE if the</w:t>
      </w:r>
      <w:r>
        <w:rPr>
          <w:rFonts w:cs="Arial"/>
          <w:szCs w:val="18"/>
        </w:rPr>
        <w:t xml:space="preserve"> Update Request is sent to the V-SMF before the Create Response, and the H-SMF PDU session resource URI has not been previously provided to the V-SMF; in this case, the </w:t>
      </w:r>
      <w:r>
        <w:t>supportedFeatures IE</w:t>
      </w:r>
      <w:r w:rsidRPr="000F23C7">
        <w:rPr>
          <w:rFonts w:cs="Arial"/>
          <w:szCs w:val="18"/>
        </w:rPr>
        <w:t xml:space="preserve"> </w:t>
      </w:r>
      <w:r>
        <w:rPr>
          <w:rFonts w:cs="Arial"/>
          <w:szCs w:val="18"/>
        </w:rPr>
        <w:t xml:space="preserve">shall also be included if at least one optional feature defined in </w:t>
      </w:r>
      <w:r w:rsidR="005B1EEB">
        <w:rPr>
          <w:rFonts w:cs="Arial"/>
          <w:szCs w:val="18"/>
        </w:rPr>
        <w:t>clause</w:t>
      </w:r>
      <w:r>
        <w:rPr>
          <w:rFonts w:cs="Arial"/>
          <w:szCs w:val="18"/>
        </w:rPr>
        <w:t xml:space="preserve"> 6.1.8 is supported</w:t>
      </w:r>
      <w:r w:rsidR="006C399E">
        <w:t>.</w:t>
      </w:r>
    </w:p>
    <w:p w14:paraId="32E9F193" w14:textId="4BB98959"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47FE8781" w:rsidR="004F2971" w:rsidRPr="003A40AE" w:rsidRDefault="004F2971" w:rsidP="004F2971">
      <w:pPr>
        <w:pStyle w:val="B2"/>
        <w:rPr>
          <w:lang w:val="en-US"/>
        </w:rPr>
      </w:pPr>
      <w:r>
        <w:rPr>
          <w:lang w:val="en-US"/>
        </w:rPr>
        <w:t>-</w:t>
      </w:r>
      <w:r>
        <w:rPr>
          <w:lang w:val="en-US"/>
        </w:rPr>
        <w:tab/>
        <w:t>the n1SmCause IE with the 5GSM cause returned by the UE, if available;</w:t>
      </w:r>
    </w:p>
    <w:p w14:paraId="32E9F197" w14:textId="0AA134B0"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210" w:name="_Toc20129504"/>
      <w:bookmarkStart w:id="211" w:name="_Toc27584131"/>
      <w:bookmarkStart w:id="212" w:name="_Toc36455433"/>
      <w:r>
        <w:t>5.2.2.8.3.2</w:t>
      </w:r>
      <w:r>
        <w:tab/>
        <w:t>Home network requested PDU session modification</w:t>
      </w:r>
      <w:bookmarkEnd w:id="210"/>
      <w:bookmarkEnd w:id="211"/>
      <w:bookmarkEnd w:id="212"/>
    </w:p>
    <w:p w14:paraId="32E9F19A" w14:textId="535A7363" w:rsidR="00892204" w:rsidRPr="007C1A75" w:rsidRDefault="00892204" w:rsidP="00892204">
      <w:r>
        <w:t xml:space="preserve">The requirements specified in </w:t>
      </w:r>
      <w:r w:rsidR="005B1EEB">
        <w:t>clause</w:t>
      </w:r>
      <w:r>
        <w:t xml:space="preserv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41F5B82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0AA6836B"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lastRenderedPageBreak/>
        <w:t>2.</w:t>
      </w:r>
      <w:r>
        <w:tab/>
        <w:t>Same as step 2 of Figure 5.2.2.8.3-1, with the following modifications.</w:t>
      </w:r>
    </w:p>
    <w:p w14:paraId="32E9F1A1" w14:textId="310C4BC8"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p>
    <w:p w14:paraId="32E9F1A2" w14:textId="43DF39C7" w:rsidR="00892204" w:rsidRDefault="00892204" w:rsidP="00892204">
      <w:pPr>
        <w:pStyle w:val="B1"/>
        <w:ind w:hanging="1"/>
      </w:pPr>
      <w:r>
        <w:t xml:space="preserve">If the NG-RAN rejects the establishment of a voice QoS flow due to EPS Fallback for IMS voice (see </w:t>
      </w:r>
      <w:r w:rsidR="005B1EEB">
        <w:t>clause</w:t>
      </w:r>
      <w:r>
        <w:t xml:space="preserve"> 4.13 of</w:t>
      </w:r>
      <w:r w:rsidR="00151DAB">
        <w:t xml:space="preserve"> 3GPP TS</w:t>
      </w:r>
      <w:r w:rsidR="00CA4B50">
        <w:t> 23.502 [</w:t>
      </w:r>
      <w:r>
        <w:t>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656EE8BA"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32E9F1A5" w14:textId="77777777" w:rsidR="00892204" w:rsidRDefault="00892204" w:rsidP="00892204">
      <w:pPr>
        <w:pStyle w:val="Heading6"/>
      </w:pPr>
      <w:bookmarkStart w:id="213" w:name="_Toc20129505"/>
      <w:bookmarkStart w:id="214" w:name="_Toc27584132"/>
      <w:bookmarkStart w:id="215" w:name="_Toc36455434"/>
      <w:r>
        <w:t>5.2.2.8.3.</w:t>
      </w:r>
      <w:r w:rsidR="002733CF">
        <w:t>3</w:t>
      </w:r>
      <w:r>
        <w:tab/>
        <w:t>Home network requested PDU session release</w:t>
      </w:r>
      <w:bookmarkEnd w:id="213"/>
      <w:bookmarkEnd w:id="214"/>
      <w:bookmarkEnd w:id="215"/>
    </w:p>
    <w:p w14:paraId="32E9F1A6" w14:textId="36234B60" w:rsidR="00892204" w:rsidRPr="007C1A75" w:rsidRDefault="00892204" w:rsidP="00892204">
      <w:r>
        <w:t xml:space="preserve">The requirements specified in </w:t>
      </w:r>
      <w:r w:rsidR="005B1EEB">
        <w:t>clause</w:t>
      </w:r>
      <w:r>
        <w:t xml:space="preserv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DC7BFDB"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p>
    <w:p w14:paraId="1D89B6B5" w14:textId="77777777" w:rsidR="00B25179" w:rsidRDefault="00B25179" w:rsidP="00B25179">
      <w:pPr>
        <w:pStyle w:val="B1"/>
      </w:pPr>
      <w:r>
        <w:t>2.</w:t>
      </w:r>
      <w:r>
        <w:tab/>
        <w:t>Same as step 2 of Figure 5.2.2.8.3-1, with the following modifications.</w:t>
      </w:r>
    </w:p>
    <w:p w14:paraId="4732FCC5" w14:textId="77777777" w:rsidR="00B25179" w:rsidRDefault="00B25179" w:rsidP="00B25179">
      <w:pPr>
        <w:pStyle w:val="B1"/>
        <w:ind w:hanging="1"/>
      </w:pPr>
      <w:r>
        <w:t>If the requestIndication in the request is set to NW_REQ_PDU_SES_REL, the V-SMF shall initiate the release of RAN resources allocated for the PDU session if any and shall send a PDU session release command to the UE.</w:t>
      </w:r>
    </w:p>
    <w:p w14:paraId="0A17E231" w14:textId="77777777" w:rsidR="00B25179" w:rsidRDefault="00B25179" w:rsidP="00B25179">
      <w:pPr>
        <w:pStyle w:val="B1"/>
        <w:ind w:hanging="1"/>
      </w:pPr>
      <w:r>
        <w:t>The V-SMF shall not release the SM context for the PDU session.</w:t>
      </w:r>
    </w:p>
    <w:p w14:paraId="7CB1E652" w14:textId="6AF0757F" w:rsidR="00B25179" w:rsidRPr="00A773FB" w:rsidRDefault="00B25179" w:rsidP="00B25179">
      <w:pPr>
        <w:pStyle w:val="NO"/>
      </w:pPr>
      <w:r>
        <w:t>NOTE:</w:t>
      </w:r>
      <w:r>
        <w:tab/>
        <w:t xml:space="preserve">The SM context will be released when receiving Status notification from </w:t>
      </w:r>
      <w:r w:rsidR="00A5010E">
        <w:t xml:space="preserve">the </w:t>
      </w:r>
      <w:r>
        <w:t xml:space="preserve">H-SMF indicating the PDU session is released </w:t>
      </w:r>
      <w:r w:rsidR="00577A00">
        <w:t>i</w:t>
      </w:r>
      <w:r>
        <w:t xml:space="preserve">n </w:t>
      </w:r>
      <w:r w:rsidR="00A5010E">
        <w:t xml:space="preserve">the </w:t>
      </w:r>
      <w:r>
        <w:t>H-SMF.</w:t>
      </w:r>
    </w:p>
    <w:p w14:paraId="32E9F1A9" w14:textId="77777777" w:rsidR="006D67A5" w:rsidRDefault="006D67A5" w:rsidP="006D67A5">
      <w:pPr>
        <w:pStyle w:val="Heading6"/>
      </w:pPr>
      <w:bookmarkStart w:id="216" w:name="_Toc20129506"/>
      <w:bookmarkStart w:id="217" w:name="_Toc27584133"/>
      <w:bookmarkStart w:id="218" w:name="_Toc36455435"/>
      <w:r>
        <w:t>5.2.2.8.3.</w:t>
      </w:r>
      <w:r w:rsidR="00722470">
        <w:t>4</w:t>
      </w:r>
      <w:r>
        <w:tab/>
        <w:t>Handover between 3GPP and untrusted non-3GPP access, from 5GC-N3IWF to EPS or from 5GS to EPC/ePDG</w:t>
      </w:r>
      <w:bookmarkEnd w:id="216"/>
      <w:bookmarkEnd w:id="217"/>
      <w:bookmarkEnd w:id="218"/>
    </w:p>
    <w:p w14:paraId="32E9F1AA" w14:textId="036EB424" w:rsidR="006D67A5" w:rsidRPr="007C1A75" w:rsidRDefault="006D67A5" w:rsidP="006D67A5">
      <w:r>
        <w:t xml:space="preserve">The requirements specified in </w:t>
      </w:r>
      <w:r w:rsidR="005B1EEB">
        <w:t>clause</w:t>
      </w:r>
      <w:r>
        <w:t xml:space="preserv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6DB823EB" w:rsidR="006D67A5" w:rsidRDefault="006D67A5" w:rsidP="006D67A5">
      <w:pPr>
        <w:pStyle w:val="B2"/>
      </w:pPr>
      <w:r>
        <w:t>-</w:t>
      </w:r>
      <w:r>
        <w:tab/>
        <w:t xml:space="preserve">Handover of a PDU session between 3GPP and untrusted non-3GPP access, when the UE is roaming and the selected N3IWF is in the HPLMN (see </w:t>
      </w:r>
      <w:r w:rsidR="005B1EEB">
        <w:t>clause</w:t>
      </w:r>
      <w:r>
        <w:t xml:space="preserve"> 4.9.2.4.2 of</w:t>
      </w:r>
      <w:r w:rsidR="00151DAB">
        <w:t xml:space="preserve"> 3GPP TS</w:t>
      </w:r>
      <w:r w:rsidR="00CA4B50">
        <w:t> 23.502 [</w:t>
      </w:r>
      <w:r>
        <w:t>3]);</w:t>
      </w:r>
    </w:p>
    <w:p w14:paraId="32E9F1AE" w14:textId="54D73634" w:rsidR="006D67A5" w:rsidRDefault="006D67A5" w:rsidP="006D67A5">
      <w:pPr>
        <w:pStyle w:val="B2"/>
      </w:pPr>
      <w:r>
        <w:t>-</w:t>
      </w:r>
      <w:r>
        <w:tab/>
        <w:t xml:space="preserve">Handover from 5GC-N3IWF to EPS (see </w:t>
      </w:r>
      <w:r w:rsidR="005B1EEB">
        <w:t>clause</w:t>
      </w:r>
      <w:r>
        <w:t xml:space="preserve"> 4.11.3.2 of</w:t>
      </w:r>
      <w:r w:rsidR="00151DAB">
        <w:t xml:space="preserve"> 3GPP TS</w:t>
      </w:r>
      <w:r w:rsidR="00CA4B50">
        <w:t> 23.502 [</w:t>
      </w:r>
      <w:r>
        <w:t>3]);</w:t>
      </w:r>
    </w:p>
    <w:p w14:paraId="32E9F1AF" w14:textId="4F5B8920" w:rsidR="006D67A5" w:rsidRDefault="006D67A5" w:rsidP="006D67A5">
      <w:pPr>
        <w:pStyle w:val="B2"/>
      </w:pPr>
      <w:r>
        <w:t>-</w:t>
      </w:r>
      <w:r>
        <w:tab/>
        <w:t xml:space="preserve">Handover from 5GS to EPC/ePDG (see </w:t>
      </w:r>
      <w:r w:rsidR="005B1EEB">
        <w:t>clause</w:t>
      </w:r>
      <w:r>
        <w:t xml:space="preserve"> 4.11.4.2 of</w:t>
      </w:r>
      <w:r w:rsidR="00151DAB">
        <w:t xml:space="preserve"> 3GPP TS</w:t>
      </w:r>
      <w:r w:rsidR="00CA4B50">
        <w:t> 23.502 [</w:t>
      </w:r>
      <w:r>
        <w:t>3]).</w:t>
      </w:r>
    </w:p>
    <w:p w14:paraId="32E9F1B0" w14:textId="77777777" w:rsidR="006D67A5" w:rsidRDefault="006D67A5" w:rsidP="006D67A5">
      <w:pPr>
        <w:pStyle w:val="B1"/>
      </w:pPr>
      <w:r>
        <w:t>2.</w:t>
      </w:r>
      <w:r>
        <w:tab/>
        <w:t>Same as step 2 of Figure 5.2.2.8.3-1, with the following modifications.</w:t>
      </w:r>
    </w:p>
    <w:p w14:paraId="32E9F1B1" w14:textId="34C82FF3" w:rsidR="006D67A5" w:rsidRDefault="00A5010E" w:rsidP="00DB011A">
      <w:pPr>
        <w:pStyle w:val="B1"/>
        <w:ind w:hanging="1"/>
      </w:pPr>
      <w:r>
        <w:lastRenderedPageBreak/>
        <w:t>If the requestIndication in the request is set to NW_REQ_PDU_SES_REL and</w:t>
      </w:r>
      <w:r w:rsidR="006D67A5">
        <w:t xml:space="preserve"> if the Cause IE indicates "Release due to Handover", </w:t>
      </w:r>
      <w:r>
        <w:t>the V-SMF shall initiate the release of RAN resources reserved for the PDU session if any but</w:t>
      </w:r>
      <w:r w:rsidR="006D67A5">
        <w:t xml:space="preserve"> shall not send a PDU session release command to the UE.</w:t>
      </w:r>
    </w:p>
    <w:p w14:paraId="369CDE9F" w14:textId="77777777" w:rsidR="00A5010E" w:rsidRDefault="00A5010E" w:rsidP="00A5010E">
      <w:pPr>
        <w:pStyle w:val="B1"/>
        <w:ind w:hanging="1"/>
      </w:pPr>
      <w:r>
        <w:t>The V-SMF shall not release the SM context for the PDU session.</w:t>
      </w:r>
    </w:p>
    <w:p w14:paraId="79732CB9" w14:textId="79686ED4" w:rsidR="00A5010E" w:rsidRDefault="00A5010E" w:rsidP="00A773FB">
      <w:pPr>
        <w:pStyle w:val="NO"/>
      </w:pPr>
      <w:r>
        <w:t>NOTE:</w:t>
      </w:r>
      <w:r>
        <w:tab/>
        <w:t>The SM context will be released when receiving Status notification from the H-SMF indicating the PDU session is released in the H-SMF.</w:t>
      </w:r>
    </w:p>
    <w:p w14:paraId="32E9F1B2" w14:textId="6D72209B" w:rsidR="00C43287" w:rsidRDefault="00C43287" w:rsidP="00C43287">
      <w:pPr>
        <w:pStyle w:val="Heading6"/>
      </w:pPr>
      <w:bookmarkStart w:id="219" w:name="_Toc20129507"/>
      <w:bookmarkStart w:id="220" w:name="_Toc27584134"/>
      <w:bookmarkStart w:id="221" w:name="_Toc36455436"/>
      <w:r>
        <w:t>5.2.2.8.3.5</w:t>
      </w:r>
      <w:r>
        <w:tab/>
        <w:t xml:space="preserve">EPS Bearer ID </w:t>
      </w:r>
      <w:r w:rsidR="001455EE">
        <w:t>assignment</w:t>
      </w:r>
      <w:bookmarkEnd w:id="219"/>
      <w:bookmarkEnd w:id="220"/>
      <w:bookmarkEnd w:id="221"/>
    </w:p>
    <w:p w14:paraId="32E9F1B3" w14:textId="798811DE" w:rsidR="00C43287" w:rsidRPr="007C1A75" w:rsidRDefault="00C43287" w:rsidP="00C43287">
      <w:r>
        <w:t xml:space="preserve">The requirements specified in </w:t>
      </w:r>
      <w:r w:rsidR="005B1EEB">
        <w:t>clause</w:t>
      </w:r>
      <w:r>
        <w:t xml:space="preserv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02201501"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2B22B0B8" w:rsidR="00C43287" w:rsidRDefault="00C43287" w:rsidP="00C43287">
      <w:pPr>
        <w:pStyle w:val="B1"/>
        <w:ind w:hanging="1"/>
      </w:pPr>
      <w:r>
        <w:rPr>
          <w:rFonts w:cs="Arial"/>
          <w:szCs w:val="18"/>
        </w:rPr>
        <w:t xml:space="preserve">Upon receipt of this request, the V-SMF shall request the AMF to assign (and release if required) EBIs (see </w:t>
      </w:r>
      <w:r w:rsidR="005B1EEB">
        <w:rPr>
          <w:rFonts w:cs="Arial"/>
          <w:szCs w:val="18"/>
        </w:rPr>
        <w:t>clause</w:t>
      </w:r>
      <w:r>
        <w:rPr>
          <w:rFonts w:cs="Arial"/>
          <w:szCs w:val="18"/>
        </w:rPr>
        <w:t xml:space="preserve"> 5.2.2.6 of</w:t>
      </w:r>
      <w:r w:rsidR="00151DAB">
        <w:rPr>
          <w:rFonts w:cs="Arial"/>
          <w:szCs w:val="18"/>
        </w:rPr>
        <w:t xml:space="preserve"> 3GPP TS</w:t>
      </w:r>
      <w:r w:rsidR="00CA4B50">
        <w:t> 29.518 [</w:t>
      </w:r>
      <w:r>
        <w:t>20].</w:t>
      </w:r>
    </w:p>
    <w:p w14:paraId="32E9F1B8" w14:textId="77777777" w:rsidR="00C43287" w:rsidRDefault="00C43287" w:rsidP="00C43287">
      <w:pPr>
        <w:pStyle w:val="B1"/>
      </w:pPr>
      <w:r>
        <w:t>2a.</w:t>
      </w:r>
      <w:r>
        <w:tab/>
        <w:t>Same as step 2a of Figure 5.2.2.8.3-1, with the following modifications.</w:t>
      </w:r>
    </w:p>
    <w:p w14:paraId="32E9F1B9" w14:textId="6AE30886"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p>
    <w:p w14:paraId="32E9F1BA" w14:textId="77777777" w:rsidR="00C43287" w:rsidRDefault="00C43287" w:rsidP="00C43287">
      <w:pPr>
        <w:pStyle w:val="B1"/>
      </w:pPr>
      <w:r>
        <w:t>2b.</w:t>
      </w:r>
      <w:r>
        <w:tab/>
        <w:t>Same as step 2b of Figure 5.2.2.8.3-1, with the following modifications.</w:t>
      </w:r>
    </w:p>
    <w:p w14:paraId="32E9F1BB" w14:textId="5A8BF520"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p>
    <w:p w14:paraId="32E9F1BC" w14:textId="77777777" w:rsidR="00C610B7" w:rsidRDefault="00C610B7" w:rsidP="00C610B7">
      <w:pPr>
        <w:pStyle w:val="Heading4"/>
      </w:pPr>
      <w:bookmarkStart w:id="222" w:name="_Toc20129508"/>
      <w:bookmarkStart w:id="223" w:name="_Toc27584135"/>
      <w:bookmarkStart w:id="224" w:name="_Toc36455437"/>
      <w:r>
        <w:t>5.2.2.</w:t>
      </w:r>
      <w:r w:rsidR="00754805">
        <w:t>9</w:t>
      </w:r>
      <w:r>
        <w:tab/>
        <w:t>Release</w:t>
      </w:r>
      <w:r w:rsidRPr="00C610B7">
        <w:t xml:space="preserve"> </w:t>
      </w:r>
      <w:r>
        <w:t>service operation</w:t>
      </w:r>
      <w:bookmarkEnd w:id="222"/>
      <w:bookmarkEnd w:id="223"/>
      <w:bookmarkEnd w:id="224"/>
    </w:p>
    <w:p w14:paraId="32E9F1BD" w14:textId="77777777" w:rsidR="00E13DB8" w:rsidRDefault="00E13DB8" w:rsidP="00E13DB8">
      <w:pPr>
        <w:pStyle w:val="Heading5"/>
      </w:pPr>
      <w:bookmarkStart w:id="225" w:name="_Toc20129509"/>
      <w:bookmarkStart w:id="226" w:name="_Toc27584136"/>
      <w:bookmarkStart w:id="227" w:name="_Toc36455438"/>
      <w:r>
        <w:t>5.2.2.</w:t>
      </w:r>
      <w:r w:rsidR="00754805">
        <w:t>9</w:t>
      </w:r>
      <w:r>
        <w:t>.1</w:t>
      </w:r>
      <w:r>
        <w:tab/>
        <w:t>General</w:t>
      </w:r>
      <w:bookmarkEnd w:id="225"/>
      <w:bookmarkEnd w:id="226"/>
      <w:bookmarkEnd w:id="227"/>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4647BF1E" w:rsidR="00B22C74" w:rsidRDefault="00B22C74" w:rsidP="00B22C74">
      <w:r>
        <w:t>It is invoked by the V-SMF in the following procedures:</w:t>
      </w:r>
    </w:p>
    <w:p w14:paraId="32E9F1C0" w14:textId="4277DDD8" w:rsidR="00B22C74" w:rsidRDefault="00B22C74" w:rsidP="00B22C74">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1C1" w14:textId="3F0DA88C" w:rsidR="00B22C74" w:rsidRDefault="00B22C74" w:rsidP="00B22C74">
      <w:pPr>
        <w:pStyle w:val="B1"/>
      </w:pPr>
      <w:r>
        <w:t>-</w:t>
      </w:r>
      <w:r>
        <w:tab/>
        <w:t xml:space="preserve">Network initiated Deregistration (see </w:t>
      </w:r>
      <w:r w:rsidR="005B1EEB">
        <w:t>clause</w:t>
      </w:r>
      <w:r>
        <w:t xml:space="preserve"> 4.2.2.3.2 of</w:t>
      </w:r>
      <w:r w:rsidR="00151DAB">
        <w:t xml:space="preserve"> 3GPP TS</w:t>
      </w:r>
      <w:r w:rsidR="00CA4B50">
        <w:t> 23.502 [</w:t>
      </w:r>
      <w:r>
        <w:t>3]), e.g. AMF initiated deregistration;</w:t>
      </w:r>
    </w:p>
    <w:p w14:paraId="136285F4" w14:textId="6BDB42FD" w:rsidR="00A33AE1" w:rsidRDefault="00B22C74" w:rsidP="00B22C74">
      <w:pPr>
        <w:pStyle w:val="B1"/>
      </w:pPr>
      <w:r>
        <w:t>-</w:t>
      </w:r>
      <w:r>
        <w:tab/>
        <w:t xml:space="preserve">visited network requested PDU Session release (see </w:t>
      </w:r>
      <w:r w:rsidR="005B1EEB">
        <w:t>clause</w:t>
      </w:r>
      <w:r>
        <w:t xml:space="preserve"> 4.3.4.3 of</w:t>
      </w:r>
      <w:r w:rsidR="00151DAB">
        <w:t xml:space="preserve"> 3GPP TS</w:t>
      </w:r>
      <w:r w:rsidR="00CA4B50">
        <w:t> 23.502 [</w:t>
      </w:r>
      <w:r>
        <w:t>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55E298AA"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B22C74">
        <w:t>.</w:t>
      </w:r>
    </w:p>
    <w:p w14:paraId="32E9F1C3" w14:textId="22CAFE88" w:rsidR="00651FC6" w:rsidRDefault="00B22C74" w:rsidP="00B56CFA">
      <w:r>
        <w:t>The NF Service Consumer (e.g. V-SMF) shall release a PDU session in the H-SMF</w:t>
      </w:r>
      <w:r w:rsidRPr="00247A99">
        <w:t xml:space="preserve"> </w:t>
      </w:r>
      <w:r>
        <w:t>by using the HTTP "release" custom operation as shown in Figure 5.2.2.</w:t>
      </w:r>
      <w:r w:rsidR="00754805">
        <w:t>9</w:t>
      </w:r>
      <w:r>
        <w:t>.1-1.</w:t>
      </w:r>
    </w:p>
    <w:p w14:paraId="32E9F1C4" w14:textId="77777777" w:rsidR="00FE0C26" w:rsidRDefault="00FE0C26" w:rsidP="00B22C74">
      <w:pPr>
        <w:pStyle w:val="TH"/>
      </w:pPr>
      <w:r w:rsidRPr="00D64FA1">
        <w:rPr>
          <w:lang w:val="fr-FR"/>
        </w:rPr>
        <w:object w:dxaOrig="8714" w:dyaOrig="2144" w14:anchorId="32EA0C63">
          <v:shape id="_x0000_i1049" type="#_x0000_t75" style="width:435.75pt;height:107.7pt" o:ole="">
            <v:imagedata r:id="rId60" o:title=""/>
          </v:shape>
          <o:OLEObject Type="Embed" ProgID="Visio.Drawing.11" ShapeID="_x0000_i1049" DrawAspect="Content" ObjectID="_1647068296" r:id="rId61"/>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28433156"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w:t>
      </w:r>
    </w:p>
    <w:p w14:paraId="32E9F1C8" w14:textId="34C886A3"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2.</w:t>
      </w:r>
    </w:p>
    <w:p w14:paraId="32E9F1C9" w14:textId="77777777" w:rsidR="00010A19" w:rsidRDefault="00010A19" w:rsidP="00010A19">
      <w:pPr>
        <w:pStyle w:val="Heading4"/>
      </w:pPr>
      <w:bookmarkStart w:id="228" w:name="_Toc20129510"/>
      <w:bookmarkStart w:id="229" w:name="_Toc27584137"/>
      <w:bookmarkStart w:id="230" w:name="_Toc36455439"/>
      <w:r>
        <w:t>5.2.2.</w:t>
      </w:r>
      <w:r w:rsidR="00754805">
        <w:t>10</w:t>
      </w:r>
      <w:r>
        <w:tab/>
        <w:t>Notify</w:t>
      </w:r>
      <w:r w:rsidRPr="00C610B7">
        <w:t xml:space="preserve"> </w:t>
      </w:r>
      <w:r>
        <w:t>Status service operation</w:t>
      </w:r>
      <w:bookmarkEnd w:id="228"/>
      <w:bookmarkEnd w:id="229"/>
      <w:bookmarkEnd w:id="230"/>
    </w:p>
    <w:p w14:paraId="32E9F1CA" w14:textId="77777777" w:rsidR="00010A19" w:rsidRDefault="00010A19" w:rsidP="00010A19">
      <w:pPr>
        <w:pStyle w:val="Heading5"/>
      </w:pPr>
      <w:bookmarkStart w:id="231" w:name="_Toc20129511"/>
      <w:bookmarkStart w:id="232" w:name="_Toc27584138"/>
      <w:bookmarkStart w:id="233" w:name="_Toc36455440"/>
      <w:r>
        <w:t>5.2.2.</w:t>
      </w:r>
      <w:r w:rsidR="00754805">
        <w:t>10</w:t>
      </w:r>
      <w:r>
        <w:t>.1</w:t>
      </w:r>
      <w:r>
        <w:tab/>
        <w:t>General</w:t>
      </w:r>
      <w:bookmarkEnd w:id="231"/>
      <w:bookmarkEnd w:id="232"/>
      <w:bookmarkEnd w:id="233"/>
    </w:p>
    <w:p w14:paraId="32E9F1CB" w14:textId="1E35CA35" w:rsidR="00473B2B" w:rsidRDefault="00473B2B" w:rsidP="00473B2B">
      <w:r>
        <w:t>The Notify Status service operation shall be used to notify the NF Service Consumer about the status of a PDU session (e.g. when the PDU session is released</w:t>
      </w:r>
      <w:r w:rsidR="007909A2" w:rsidRPr="007909A2">
        <w:t xml:space="preserve"> </w:t>
      </w:r>
      <w:r w:rsidR="004C0491" w:rsidRPr="008771D2">
        <w:t>and the release is not triggered by a Release Request</w:t>
      </w:r>
      <w:r w:rsidR="004C0491">
        <w:t xml:space="preserve">, </w:t>
      </w:r>
      <w:r w:rsidR="007909A2">
        <w:t xml:space="preserve">or </w:t>
      </w:r>
      <w:r w:rsidR="004C0491" w:rsidRPr="008771D2">
        <w:t xml:space="preserve">when the </w:t>
      </w:r>
      <w:r w:rsidR="004C0491">
        <w:rPr>
          <w:rFonts w:hint="eastAsia"/>
          <w:lang w:eastAsia="zh-CN"/>
        </w:rPr>
        <w:t>PDU</w:t>
      </w:r>
      <w:r w:rsidR="004C0491" w:rsidRPr="008771D2">
        <w:t xml:space="preserve"> </w:t>
      </w:r>
      <w:r w:rsidR="004C0491">
        <w:rPr>
          <w:rFonts w:hint="eastAsia"/>
          <w:lang w:eastAsia="zh-CN"/>
        </w:rPr>
        <w:t>session</w:t>
      </w:r>
      <w:r w:rsidR="004C0491">
        <w:t xml:space="preserve"> </w:t>
      </w:r>
      <w:r w:rsidR="004C0491">
        <w:rPr>
          <w:rFonts w:hint="eastAsia"/>
          <w:lang w:eastAsia="zh-CN"/>
        </w:rPr>
        <w:t xml:space="preserve">is </w:t>
      </w:r>
      <w:r w:rsidR="007909A2">
        <w:t>moved to another system</w:t>
      </w:r>
      <w:r>
        <w:t>), in HR roaming scenarios.</w:t>
      </w:r>
    </w:p>
    <w:p w14:paraId="32E9F1CC" w14:textId="0BE1DF41" w:rsidR="00473B2B" w:rsidRDefault="00473B2B" w:rsidP="00473B2B">
      <w:r>
        <w:t>It is used in the following procedures:</w:t>
      </w:r>
    </w:p>
    <w:p w14:paraId="32E9F1CD" w14:textId="49FED8B1" w:rsidR="00473B2B" w:rsidRDefault="00473B2B" w:rsidP="00473B2B">
      <w:pPr>
        <w:pStyle w:val="B1"/>
      </w:pPr>
      <w:r>
        <w:t>-</w:t>
      </w:r>
      <w:r>
        <w:tab/>
        <w:t xml:space="preserve">Home network requested PDU Session release (see </w:t>
      </w:r>
      <w:r w:rsidR="005B1EEB">
        <w:t>clause</w:t>
      </w:r>
      <w:r>
        <w:t xml:space="preserve"> 4.3.4.3 of</w:t>
      </w:r>
      <w:r w:rsidR="00151DAB">
        <w:t xml:space="preserve"> 3GPP TS</w:t>
      </w:r>
      <w:r w:rsidR="00CA4B50">
        <w:t> 23.502 [</w:t>
      </w:r>
      <w:r>
        <w:t>3]), e.g. H-SMF initiated release.</w:t>
      </w:r>
    </w:p>
    <w:p w14:paraId="5F0B7E82" w14:textId="3951D62E" w:rsidR="007909A2" w:rsidRDefault="007909A2" w:rsidP="007909A2">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005B1EEB">
        <w:t>clause</w:t>
      </w:r>
      <w:r w:rsidRPr="008943CC">
        <w:t xml:space="preserve"> </w:t>
      </w:r>
      <w:r w:rsidRPr="008943CC">
        <w:rPr>
          <w:noProof/>
        </w:rPr>
        <w:t xml:space="preserve">4.9.2.4.2 </w:t>
      </w:r>
      <w:r w:rsidRPr="008943CC">
        <w:t>of</w:t>
      </w:r>
      <w:r w:rsidR="00151DAB">
        <w:t xml:space="preserve"> 3GPP TS</w:t>
      </w:r>
      <w:r w:rsidR="00CA4B50">
        <w:t> </w:t>
      </w:r>
      <w:r w:rsidR="00CA4B50" w:rsidRPr="008943CC">
        <w:t>23.502</w:t>
      </w:r>
      <w:r w:rsidR="00CA4B50">
        <w:t> </w:t>
      </w:r>
      <w:r w:rsidR="00CA4B50" w:rsidRPr="008943CC">
        <w:t>[</w:t>
      </w:r>
      <w:r w:rsidRPr="008943CC">
        <w:t>3]);</w:t>
      </w:r>
    </w:p>
    <w:p w14:paraId="57011EE3" w14:textId="73541AD3" w:rsidR="007909A2" w:rsidRDefault="007909A2" w:rsidP="007909A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610AC640" w14:textId="252B26A2" w:rsidR="007909A2" w:rsidRDefault="007909A2" w:rsidP="007909A2">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4C9EAE62" w14:textId="5C47A582" w:rsidR="007909A2" w:rsidRDefault="007909A2" w:rsidP="007909A2">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p>
    <w:p w14:paraId="32E9F1CE" w14:textId="60937900" w:rsidR="00473B2B" w:rsidRDefault="00473B2B" w:rsidP="00B56CFA">
      <w:r>
        <w:t>The H-SMF shall notify the NF Service Consumer (e.g. V-SMF) by using the HTTP POST method as shown in Figure 5.2.2.</w:t>
      </w:r>
      <w:r w:rsidR="00754805">
        <w:t>10</w:t>
      </w:r>
      <w:r>
        <w:t>-1.</w:t>
      </w:r>
    </w:p>
    <w:p w14:paraId="32E9F1CF" w14:textId="77777777" w:rsidR="009A1E94" w:rsidRDefault="009A1E94" w:rsidP="00473B2B">
      <w:pPr>
        <w:pStyle w:val="TH"/>
      </w:pPr>
      <w:r w:rsidRPr="00D64FA1">
        <w:rPr>
          <w:lang w:val="fr-FR"/>
        </w:rPr>
        <w:object w:dxaOrig="8714" w:dyaOrig="2144" w14:anchorId="32EA0C64">
          <v:shape id="_x0000_i1050" type="#_x0000_t75" style="width:435.75pt;height:107.7pt" o:ole="">
            <v:imagedata r:id="rId62" o:title=""/>
          </v:shape>
          <o:OLEObject Type="Embed" ProgID="Visio.Drawing.11" ShapeID="_x0000_i1050" DrawAspect="Content" ObjectID="_1647068297" r:id="rId63"/>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67D49F12" w:rsidR="00473B2B" w:rsidRDefault="00473B2B" w:rsidP="00473B2B">
      <w:pPr>
        <w:pStyle w:val="B1"/>
      </w:pPr>
      <w:r>
        <w:lastRenderedPageBreak/>
        <w:t>1.</w:t>
      </w:r>
      <w:r>
        <w:tab/>
        <w:t>The H-SMF shall send a POST request to the resource representing the individual PDU session resource in the V-SMF. The payload body of the POST request shall contain the notification payload, with the status information.</w:t>
      </w:r>
    </w:p>
    <w:p w14:paraId="62E75991" w14:textId="7CCC772C" w:rsidR="007909A2" w:rsidRDefault="007909A2" w:rsidP="00A773FB">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14:paraId="32E9F1D2" w14:textId="485F8D8D"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C62DFF" w14:textId="6E40F342" w:rsidR="008F1D8C" w:rsidRDefault="008F1D8C" w:rsidP="00A773FB">
      <w:pPr>
        <w:pStyle w:val="B1"/>
        <w:ind w:firstLine="0"/>
      </w:pPr>
      <w:r>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SimSun"/>
          <w:lang w:eastAsia="zh-CN"/>
        </w:rPr>
        <w:t>for the PDU session.</w:t>
      </w:r>
    </w:p>
    <w:p w14:paraId="32E9F1D3" w14:textId="3D90ECAF"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D4" w14:textId="77777777" w:rsidR="00490E17" w:rsidRDefault="00490E17" w:rsidP="00490E17">
      <w:pPr>
        <w:pStyle w:val="Heading3"/>
      </w:pPr>
      <w:bookmarkStart w:id="234" w:name="_Toc20129512"/>
      <w:bookmarkStart w:id="235" w:name="_Toc27584139"/>
      <w:bookmarkStart w:id="236" w:name="_Toc36455441"/>
      <w:r>
        <w:t>5.2.3</w:t>
      </w:r>
      <w:r>
        <w:tab/>
        <w:t>General procedures</w:t>
      </w:r>
      <w:bookmarkEnd w:id="234"/>
      <w:bookmarkEnd w:id="235"/>
      <w:bookmarkEnd w:id="236"/>
    </w:p>
    <w:p w14:paraId="32E9F1D5" w14:textId="77777777" w:rsidR="00490E17" w:rsidRDefault="00490E17" w:rsidP="00490E17">
      <w:pPr>
        <w:pStyle w:val="Heading4"/>
      </w:pPr>
      <w:bookmarkStart w:id="237" w:name="_Toc20129513"/>
      <w:bookmarkStart w:id="238" w:name="_Toc27584140"/>
      <w:bookmarkStart w:id="239" w:name="_Toc36455442"/>
      <w:r>
        <w:t>5.2.3.1</w:t>
      </w:r>
      <w:r>
        <w:tab/>
        <w:t>Transfer of NAS SM information between UE and H-SMF for Home Routed PDU sessions</w:t>
      </w:r>
      <w:bookmarkEnd w:id="237"/>
      <w:bookmarkEnd w:id="238"/>
      <w:bookmarkEnd w:id="239"/>
    </w:p>
    <w:p w14:paraId="32E9F1D6" w14:textId="77777777" w:rsidR="00490E17" w:rsidRDefault="00490E17" w:rsidP="00490E17">
      <w:pPr>
        <w:pStyle w:val="Heading5"/>
      </w:pPr>
      <w:bookmarkStart w:id="240" w:name="_Toc20129514"/>
      <w:bookmarkStart w:id="241" w:name="_Toc27584141"/>
      <w:bookmarkStart w:id="242" w:name="_Toc36455443"/>
      <w:r>
        <w:t>5.2.3.1.1</w:t>
      </w:r>
      <w:r>
        <w:tab/>
        <w:t>General</w:t>
      </w:r>
      <w:bookmarkEnd w:id="240"/>
      <w:bookmarkEnd w:id="241"/>
      <w:bookmarkEnd w:id="242"/>
    </w:p>
    <w:p w14:paraId="32E9F1D7" w14:textId="39972828" w:rsidR="00490E17" w:rsidRDefault="00490E17" w:rsidP="00490E17">
      <w:r>
        <w:t xml:space="preserve">As specified in </w:t>
      </w:r>
      <w:r w:rsidR="005B1EEB">
        <w:t>clause</w:t>
      </w:r>
      <w:r>
        <w:t xml:space="preserve"> 4.3.1 of</w:t>
      </w:r>
      <w:r w:rsidR="00151DAB">
        <w:t xml:space="preserve"> 3GPP TS</w:t>
      </w:r>
      <w:r w:rsidR="00CA4B50">
        <w:t> 23.502 [</w:t>
      </w:r>
      <w:r>
        <w:t>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243" w:name="_Toc20129515"/>
      <w:bookmarkStart w:id="244" w:name="_Toc27584142"/>
      <w:bookmarkStart w:id="245" w:name="_Toc36455444"/>
      <w:r>
        <w:t>5.2.3.1.2</w:t>
      </w:r>
      <w:r>
        <w:tab/>
        <w:t>V-SMF Behaviour</w:t>
      </w:r>
      <w:bookmarkEnd w:id="243"/>
      <w:bookmarkEnd w:id="244"/>
      <w:bookmarkEnd w:id="245"/>
    </w:p>
    <w:p w14:paraId="32E9F1DB" w14:textId="616E59E5"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5BA070EB"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E" w14:textId="15849A94"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w:t>
      </w:r>
      <w:r w:rsidR="00151DAB">
        <w:t xml:space="preserve"> 3GPP TS</w:t>
      </w:r>
      <w:r w:rsidR="00CA4B50">
        <w:t> 24.501 [</w:t>
      </w:r>
      <w:r w:rsidR="00C22548">
        <w:t>7</w:t>
      </w:r>
      <w:r>
        <w:t xml:space="preserve">]. The V-SMF shall append unknown NAS SM IEs received in the </w:t>
      </w:r>
      <w:r w:rsidR="007D4D07">
        <w:t xml:space="preserve">binary data </w:t>
      </w:r>
      <w:r>
        <w:t>at the end of the NAS SM message it sends to the UE.</w:t>
      </w:r>
    </w:p>
    <w:p w14:paraId="32E9F1DF" w14:textId="58DF1630"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w:t>
      </w:r>
      <w:r w:rsidR="005B1EEB">
        <w:rPr>
          <w:lang w:val="en-US"/>
        </w:rPr>
        <w:t>clause</w:t>
      </w:r>
      <w:r>
        <w:rPr>
          <w:lang w:val="en-US"/>
        </w:rPr>
        <w:t xml:space="preserve"> 11.2.4 of</w:t>
      </w:r>
      <w:r w:rsidR="00151DAB">
        <w:rPr>
          <w:lang w:val="en-US"/>
        </w:rPr>
        <w:t xml:space="preserve"> 3GPP TS</w:t>
      </w:r>
      <w:r w:rsidR="00CA4B50">
        <w:rPr>
          <w:lang w:val="en-US"/>
        </w:rPr>
        <w:t> 24.007 [</w:t>
      </w:r>
      <w:r w:rsidR="00C22548">
        <w:rPr>
          <w:lang w:val="en-US"/>
        </w:rPr>
        <w:t>8</w:t>
      </w:r>
      <w:r>
        <w:rPr>
          <w:lang w:val="en-US"/>
        </w:rPr>
        <w:t>].</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1495EDCA" w:rsidR="00490E17" w:rsidRDefault="00490E17" w:rsidP="00490E17">
      <w:pPr>
        <w:pStyle w:val="NO"/>
      </w:pPr>
      <w:r>
        <w:lastRenderedPageBreak/>
        <w:t>NOTE 3:</w:t>
      </w:r>
      <w:r>
        <w:tab/>
        <w:t>The V-SMF encodes comprehended IEs at their right place in the NAS SM message</w:t>
      </w:r>
    </w:p>
    <w:p w14:paraId="32E9F1E2" w14:textId="77777777" w:rsidR="00490E17" w:rsidRDefault="00490E17" w:rsidP="00490E17">
      <w:pPr>
        <w:pStyle w:val="Heading5"/>
      </w:pPr>
      <w:bookmarkStart w:id="246" w:name="_Toc20129516"/>
      <w:bookmarkStart w:id="247" w:name="_Toc27584143"/>
      <w:bookmarkStart w:id="248" w:name="_Toc36455445"/>
      <w:r>
        <w:t>5.2.3.1.3</w:t>
      </w:r>
      <w:r>
        <w:tab/>
        <w:t>H-SMF Behaviour</w:t>
      </w:r>
      <w:bookmarkEnd w:id="246"/>
      <w:bookmarkEnd w:id="247"/>
      <w:bookmarkEnd w:id="248"/>
    </w:p>
    <w:p w14:paraId="32E9F1E3" w14:textId="6A158B99"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that do not require to be interpreted by the V-SMF. Other N1 SM IEs shall be dropped, e.g. IEs that the H-SMF comprehends but which require to be interpreted by the V-SMF.</w:t>
      </w:r>
    </w:p>
    <w:p w14:paraId="32E9F1E4" w14:textId="52E2D25F"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344A0C4F" w:rsidR="00490E17" w:rsidRDefault="00490E17" w:rsidP="002B35B4">
      <w:r>
        <w:t xml:space="preserve">The NAS SM IEs in n1SmInfoToUe </w:t>
      </w:r>
      <w:r w:rsidR="007D4D07">
        <w:t xml:space="preserve">binary data </w:t>
      </w:r>
      <w:r>
        <w:t>shall be encoded in the same order as specified in</w:t>
      </w:r>
      <w:r w:rsidR="00151DAB">
        <w:t xml:space="preserve"> 3GPP TS</w:t>
      </w:r>
      <w:r w:rsidR="00CA4B50">
        <w:t> 24.501 [</w:t>
      </w:r>
      <w:r w:rsidR="00C22548">
        <w:t>7</w:t>
      </w:r>
      <w:r>
        <w:t>].</w:t>
      </w:r>
    </w:p>
    <w:p w14:paraId="32E9F1E7" w14:textId="77777777" w:rsidR="00490E17" w:rsidRDefault="00490E17" w:rsidP="00490E17">
      <w:r>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249" w:name="_Toc20129517"/>
      <w:bookmarkStart w:id="250" w:name="_Toc27584144"/>
      <w:bookmarkStart w:id="251" w:name="_Toc36455446"/>
      <w:r>
        <w:t>6</w:t>
      </w:r>
      <w:r>
        <w:tab/>
        <w:t>API Definitions</w:t>
      </w:r>
      <w:bookmarkEnd w:id="249"/>
      <w:bookmarkEnd w:id="250"/>
      <w:bookmarkEnd w:id="251"/>
    </w:p>
    <w:p w14:paraId="32E9F1E9" w14:textId="322BF800" w:rsidR="000E77D4" w:rsidRDefault="000E77D4" w:rsidP="000E77D4">
      <w:pPr>
        <w:pStyle w:val="Heading2"/>
      </w:pPr>
      <w:bookmarkStart w:id="252" w:name="_Toc20129518"/>
      <w:bookmarkStart w:id="253" w:name="_Toc27584145"/>
      <w:bookmarkStart w:id="254" w:name="_Toc36455447"/>
      <w:r>
        <w:t>6.1</w:t>
      </w:r>
      <w:r>
        <w:tab/>
      </w:r>
      <w:r w:rsidR="00C610B7">
        <w:t>Nsmf_PDUSession</w:t>
      </w:r>
      <w:r>
        <w:t xml:space="preserve"> Service API</w:t>
      </w:r>
      <w:bookmarkEnd w:id="252"/>
      <w:bookmarkEnd w:id="253"/>
      <w:bookmarkEnd w:id="254"/>
    </w:p>
    <w:p w14:paraId="32E9F1EA" w14:textId="77777777" w:rsidR="00873975" w:rsidRDefault="00873975" w:rsidP="000E77D4">
      <w:pPr>
        <w:pStyle w:val="Heading3"/>
      </w:pPr>
      <w:bookmarkStart w:id="255" w:name="_Toc20129519"/>
      <w:bookmarkStart w:id="256" w:name="_Toc27584146"/>
      <w:bookmarkStart w:id="257" w:name="_Toc36455448"/>
      <w:r>
        <w:t>6.1</w:t>
      </w:r>
      <w:r w:rsidR="000E77D4">
        <w:t>.1</w:t>
      </w:r>
      <w:r>
        <w:tab/>
      </w:r>
      <w:r w:rsidR="00B14B23">
        <w:t>API URI</w:t>
      </w:r>
      <w:bookmarkEnd w:id="255"/>
      <w:bookmarkEnd w:id="256"/>
      <w:bookmarkEnd w:id="257"/>
    </w:p>
    <w:p w14:paraId="6810C99B" w14:textId="77777777" w:rsidR="00B415EE" w:rsidRPr="00E23840" w:rsidRDefault="00B415EE" w:rsidP="00B415EE">
      <w:pPr>
        <w:rPr>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67133219" w14:textId="4A07FE01" w:rsidR="00B415EE" w:rsidRPr="00E23840" w:rsidRDefault="00B415EE" w:rsidP="00B415EE">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5B1EEB">
        <w:rPr>
          <w:noProof/>
          <w:lang w:eastAsia="zh-CN"/>
        </w:rPr>
        <w:t>clause</w:t>
      </w:r>
      <w:r w:rsidRPr="00E23840">
        <w:rPr>
          <w:noProof/>
          <w:lang w:eastAsia="zh-CN"/>
        </w:rPr>
        <w:t> 4.4.1 of</w:t>
      </w:r>
      <w:r w:rsidR="00151DAB">
        <w:rPr>
          <w:noProof/>
          <w:lang w:eastAsia="zh-CN"/>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 i.e.:</w:t>
      </w:r>
    </w:p>
    <w:p w14:paraId="6675CD69" w14:textId="77777777" w:rsidR="00B415EE" w:rsidRPr="00E23840" w:rsidRDefault="00B415EE" w:rsidP="00B415EE">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5056174D" w14:textId="77777777" w:rsidR="00B415EE" w:rsidRPr="00E23840" w:rsidRDefault="00B415EE" w:rsidP="00B415EE">
      <w:pPr>
        <w:rPr>
          <w:noProof/>
          <w:lang w:eastAsia="zh-CN"/>
        </w:rPr>
      </w:pPr>
      <w:r w:rsidRPr="00E23840">
        <w:rPr>
          <w:noProof/>
          <w:lang w:eastAsia="zh-CN"/>
        </w:rPr>
        <w:t>with the following components:</w:t>
      </w:r>
    </w:p>
    <w:p w14:paraId="11C8BCDE" w14:textId="6488F6D9" w:rsidR="00B415EE" w:rsidRPr="00E23840" w:rsidRDefault="00B415EE" w:rsidP="00B415EE">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151DAB">
        <w:rPr>
          <w:noProof/>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w:t>
      </w:r>
    </w:p>
    <w:p w14:paraId="5D024698" w14:textId="77777777" w:rsidR="00B415EE" w:rsidRPr="00E23840" w:rsidRDefault="00B415EE" w:rsidP="00B415E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B5B2D08" w14:textId="77777777" w:rsidR="00B415EE" w:rsidRPr="00E23840" w:rsidRDefault="00B415EE" w:rsidP="00B415EE">
      <w:pPr>
        <w:pStyle w:val="B1"/>
        <w:rPr>
          <w:noProof/>
        </w:rPr>
      </w:pPr>
      <w:r w:rsidRPr="00E23840">
        <w:rPr>
          <w:noProof/>
        </w:rPr>
        <w:t>-</w:t>
      </w:r>
      <w:r w:rsidRPr="00E23840">
        <w:rPr>
          <w:noProof/>
        </w:rPr>
        <w:tab/>
        <w:t>The {apiVersion} shall be "v</w:t>
      </w:r>
      <w:r>
        <w:rPr>
          <w:noProof/>
        </w:rPr>
        <w:t>1</w:t>
      </w:r>
      <w:r w:rsidRPr="00E23840">
        <w:rPr>
          <w:noProof/>
        </w:rPr>
        <w:t>".</w:t>
      </w:r>
    </w:p>
    <w:p w14:paraId="7389A305" w14:textId="07C93B49" w:rsidR="00B415EE" w:rsidRDefault="00B415EE" w:rsidP="00C327E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5B1EEB">
        <w:rPr>
          <w:noProof/>
        </w:rPr>
        <w:t>clause</w:t>
      </w:r>
      <w:r w:rsidRPr="00E23840">
        <w:rPr>
          <w:noProof/>
          <w:lang w:eastAsia="zh-CN"/>
        </w:rPr>
        <w:t> </w:t>
      </w:r>
      <w:r>
        <w:rPr>
          <w:noProof/>
          <w:lang w:eastAsia="zh-CN"/>
        </w:rPr>
        <w:t>6.1.3</w:t>
      </w:r>
      <w:r w:rsidRPr="00E23840">
        <w:rPr>
          <w:noProof/>
        </w:rPr>
        <w:t>.</w:t>
      </w:r>
    </w:p>
    <w:p w14:paraId="32E9F1EE" w14:textId="77777777" w:rsidR="000E77D4" w:rsidRDefault="000E77D4" w:rsidP="000E77D4">
      <w:pPr>
        <w:pStyle w:val="Heading3"/>
      </w:pPr>
      <w:bookmarkStart w:id="258" w:name="_Toc20129520"/>
      <w:bookmarkStart w:id="259" w:name="_Toc27584147"/>
      <w:bookmarkStart w:id="260" w:name="_Toc36455449"/>
      <w:r>
        <w:t>6.1.2</w:t>
      </w:r>
      <w:r>
        <w:tab/>
        <w:t>Usage of HTTP</w:t>
      </w:r>
      <w:bookmarkEnd w:id="258"/>
      <w:bookmarkEnd w:id="259"/>
      <w:bookmarkEnd w:id="260"/>
    </w:p>
    <w:p w14:paraId="32E9F1EF" w14:textId="77777777" w:rsidR="000C5200" w:rsidRPr="000C5200" w:rsidRDefault="000C5200" w:rsidP="000C5200">
      <w:pPr>
        <w:pStyle w:val="Heading4"/>
      </w:pPr>
      <w:bookmarkStart w:id="261" w:name="_Toc20129521"/>
      <w:bookmarkStart w:id="262" w:name="_Toc27584148"/>
      <w:bookmarkStart w:id="263" w:name="_Toc36455450"/>
      <w:r>
        <w:t>6.1.2.1</w:t>
      </w:r>
      <w:r>
        <w:tab/>
        <w:t>General</w:t>
      </w:r>
      <w:bookmarkEnd w:id="261"/>
      <w:bookmarkEnd w:id="262"/>
      <w:bookmarkEnd w:id="263"/>
    </w:p>
    <w:p w14:paraId="32E9F1F0" w14:textId="4ED9775A" w:rsidR="00BE3568" w:rsidRDefault="00BE3568" w:rsidP="00BE3568">
      <w:r>
        <w:t xml:space="preserve">HTTP/2, as defined in </w:t>
      </w:r>
      <w:r w:rsidR="00CA4B50">
        <w:t>IETF RFC 7540 </w:t>
      </w:r>
      <w:r>
        <w:t>[14], shall be used as specified in clause 5 of</w:t>
      </w:r>
      <w:r w:rsidR="00151DAB">
        <w:t xml:space="preserve"> 3GPP TS</w:t>
      </w:r>
      <w:r w:rsidR="00CA4B50">
        <w:t> 29.500 [</w:t>
      </w:r>
      <w:r>
        <w:t>4].</w:t>
      </w:r>
    </w:p>
    <w:p w14:paraId="32E9F1F1" w14:textId="1D1B2EE8"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rsidR="005B1EEB">
        <w:t>clause</w:t>
      </w:r>
      <w:r>
        <w:t> </w:t>
      </w:r>
      <w:r w:rsidRPr="008C21B1">
        <w:t>5</w:t>
      </w:r>
      <w:r>
        <w:t>.3</w:t>
      </w:r>
      <w:r w:rsidRPr="008C21B1">
        <w:t xml:space="preserve"> of</w:t>
      </w:r>
      <w:r w:rsidR="00151DAB">
        <w:t xml:space="preserve"> 3GPP TS</w:t>
      </w:r>
      <w:r w:rsidR="00CA4B50">
        <w:t> </w:t>
      </w:r>
      <w:r w:rsidR="00CA4B50" w:rsidRPr="008C21B1">
        <w:t>29.500</w:t>
      </w:r>
      <w:r w:rsidR="00CA4B50">
        <w:t> </w:t>
      </w:r>
      <w:r w:rsidR="00CA4B50" w:rsidRPr="008C21B1">
        <w:t>[</w:t>
      </w:r>
      <w:r w:rsidRPr="008C21B1">
        <w:t>4].</w:t>
      </w:r>
    </w:p>
    <w:p w14:paraId="32E9F1F2" w14:textId="5BD5E327" w:rsidR="00BE3568" w:rsidRDefault="00BE3568" w:rsidP="00BE3568">
      <w:r>
        <w:t xml:space="preserve">HTTP messages and bodies for the </w:t>
      </w:r>
      <w:r w:rsidRPr="0023018E">
        <w:t>Nsmf_</w:t>
      </w:r>
      <w:r>
        <w:t>PDUSession service shall comply with the OpenAPI [15] specification contained in Annex A.</w:t>
      </w:r>
    </w:p>
    <w:p w14:paraId="32E9F1F3" w14:textId="77777777" w:rsidR="00FA10C2" w:rsidRPr="000C5200" w:rsidRDefault="00FA10C2" w:rsidP="00FA10C2">
      <w:pPr>
        <w:pStyle w:val="Heading4"/>
      </w:pPr>
      <w:bookmarkStart w:id="264" w:name="_Toc20129522"/>
      <w:bookmarkStart w:id="265" w:name="_Toc27584149"/>
      <w:bookmarkStart w:id="266" w:name="_Toc36455451"/>
      <w:r>
        <w:t>6.1.2.2</w:t>
      </w:r>
      <w:r>
        <w:tab/>
        <w:t>HTTP standard headers</w:t>
      </w:r>
      <w:bookmarkEnd w:id="264"/>
      <w:bookmarkEnd w:id="265"/>
      <w:bookmarkEnd w:id="266"/>
    </w:p>
    <w:p w14:paraId="32E9F1F4" w14:textId="77777777" w:rsidR="00FA10C2" w:rsidRDefault="00FA10C2" w:rsidP="00FA10C2">
      <w:pPr>
        <w:pStyle w:val="Heading5"/>
        <w:rPr>
          <w:lang w:eastAsia="zh-CN"/>
        </w:rPr>
      </w:pPr>
      <w:bookmarkStart w:id="267" w:name="_Toc20129523"/>
      <w:bookmarkStart w:id="268" w:name="_Toc27584150"/>
      <w:bookmarkStart w:id="269" w:name="_Toc36455452"/>
      <w:r>
        <w:t>6.1.2.2.1</w:t>
      </w:r>
      <w:r>
        <w:rPr>
          <w:rFonts w:hint="eastAsia"/>
          <w:lang w:eastAsia="zh-CN"/>
        </w:rPr>
        <w:tab/>
      </w:r>
      <w:r>
        <w:rPr>
          <w:lang w:eastAsia="zh-CN"/>
        </w:rPr>
        <w:t>General</w:t>
      </w:r>
      <w:bookmarkEnd w:id="267"/>
      <w:bookmarkEnd w:id="268"/>
      <w:bookmarkEnd w:id="269"/>
    </w:p>
    <w:p w14:paraId="32E9F1F5" w14:textId="46E3202E" w:rsidR="00BE3568" w:rsidRDefault="00BE3568" w:rsidP="00BE3568">
      <w:r>
        <w:t>The usage of HTTP standard headers</w:t>
      </w:r>
      <w:r w:rsidRPr="001726B8">
        <w:t xml:space="preserve"> </w:t>
      </w:r>
      <w:r>
        <w:t xml:space="preserve">shall be supported as specified in </w:t>
      </w:r>
      <w:r w:rsidR="005B1EEB">
        <w:t>clause</w:t>
      </w:r>
      <w:r>
        <w:t xml:space="preserve"> 5.2.2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9F1F6" w14:textId="37783020" w:rsidR="00FD6006" w:rsidRDefault="00FD6006" w:rsidP="00AC65ED">
      <w:pPr>
        <w:pStyle w:val="Heading5"/>
      </w:pPr>
      <w:bookmarkStart w:id="270" w:name="_Toc20129524"/>
      <w:bookmarkStart w:id="271" w:name="_Toc27584151"/>
      <w:bookmarkStart w:id="272" w:name="_Toc36455453"/>
      <w:r>
        <w:lastRenderedPageBreak/>
        <w:t>6.1.2.</w:t>
      </w:r>
      <w:r w:rsidR="00FA10C2">
        <w:t>2.</w:t>
      </w:r>
      <w:r>
        <w:t>2</w:t>
      </w:r>
      <w:r>
        <w:tab/>
        <w:t>Content type</w:t>
      </w:r>
      <w:bookmarkEnd w:id="270"/>
      <w:bookmarkEnd w:id="271"/>
      <w:bookmarkEnd w:id="272"/>
    </w:p>
    <w:p w14:paraId="32E9F1F7" w14:textId="77777777" w:rsidR="0057186F" w:rsidRDefault="0057186F" w:rsidP="0057186F">
      <w:r>
        <w:t>The following content types shall be supported:</w:t>
      </w:r>
    </w:p>
    <w:p w14:paraId="32E9F1F8" w14:textId="1608DDD0" w:rsidR="002E69DE" w:rsidRDefault="0057186F" w:rsidP="00EA1C32">
      <w:pPr>
        <w:pStyle w:val="B1"/>
      </w:pPr>
      <w:r>
        <w:t>-</w:t>
      </w:r>
      <w:r>
        <w:tab/>
        <w:t>t</w:t>
      </w:r>
      <w:r w:rsidR="002E69DE">
        <w:t xml:space="preserve">he JSON format </w:t>
      </w:r>
      <w:r w:rsidRPr="00B64892">
        <w:t>(</w:t>
      </w:r>
      <w:r w:rsidR="00CA4B50" w:rsidRPr="00B64892">
        <w:t>IETF</w:t>
      </w:r>
      <w:r w:rsidR="00CA4B50">
        <w:t> </w:t>
      </w:r>
      <w:r w:rsidR="00CA4B50" w:rsidRPr="00B64892">
        <w:t>RFC</w:t>
      </w:r>
      <w:r w:rsidR="00CA4B50">
        <w:t> 8259 </w:t>
      </w:r>
      <w:r w:rsidRPr="00B64892">
        <w:t>[</w:t>
      </w:r>
      <w:r>
        <w:t>11</w:t>
      </w:r>
      <w:r w:rsidRPr="00B64892">
        <w:t>])</w:t>
      </w:r>
      <w:r w:rsidR="002E69DE">
        <w:t xml:space="preserve">. The use of the JSON format shall be signalled by the content type "application/json". See also </w:t>
      </w:r>
      <w:r w:rsidR="005B1EEB">
        <w:t>clause</w:t>
      </w:r>
      <w:r w:rsidR="002E69DE">
        <w:t xml:space="preserve"> 5.4 of</w:t>
      </w:r>
      <w:r w:rsidR="00151DAB">
        <w:t xml:space="preserve"> 3GPP TS</w:t>
      </w:r>
      <w:r w:rsidR="00CA4B50">
        <w:t> 29.500 [</w:t>
      </w:r>
      <w:r w:rsidR="002E69DE">
        <w:t>4].</w:t>
      </w:r>
    </w:p>
    <w:p w14:paraId="32E9F1F9" w14:textId="59D62DEE" w:rsidR="0057186F" w:rsidRDefault="0057186F" w:rsidP="0057186F">
      <w:pPr>
        <w:pStyle w:val="B1"/>
        <w:rPr>
          <w:noProof/>
          <w:snapToGrid w:val="0"/>
        </w:rPr>
      </w:pPr>
      <w:r>
        <w:t>-</w:t>
      </w:r>
      <w:r>
        <w:tab/>
        <w:t>the Problem Details JSON Object (</w:t>
      </w:r>
      <w:r w:rsidR="00CA4B50">
        <w:rPr>
          <w:noProof/>
          <w:snapToGrid w:val="0"/>
        </w:rPr>
        <w:t>IETF RFC 7807 </w:t>
      </w:r>
      <w:r>
        <w:rPr>
          <w:noProof/>
          <w:snapToGrid w:val="0"/>
        </w:rPr>
        <w:t>[23]). The use of the Problem Details JSON object in a HTTP response body shall be signalled by the content type "application/problem+json".</w:t>
      </w:r>
    </w:p>
    <w:p w14:paraId="32E9F1FA" w14:textId="389E54A6"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xml:space="preserve">, see </w:t>
      </w:r>
      <w:r w:rsidR="005B1EEB">
        <w:t>clause</w:t>
      </w:r>
      <w:r>
        <w:t xml:space="preserve"> 4.8 of</w:t>
      </w:r>
      <w:r w:rsidR="00151DAB">
        <w:t xml:space="preserve"> 3GPP TS</w:t>
      </w:r>
      <w:r w:rsidR="00CA4B50">
        <w:t> 29.501 [</w:t>
      </w:r>
      <w:r>
        <w:t>5].</w:t>
      </w:r>
    </w:p>
    <w:p w14:paraId="32E9F1FB" w14:textId="0533F71A" w:rsidR="002E69DE" w:rsidRDefault="002E69DE" w:rsidP="002E69DE">
      <w:r>
        <w:t xml:space="preserve">Multipart messages shall also be supported (see </w:t>
      </w:r>
      <w:r w:rsidR="005B1EEB">
        <w:t>clause</w:t>
      </w:r>
      <w:r>
        <w:t xml:space="preserve"> 6.1.2.4) using the content type "multipart/related", comprising:</w:t>
      </w:r>
    </w:p>
    <w:p w14:paraId="32E9F1FC" w14:textId="18DB171D" w:rsidR="002E69DE" w:rsidRDefault="002E69DE" w:rsidP="002E69DE">
      <w:pPr>
        <w:pStyle w:val="B1"/>
      </w:pPr>
      <w:r>
        <w:t>-</w:t>
      </w:r>
      <w:r>
        <w:tab/>
        <w:t>one JSON body part with the "application/json" content type; and</w:t>
      </w:r>
    </w:p>
    <w:p w14:paraId="32E9F1FD" w14:textId="56D00A5D" w:rsidR="002E69DE" w:rsidRDefault="002E69DE" w:rsidP="002E69DE">
      <w:pPr>
        <w:pStyle w:val="B1"/>
      </w:pPr>
      <w:r>
        <w:t>-</w:t>
      </w:r>
      <w:r>
        <w:tab/>
        <w:t>one or two binary body parts with 3gpp vendor specific content subtypes.</w:t>
      </w:r>
    </w:p>
    <w:p w14:paraId="32E9F1FE" w14:textId="77777777" w:rsidR="002E69DE" w:rsidRDefault="002E69DE" w:rsidP="002E69DE">
      <w:r>
        <w:t>The 3gpp vendor specific content subtypes defined in Table 6.1.2.2.2-1 shall be supported.</w:t>
      </w:r>
    </w:p>
    <w:p w14:paraId="32E9F1FF" w14:textId="69875BE6" w:rsidR="002E69DE" w:rsidRPr="00384E92" w:rsidRDefault="002E69DE" w:rsidP="002E69DE">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216B47DE" w:rsidR="002E69DE" w:rsidRPr="001769FF" w:rsidRDefault="002E69DE" w:rsidP="001433FE">
            <w:pPr>
              <w:pStyle w:val="TAL"/>
            </w:pPr>
            <w:r>
              <w:t xml:space="preserve">Binary encoded payload, encoding NG Application Protocol (NGAP) IEs, as specified in </w:t>
            </w:r>
            <w:r w:rsidR="005B1EEB">
              <w:t>clause</w:t>
            </w:r>
            <w:r>
              <w:t xml:space="preserv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3A0BF3D6" w:rsidR="002E69DE" w:rsidRDefault="002E69DE" w:rsidP="002E69DE">
      <w:r>
        <w:t xml:space="preserve">See </w:t>
      </w:r>
      <w:r w:rsidR="005B1EEB">
        <w:t>clause</w:t>
      </w:r>
      <w:r>
        <w:t xml:space="preserve"> 6.1.2.4 for the binary payloads supported in the binary body part of multipart messages.</w:t>
      </w:r>
    </w:p>
    <w:p w14:paraId="32E9F20D" w14:textId="77777777" w:rsidR="000C5200" w:rsidRPr="000C5200" w:rsidRDefault="000C5200" w:rsidP="000C5200">
      <w:pPr>
        <w:pStyle w:val="Heading4"/>
      </w:pPr>
      <w:bookmarkStart w:id="273" w:name="_Toc20129525"/>
      <w:bookmarkStart w:id="274" w:name="_Toc27584152"/>
      <w:bookmarkStart w:id="275" w:name="_Toc36455454"/>
      <w:r>
        <w:t>6.1.2.</w:t>
      </w:r>
      <w:r w:rsidR="00FD6006">
        <w:t>3</w:t>
      </w:r>
      <w:r>
        <w:tab/>
        <w:t>HTTP custom headers</w:t>
      </w:r>
      <w:bookmarkEnd w:id="273"/>
      <w:bookmarkEnd w:id="274"/>
      <w:bookmarkEnd w:id="275"/>
    </w:p>
    <w:p w14:paraId="32E9F20E" w14:textId="77777777" w:rsidR="000C5200" w:rsidRDefault="00FD6006" w:rsidP="000C5200">
      <w:pPr>
        <w:pStyle w:val="Heading5"/>
        <w:rPr>
          <w:lang w:eastAsia="zh-CN"/>
        </w:rPr>
      </w:pPr>
      <w:bookmarkStart w:id="276" w:name="_Toc20129526"/>
      <w:bookmarkStart w:id="277" w:name="_Toc27584153"/>
      <w:bookmarkStart w:id="278" w:name="_Toc36455455"/>
      <w:r>
        <w:t>6.1.2.3.1</w:t>
      </w:r>
      <w:r w:rsidR="000C5200">
        <w:rPr>
          <w:rFonts w:hint="eastAsia"/>
          <w:lang w:eastAsia="zh-CN"/>
        </w:rPr>
        <w:tab/>
      </w:r>
      <w:r w:rsidR="000C5200">
        <w:rPr>
          <w:lang w:eastAsia="zh-CN"/>
        </w:rPr>
        <w:t>General</w:t>
      </w:r>
      <w:bookmarkEnd w:id="276"/>
      <w:bookmarkEnd w:id="277"/>
      <w:bookmarkEnd w:id="278"/>
    </w:p>
    <w:p w14:paraId="32E9F20F" w14:textId="08DD8364"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Nsmf_PDUSession service.</w:t>
      </w:r>
    </w:p>
    <w:p w14:paraId="32E9F210" w14:textId="166EDAD7" w:rsidR="007E2ACA" w:rsidRDefault="007E2ACA" w:rsidP="007E2ACA">
      <w:r>
        <w:t xml:space="preserve">For 3GPP specific HTTP custom headers used across all service based interfaces, see </w:t>
      </w:r>
      <w:r w:rsidR="005B1EEB">
        <w:t>clause</w:t>
      </w:r>
      <w:r>
        <w:t xml:space="preserve"> 5.2.3 of</w:t>
      </w:r>
      <w:r w:rsidR="00151DAB">
        <w:t xml:space="preserve"> 3GPP TS</w:t>
      </w:r>
      <w:r w:rsidR="00CA4B50">
        <w:t> 29.500 [</w:t>
      </w:r>
      <w:r>
        <w:t>4].</w:t>
      </w:r>
    </w:p>
    <w:p w14:paraId="32E9F211" w14:textId="77777777" w:rsidR="002E69DE" w:rsidRPr="000C5200" w:rsidRDefault="002E69DE" w:rsidP="002E69DE">
      <w:pPr>
        <w:pStyle w:val="Heading4"/>
      </w:pPr>
      <w:bookmarkStart w:id="279" w:name="_Toc20129527"/>
      <w:bookmarkStart w:id="280" w:name="_Toc27584154"/>
      <w:bookmarkStart w:id="281" w:name="_Toc36455456"/>
      <w:r>
        <w:t>6.1.2.4</w:t>
      </w:r>
      <w:r>
        <w:tab/>
        <w:t>HTTP multipart messages</w:t>
      </w:r>
      <w:bookmarkEnd w:id="279"/>
      <w:bookmarkEnd w:id="280"/>
      <w:bookmarkEnd w:id="281"/>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3E98717F" w:rsidR="002E69DE" w:rsidRDefault="007D4D07" w:rsidP="007D4D07">
      <w:pPr>
        <w:pStyle w:val="B1"/>
      </w:pPr>
      <w:r>
        <w:t>-</w:t>
      </w:r>
      <w:r>
        <w:tab/>
        <w:t>Update Request and Response (POST</w:t>
      </w:r>
      <w:r w:rsidR="008679C6">
        <w:t xml:space="preserve"> </w:t>
      </w:r>
      <w:r>
        <w: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5B529304"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w:t>
      </w:r>
      <w:r w:rsidR="005B1EEB">
        <w:t>clause</w:t>
      </w:r>
      <w:r w:rsidR="002E69DE">
        <w:t xml:space="preserve"> 6.1.6.4)</w:t>
      </w:r>
      <w:r>
        <w:t>;</w:t>
      </w:r>
    </w:p>
    <w:p w14:paraId="6DD37CAA" w14:textId="4751EAEF" w:rsidR="008679C6" w:rsidRDefault="0095220C" w:rsidP="00DB011A">
      <w:pPr>
        <w:pStyle w:val="B1"/>
      </w:pPr>
      <w:r>
        <w:t>-</w:t>
      </w:r>
      <w:r>
        <w:tab/>
        <w:t xml:space="preserve">one or two N1 SM payloads, over N16 (see </w:t>
      </w:r>
      <w:r w:rsidR="005B1EEB">
        <w:t>clause</w:t>
      </w:r>
      <w:r>
        <w:t xml:space="preserve"> 6.1.6.4)</w:t>
      </w:r>
      <w:r w:rsidR="008679C6">
        <w:t>;</w:t>
      </w:r>
    </w:p>
    <w:p w14:paraId="32E9F219" w14:textId="42905989" w:rsidR="002E69DE" w:rsidRDefault="008679C6" w:rsidP="00DB011A">
      <w:pPr>
        <w:pStyle w:val="B1"/>
      </w:pPr>
      <w:r>
        <w:t>-</w:t>
      </w:r>
      <w:r>
        <w:tab/>
        <w:t xml:space="preserve">one or two N2 SM payloads over N11 (see </w:t>
      </w:r>
      <w:r w:rsidR="005B1EEB">
        <w:t>clause</w:t>
      </w:r>
      <w:r>
        <w:t xml:space="preserve"> 5.2.2.3.3)</w:t>
      </w:r>
      <w:r w:rsidR="002E69DE">
        <w:t>.</w:t>
      </w:r>
    </w:p>
    <w:p w14:paraId="32E9F21A" w14:textId="77777777" w:rsidR="002E69DE" w:rsidRDefault="002E69DE" w:rsidP="002E69DE">
      <w:r>
        <w:lastRenderedPageBreak/>
        <w:t>The JSON body part shall be the "root" body part of the multipart message. It shall be encoded as the first body part of the multipart message. The "Start" parameter does not need to be included.</w:t>
      </w:r>
    </w:p>
    <w:p w14:paraId="32E9F21B" w14:textId="5D74A07A" w:rsidR="002E69DE" w:rsidRDefault="002E69DE" w:rsidP="002E69DE">
      <w:r>
        <w:t xml:space="preserve">The multipart message shall include a "type" parameter </w:t>
      </w:r>
      <w:r w:rsidR="007D4220">
        <w:t xml:space="preserve">(see </w:t>
      </w:r>
      <w:r w:rsidR="00CA4B50">
        <w:t>IETF RFC 2387 [10]</w:t>
      </w:r>
      <w:r>
        <w:t>) specifying the media type of the root body part, i.e. "application/json".</w:t>
      </w:r>
    </w:p>
    <w:p w14:paraId="32E9F21C" w14:textId="02DD1C0F"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 xml:space="preserve">ed message, see </w:t>
      </w:r>
      <w:r w:rsidR="00CA4B50">
        <w:rPr>
          <w:lang w:val="en-US"/>
        </w:rPr>
        <w:t>IETF RFC 2387 [10]</w:t>
      </w:r>
      <w:r>
        <w:rPr>
          <w:lang w:val="en-US"/>
        </w:rPr>
        <w:t>. The default root is the first body within the multipart/related message</w:t>
      </w:r>
      <w:r>
        <w:t>. The "Start" parameter indicates the root body part, e.g. when this is not the first body part in the message.</w:t>
      </w:r>
    </w:p>
    <w:p w14:paraId="32E9F21D" w14:textId="0AB13B00" w:rsidR="002E69DE" w:rsidRDefault="0095220C" w:rsidP="002E69DE">
      <w:r>
        <w:t>For each binary body part in a HTTP multipart message, the</w:t>
      </w:r>
      <w:r w:rsidR="002E69DE">
        <w:t xml:space="preserve"> binary body part shall include a Content-ID header (see </w:t>
      </w:r>
      <w:r w:rsidR="00CA4B50">
        <w:t>IETF RFC 2045 </w:t>
      </w:r>
      <w:r w:rsidR="002E69DE">
        <w:t>[</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4A9DF81D" w:rsidR="002E69DE" w:rsidRDefault="002E69DE" w:rsidP="002E69DE">
      <w:r>
        <w:t>Examples of multipart/related messages can be found in Annex B.</w:t>
      </w:r>
    </w:p>
    <w:p w14:paraId="32E9F21F" w14:textId="77777777" w:rsidR="00C92B8E" w:rsidRPr="00EA1C32" w:rsidRDefault="00C92B8E" w:rsidP="00C92B8E">
      <w:pPr>
        <w:pStyle w:val="Heading4"/>
      </w:pPr>
      <w:bookmarkStart w:id="282" w:name="_Toc20129528"/>
      <w:bookmarkStart w:id="283" w:name="_Toc27584155"/>
      <w:bookmarkStart w:id="284" w:name="_Toc36455457"/>
      <w:r w:rsidRPr="00EA1C32">
        <w:t>6.1.2.</w:t>
      </w:r>
      <w:r w:rsidR="001B4514">
        <w:t>5</w:t>
      </w:r>
      <w:r w:rsidRPr="00EA1C32">
        <w:tab/>
        <w:t>HTTP/2 request retries</w:t>
      </w:r>
      <w:bookmarkEnd w:id="282"/>
      <w:bookmarkEnd w:id="283"/>
      <w:bookmarkEnd w:id="284"/>
    </w:p>
    <w:p w14:paraId="32E9F220" w14:textId="3FF8674D" w:rsidR="00C92B8E" w:rsidRDefault="00C92B8E" w:rsidP="00C92B8E">
      <w:r>
        <w:t xml:space="preserve">The principles specified in </w:t>
      </w:r>
      <w:r w:rsidR="005B1EEB">
        <w:t>clause</w:t>
      </w:r>
      <w:r>
        <w:t xml:space="preserve"> 5.2.8 of</w:t>
      </w:r>
      <w:r w:rsidR="00151DAB">
        <w:t xml:space="preserve"> 3GPP TS</w:t>
      </w:r>
      <w:r w:rsidR="00CA4B50">
        <w:t> 29.500 [</w:t>
      </w:r>
      <w:r>
        <w:t>4] shall be applied with the following modifications.</w:t>
      </w:r>
    </w:p>
    <w:p w14:paraId="32E9F221" w14:textId="3D61857A" w:rsidR="00C92B8E" w:rsidRDefault="00C92B8E" w:rsidP="00C92B8E">
      <w:r>
        <w:t>The NF Service Consumer may retry any HTTP POST request on the same resource through a new TCP connection after a TCP connection failure.</w:t>
      </w:r>
    </w:p>
    <w:p w14:paraId="32E9F222" w14:textId="614A6BD1" w:rsidR="00C92B8E" w:rsidRDefault="00C92B8E" w:rsidP="00C92B8E">
      <w:r>
        <w:t>The SMF shall support handling repeated retries successfully.</w:t>
      </w:r>
    </w:p>
    <w:p w14:paraId="32E9F223" w14:textId="062A8388" w:rsidR="00C92B8E" w:rsidRDefault="00C92B8E" w:rsidP="00EA1C32">
      <w:pPr>
        <w:pStyle w:val="NO"/>
      </w:pPr>
      <w:r>
        <w:t>NOTE:</w:t>
      </w:r>
      <w:r>
        <w:tab/>
        <w:t xml:space="preserve">See </w:t>
      </w:r>
      <w:r w:rsidR="005B1EEB">
        <w:t>clause</w:t>
      </w:r>
      <w:r>
        <w:t>s 5.2.2.2 and 5.2.2.7</w:t>
      </w:r>
      <w:r w:rsidRPr="001479FE">
        <w:t xml:space="preserve"> </w:t>
      </w:r>
      <w:r>
        <w:t>for the handling by the SMF of an HTTP POST request that would have already been processed by the SMF and that would be retried by the NF Service Consumer.</w:t>
      </w:r>
    </w:p>
    <w:p w14:paraId="32E9F224" w14:textId="31F0B3C8" w:rsidR="00C92B8E" w:rsidRDefault="00C92B8E" w:rsidP="00EA1C32">
      <w:r>
        <w:t>HTTP conditional requests are not supported by the Nsmf_PDUSession service in this version of the API.</w:t>
      </w:r>
    </w:p>
    <w:p w14:paraId="32E9F225" w14:textId="7A2DCF9A" w:rsidR="00E44765" w:rsidRDefault="00A258AF" w:rsidP="000E77D4">
      <w:pPr>
        <w:pStyle w:val="Heading3"/>
      </w:pPr>
      <w:bookmarkStart w:id="285" w:name="_Toc20129529"/>
      <w:bookmarkStart w:id="286" w:name="_Toc27584156"/>
      <w:bookmarkStart w:id="287" w:name="_Toc36455458"/>
      <w:r>
        <w:t>6.</w:t>
      </w:r>
      <w:r w:rsidR="000E77D4">
        <w:t>1.</w:t>
      </w:r>
      <w:r w:rsidR="00FD6006">
        <w:t>3</w:t>
      </w:r>
      <w:r>
        <w:tab/>
      </w:r>
      <w:r w:rsidR="00E44765">
        <w:t>Resources</w:t>
      </w:r>
      <w:bookmarkEnd w:id="285"/>
      <w:bookmarkEnd w:id="286"/>
      <w:bookmarkEnd w:id="287"/>
    </w:p>
    <w:p w14:paraId="32E9F226" w14:textId="77777777" w:rsidR="000A7435" w:rsidRDefault="000A7435" w:rsidP="000E77D4">
      <w:pPr>
        <w:pStyle w:val="Heading4"/>
      </w:pPr>
      <w:bookmarkStart w:id="288" w:name="_Toc20129530"/>
      <w:bookmarkStart w:id="289" w:name="_Toc27584157"/>
      <w:bookmarkStart w:id="290" w:name="_Toc36455459"/>
      <w:r>
        <w:t>6.</w:t>
      </w:r>
      <w:r w:rsidR="000E77D4">
        <w:t>1.</w:t>
      </w:r>
      <w:r w:rsidR="00FD6006">
        <w:t>3</w:t>
      </w:r>
      <w:r>
        <w:t>.1</w:t>
      </w:r>
      <w:r>
        <w:tab/>
      </w:r>
      <w:r w:rsidR="008B2858">
        <w:t>Overview</w:t>
      </w:r>
      <w:bookmarkEnd w:id="288"/>
      <w:bookmarkEnd w:id="289"/>
      <w:bookmarkEnd w:id="290"/>
    </w:p>
    <w:p w14:paraId="32E9F227" w14:textId="4A823FE1"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w:t>
      </w:r>
    </w:p>
    <w:p w14:paraId="30FD568C" w14:textId="2B03B01F" w:rsidR="0044169E" w:rsidRDefault="0044169E" w:rsidP="0033441A">
      <w:pPr>
        <w:pStyle w:val="TH"/>
      </w:pPr>
    </w:p>
    <w:p w14:paraId="43856AD3" w14:textId="0A83DE68" w:rsidR="00315CF9" w:rsidRPr="00A258AF" w:rsidRDefault="00315CF9" w:rsidP="0033441A">
      <w:pPr>
        <w:pStyle w:val="TH"/>
        <w:rPr>
          <w:lang w:val="en-US"/>
        </w:rPr>
      </w:pPr>
      <w:r w:rsidRPr="0069718D">
        <w:object w:dxaOrig="6440" w:dyaOrig="9171" w14:anchorId="299D16E3">
          <v:shape id="_x0000_i1051" type="#_x0000_t75" style="width:233.55pt;height:334.35pt" o:ole="">
            <v:imagedata r:id="rId64" o:title=""/>
          </v:shape>
          <o:OLEObject Type="Embed" ProgID="Visio.Drawing.11" ShapeID="_x0000_i1051" DrawAspect="Content" ObjectID="_1647068298" r:id="rId65"/>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62760937"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47885EC4" w:rsidR="00746DD1" w:rsidRPr="008C18E3" w:rsidRDefault="00746DD1" w:rsidP="003521F9">
            <w:pPr>
              <w:pStyle w:val="TAL"/>
            </w:pPr>
            <w:r>
              <w:t>{apiRoot}/nsmf-pdusession/</w:t>
            </w:r>
            <w:r w:rsidR="00610F24">
              <w:t>{apiVersion}</w:t>
            </w:r>
            <w:r>
              <w:t>/sm-contexts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55A8664F" w:rsidR="0026346C" w:rsidRPr="00C327E7" w:rsidRDefault="0026346C" w:rsidP="00F057BE">
            <w:pPr>
              <w:pStyle w:val="TAL"/>
            </w:pPr>
            <w:r w:rsidRPr="00C327E7">
              <w:t>{apiRoot}/nsmf-pdusession/</w:t>
            </w:r>
            <w:r w:rsidR="00610F24">
              <w:t>{apiVersion}</w:t>
            </w:r>
            <w:r w:rsidRPr="00C327E7">
              <w:t>/sm-contexts/{smContextRef}/retrieve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3869CE20" w:rsidR="0026346C" w:rsidRPr="00C327E7" w:rsidRDefault="0026346C" w:rsidP="00F057BE">
            <w:pPr>
              <w:pStyle w:val="TAL"/>
            </w:pPr>
            <w:r w:rsidRPr="00C327E7">
              <w:t>{apiRoot}/nsmf-pdusession/</w:t>
            </w:r>
            <w:r w:rsidR="00610F24">
              <w:t>{apiVersion}</w:t>
            </w:r>
            <w:r w:rsidRPr="00C327E7">
              <w:t>/sm-contexts/{smContextRef}/modify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sidRPr="00C327E7">
              <w:t xml:space="preserve"> </w:t>
            </w:r>
            <w:r>
              <w:rPr>
                <w:lang w:val="fr-FR"/>
              </w:rPr>
              <w:t>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4E156AE8" w:rsidR="00F057BE" w:rsidRPr="0033441A" w:rsidRDefault="00F057BE" w:rsidP="003521F9">
            <w:pPr>
              <w:pStyle w:val="TAL"/>
              <w:rPr>
                <w:lang w:val="en-US"/>
              </w:rPr>
            </w:pPr>
            <w:r w:rsidRPr="0033441A">
              <w:rPr>
                <w:lang w:val="en-US"/>
              </w:rPr>
              <w:t>{apiRoot}/</w:t>
            </w:r>
            <w:r>
              <w:t xml:space="preserve"> nsmf</w:t>
            </w:r>
            <w:r w:rsidR="00F82463">
              <w:t>-</w:t>
            </w:r>
            <w:r w:rsidRPr="0033441A">
              <w:rPr>
                <w:lang w:val="en-US"/>
              </w:rPr>
              <w:t>pdus</w:t>
            </w:r>
            <w:r>
              <w:rPr>
                <w:lang w:val="en-US"/>
              </w:rPr>
              <w:t>ession</w:t>
            </w:r>
            <w:r w:rsidRPr="0033441A">
              <w:rPr>
                <w:lang w:val="en-US"/>
              </w:rPr>
              <w:t>/</w:t>
            </w:r>
            <w:r w:rsidR="00610F24">
              <w:t>{apiVersion}</w:t>
            </w:r>
            <w:r w:rsidRPr="0033441A">
              <w:rPr>
                <w:lang w:val="en-US"/>
              </w:rPr>
              <w:t>/</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0F57180F" w:rsidR="00746DD1" w:rsidRPr="00C752BB" w:rsidRDefault="00746DD1" w:rsidP="003521F9">
            <w:pPr>
              <w:pStyle w:val="TAC"/>
              <w:rPr>
                <w:lang w:val="fr-FR"/>
              </w:rPr>
            </w:pPr>
            <w:r w:rsidRPr="00C752BB">
              <w:rPr>
                <w:lang w:val="fr-FR"/>
              </w:rPr>
              <w:t>PDU sessions collection</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26B3127C" w:rsidR="00746DD1" w:rsidRPr="00DD4E0C" w:rsidDel="005E0502" w:rsidRDefault="00746DD1" w:rsidP="003521F9">
            <w:pPr>
              <w:pStyle w:val="TAL"/>
              <w:rPr>
                <w:lang w:val="fr-FR"/>
              </w:rPr>
            </w:pPr>
            <w:r w:rsidRPr="00DD4E0C">
              <w:rPr>
                <w:lang w:val="fr-FR"/>
              </w:rPr>
              <w:t>{apiRoot}/nsmf-pdusession/</w:t>
            </w:r>
            <w:r w:rsidR="00610F24" w:rsidRPr="00C327E7">
              <w:rPr>
                <w:lang w:val="fr-FR"/>
              </w:rPr>
              <w:t>{apiVersion}</w:t>
            </w:r>
            <w:r w:rsidRPr="00DD4E0C">
              <w:rPr>
                <w:lang w:val="fr-FR"/>
              </w:rPr>
              <w:t>/pdu-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3ED8EE79" w:rsidR="00A87DAF" w:rsidRPr="00DD4E0C" w:rsidDel="005E0502" w:rsidRDefault="00A87DAF" w:rsidP="003521F9">
            <w:pPr>
              <w:pStyle w:val="TAL"/>
              <w:rPr>
                <w:lang w:val="fr-FR"/>
              </w:rPr>
            </w:pPr>
            <w:r w:rsidRPr="00904791">
              <w:rPr>
                <w:lang w:val="fr-FR"/>
              </w:rPr>
              <w:t>{apiRoot}/nsmf-pdusession/</w:t>
            </w:r>
            <w:r w:rsidR="00610F24" w:rsidRPr="00C327E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1B42BF76" w:rsidR="00A87DAF" w:rsidRDefault="00A87DAF" w:rsidP="003521F9">
            <w:pPr>
              <w:pStyle w:val="TAL"/>
              <w:rPr>
                <w:lang w:val="en-US"/>
              </w:rPr>
            </w:pPr>
            <w:r w:rsidRPr="0079409D">
              <w:rPr>
                <w:lang w:val="en-US"/>
              </w:rPr>
              <w:t>Update</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2341601D" w:rsidR="00746DD1" w:rsidRPr="00DD4E0C" w:rsidDel="005E0502" w:rsidRDefault="00746DD1" w:rsidP="003521F9">
            <w:pPr>
              <w:pStyle w:val="TAL"/>
              <w:rPr>
                <w:lang w:val="fr-FR"/>
              </w:rPr>
            </w:pPr>
            <w:r w:rsidRPr="00904791">
              <w:rPr>
                <w:lang w:val="fr-FR"/>
              </w:rPr>
              <w:t>{apiRoot}/nsmf-pdusession/</w:t>
            </w:r>
            <w:r w:rsidR="00610F24">
              <w:t>{apiVersion}</w:t>
            </w:r>
            <w:r w:rsidRPr="00904791">
              <w:rPr>
                <w:lang w:val="fr-FR"/>
              </w:rPr>
              <w:t>/pdu-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6AB7CB56" w:rsidR="00746DD1" w:rsidRDefault="00746DD1" w:rsidP="003521F9">
            <w:pPr>
              <w:pStyle w:val="TAL"/>
              <w:rPr>
                <w:lang w:val="en-US"/>
              </w:rPr>
            </w:pPr>
            <w:r>
              <w:rPr>
                <w:lang w:val="en-US"/>
              </w:rPr>
              <w:t>Updated</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291" w:name="_Toc20129531"/>
      <w:bookmarkStart w:id="292" w:name="_Toc27584158"/>
      <w:bookmarkStart w:id="293" w:name="_Toc36455460"/>
      <w:r>
        <w:t>6.</w:t>
      </w:r>
      <w:r w:rsidR="000E77D4">
        <w:t>1.</w:t>
      </w:r>
      <w:r w:rsidR="00FD6006">
        <w:t>3</w:t>
      </w:r>
      <w:r w:rsidR="00D06113">
        <w:t>.2</w:t>
      </w:r>
      <w:r>
        <w:tab/>
      </w:r>
      <w:r w:rsidR="008B6CCA">
        <w:t xml:space="preserve">Resource: </w:t>
      </w:r>
      <w:r w:rsidR="00793F63">
        <w:t>SM contexts collection</w:t>
      </w:r>
      <w:bookmarkEnd w:id="291"/>
      <w:bookmarkEnd w:id="292"/>
      <w:bookmarkEnd w:id="293"/>
    </w:p>
    <w:p w14:paraId="32E9F270" w14:textId="77777777" w:rsidR="001769FF" w:rsidRDefault="001769FF" w:rsidP="000E77D4">
      <w:pPr>
        <w:pStyle w:val="Heading5"/>
      </w:pPr>
      <w:bookmarkStart w:id="294" w:name="_Toc20129532"/>
      <w:bookmarkStart w:id="295" w:name="_Toc27584159"/>
      <w:bookmarkStart w:id="296" w:name="_Toc36455461"/>
      <w:r>
        <w:t>6.</w:t>
      </w:r>
      <w:r w:rsidR="000E77D4">
        <w:t>1.</w:t>
      </w:r>
      <w:r w:rsidR="00FD6006">
        <w:t>3</w:t>
      </w:r>
      <w:r>
        <w:t>.</w:t>
      </w:r>
      <w:r w:rsidR="00BB4921">
        <w:t>2</w:t>
      </w:r>
      <w:r>
        <w:t>.</w:t>
      </w:r>
      <w:r w:rsidR="00BB4921">
        <w:t>1</w:t>
      </w:r>
      <w:r>
        <w:tab/>
      </w:r>
      <w:r w:rsidR="00387BE7">
        <w:t>Description</w:t>
      </w:r>
      <w:bookmarkEnd w:id="294"/>
      <w:bookmarkEnd w:id="295"/>
      <w:bookmarkEnd w:id="296"/>
    </w:p>
    <w:p w14:paraId="32E9F271" w14:textId="77777777" w:rsidR="00BD542F" w:rsidRDefault="00793F63" w:rsidP="00CD494F">
      <w:r>
        <w:t>This resource represents the collection of the individual SM contexts created in the SMF.</w:t>
      </w:r>
    </w:p>
    <w:p w14:paraId="32E9F272" w14:textId="07696346" w:rsidR="00BD542F" w:rsidRDefault="00BD542F" w:rsidP="00BD542F">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273" w14:textId="77777777" w:rsidR="00B12CFB" w:rsidRDefault="00B12CFB" w:rsidP="000E77D4">
      <w:pPr>
        <w:pStyle w:val="Heading5"/>
      </w:pPr>
      <w:bookmarkStart w:id="297" w:name="_Toc20129533"/>
      <w:bookmarkStart w:id="298" w:name="_Toc27584160"/>
      <w:bookmarkStart w:id="299" w:name="_Toc36455462"/>
      <w:r>
        <w:t>6.</w:t>
      </w:r>
      <w:r w:rsidR="000E77D4">
        <w:t>1.</w:t>
      </w:r>
      <w:r w:rsidR="00FD6006">
        <w:t>3</w:t>
      </w:r>
      <w:r w:rsidR="00BB4921">
        <w:t>.2.2</w:t>
      </w:r>
      <w:r>
        <w:tab/>
        <w:t xml:space="preserve">Resource </w:t>
      </w:r>
      <w:r w:rsidR="00BB4921">
        <w:t>D</w:t>
      </w:r>
      <w:r>
        <w:t>efinition</w:t>
      </w:r>
      <w:bookmarkEnd w:id="297"/>
      <w:bookmarkEnd w:id="298"/>
      <w:bookmarkEnd w:id="299"/>
    </w:p>
    <w:p w14:paraId="32E9F274" w14:textId="1E110F4E"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w:t>
      </w:r>
      <w:r w:rsidR="00610F24">
        <w:rPr>
          <w:b/>
        </w:rPr>
        <w:t>{apiVersion}</w:t>
      </w:r>
      <w:r w:rsidR="00793F63" w:rsidRPr="005E0502">
        <w:rPr>
          <w:b/>
        </w:rPr>
        <w:t>/sm-contexts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4CCE2B04" w:rsidR="00793F63" w:rsidRDefault="00793F63" w:rsidP="00793F63">
            <w:pPr>
              <w:pStyle w:val="TAL"/>
            </w:pPr>
            <w:r>
              <w:t xml:space="preserve">See </w:t>
            </w:r>
            <w:r w:rsidR="005B1EEB">
              <w:t>clause</w:t>
            </w:r>
            <w:r>
              <w:t xml:space="preserve"> 6.1.1.</w:t>
            </w:r>
          </w:p>
        </w:tc>
      </w:tr>
      <w:tr w:rsidR="00610F24" w:rsidRPr="00B12CFB" w14:paraId="62261087"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0BBDD992" w14:textId="082DB36C" w:rsidR="00610F24" w:rsidRDefault="00610F24" w:rsidP="00610F24">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D5071AF" w14:textId="086924E0" w:rsidR="00610F24" w:rsidRDefault="00610F24" w:rsidP="00610F24">
            <w:pPr>
              <w:pStyle w:val="TAL"/>
            </w:pPr>
            <w:r>
              <w:t xml:space="preserve">See </w:t>
            </w:r>
            <w:r w:rsidR="005B1EEB">
              <w:t>clause</w:t>
            </w:r>
            <w:r>
              <w:t xml:space="preserve"> 6.1.1.</w:t>
            </w:r>
          </w:p>
        </w:tc>
      </w:tr>
    </w:tbl>
    <w:p w14:paraId="32E9F27D" w14:textId="77777777" w:rsidR="00B12CFB" w:rsidRPr="00384E92" w:rsidRDefault="00B12CFB" w:rsidP="00977B30"/>
    <w:p w14:paraId="32E9F27E" w14:textId="77777777" w:rsidR="001769FF" w:rsidRDefault="001769FF" w:rsidP="000E77D4">
      <w:pPr>
        <w:pStyle w:val="Heading5"/>
      </w:pPr>
      <w:bookmarkStart w:id="300" w:name="_Toc20129534"/>
      <w:bookmarkStart w:id="301" w:name="_Toc27584161"/>
      <w:bookmarkStart w:id="302" w:name="_Toc36455463"/>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300"/>
      <w:bookmarkEnd w:id="301"/>
      <w:bookmarkEnd w:id="302"/>
    </w:p>
    <w:p w14:paraId="32E9F27F" w14:textId="77777777" w:rsidR="001769FF" w:rsidRPr="00384E92" w:rsidRDefault="001769FF" w:rsidP="000E77D4">
      <w:pPr>
        <w:pStyle w:val="Heading6"/>
      </w:pPr>
      <w:bookmarkStart w:id="303" w:name="_Toc20129535"/>
      <w:bookmarkStart w:id="304" w:name="_Toc27584162"/>
      <w:bookmarkStart w:id="305" w:name="_Toc36455464"/>
      <w:r w:rsidRPr="00384E92">
        <w:t>6.</w:t>
      </w:r>
      <w:r w:rsidR="000E77D4">
        <w:t>1.</w:t>
      </w:r>
      <w:r w:rsidR="00FD6006">
        <w:t>3</w:t>
      </w:r>
      <w:r w:rsidR="00D67984">
        <w:t>.</w:t>
      </w:r>
      <w:r w:rsidR="00D06113">
        <w:t>2.</w:t>
      </w:r>
      <w:r w:rsidR="00F660F7">
        <w:t>3</w:t>
      </w:r>
      <w:r w:rsidRPr="00384E92">
        <w:t>.1</w:t>
      </w:r>
      <w:r w:rsidRPr="00384E92">
        <w:tab/>
      </w:r>
      <w:r w:rsidR="00793F63">
        <w:t>POST</w:t>
      </w:r>
      <w:bookmarkEnd w:id="303"/>
      <w:bookmarkEnd w:id="304"/>
      <w:bookmarkEnd w:id="305"/>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37798E39" w:rsidR="001769FF" w:rsidRPr="00384E92" w:rsidRDefault="001769FF" w:rsidP="00DA0F34">
      <w:pPr>
        <w:pStyle w:val="TH"/>
        <w:rPr>
          <w:rFonts w:cs="Arial"/>
        </w:rPr>
      </w:pPr>
      <w:r w:rsidRPr="00384E92">
        <w:lastRenderedPageBreak/>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4D51E68A"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0F84E3DA"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825E4BB"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on </w:t>
            </w:r>
            <w:r w:rsidR="00AA5D75" w:rsidRPr="007C440A">
              <w:rPr>
                <w:lang w:eastAsia="zh-CN"/>
              </w:rPr>
              <w:t>an alternative service instance within the</w:t>
            </w:r>
            <w:r w:rsidR="00AA5D75">
              <w:t xml:space="preserve"> </w:t>
            </w:r>
            <w:r>
              <w:t xml:space="preserve">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231B743B" w:rsidR="00614AA3" w:rsidRDefault="00614AA3" w:rsidP="00C66CE9">
            <w:pPr>
              <w:pStyle w:val="TAL"/>
              <w:rPr>
                <w:noProof/>
              </w:rPr>
            </w:pPr>
            <w:r>
              <w:t xml:space="preserve">- </w:t>
            </w:r>
            <w:r>
              <w:rPr>
                <w:noProof/>
              </w:rPr>
              <w:t>INTEGRITY_PROTECTED_MDR_NOT_ACCEPTABLE</w:t>
            </w:r>
          </w:p>
          <w:p w14:paraId="6F46CD07" w14:textId="22F30BA9" w:rsidR="00A173C3" w:rsidRDefault="00A173C3" w:rsidP="00C66CE9">
            <w:pPr>
              <w:pStyle w:val="TAL"/>
            </w:pPr>
            <w:r>
              <w:t>- DEFAULT_EPS_BEARER_INACTIVE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6E67104" w:rsidR="00C66CE9" w:rsidRDefault="00732B18" w:rsidP="00C66CE9">
            <w:pPr>
              <w:pStyle w:val="TAL"/>
              <w:rPr>
                <w:lang w:val="en-US"/>
              </w:rPr>
            </w:pPr>
            <w:r>
              <w:rPr>
                <w:lang w:val="en-US"/>
              </w:rPr>
              <w:t>- S</w:t>
            </w:r>
            <w:r w:rsidR="00667A88">
              <w:rPr>
                <w:lang w:val="en-US"/>
              </w:rPr>
              <w:t>_</w:t>
            </w:r>
            <w:r>
              <w:rPr>
                <w:lang w:val="en-US"/>
              </w:rPr>
              <w:t>NSSAI_</w:t>
            </w:r>
            <w:r w:rsidRPr="00C575C6">
              <w:rPr>
                <w:lang w:val="en-US"/>
              </w:rPr>
              <w:t>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7126BE7E"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306" w:name="_Toc20129536"/>
      <w:bookmarkStart w:id="307" w:name="_Toc27584163"/>
      <w:bookmarkStart w:id="308" w:name="_Toc36455465"/>
      <w:r>
        <w:t>6.1.3.2.4</w:t>
      </w:r>
      <w:r>
        <w:tab/>
        <w:t xml:space="preserve">Resource Custom </w:t>
      </w:r>
      <w:r w:rsidR="00BA054B">
        <w:t>Operations</w:t>
      </w:r>
      <w:bookmarkEnd w:id="306"/>
      <w:bookmarkEnd w:id="307"/>
      <w:bookmarkEnd w:id="308"/>
    </w:p>
    <w:p w14:paraId="32E9F2F6" w14:textId="77777777" w:rsidR="006D6A64" w:rsidRPr="006D6A64" w:rsidRDefault="006D6A64" w:rsidP="006D6A64">
      <w:r>
        <w:t>None.</w:t>
      </w:r>
    </w:p>
    <w:p w14:paraId="32E9F2F7" w14:textId="77777777" w:rsidR="00662956" w:rsidRDefault="00662956" w:rsidP="000E77D4">
      <w:pPr>
        <w:pStyle w:val="Heading4"/>
      </w:pPr>
      <w:bookmarkStart w:id="309" w:name="_Toc20129537"/>
      <w:bookmarkStart w:id="310" w:name="_Toc27584164"/>
      <w:bookmarkStart w:id="311" w:name="_Toc36455466"/>
      <w:r>
        <w:lastRenderedPageBreak/>
        <w:t>6.</w:t>
      </w:r>
      <w:r w:rsidR="000E77D4">
        <w:t>1.</w:t>
      </w:r>
      <w:r w:rsidR="00FD6006">
        <w:t>3</w:t>
      </w:r>
      <w:r>
        <w:t>.3</w:t>
      </w:r>
      <w:r>
        <w:tab/>
      </w:r>
      <w:r w:rsidR="008B6CCA">
        <w:t xml:space="preserve">Resource: </w:t>
      </w:r>
      <w:r w:rsidR="0058081A">
        <w:t>Individual SM context</w:t>
      </w:r>
      <w:bookmarkEnd w:id="309"/>
      <w:bookmarkEnd w:id="310"/>
      <w:bookmarkEnd w:id="311"/>
    </w:p>
    <w:p w14:paraId="32E9F2F8" w14:textId="77777777" w:rsidR="0058081A" w:rsidRDefault="0058081A" w:rsidP="0058081A">
      <w:pPr>
        <w:pStyle w:val="Heading5"/>
      </w:pPr>
      <w:bookmarkStart w:id="312" w:name="_Toc20129538"/>
      <w:bookmarkStart w:id="313" w:name="_Toc27584165"/>
      <w:bookmarkStart w:id="314" w:name="_Toc36455467"/>
      <w:r>
        <w:t>6.1.3.3.1</w:t>
      </w:r>
      <w:r>
        <w:tab/>
        <w:t>Description</w:t>
      </w:r>
      <w:bookmarkEnd w:id="312"/>
      <w:bookmarkEnd w:id="313"/>
      <w:bookmarkEnd w:id="314"/>
    </w:p>
    <w:p w14:paraId="32E9F2F9" w14:textId="5A06210F" w:rsidR="0058081A" w:rsidRDefault="0058081A" w:rsidP="0058081A">
      <w:r>
        <w:t>This resource represents an individual SM context created in the SMF.</w:t>
      </w:r>
    </w:p>
    <w:p w14:paraId="32E9F2FA" w14:textId="6257EC85" w:rsidR="00135C6C" w:rsidRPr="00183983"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2FB" w14:textId="77777777" w:rsidR="0058081A" w:rsidRDefault="0058081A" w:rsidP="0058081A">
      <w:pPr>
        <w:pStyle w:val="Heading5"/>
      </w:pPr>
      <w:bookmarkStart w:id="315" w:name="_Toc20129539"/>
      <w:bookmarkStart w:id="316" w:name="_Toc27584166"/>
      <w:bookmarkStart w:id="317" w:name="_Toc36455468"/>
      <w:r>
        <w:t>6.1.3.3.2</w:t>
      </w:r>
      <w:r>
        <w:tab/>
        <w:t>Resource Definition</w:t>
      </w:r>
      <w:bookmarkEnd w:id="315"/>
      <w:bookmarkEnd w:id="316"/>
      <w:bookmarkEnd w:id="317"/>
    </w:p>
    <w:p w14:paraId="32E9F2FC" w14:textId="18476B20" w:rsidR="0058081A" w:rsidRDefault="0058081A" w:rsidP="0058081A">
      <w:r>
        <w:t xml:space="preserve">Resource URI: </w:t>
      </w:r>
      <w:r>
        <w:rPr>
          <w:b/>
        </w:rPr>
        <w:t>{apiRoot}/nsmf-</w:t>
      </w:r>
      <w:r w:rsidRPr="005E0502">
        <w:rPr>
          <w:b/>
        </w:rPr>
        <w:t>pdus</w:t>
      </w:r>
      <w:r>
        <w:rPr>
          <w:b/>
        </w:rPr>
        <w:t>ession</w:t>
      </w:r>
      <w:r w:rsidRPr="005E0502">
        <w:rPr>
          <w:b/>
        </w:rPr>
        <w:t>/</w:t>
      </w:r>
      <w:bookmarkStart w:id="318" w:name="_Hlk6318174"/>
      <w:r w:rsidR="00B76A8B">
        <w:rPr>
          <w:b/>
        </w:rPr>
        <w:t>{apiVersion}</w:t>
      </w:r>
      <w:bookmarkEnd w:id="318"/>
      <w:r w:rsidRPr="005E0502">
        <w:rPr>
          <w:b/>
        </w:rPr>
        <w:t>/sm-contexts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651D394A" w:rsidR="0058081A" w:rsidRDefault="0058081A" w:rsidP="00A423F5">
            <w:pPr>
              <w:pStyle w:val="TAL"/>
            </w:pPr>
            <w:r>
              <w:t xml:space="preserve">See </w:t>
            </w:r>
            <w:r w:rsidR="005B1EEB">
              <w:t>clause</w:t>
            </w:r>
            <w:r>
              <w:t xml:space="preserve"> 6.1.1.</w:t>
            </w:r>
          </w:p>
        </w:tc>
      </w:tr>
      <w:tr w:rsidR="00B76A8B" w:rsidRPr="00B12CFB" w14:paraId="0801D755"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5952C7DD" w14:textId="4A40B1EF"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7CA53E8" w14:textId="01A097EE" w:rsidR="00B76A8B" w:rsidRDefault="00B76A8B" w:rsidP="00B76A8B">
            <w:pPr>
              <w:pStyle w:val="TAL"/>
            </w:pPr>
            <w:r>
              <w:t xml:space="preserve">See </w:t>
            </w:r>
            <w:r w:rsidR="005B1EEB">
              <w:t>clause</w:t>
            </w:r>
            <w:r>
              <w:t xml:space="preserv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319" w:name="_Toc20129540"/>
      <w:bookmarkStart w:id="320" w:name="_Toc27584167"/>
      <w:bookmarkStart w:id="321" w:name="_Toc36455469"/>
      <w:r>
        <w:t>6.1.3.3.3</w:t>
      </w:r>
      <w:r>
        <w:tab/>
        <w:t>Resource Standard Methods</w:t>
      </w:r>
      <w:bookmarkEnd w:id="319"/>
      <w:bookmarkEnd w:id="320"/>
      <w:bookmarkEnd w:id="321"/>
    </w:p>
    <w:p w14:paraId="32E9F30A" w14:textId="0550DA33" w:rsidR="00760FE7" w:rsidRPr="00760FE7" w:rsidRDefault="00760FE7" w:rsidP="00F5014C">
      <w:r>
        <w:t>None.</w:t>
      </w:r>
    </w:p>
    <w:p w14:paraId="32E9F30B" w14:textId="77777777" w:rsidR="0058081A" w:rsidRDefault="0058081A" w:rsidP="0058081A">
      <w:pPr>
        <w:pStyle w:val="Heading5"/>
      </w:pPr>
      <w:bookmarkStart w:id="322" w:name="_Toc20129541"/>
      <w:bookmarkStart w:id="323" w:name="_Toc27584168"/>
      <w:bookmarkStart w:id="324" w:name="_Toc36455470"/>
      <w:r>
        <w:t>6.1.3.3.4</w:t>
      </w:r>
      <w:r>
        <w:tab/>
        <w:t>Resource Custom Operations</w:t>
      </w:r>
      <w:bookmarkEnd w:id="322"/>
      <w:bookmarkEnd w:id="323"/>
      <w:bookmarkEnd w:id="324"/>
    </w:p>
    <w:p w14:paraId="32E9F30C" w14:textId="77777777" w:rsidR="0058081A" w:rsidRPr="00384E92" w:rsidRDefault="0058081A" w:rsidP="0058081A">
      <w:pPr>
        <w:pStyle w:val="Heading6"/>
        <w:ind w:left="0" w:firstLine="0"/>
      </w:pPr>
      <w:bookmarkStart w:id="325" w:name="_Toc20129542"/>
      <w:bookmarkStart w:id="326" w:name="_Toc27584169"/>
      <w:bookmarkStart w:id="327" w:name="_Toc36455471"/>
      <w:r w:rsidRPr="00384E92">
        <w:t>6.</w:t>
      </w:r>
      <w:r>
        <w:t>1.3.3.4</w:t>
      </w:r>
      <w:r w:rsidRPr="00384E92">
        <w:t>.1</w:t>
      </w:r>
      <w:r w:rsidRPr="00384E92">
        <w:tab/>
      </w:r>
      <w:r>
        <w:t>Overview</w:t>
      </w:r>
      <w:bookmarkEnd w:id="325"/>
      <w:bookmarkEnd w:id="326"/>
      <w:bookmarkEnd w:id="327"/>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E25195">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E25195">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328" w:name="_Toc20129543"/>
      <w:bookmarkStart w:id="329" w:name="_Toc27584170"/>
      <w:bookmarkStart w:id="330" w:name="_Toc36455472"/>
      <w:r>
        <w:t>6.1.3.3.4.</w:t>
      </w:r>
      <w:r w:rsidR="0007511B">
        <w:t>2</w:t>
      </w:r>
      <w:r>
        <w:tab/>
        <w:t>Operation: modify</w:t>
      </w:r>
      <w:bookmarkEnd w:id="328"/>
      <w:bookmarkEnd w:id="329"/>
      <w:bookmarkEnd w:id="330"/>
    </w:p>
    <w:p w14:paraId="32E9F320" w14:textId="77777777" w:rsidR="00E77F28" w:rsidRDefault="00E77F28" w:rsidP="00E77F28">
      <w:pPr>
        <w:pStyle w:val="Heading7"/>
      </w:pPr>
      <w:bookmarkStart w:id="331" w:name="_Toc20129544"/>
      <w:bookmarkStart w:id="332" w:name="_Toc27584171"/>
      <w:bookmarkStart w:id="333" w:name="_Toc36455473"/>
      <w:r>
        <w:t>6.1.3.3.4.</w:t>
      </w:r>
      <w:r w:rsidR="0007511B">
        <w:t>2</w:t>
      </w:r>
      <w:r>
        <w:t>.1</w:t>
      </w:r>
      <w:r>
        <w:tab/>
        <w:t>Description</w:t>
      </w:r>
      <w:bookmarkEnd w:id="331"/>
      <w:bookmarkEnd w:id="332"/>
      <w:bookmarkEnd w:id="333"/>
    </w:p>
    <w:p w14:paraId="32E9F321" w14:textId="77777777" w:rsidR="00E77F28" w:rsidRDefault="00E77F28" w:rsidP="00E77F28">
      <w:pPr>
        <w:pStyle w:val="Heading7"/>
      </w:pPr>
      <w:bookmarkStart w:id="334" w:name="_Toc20129545"/>
      <w:bookmarkStart w:id="335" w:name="_Toc27584172"/>
      <w:bookmarkStart w:id="336" w:name="_Toc36455474"/>
      <w:r>
        <w:t>6.1.3.3.4.</w:t>
      </w:r>
      <w:r w:rsidR="0007511B">
        <w:t>2</w:t>
      </w:r>
      <w:r>
        <w:t>.2</w:t>
      </w:r>
      <w:r>
        <w:tab/>
        <w:t>Operation Definition</w:t>
      </w:r>
      <w:bookmarkEnd w:id="334"/>
      <w:bookmarkEnd w:id="335"/>
      <w:bookmarkEnd w:id="336"/>
    </w:p>
    <w:p w14:paraId="32E9F322" w14:textId="09CF8F7A" w:rsidR="00E77F28" w:rsidRDefault="00E77F28" w:rsidP="00E77F28">
      <w:r>
        <w:t>This custom operation updates an individual SM context resource and/or provide N1 or N2 SM information received from the UE or the AN, for a given PDU session, towards the SMF, or in V-SMF in HR roaming scenario.</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ABFF097" w:rsidR="00E77F28" w:rsidRDefault="00E77F28" w:rsidP="00E77F28">
      <w:pPr>
        <w:pStyle w:val="TH"/>
      </w:pPr>
      <w:r>
        <w:t>Table 6.1.3.3.4.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29DA1896"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337" w:name="_Toc20129546"/>
      <w:bookmarkStart w:id="338" w:name="_Toc27584173"/>
      <w:bookmarkStart w:id="339" w:name="_Toc36455475"/>
      <w:r w:rsidRPr="00384E92">
        <w:t>6.</w:t>
      </w:r>
      <w:r>
        <w:t>1.3.3.4</w:t>
      </w:r>
      <w:r w:rsidRPr="00384E92">
        <w:t>.</w:t>
      </w:r>
      <w:r w:rsidR="0007511B">
        <w:t>3</w:t>
      </w:r>
      <w:r w:rsidRPr="00384E92">
        <w:tab/>
      </w:r>
      <w:r>
        <w:t>Operation: release</w:t>
      </w:r>
      <w:bookmarkEnd w:id="337"/>
      <w:bookmarkEnd w:id="338"/>
      <w:bookmarkEnd w:id="339"/>
    </w:p>
    <w:p w14:paraId="32E9F370" w14:textId="77777777" w:rsidR="0058081A" w:rsidRDefault="0058081A" w:rsidP="0058081A">
      <w:pPr>
        <w:pStyle w:val="Heading7"/>
      </w:pPr>
      <w:bookmarkStart w:id="340" w:name="_Toc20129547"/>
      <w:bookmarkStart w:id="341" w:name="_Toc27584174"/>
      <w:bookmarkStart w:id="342" w:name="_Toc36455476"/>
      <w:r>
        <w:t>6.1.3.3.4.</w:t>
      </w:r>
      <w:r w:rsidR="0007511B">
        <w:t>3</w:t>
      </w:r>
      <w:r>
        <w:t>.1</w:t>
      </w:r>
      <w:r>
        <w:tab/>
        <w:t>Description</w:t>
      </w:r>
      <w:bookmarkEnd w:id="340"/>
      <w:bookmarkEnd w:id="341"/>
      <w:bookmarkEnd w:id="342"/>
    </w:p>
    <w:p w14:paraId="32E9F371" w14:textId="77777777" w:rsidR="0058081A" w:rsidRDefault="0058081A" w:rsidP="0058081A">
      <w:pPr>
        <w:pStyle w:val="Heading7"/>
      </w:pPr>
      <w:bookmarkStart w:id="343" w:name="_Toc20129548"/>
      <w:bookmarkStart w:id="344" w:name="_Toc27584175"/>
      <w:bookmarkStart w:id="345" w:name="_Toc36455477"/>
      <w:r>
        <w:t>6.1.3.3.4.</w:t>
      </w:r>
      <w:r w:rsidR="0007511B">
        <w:t>3</w:t>
      </w:r>
      <w:r>
        <w:t>.2</w:t>
      </w:r>
      <w:r>
        <w:tab/>
        <w:t>Operation Definition</w:t>
      </w:r>
      <w:bookmarkEnd w:id="343"/>
      <w:bookmarkEnd w:id="344"/>
      <w:bookmarkEnd w:id="345"/>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307DD6AE"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79FC216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346" w:name="_Toc20129549"/>
      <w:bookmarkStart w:id="347" w:name="_Toc27584176"/>
      <w:bookmarkStart w:id="348" w:name="_Toc36455478"/>
      <w:r w:rsidRPr="00384E92">
        <w:t>6.</w:t>
      </w:r>
      <w:r>
        <w:t>1.3.3.4</w:t>
      </w:r>
      <w:r w:rsidRPr="00384E92">
        <w:t>.</w:t>
      </w:r>
      <w:r>
        <w:t>4</w:t>
      </w:r>
      <w:r w:rsidRPr="00384E92">
        <w:tab/>
      </w:r>
      <w:r>
        <w:t>Operation: retrieve</w:t>
      </w:r>
      <w:bookmarkEnd w:id="346"/>
      <w:bookmarkEnd w:id="347"/>
      <w:bookmarkEnd w:id="348"/>
    </w:p>
    <w:p w14:paraId="32E9F398" w14:textId="77777777" w:rsidR="0026346C" w:rsidRDefault="0026346C" w:rsidP="0026346C">
      <w:pPr>
        <w:pStyle w:val="Heading7"/>
      </w:pPr>
      <w:bookmarkStart w:id="349" w:name="_Toc20129550"/>
      <w:bookmarkStart w:id="350" w:name="_Toc27584177"/>
      <w:bookmarkStart w:id="351" w:name="_Toc36455479"/>
      <w:r>
        <w:t>6.1.3.3.4.4.1</w:t>
      </w:r>
      <w:r>
        <w:tab/>
        <w:t>Description</w:t>
      </w:r>
      <w:bookmarkEnd w:id="349"/>
      <w:bookmarkEnd w:id="350"/>
      <w:bookmarkEnd w:id="351"/>
    </w:p>
    <w:p w14:paraId="32E9F399" w14:textId="77777777" w:rsidR="0026346C" w:rsidRDefault="0026346C" w:rsidP="0026346C">
      <w:pPr>
        <w:pStyle w:val="Heading7"/>
      </w:pPr>
      <w:bookmarkStart w:id="352" w:name="_Toc20129551"/>
      <w:bookmarkStart w:id="353" w:name="_Toc27584178"/>
      <w:bookmarkStart w:id="354" w:name="_Toc36455480"/>
      <w:r>
        <w:t>6.1.3.3.4.4.2</w:t>
      </w:r>
      <w:r>
        <w:tab/>
        <w:t>Operation Definition</w:t>
      </w:r>
      <w:bookmarkEnd w:id="352"/>
      <w:bookmarkEnd w:id="353"/>
      <w:bookmarkEnd w:id="354"/>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66A19492"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4170BC71"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355" w:name="_Toc20129552"/>
      <w:bookmarkStart w:id="356" w:name="_Toc27584179"/>
      <w:bookmarkStart w:id="357" w:name="_Toc36455481"/>
      <w:r w:rsidRPr="00DD4E0C">
        <w:rPr>
          <w:lang w:val="fr-FR"/>
        </w:rPr>
        <w:t>6.1.3.</w:t>
      </w:r>
      <w:r>
        <w:rPr>
          <w:lang w:val="fr-FR"/>
        </w:rPr>
        <w:t>5</w:t>
      </w:r>
      <w:r w:rsidRPr="00DD4E0C">
        <w:rPr>
          <w:lang w:val="fr-FR"/>
        </w:rPr>
        <w:tab/>
        <w:t>Resource: PDU sessions collection (H-SMF)</w:t>
      </w:r>
      <w:bookmarkEnd w:id="355"/>
      <w:bookmarkEnd w:id="356"/>
      <w:bookmarkEnd w:id="357"/>
    </w:p>
    <w:p w14:paraId="32E9F3CE" w14:textId="77777777" w:rsidR="00BD5876" w:rsidRDefault="00BD5876" w:rsidP="00BD5876">
      <w:pPr>
        <w:pStyle w:val="Heading5"/>
      </w:pPr>
      <w:bookmarkStart w:id="358" w:name="_Toc20129553"/>
      <w:bookmarkStart w:id="359" w:name="_Toc27584180"/>
      <w:bookmarkStart w:id="360" w:name="_Toc36455482"/>
      <w:r>
        <w:t>6.1.3.5.1</w:t>
      </w:r>
      <w:r>
        <w:tab/>
        <w:t>Description</w:t>
      </w:r>
      <w:bookmarkEnd w:id="358"/>
      <w:bookmarkEnd w:id="359"/>
      <w:bookmarkEnd w:id="360"/>
    </w:p>
    <w:p w14:paraId="32E9F3CF" w14:textId="5FCD8A31" w:rsidR="00BD5876" w:rsidRDefault="00BD5876" w:rsidP="00BD5876">
      <w:r>
        <w:t>This resource represents the collection of the individual PDU sessions created in the H-SMF.</w:t>
      </w:r>
    </w:p>
    <w:p w14:paraId="32E9F3D0" w14:textId="0806C32C" w:rsidR="00135C6C" w:rsidRDefault="00135C6C" w:rsidP="00135C6C">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3D1" w14:textId="77777777" w:rsidR="00BD5876" w:rsidRDefault="00BD5876" w:rsidP="00BD5876">
      <w:pPr>
        <w:pStyle w:val="Heading5"/>
      </w:pPr>
      <w:bookmarkStart w:id="361" w:name="_Toc20129554"/>
      <w:bookmarkStart w:id="362" w:name="_Toc27584181"/>
      <w:bookmarkStart w:id="363" w:name="_Toc36455483"/>
      <w:r>
        <w:t>6.1.3.5.2</w:t>
      </w:r>
      <w:r>
        <w:tab/>
        <w:t>Resource Definition</w:t>
      </w:r>
      <w:bookmarkEnd w:id="361"/>
      <w:bookmarkEnd w:id="362"/>
      <w:bookmarkEnd w:id="363"/>
    </w:p>
    <w:p w14:paraId="32E9F3D2" w14:textId="06E576FB" w:rsidR="00BD5876" w:rsidRPr="007A7918" w:rsidRDefault="00BD5876" w:rsidP="00BD5876">
      <w:r w:rsidRPr="007A7918">
        <w:t xml:space="preserve">Resource URI: </w:t>
      </w:r>
      <w:r w:rsidRPr="007A7918">
        <w:rPr>
          <w:b/>
        </w:rPr>
        <w:t>{apiRoot}/nsmf-pdusession/</w:t>
      </w:r>
      <w:r w:rsidR="00B76A8B" w:rsidRPr="007A7918">
        <w:rPr>
          <w:b/>
        </w:rPr>
        <w:t>{apiVersion}</w:t>
      </w:r>
      <w:r w:rsidRPr="007A7918">
        <w:rPr>
          <w:b/>
        </w:rPr>
        <w:t>/pdu-sessions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1ED0330B" w:rsidR="00BD5876" w:rsidRDefault="00BD5876" w:rsidP="00A423F5">
            <w:pPr>
              <w:pStyle w:val="TAL"/>
            </w:pPr>
            <w:r>
              <w:t xml:space="preserve">See </w:t>
            </w:r>
            <w:r w:rsidR="005B1EEB">
              <w:t>clause</w:t>
            </w:r>
            <w:r>
              <w:t xml:space="preserve"> 6.1.1.</w:t>
            </w:r>
          </w:p>
        </w:tc>
      </w:tr>
      <w:tr w:rsidR="00B76A8B" w:rsidRPr="00B12CFB" w14:paraId="2DC9E965"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75394F87" w14:textId="7EECD4EB"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ACE495" w14:textId="05316D8E" w:rsidR="00B76A8B" w:rsidRDefault="00B76A8B" w:rsidP="00B76A8B">
            <w:pPr>
              <w:pStyle w:val="TAL"/>
            </w:pPr>
            <w:r>
              <w:t xml:space="preserve">See </w:t>
            </w:r>
            <w:r w:rsidR="005B1EEB">
              <w:t>clause</w:t>
            </w:r>
            <w:r>
              <w:t xml:space="preserve"> 6.1.1.</w:t>
            </w:r>
          </w:p>
        </w:tc>
      </w:tr>
    </w:tbl>
    <w:p w14:paraId="32E9F3DB" w14:textId="77777777" w:rsidR="00BD5876" w:rsidRPr="00384E92" w:rsidRDefault="00BD5876" w:rsidP="00BD5876"/>
    <w:p w14:paraId="32E9F3DC" w14:textId="77777777" w:rsidR="00BD5876" w:rsidRDefault="00BD5876" w:rsidP="00BD5876">
      <w:pPr>
        <w:pStyle w:val="Heading5"/>
      </w:pPr>
      <w:bookmarkStart w:id="364" w:name="_Toc20129555"/>
      <w:bookmarkStart w:id="365" w:name="_Toc27584182"/>
      <w:bookmarkStart w:id="366" w:name="_Toc36455484"/>
      <w:r>
        <w:t>6.1.3.5.3</w:t>
      </w:r>
      <w:r>
        <w:tab/>
        <w:t>Resource Standard Methods</w:t>
      </w:r>
      <w:bookmarkEnd w:id="364"/>
      <w:bookmarkEnd w:id="365"/>
      <w:bookmarkEnd w:id="366"/>
    </w:p>
    <w:p w14:paraId="32E9F3DD" w14:textId="77777777" w:rsidR="00BD5876" w:rsidRPr="00384E92" w:rsidRDefault="00BD5876" w:rsidP="00BD5876">
      <w:pPr>
        <w:pStyle w:val="Heading6"/>
      </w:pPr>
      <w:bookmarkStart w:id="367" w:name="_Toc20129556"/>
      <w:bookmarkStart w:id="368" w:name="_Toc27584183"/>
      <w:bookmarkStart w:id="369" w:name="_Toc36455485"/>
      <w:r w:rsidRPr="00384E92">
        <w:t>6.</w:t>
      </w:r>
      <w:r>
        <w:t>1.3.5.3</w:t>
      </w:r>
      <w:r w:rsidRPr="00384E92">
        <w:t>.1</w:t>
      </w:r>
      <w:r w:rsidRPr="00384E92">
        <w:tab/>
      </w:r>
      <w:r>
        <w:t>POST</w:t>
      </w:r>
      <w:bookmarkEnd w:id="367"/>
      <w:bookmarkEnd w:id="368"/>
      <w:bookmarkEnd w:id="369"/>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5F40BE06"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51C6CC9D"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2C12322F"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511BF4FD"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48548F">
              <w:rPr>
                <w:rFonts w:hint="eastAsia"/>
                <w:lang w:eastAsia="zh-CN"/>
              </w:rPr>
              <w:t xml:space="preserve">resource located </w:t>
            </w:r>
            <w:r w:rsidR="0048548F">
              <w:rPr>
                <w:lang w:eastAsia="zh-CN"/>
              </w:rPr>
              <w:t xml:space="preserve">on </w:t>
            </w:r>
            <w:r w:rsidR="0048548F" w:rsidRPr="007C440A">
              <w:rPr>
                <w:lang w:eastAsia="zh-CN"/>
              </w:rPr>
              <w:t>an alternative service instance within the</w:t>
            </w:r>
            <w:r w:rsidR="0048548F">
              <w:t xml:space="preserve"> </w:t>
            </w:r>
            <w:r>
              <w:t xml:space="preserve">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597DF7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370" w:name="_Toc20129557"/>
      <w:bookmarkStart w:id="371" w:name="_Toc27584184"/>
      <w:bookmarkStart w:id="372" w:name="_Toc36455486"/>
      <w:r>
        <w:lastRenderedPageBreak/>
        <w:t>6.1.3.5.4</w:t>
      </w:r>
      <w:r>
        <w:tab/>
        <w:t>Resource Custom Operations</w:t>
      </w:r>
      <w:bookmarkEnd w:id="370"/>
      <w:bookmarkEnd w:id="371"/>
      <w:bookmarkEnd w:id="372"/>
    </w:p>
    <w:p w14:paraId="32E9F453" w14:textId="77777777" w:rsidR="00BD5876" w:rsidRPr="00384E92" w:rsidRDefault="00BD5876" w:rsidP="00BD5876">
      <w:pPr>
        <w:pStyle w:val="Heading6"/>
        <w:ind w:left="0" w:firstLine="0"/>
      </w:pPr>
      <w:bookmarkStart w:id="373" w:name="_Toc20129558"/>
      <w:bookmarkStart w:id="374" w:name="_Toc27584185"/>
      <w:bookmarkStart w:id="375" w:name="_Toc36455487"/>
      <w:r w:rsidRPr="00384E92">
        <w:t>6.</w:t>
      </w:r>
      <w:r>
        <w:t>1.3.5.4</w:t>
      </w:r>
      <w:r w:rsidRPr="00384E92">
        <w:t>.1</w:t>
      </w:r>
      <w:r w:rsidRPr="00384E92">
        <w:tab/>
      </w:r>
      <w:r>
        <w:t>Overview</w:t>
      </w:r>
      <w:bookmarkEnd w:id="373"/>
      <w:bookmarkEnd w:id="374"/>
      <w:bookmarkEnd w:id="375"/>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376" w:name="_Toc20129559"/>
      <w:bookmarkStart w:id="377" w:name="_Toc27584186"/>
      <w:bookmarkStart w:id="378" w:name="_Toc36455488"/>
      <w:r w:rsidRPr="004E2C68">
        <w:rPr>
          <w:lang w:val="en-US"/>
        </w:rPr>
        <w:t>6.1.3.6</w:t>
      </w:r>
      <w:r w:rsidRPr="004E2C68">
        <w:rPr>
          <w:lang w:val="en-US"/>
        </w:rPr>
        <w:tab/>
        <w:t>Resource: Individual PDU session (H-SMF)</w:t>
      </w:r>
      <w:bookmarkEnd w:id="376"/>
      <w:bookmarkEnd w:id="377"/>
      <w:bookmarkEnd w:id="378"/>
    </w:p>
    <w:p w14:paraId="32E9F45F" w14:textId="77777777" w:rsidR="00790F6A" w:rsidRPr="004E2C68" w:rsidRDefault="00790F6A" w:rsidP="00790F6A">
      <w:pPr>
        <w:pStyle w:val="Heading5"/>
        <w:rPr>
          <w:lang w:val="en-US"/>
        </w:rPr>
      </w:pPr>
      <w:bookmarkStart w:id="379" w:name="_Toc20129560"/>
      <w:bookmarkStart w:id="380" w:name="_Toc27584187"/>
      <w:bookmarkStart w:id="381" w:name="_Toc36455489"/>
      <w:r w:rsidRPr="004E2C68">
        <w:rPr>
          <w:lang w:val="en-US"/>
        </w:rPr>
        <w:t>6.1.3.6.1</w:t>
      </w:r>
      <w:r w:rsidRPr="004E2C68">
        <w:rPr>
          <w:lang w:val="en-US"/>
        </w:rPr>
        <w:tab/>
        <w:t>Description</w:t>
      </w:r>
      <w:bookmarkEnd w:id="379"/>
      <w:bookmarkEnd w:id="380"/>
      <w:bookmarkEnd w:id="381"/>
    </w:p>
    <w:p w14:paraId="32E9F460" w14:textId="52A4741B" w:rsidR="00790F6A" w:rsidRDefault="00790F6A" w:rsidP="00790F6A">
      <w:r>
        <w:t>This resource represents an individual PDU session created in the H-SMF.</w:t>
      </w:r>
    </w:p>
    <w:p w14:paraId="32E9F461" w14:textId="17469202"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62" w14:textId="77777777" w:rsidR="00790F6A" w:rsidRPr="00DD4E0C" w:rsidRDefault="00790F6A" w:rsidP="00790F6A">
      <w:pPr>
        <w:pStyle w:val="Heading5"/>
        <w:rPr>
          <w:lang w:val="en-US"/>
        </w:rPr>
      </w:pPr>
      <w:bookmarkStart w:id="382" w:name="_Toc20129561"/>
      <w:bookmarkStart w:id="383" w:name="_Toc27584188"/>
      <w:bookmarkStart w:id="384" w:name="_Toc36455490"/>
      <w:r w:rsidRPr="00DD4E0C">
        <w:rPr>
          <w:lang w:val="en-US"/>
        </w:rPr>
        <w:t>6.1.3.</w:t>
      </w:r>
      <w:r>
        <w:rPr>
          <w:lang w:val="en-US"/>
        </w:rPr>
        <w:t>6</w:t>
      </w:r>
      <w:r w:rsidRPr="00DD4E0C">
        <w:rPr>
          <w:lang w:val="en-US"/>
        </w:rPr>
        <w:t>.2</w:t>
      </w:r>
      <w:r w:rsidRPr="00DD4E0C">
        <w:rPr>
          <w:lang w:val="en-US"/>
        </w:rPr>
        <w:tab/>
        <w:t>Resource Definition</w:t>
      </w:r>
      <w:bookmarkEnd w:id="382"/>
      <w:bookmarkEnd w:id="383"/>
      <w:bookmarkEnd w:id="384"/>
    </w:p>
    <w:p w14:paraId="32E9F463" w14:textId="3892656D" w:rsidR="00790F6A" w:rsidRPr="007A7918" w:rsidRDefault="00790F6A" w:rsidP="00790F6A">
      <w:r w:rsidRPr="007A7918">
        <w:t xml:space="preserve">Resource URI: </w:t>
      </w:r>
      <w:r w:rsidRPr="007A7918">
        <w:rPr>
          <w:b/>
        </w:rPr>
        <w:t>{apiRoot}/nsmf-pdusession/</w:t>
      </w:r>
      <w:r w:rsidR="00B76A8B" w:rsidRPr="007A7918">
        <w:rPr>
          <w:b/>
        </w:rPr>
        <w:t>{apiVersion}</w:t>
      </w:r>
      <w:r w:rsidRPr="007A7918">
        <w:rPr>
          <w:b/>
        </w:rPr>
        <w:t>/pdu-sessions/{pduSessionRef}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2C12ADB8" w:rsidR="00790F6A" w:rsidRDefault="00790F6A" w:rsidP="00A423F5">
            <w:pPr>
              <w:pStyle w:val="TAL"/>
            </w:pPr>
            <w:r>
              <w:t xml:space="preserve">See </w:t>
            </w:r>
            <w:r w:rsidR="005B1EEB">
              <w:t>clause</w:t>
            </w:r>
            <w:r>
              <w:t xml:space="preserve"> 6.1.1.</w:t>
            </w:r>
          </w:p>
        </w:tc>
      </w:tr>
      <w:tr w:rsidR="00B76A8B" w:rsidRPr="00B12CFB" w14:paraId="1849D36E"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17C942EB" w14:textId="293E6018"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18DFAE" w14:textId="6E5B521A" w:rsidR="00B76A8B" w:rsidRDefault="00B76A8B" w:rsidP="00B76A8B">
            <w:pPr>
              <w:pStyle w:val="TAL"/>
            </w:pPr>
            <w:r>
              <w:t xml:space="preserve">See </w:t>
            </w:r>
            <w:r w:rsidR="005B1EEB">
              <w:t>clause</w:t>
            </w:r>
            <w:r>
              <w:t xml:space="preserv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385" w:name="_Toc20129562"/>
      <w:bookmarkStart w:id="386" w:name="_Toc27584189"/>
      <w:bookmarkStart w:id="387" w:name="_Toc36455491"/>
      <w:r>
        <w:t>6.1.3.6.3</w:t>
      </w:r>
      <w:r>
        <w:tab/>
        <w:t>Resource Standard Methods</w:t>
      </w:r>
      <w:bookmarkEnd w:id="385"/>
      <w:bookmarkEnd w:id="386"/>
      <w:bookmarkEnd w:id="387"/>
    </w:p>
    <w:p w14:paraId="32E9F471" w14:textId="77777777" w:rsidR="00760FE7" w:rsidRPr="00760FE7" w:rsidRDefault="00760FE7" w:rsidP="00F5014C">
      <w:r>
        <w:t>None.</w:t>
      </w:r>
    </w:p>
    <w:p w14:paraId="32E9F472" w14:textId="77777777" w:rsidR="00790F6A" w:rsidRDefault="00790F6A" w:rsidP="00790F6A">
      <w:pPr>
        <w:pStyle w:val="Heading5"/>
      </w:pPr>
      <w:bookmarkStart w:id="388" w:name="_Toc20129563"/>
      <w:bookmarkStart w:id="389" w:name="_Toc27584190"/>
      <w:bookmarkStart w:id="390" w:name="_Toc36455492"/>
      <w:r>
        <w:t>6.1.3.6.4</w:t>
      </w:r>
      <w:r>
        <w:tab/>
        <w:t>Resource Custom Operations</w:t>
      </w:r>
      <w:bookmarkEnd w:id="388"/>
      <w:bookmarkEnd w:id="389"/>
      <w:bookmarkEnd w:id="390"/>
    </w:p>
    <w:p w14:paraId="32E9F473" w14:textId="77777777" w:rsidR="00790F6A" w:rsidRPr="00384E92" w:rsidRDefault="00790F6A" w:rsidP="00790F6A">
      <w:pPr>
        <w:pStyle w:val="Heading6"/>
        <w:ind w:left="0" w:firstLine="0"/>
      </w:pPr>
      <w:bookmarkStart w:id="391" w:name="_Toc20129564"/>
      <w:bookmarkStart w:id="392" w:name="_Toc27584191"/>
      <w:bookmarkStart w:id="393" w:name="_Toc36455493"/>
      <w:r w:rsidRPr="00384E92">
        <w:t>6.</w:t>
      </w:r>
      <w:r>
        <w:t>1.3.6.4</w:t>
      </w:r>
      <w:r w:rsidRPr="00384E92">
        <w:t>.1</w:t>
      </w:r>
      <w:r w:rsidRPr="00384E92">
        <w:tab/>
      </w:r>
      <w:r>
        <w:t>Overview</w:t>
      </w:r>
      <w:bookmarkEnd w:id="391"/>
      <w:bookmarkEnd w:id="392"/>
      <w:bookmarkEnd w:id="393"/>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E25195">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E25195">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394" w:name="_Toc20129565"/>
      <w:bookmarkStart w:id="395" w:name="_Toc27584192"/>
      <w:bookmarkStart w:id="396" w:name="_Toc36455494"/>
      <w:r>
        <w:t>6.1.3.6.4.</w:t>
      </w:r>
      <w:r w:rsidR="0007511B">
        <w:t>2</w:t>
      </w:r>
      <w:r>
        <w:tab/>
        <w:t>Operation: modify</w:t>
      </w:r>
      <w:bookmarkEnd w:id="394"/>
      <w:bookmarkEnd w:id="395"/>
      <w:bookmarkEnd w:id="396"/>
    </w:p>
    <w:p w14:paraId="32E9F483" w14:textId="77777777" w:rsidR="00E77F28" w:rsidRDefault="00E77F28" w:rsidP="00E77F28">
      <w:pPr>
        <w:pStyle w:val="Heading7"/>
      </w:pPr>
      <w:bookmarkStart w:id="397" w:name="_Toc20129566"/>
      <w:bookmarkStart w:id="398" w:name="_Toc27584193"/>
      <w:bookmarkStart w:id="399" w:name="_Toc36455495"/>
      <w:r>
        <w:t>6.1.3.6.4.</w:t>
      </w:r>
      <w:r w:rsidR="0007511B">
        <w:t>2</w:t>
      </w:r>
      <w:r>
        <w:t>.1</w:t>
      </w:r>
      <w:r>
        <w:tab/>
        <w:t>Description</w:t>
      </w:r>
      <w:bookmarkEnd w:id="397"/>
      <w:bookmarkEnd w:id="398"/>
      <w:bookmarkEnd w:id="399"/>
    </w:p>
    <w:p w14:paraId="32E9F484" w14:textId="77777777" w:rsidR="00E77F28" w:rsidRDefault="00E77F28" w:rsidP="00E77F28">
      <w:pPr>
        <w:pStyle w:val="Heading7"/>
      </w:pPr>
      <w:bookmarkStart w:id="400" w:name="_Toc20129567"/>
      <w:bookmarkStart w:id="401" w:name="_Toc27584194"/>
      <w:bookmarkStart w:id="402" w:name="_Toc36455496"/>
      <w:r>
        <w:t>6.1.3.6.4.</w:t>
      </w:r>
      <w:r w:rsidR="0007511B">
        <w:t>2</w:t>
      </w:r>
      <w:r>
        <w:t>.2</w:t>
      </w:r>
      <w:r>
        <w:tab/>
        <w:t>Operation Definition</w:t>
      </w:r>
      <w:bookmarkEnd w:id="400"/>
      <w:bookmarkEnd w:id="401"/>
      <w:bookmarkEnd w:id="402"/>
    </w:p>
    <w:p w14:paraId="32E9F485" w14:textId="4E1D938A" w:rsidR="00E77F28" w:rsidRDefault="00E77F28" w:rsidP="00E77F28">
      <w:r>
        <w:t>This custom operation updates an individual PDU session resource in the H-SMF and/or provide the H-SMF with information received by the V-SMF in N1 SM signalling from the UE.</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5FB20440" w:rsidR="00E77F28" w:rsidRDefault="00E77F28" w:rsidP="00E77F28">
      <w:pPr>
        <w:pStyle w:val="TH"/>
      </w:pPr>
      <w:r>
        <w:lastRenderedPageBreak/>
        <w:t>Table 6.1.3.6.4.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2C965DC1"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403" w:name="_Toc20129568"/>
      <w:bookmarkStart w:id="404" w:name="_Toc27584195"/>
      <w:bookmarkStart w:id="405" w:name="_Toc36455497"/>
      <w:r w:rsidRPr="00384E92">
        <w:t>6.</w:t>
      </w:r>
      <w:r>
        <w:t>1.3.6.4</w:t>
      </w:r>
      <w:r w:rsidRPr="00384E92">
        <w:t>.</w:t>
      </w:r>
      <w:r w:rsidR="0007511B">
        <w:t>3</w:t>
      </w:r>
      <w:r w:rsidRPr="00384E92">
        <w:tab/>
      </w:r>
      <w:r>
        <w:t>Operation: release</w:t>
      </w:r>
      <w:bookmarkEnd w:id="403"/>
      <w:bookmarkEnd w:id="404"/>
      <w:bookmarkEnd w:id="405"/>
    </w:p>
    <w:p w14:paraId="32E9F4D2" w14:textId="77777777" w:rsidR="00790F6A" w:rsidRDefault="00790F6A" w:rsidP="00790F6A">
      <w:pPr>
        <w:pStyle w:val="Heading7"/>
      </w:pPr>
      <w:bookmarkStart w:id="406" w:name="_Toc20129569"/>
      <w:bookmarkStart w:id="407" w:name="_Toc27584196"/>
      <w:bookmarkStart w:id="408" w:name="_Toc36455498"/>
      <w:r>
        <w:t>6.1.3.6.4.</w:t>
      </w:r>
      <w:r w:rsidR="0007511B">
        <w:t>3</w:t>
      </w:r>
      <w:r>
        <w:t>.1</w:t>
      </w:r>
      <w:r>
        <w:tab/>
        <w:t>Description</w:t>
      </w:r>
      <w:bookmarkEnd w:id="406"/>
      <w:bookmarkEnd w:id="407"/>
      <w:bookmarkEnd w:id="408"/>
    </w:p>
    <w:p w14:paraId="32E9F4D3" w14:textId="77777777" w:rsidR="00790F6A" w:rsidRDefault="00790F6A" w:rsidP="00790F6A">
      <w:pPr>
        <w:pStyle w:val="Heading7"/>
      </w:pPr>
      <w:bookmarkStart w:id="409" w:name="_Toc20129570"/>
      <w:bookmarkStart w:id="410" w:name="_Toc27584197"/>
      <w:bookmarkStart w:id="411" w:name="_Toc36455499"/>
      <w:r>
        <w:t>6.1.3.6.4.</w:t>
      </w:r>
      <w:r w:rsidR="0007511B">
        <w:t>3</w:t>
      </w:r>
      <w:r>
        <w:t>.2</w:t>
      </w:r>
      <w:r>
        <w:tab/>
        <w:t>Operation Definition</w:t>
      </w:r>
      <w:bookmarkEnd w:id="409"/>
      <w:bookmarkEnd w:id="410"/>
      <w:bookmarkEnd w:id="411"/>
    </w:p>
    <w:p w14:paraId="32E9F4D4" w14:textId="4B59F366" w:rsidR="00790F6A" w:rsidRDefault="00790F6A" w:rsidP="00790F6A">
      <w:r>
        <w:t>This custom operation releases an individual PDU session resource in the H-SMF, in HR roaming scenario.</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54DB7C53"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0F6BD0D5"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412" w:name="_Toc20129571"/>
      <w:bookmarkStart w:id="413" w:name="_Toc27584198"/>
      <w:bookmarkStart w:id="414" w:name="_Toc36455500"/>
      <w:r w:rsidRPr="00F5014C">
        <w:rPr>
          <w:lang w:val="en-US"/>
        </w:rPr>
        <w:t>6.1.3.</w:t>
      </w:r>
      <w:r w:rsidR="003E448D" w:rsidRPr="00F5014C">
        <w:rPr>
          <w:lang w:val="en-US"/>
        </w:rPr>
        <w:t>7</w:t>
      </w:r>
      <w:r w:rsidRPr="00F5014C">
        <w:rPr>
          <w:lang w:val="en-US"/>
        </w:rPr>
        <w:tab/>
        <w:t>Resource: Individual PDU session (V-SMF)</w:t>
      </w:r>
      <w:bookmarkEnd w:id="412"/>
      <w:bookmarkEnd w:id="413"/>
      <w:bookmarkEnd w:id="414"/>
    </w:p>
    <w:p w14:paraId="32E9F4FA" w14:textId="77777777" w:rsidR="00947128" w:rsidRPr="00F5014C" w:rsidRDefault="00947128" w:rsidP="00947128">
      <w:pPr>
        <w:pStyle w:val="Heading5"/>
        <w:rPr>
          <w:lang w:val="en-US"/>
        </w:rPr>
      </w:pPr>
      <w:bookmarkStart w:id="415" w:name="_Toc20129572"/>
      <w:bookmarkStart w:id="416" w:name="_Toc27584199"/>
      <w:bookmarkStart w:id="417" w:name="_Toc36455501"/>
      <w:r w:rsidRPr="00F5014C">
        <w:rPr>
          <w:lang w:val="en-US"/>
        </w:rPr>
        <w:t>6.1.3.</w:t>
      </w:r>
      <w:r w:rsidR="003E448D" w:rsidRPr="00F5014C">
        <w:rPr>
          <w:lang w:val="en-US"/>
        </w:rPr>
        <w:t>7</w:t>
      </w:r>
      <w:r w:rsidRPr="00F5014C">
        <w:rPr>
          <w:lang w:val="en-US"/>
        </w:rPr>
        <w:t>.1</w:t>
      </w:r>
      <w:r w:rsidRPr="00F5014C">
        <w:rPr>
          <w:lang w:val="en-US"/>
        </w:rPr>
        <w:tab/>
        <w:t>Description</w:t>
      </w:r>
      <w:bookmarkEnd w:id="415"/>
      <w:bookmarkEnd w:id="416"/>
      <w:bookmarkEnd w:id="417"/>
    </w:p>
    <w:p w14:paraId="32E9F4FB" w14:textId="54B6209F" w:rsidR="00947128" w:rsidRDefault="00947128" w:rsidP="00947128">
      <w:r>
        <w:t>This resource represents an individual PDU session created in the V-SMF.</w:t>
      </w:r>
    </w:p>
    <w:p w14:paraId="32E9F4FC" w14:textId="2A6AC54A"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FD" w14:textId="77777777" w:rsidR="00947128" w:rsidRPr="00DD4E0C" w:rsidRDefault="00947128" w:rsidP="00947128">
      <w:pPr>
        <w:pStyle w:val="Heading5"/>
        <w:rPr>
          <w:lang w:val="en-US"/>
        </w:rPr>
      </w:pPr>
      <w:bookmarkStart w:id="418" w:name="_Toc20129573"/>
      <w:bookmarkStart w:id="419" w:name="_Toc27584200"/>
      <w:bookmarkStart w:id="420" w:name="_Toc36455502"/>
      <w:r w:rsidRPr="00DD4E0C">
        <w:rPr>
          <w:lang w:val="en-US"/>
        </w:rPr>
        <w:t>6.1.3.</w:t>
      </w:r>
      <w:r w:rsidR="003E448D">
        <w:rPr>
          <w:lang w:val="en-US"/>
        </w:rPr>
        <w:t>7</w:t>
      </w:r>
      <w:r w:rsidRPr="00DD4E0C">
        <w:rPr>
          <w:lang w:val="en-US"/>
        </w:rPr>
        <w:t>.2</w:t>
      </w:r>
      <w:r w:rsidRPr="00DD4E0C">
        <w:rPr>
          <w:lang w:val="en-US"/>
        </w:rPr>
        <w:tab/>
        <w:t>Resource Definition</w:t>
      </w:r>
      <w:bookmarkEnd w:id="418"/>
      <w:bookmarkEnd w:id="419"/>
      <w:bookmarkEnd w:id="420"/>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421" w:name="_Toc20129574"/>
      <w:bookmarkStart w:id="422" w:name="_Toc27584201"/>
      <w:bookmarkStart w:id="423" w:name="_Toc36455503"/>
      <w:r>
        <w:t>6.1.3.</w:t>
      </w:r>
      <w:r w:rsidR="003E448D">
        <w:t>7</w:t>
      </w:r>
      <w:r>
        <w:t>.3</w:t>
      </w:r>
      <w:r>
        <w:tab/>
        <w:t>Resource Standard Methods</w:t>
      </w:r>
      <w:bookmarkEnd w:id="421"/>
      <w:bookmarkEnd w:id="422"/>
      <w:bookmarkEnd w:id="423"/>
    </w:p>
    <w:p w14:paraId="32E9F509" w14:textId="77777777" w:rsidR="00947128" w:rsidRPr="00384E92" w:rsidRDefault="00947128" w:rsidP="00947128">
      <w:pPr>
        <w:pStyle w:val="Heading6"/>
      </w:pPr>
      <w:bookmarkStart w:id="424" w:name="_Toc20129575"/>
      <w:bookmarkStart w:id="425" w:name="_Toc27584202"/>
      <w:bookmarkStart w:id="426" w:name="_Toc36455504"/>
      <w:r w:rsidRPr="00384E92">
        <w:t>6.</w:t>
      </w:r>
      <w:r>
        <w:t>1.3.</w:t>
      </w:r>
      <w:r w:rsidR="003E448D">
        <w:t>7</w:t>
      </w:r>
      <w:r>
        <w:t>.3</w:t>
      </w:r>
      <w:r w:rsidRPr="00384E92">
        <w:t>.1</w:t>
      </w:r>
      <w:r w:rsidRPr="00384E92">
        <w:tab/>
      </w:r>
      <w:r>
        <w:t>POST</w:t>
      </w:r>
      <w:bookmarkEnd w:id="424"/>
      <w:bookmarkEnd w:id="425"/>
      <w:bookmarkEnd w:id="426"/>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184546F5"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34BFF16F"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70EE46E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427" w:name="_Toc20129576"/>
      <w:bookmarkStart w:id="428" w:name="_Toc27584203"/>
      <w:bookmarkStart w:id="429" w:name="_Toc36455505"/>
      <w:r>
        <w:t>6.1.3.</w:t>
      </w:r>
      <w:r w:rsidR="003E448D">
        <w:t>7</w:t>
      </w:r>
      <w:r>
        <w:t>.4</w:t>
      </w:r>
      <w:r>
        <w:tab/>
        <w:t>Resource Custom Operations</w:t>
      </w:r>
      <w:bookmarkEnd w:id="427"/>
      <w:bookmarkEnd w:id="428"/>
      <w:bookmarkEnd w:id="429"/>
    </w:p>
    <w:p w14:paraId="32E9F53F" w14:textId="77777777" w:rsidR="00947128" w:rsidRPr="00384E92" w:rsidRDefault="00947128" w:rsidP="00947128">
      <w:pPr>
        <w:pStyle w:val="Heading6"/>
        <w:ind w:left="0" w:firstLine="0"/>
      </w:pPr>
      <w:bookmarkStart w:id="430" w:name="_Toc20129577"/>
      <w:bookmarkStart w:id="431" w:name="_Toc27584204"/>
      <w:bookmarkStart w:id="432" w:name="_Toc36455506"/>
      <w:r w:rsidRPr="00384E92">
        <w:t>6.</w:t>
      </w:r>
      <w:r>
        <w:t>1.3.</w:t>
      </w:r>
      <w:r w:rsidR="003E448D">
        <w:t>7</w:t>
      </w:r>
      <w:r>
        <w:t>.4</w:t>
      </w:r>
      <w:r w:rsidRPr="00384E92">
        <w:t>.1</w:t>
      </w:r>
      <w:r w:rsidRPr="00384E92">
        <w:tab/>
      </w:r>
      <w:r>
        <w:t>Overview</w:t>
      </w:r>
      <w:bookmarkEnd w:id="430"/>
      <w:bookmarkEnd w:id="431"/>
      <w:bookmarkEnd w:id="432"/>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433" w:name="_Toc20129578"/>
      <w:bookmarkStart w:id="434" w:name="_Toc27584205"/>
      <w:bookmarkStart w:id="435" w:name="_Toc36455507"/>
      <w:r w:rsidRPr="00384E92">
        <w:t>6.</w:t>
      </w:r>
      <w:r>
        <w:t>1.3.</w:t>
      </w:r>
      <w:r w:rsidR="003E448D">
        <w:t>7</w:t>
      </w:r>
      <w:r>
        <w:t>.4</w:t>
      </w:r>
      <w:r w:rsidRPr="00384E92">
        <w:t>.</w:t>
      </w:r>
      <w:r>
        <w:t>2</w:t>
      </w:r>
      <w:r w:rsidRPr="00384E92">
        <w:tab/>
      </w:r>
      <w:r>
        <w:t>Operation: modify</w:t>
      </w:r>
      <w:bookmarkEnd w:id="433"/>
      <w:bookmarkEnd w:id="434"/>
      <w:bookmarkEnd w:id="435"/>
    </w:p>
    <w:p w14:paraId="32E9F54B" w14:textId="77777777" w:rsidR="00947128" w:rsidRDefault="00947128" w:rsidP="00947128">
      <w:pPr>
        <w:pStyle w:val="Heading7"/>
      </w:pPr>
      <w:bookmarkStart w:id="436" w:name="_Toc20129579"/>
      <w:bookmarkStart w:id="437" w:name="_Toc27584206"/>
      <w:bookmarkStart w:id="438" w:name="_Toc36455508"/>
      <w:r>
        <w:t>6.1.3.</w:t>
      </w:r>
      <w:r w:rsidR="003E448D">
        <w:t>7</w:t>
      </w:r>
      <w:r>
        <w:t>.4.2.1</w:t>
      </w:r>
      <w:r>
        <w:tab/>
        <w:t>Description</w:t>
      </w:r>
      <w:bookmarkEnd w:id="436"/>
      <w:bookmarkEnd w:id="437"/>
      <w:bookmarkEnd w:id="438"/>
    </w:p>
    <w:p w14:paraId="32E9F54C" w14:textId="77777777" w:rsidR="00947128" w:rsidRDefault="00947128" w:rsidP="00947128">
      <w:pPr>
        <w:pStyle w:val="Heading7"/>
      </w:pPr>
      <w:bookmarkStart w:id="439" w:name="_Toc20129580"/>
      <w:bookmarkStart w:id="440" w:name="_Toc27584207"/>
      <w:bookmarkStart w:id="441" w:name="_Toc36455509"/>
      <w:r>
        <w:t>6.1.3.</w:t>
      </w:r>
      <w:r w:rsidR="003E448D">
        <w:t>7</w:t>
      </w:r>
      <w:r>
        <w:t>.4.2.2</w:t>
      </w:r>
      <w:r>
        <w:tab/>
        <w:t>Operation Definition</w:t>
      </w:r>
      <w:bookmarkEnd w:id="439"/>
      <w:bookmarkEnd w:id="440"/>
      <w:bookmarkEnd w:id="441"/>
    </w:p>
    <w:p w14:paraId="32E9F54D" w14:textId="429DED4A" w:rsidR="00947128" w:rsidRDefault="00947128" w:rsidP="00947128">
      <w:r>
        <w:t>This custom operation modifies an individual PDU session resource in the V-SMF, in HR roaming scenario.</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3FA5120A"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7F46D7F4"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rsidR="005B1EEB">
              <w:t>clause</w:t>
            </w:r>
            <w:r w:rsidRPr="00957365">
              <w:t xml:space="preserve"> </w:t>
            </w:r>
            <w:r w:rsidRPr="00EA1C32">
              <w:t>4.11.1.4.1 of 3GPP TS 23.502 [3].</w:t>
            </w:r>
          </w:p>
          <w:p w14:paraId="29FDC8CF" w14:textId="19FD1CC5"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w:t>
            </w:r>
            <w:r w:rsidR="005B1EEB">
              <w:rPr>
                <w:rFonts w:cs="Arial"/>
                <w:szCs w:val="18"/>
              </w:rPr>
              <w:t>clause</w:t>
            </w:r>
            <w:r>
              <w:rPr>
                <w:rFonts w:cs="Arial"/>
                <w:szCs w:val="18"/>
              </w:rPr>
              <w:t xml:space="preserve"> 5.17.2.3.1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.501 [</w:t>
            </w:r>
            <w:r>
              <w:rPr>
                <w:rFonts w:cs="Arial"/>
                <w:szCs w:val="18"/>
              </w:rPr>
              <w:t>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26B8E30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3AB1E186" w:rsidR="002013A9" w:rsidRDefault="002013A9" w:rsidP="000E77D4">
      <w:pPr>
        <w:pStyle w:val="Heading3"/>
      </w:pPr>
      <w:bookmarkStart w:id="442" w:name="_Toc20129581"/>
      <w:bookmarkStart w:id="443" w:name="_Toc27584208"/>
      <w:bookmarkStart w:id="444" w:name="_Toc36455510"/>
      <w:r>
        <w:t>6.</w:t>
      </w:r>
      <w:r w:rsidR="000E77D4">
        <w:t>1.</w:t>
      </w:r>
      <w:r w:rsidR="00FD6006">
        <w:t>4</w:t>
      </w:r>
      <w:r>
        <w:tab/>
      </w:r>
      <w:r w:rsidR="00662956">
        <w:t xml:space="preserve">Custom </w:t>
      </w:r>
      <w:r w:rsidR="00BA054B">
        <w:t>Operations</w:t>
      </w:r>
      <w:r w:rsidR="008D05F4">
        <w:t xml:space="preserve"> without associated resources</w:t>
      </w:r>
      <w:bookmarkEnd w:id="442"/>
      <w:bookmarkEnd w:id="443"/>
      <w:bookmarkEnd w:id="444"/>
    </w:p>
    <w:p w14:paraId="32E9F5A4" w14:textId="77777777" w:rsidR="00036CEA" w:rsidRDefault="00036CEA" w:rsidP="00036CEA">
      <w:r>
        <w:t>None.</w:t>
      </w:r>
    </w:p>
    <w:p w14:paraId="32E9F5A5" w14:textId="77777777" w:rsidR="00406386" w:rsidRDefault="00406386" w:rsidP="00406386">
      <w:pPr>
        <w:pStyle w:val="Heading3"/>
      </w:pPr>
      <w:bookmarkStart w:id="445" w:name="_Toc20129582"/>
      <w:bookmarkStart w:id="446" w:name="_Toc27584209"/>
      <w:bookmarkStart w:id="447" w:name="_Toc36455511"/>
      <w:r>
        <w:t>6.1.5</w:t>
      </w:r>
      <w:r>
        <w:tab/>
        <w:t>Notifications</w:t>
      </w:r>
      <w:bookmarkEnd w:id="445"/>
      <w:bookmarkEnd w:id="446"/>
      <w:bookmarkEnd w:id="447"/>
    </w:p>
    <w:p w14:paraId="32E9F5A6" w14:textId="77777777" w:rsidR="00406386" w:rsidRPr="000A7435" w:rsidRDefault="00406386" w:rsidP="00406386">
      <w:pPr>
        <w:pStyle w:val="Heading4"/>
      </w:pPr>
      <w:bookmarkStart w:id="448" w:name="_Toc20129583"/>
      <w:bookmarkStart w:id="449" w:name="_Toc27584210"/>
      <w:bookmarkStart w:id="450" w:name="_Toc36455512"/>
      <w:r>
        <w:t>6.1.5.1</w:t>
      </w:r>
      <w:r>
        <w:tab/>
        <w:t>General</w:t>
      </w:r>
      <w:bookmarkEnd w:id="448"/>
      <w:bookmarkEnd w:id="449"/>
      <w:bookmarkEnd w:id="450"/>
    </w:p>
    <w:p w14:paraId="32E9F5A7" w14:textId="3E811EA7" w:rsidR="00DD1653" w:rsidRDefault="00DD1653" w:rsidP="00DD1653">
      <w:r>
        <w:t xml:space="preserve">This </w:t>
      </w:r>
      <w:r w:rsidR="005B1EEB">
        <w:t>clause</w:t>
      </w:r>
      <w:r>
        <w:t xml:space="preserve"> specifies the notifications provided by the Nsmf_PDUSession service.</w:t>
      </w:r>
    </w:p>
    <w:p w14:paraId="32E9F5A8" w14:textId="1A4DC413" w:rsidR="00DD1653" w:rsidRDefault="00DD1653" w:rsidP="00DD1653">
      <w:r>
        <w:t xml:space="preserve">The delivery of notifications shall be supported as specified in </w:t>
      </w:r>
      <w:r w:rsidR="005B1EEB">
        <w:t>clause</w:t>
      </w:r>
      <w:r>
        <w:t xml:space="preserve"> 6.2 of</w:t>
      </w:r>
      <w:r w:rsidR="00151DAB">
        <w:t xml:space="preserve"> 3GPP TS</w:t>
      </w:r>
      <w:r w:rsidR="00CA4B50">
        <w:t> 29.500 [</w:t>
      </w:r>
      <w:r>
        <w:t>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5525ADFE" w:rsidR="00DD1653" w:rsidRDefault="00DD1653" w:rsidP="003521F9">
            <w:pPr>
              <w:pStyle w:val="TAL"/>
              <w:rPr>
                <w:lang w:val="en-US"/>
              </w:rPr>
            </w:pPr>
            <w:r w:rsidRPr="00DD4E0C">
              <w:rPr>
                <w:lang w:val="en-US"/>
              </w:rPr>
              <w:t>{smContextStatusUri}</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451" w:name="_Toc20129584"/>
      <w:bookmarkStart w:id="452" w:name="_Toc27584211"/>
      <w:bookmarkStart w:id="453" w:name="_Toc36455513"/>
      <w:r>
        <w:t>6.1.5.2</w:t>
      </w:r>
      <w:r>
        <w:tab/>
      </w:r>
      <w:r w:rsidR="00DD1653">
        <w:t>SM Context Status Notification</w:t>
      </w:r>
      <w:bookmarkEnd w:id="451"/>
      <w:bookmarkEnd w:id="452"/>
      <w:bookmarkEnd w:id="453"/>
    </w:p>
    <w:p w14:paraId="32E9F5B8" w14:textId="77777777" w:rsidR="00DD1653" w:rsidRDefault="00DD1653" w:rsidP="00DD1653">
      <w:pPr>
        <w:pStyle w:val="Heading5"/>
      </w:pPr>
      <w:bookmarkStart w:id="454" w:name="_Toc20129585"/>
      <w:bookmarkStart w:id="455" w:name="_Toc27584212"/>
      <w:bookmarkStart w:id="456" w:name="_Toc36455514"/>
      <w:r>
        <w:t>6.1.5.2.1</w:t>
      </w:r>
      <w:r>
        <w:tab/>
        <w:t>Description</w:t>
      </w:r>
      <w:bookmarkEnd w:id="454"/>
      <w:bookmarkEnd w:id="455"/>
      <w:bookmarkEnd w:id="456"/>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457" w:name="_Toc20129586"/>
      <w:bookmarkStart w:id="458" w:name="_Toc27584213"/>
      <w:bookmarkStart w:id="459" w:name="_Toc36455515"/>
      <w:r>
        <w:t>6.1.5.2.2</w:t>
      </w:r>
      <w:r>
        <w:tab/>
        <w:t>Notification Definition</w:t>
      </w:r>
      <w:bookmarkEnd w:id="457"/>
      <w:bookmarkEnd w:id="458"/>
      <w:bookmarkEnd w:id="459"/>
    </w:p>
    <w:p w14:paraId="32E9F5BB" w14:textId="2190BAB9" w:rsidR="00DD1653" w:rsidRDefault="00DD1653" w:rsidP="00DD1653">
      <w:r>
        <w:t>The POST method shall be used for SM context status notification and the URI shall be the callback reference provided by the NF Service Consumer during the subscription to this notification.</w:t>
      </w:r>
    </w:p>
    <w:p w14:paraId="32E9F5BC" w14:textId="48580FB1" w:rsidR="00DD1653" w:rsidRPr="00046794" w:rsidRDefault="00DD1653" w:rsidP="00DD1653">
      <w:r>
        <w:t xml:space="preserve">Resource URI: </w:t>
      </w:r>
      <w:r>
        <w:rPr>
          <w:b/>
        </w:rPr>
        <w:t>{smContextStatusUri}</w:t>
      </w:r>
    </w:p>
    <w:p w14:paraId="32E9F5BD" w14:textId="77777777" w:rsidR="00DD1653" w:rsidRDefault="00DD1653" w:rsidP="00DD1653">
      <w:r>
        <w:t>Support of URI query parameters is specified in table 6.1.5.2.2-1.</w:t>
      </w:r>
    </w:p>
    <w:p w14:paraId="32E9F5BE" w14:textId="755ED3E3"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51F39C75"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6349E66E" w:rsidR="004D4764" w:rsidRDefault="004D4764" w:rsidP="006602B2">
            <w:pPr>
              <w:pStyle w:val="TAL"/>
            </w:pPr>
            <w:r>
              <w:t xml:space="preserve">The NF service consumer shall generate a Location header field containing a URI pointing to </w:t>
            </w:r>
            <w:r w:rsidR="0048548F">
              <w:t xml:space="preserve">the endpoint of </w:t>
            </w:r>
            <w:r>
              <w:t>another NF service consumer to which the notification should be sen</w:t>
            </w:r>
            <w:r w:rsidR="0048548F">
              <w:t>t</w:t>
            </w:r>
            <w:r>
              <w:t>.</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BF677D"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460" w:name="_Toc20129587"/>
      <w:bookmarkStart w:id="461" w:name="_Toc27584214"/>
      <w:bookmarkStart w:id="462" w:name="_Toc36455516"/>
      <w:r>
        <w:t>6.</w:t>
      </w:r>
      <w:r w:rsidR="000E77D4">
        <w:t>1.</w:t>
      </w:r>
      <w:r w:rsidR="004B1E63">
        <w:t>6</w:t>
      </w:r>
      <w:r>
        <w:tab/>
      </w:r>
      <w:r w:rsidR="00FD48E5">
        <w:t>Data Model</w:t>
      </w:r>
      <w:bookmarkEnd w:id="460"/>
      <w:bookmarkEnd w:id="461"/>
      <w:bookmarkEnd w:id="462"/>
    </w:p>
    <w:p w14:paraId="32E9F5F7" w14:textId="77777777" w:rsidR="00E3491B" w:rsidRDefault="00E3491B" w:rsidP="000E77D4">
      <w:pPr>
        <w:pStyle w:val="Heading4"/>
      </w:pPr>
      <w:bookmarkStart w:id="463" w:name="_Toc20129588"/>
      <w:bookmarkStart w:id="464" w:name="_Toc27584215"/>
      <w:bookmarkStart w:id="465" w:name="_Toc36455517"/>
      <w:r>
        <w:t>6.</w:t>
      </w:r>
      <w:r w:rsidR="000E77D4">
        <w:t>1.</w:t>
      </w:r>
      <w:r w:rsidR="004B1E63">
        <w:t>6</w:t>
      </w:r>
      <w:r>
        <w:t>.1</w:t>
      </w:r>
      <w:r>
        <w:tab/>
        <w:t>General</w:t>
      </w:r>
      <w:bookmarkEnd w:id="463"/>
      <w:bookmarkEnd w:id="464"/>
      <w:bookmarkEnd w:id="465"/>
    </w:p>
    <w:p w14:paraId="32E9F5F8" w14:textId="477AD2DE" w:rsidR="000F36CF" w:rsidRDefault="000F36CF" w:rsidP="000F36CF">
      <w:r>
        <w:t xml:space="preserve">This </w:t>
      </w:r>
      <w:r w:rsidR="005B1EEB">
        <w:t>clause</w:t>
      </w:r>
      <w:r>
        <w:t xml:space="preserv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466"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5522C0A0" w:rsidR="00AF798B" w:rsidRPr="009A7B1D" w:rsidRDefault="00CA4B50" w:rsidP="001433FE">
            <w:pPr>
              <w:pStyle w:val="TAH"/>
            </w:pPr>
            <w:r>
              <w:t>Clause</w:t>
            </w:r>
            <w:r w:rsidR="00AF798B" w:rsidRPr="009A7B1D">
              <w:t xml:space="preserve">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466"/>
    </w:tbl>
    <w:p w14:paraId="32E9F6CB" w14:textId="77777777" w:rsidR="00AF798B" w:rsidRDefault="00AF798B" w:rsidP="00977B30"/>
    <w:p w14:paraId="32E9F6CC" w14:textId="5A19584F"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601E752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30C104AA"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6B43F15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23254E62"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5DED73E3"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4CCDB776"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34B0012F"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307417D"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5330F268" w:rsidR="00EF1212" w:rsidRDefault="00EF1212"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2FA073B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10D07E4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68E7485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1F5EB874"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44CB0809"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693428D4"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0EC260AE"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27D2FD4"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FE735D9"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63C8D291" w:rsidR="005E364F" w:rsidRDefault="005E364F" w:rsidP="00CB3EFC">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65533D9C"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6185198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3B73A19A"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31D102"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325E6C50"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B5A6A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09644D95"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09616D68" w:rsidR="0056191B" w:rsidRDefault="0056191B" w:rsidP="0056191B">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4624E466" w:rsidR="00494FF9" w:rsidRDefault="00494FF9" w:rsidP="00494FF9">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0AB35867"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1B54F12C"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4AD52209" w:rsidR="003249CE" w:rsidRPr="00F8607F" w:rsidRDefault="003249CE" w:rsidP="003249CE">
            <w:pPr>
              <w:pStyle w:val="TAC"/>
            </w:pPr>
            <w:r>
              <w:t>3GPP TS 29.5</w:t>
            </w:r>
            <w:r w:rsidR="003E2FE0">
              <w:t>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05F22931" w:rsidR="001B3C45" w:rsidRDefault="001B3C45" w:rsidP="001B3C45">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37A3BB5" w:rsidR="00543DFF" w:rsidRPr="00F8607F" w:rsidRDefault="00543DFF" w:rsidP="00543DFF">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57D2822F" w:rsidR="00816D58" w:rsidRPr="00F8607F" w:rsidRDefault="00816D58" w:rsidP="00816D58">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44FC00B8" w:rsidR="00D12558" w:rsidRDefault="00D12558" w:rsidP="00777461">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2D8C74D4" w:rsidR="00803680" w:rsidRPr="00F8607F" w:rsidRDefault="00803680" w:rsidP="0080368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68C2DBB" w:rsidR="002C5916" w:rsidRPr="00F8607F" w:rsidRDefault="002C5916" w:rsidP="002C5916">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4A35B157" w:rsidR="008E59E9" w:rsidRPr="00F8607F" w:rsidRDefault="008E59E9" w:rsidP="008E59E9">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4491AA04" w:rsidR="00E1556A" w:rsidRPr="00F8607F" w:rsidRDefault="00E1556A" w:rsidP="00E1556A">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23AB5E68" w:rsidR="00240BC9" w:rsidRPr="00F8607F" w:rsidRDefault="00240BC9" w:rsidP="00240BC9">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C6105A" w14:paraId="56183811" w14:textId="77777777" w:rsidTr="00C604EB">
        <w:trPr>
          <w:jc w:val="center"/>
        </w:trPr>
        <w:tc>
          <w:tcPr>
            <w:tcW w:w="2338" w:type="dxa"/>
            <w:tcBorders>
              <w:top w:val="single" w:sz="4" w:space="0" w:color="auto"/>
              <w:left w:val="single" w:sz="4" w:space="0" w:color="auto"/>
              <w:bottom w:val="single" w:sz="4" w:space="0" w:color="auto"/>
              <w:right w:val="single" w:sz="4" w:space="0" w:color="auto"/>
            </w:tcBorders>
          </w:tcPr>
          <w:p w14:paraId="6DAE5C02" w14:textId="53759950" w:rsidR="00C6105A" w:rsidRDefault="00C6105A" w:rsidP="00C6105A">
            <w:pPr>
              <w:pStyle w:val="TAL"/>
              <w:rPr>
                <w:lang w:eastAsia="zh-CN"/>
              </w:rPr>
            </w:pPr>
            <w:r>
              <w:rPr>
                <w:lang w:eastAsia="zh-CN"/>
              </w:rPr>
              <w:t>SecondaryRatUsageInfo</w:t>
            </w:r>
          </w:p>
        </w:tc>
        <w:tc>
          <w:tcPr>
            <w:tcW w:w="1977" w:type="dxa"/>
            <w:tcBorders>
              <w:top w:val="single" w:sz="4" w:space="0" w:color="auto"/>
              <w:left w:val="single" w:sz="4" w:space="0" w:color="auto"/>
              <w:bottom w:val="single" w:sz="4" w:space="0" w:color="auto"/>
              <w:right w:val="single" w:sz="4" w:space="0" w:color="auto"/>
            </w:tcBorders>
          </w:tcPr>
          <w:p w14:paraId="550CB8B4" w14:textId="4F42C75B" w:rsidR="00C6105A" w:rsidRPr="00F8607F" w:rsidRDefault="00C6105A" w:rsidP="00C6105A">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6416B485" w14:textId="58286C4E" w:rsidR="00C6105A" w:rsidRDefault="00C6105A" w:rsidP="00C6105A">
            <w:pPr>
              <w:pStyle w:val="TAL"/>
              <w:rPr>
                <w:rFonts w:cs="Arial"/>
                <w:szCs w:val="18"/>
              </w:rPr>
            </w:pPr>
            <w:r>
              <w:t xml:space="preserve">Secondary RAT </w:t>
            </w:r>
            <w:r w:rsidRPr="00C62591">
              <w:t xml:space="preserve">Usage </w:t>
            </w:r>
            <w:r>
              <w:t>Information</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E25195">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3857DE65" w:rsidR="00B735E1" w:rsidRPr="00F8607F" w:rsidRDefault="00B735E1" w:rsidP="00E25195">
            <w:pPr>
              <w:pStyle w:val="TAC"/>
            </w:pPr>
            <w:r>
              <w:t>3GPP TS 29.510</w:t>
            </w:r>
            <w:r w:rsidR="00CA4B50">
              <w:t> </w:t>
            </w:r>
            <w:r>
              <w:t>[19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E25195">
            <w:pPr>
              <w:pStyle w:val="TAL"/>
              <w:rPr>
                <w:rFonts w:cs="Arial"/>
                <w:szCs w:val="18"/>
              </w:rPr>
            </w:pPr>
            <w:r>
              <w:rPr>
                <w:rFonts w:cs="Arial"/>
                <w:szCs w:val="18"/>
              </w:rPr>
              <w:t>Service Name</w:t>
            </w:r>
          </w:p>
        </w:tc>
      </w:tr>
      <w:tr w:rsidR="009C460B" w14:paraId="5FF7C4C6" w14:textId="77777777" w:rsidTr="00462BBC">
        <w:trPr>
          <w:jc w:val="center"/>
        </w:trPr>
        <w:tc>
          <w:tcPr>
            <w:tcW w:w="2338" w:type="dxa"/>
            <w:tcBorders>
              <w:top w:val="single" w:sz="4" w:space="0" w:color="auto"/>
              <w:left w:val="single" w:sz="4" w:space="0" w:color="auto"/>
              <w:bottom w:val="single" w:sz="4" w:space="0" w:color="auto"/>
              <w:right w:val="single" w:sz="4" w:space="0" w:color="auto"/>
            </w:tcBorders>
          </w:tcPr>
          <w:p w14:paraId="4E0F01B3" w14:textId="7FB11F9D" w:rsidR="009C460B" w:rsidRDefault="009C460B" w:rsidP="009C460B">
            <w:pPr>
              <w:pStyle w:val="TAL"/>
              <w:rPr>
                <w:lang w:eastAsia="zh-CN"/>
              </w:rPr>
            </w:pPr>
            <w:r>
              <w:t>NgRanTargetId</w:t>
            </w:r>
          </w:p>
        </w:tc>
        <w:tc>
          <w:tcPr>
            <w:tcW w:w="1977" w:type="dxa"/>
            <w:tcBorders>
              <w:top w:val="single" w:sz="4" w:space="0" w:color="auto"/>
              <w:left w:val="single" w:sz="4" w:space="0" w:color="auto"/>
              <w:bottom w:val="single" w:sz="4" w:space="0" w:color="auto"/>
              <w:right w:val="single" w:sz="4" w:space="0" w:color="auto"/>
            </w:tcBorders>
          </w:tcPr>
          <w:p w14:paraId="30C11050" w14:textId="59300837" w:rsidR="009C460B" w:rsidRPr="00F8607F" w:rsidRDefault="009C460B" w:rsidP="009C460B">
            <w:pPr>
              <w:pStyle w:val="TAC"/>
            </w:pPr>
            <w:r>
              <w:t>3GPP TS 29.518</w:t>
            </w:r>
            <w:r w:rsidR="00CA4B50">
              <w:t> </w:t>
            </w:r>
            <w:r>
              <w:t>[20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799B9032" w14:textId="0BAF6898" w:rsidR="009C460B" w:rsidRDefault="009C460B" w:rsidP="009C460B">
            <w:pPr>
              <w:pStyle w:val="TAL"/>
              <w:rPr>
                <w:rFonts w:cs="Arial"/>
                <w:szCs w:val="18"/>
              </w:rPr>
            </w:pPr>
            <w:r>
              <w:t>NG-RAN Target Id</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467" w:name="_Toc20129589"/>
      <w:bookmarkStart w:id="468" w:name="_Toc27584216"/>
      <w:bookmarkStart w:id="469" w:name="_Toc36455518"/>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67"/>
      <w:bookmarkEnd w:id="468"/>
      <w:bookmarkEnd w:id="469"/>
    </w:p>
    <w:p w14:paraId="32E9F764" w14:textId="77777777" w:rsidR="00902771" w:rsidRDefault="00902771" w:rsidP="000E77D4">
      <w:pPr>
        <w:pStyle w:val="Heading5"/>
      </w:pPr>
      <w:bookmarkStart w:id="470" w:name="_Toc20129590"/>
      <w:bookmarkStart w:id="471" w:name="_Toc27584217"/>
      <w:bookmarkStart w:id="472" w:name="_Toc36455519"/>
      <w:r>
        <w:t>6.</w:t>
      </w:r>
      <w:r w:rsidR="000E77D4">
        <w:t>1.</w:t>
      </w:r>
      <w:r w:rsidR="004B1E63">
        <w:t>6</w:t>
      </w:r>
      <w:r>
        <w:t>.</w:t>
      </w:r>
      <w:r w:rsidR="00B44433">
        <w:t>2</w:t>
      </w:r>
      <w:r>
        <w:t>.1</w:t>
      </w:r>
      <w:r>
        <w:tab/>
        <w:t>Introduction</w:t>
      </w:r>
      <w:bookmarkEnd w:id="470"/>
      <w:bookmarkEnd w:id="471"/>
      <w:bookmarkEnd w:id="472"/>
    </w:p>
    <w:p w14:paraId="32E9F765" w14:textId="195DBE7F" w:rsidR="00FD48E5" w:rsidRDefault="00FD48E5" w:rsidP="00FD48E5">
      <w:r>
        <w:t xml:space="preserve">This </w:t>
      </w:r>
      <w:r w:rsidR="005B1EEB">
        <w:t>clause</w:t>
      </w:r>
      <w:r>
        <w:t xml:space="preserve"> defines the structures to be used in resource representations.</w:t>
      </w:r>
    </w:p>
    <w:p w14:paraId="32E9F766" w14:textId="77777777" w:rsidR="00902771" w:rsidRDefault="00902771" w:rsidP="00AC65ED">
      <w:pPr>
        <w:pStyle w:val="Heading5"/>
      </w:pPr>
      <w:bookmarkStart w:id="473" w:name="_Toc20129591"/>
      <w:bookmarkStart w:id="474" w:name="_Toc27584218"/>
      <w:bookmarkStart w:id="475" w:name="_Toc36455520"/>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473"/>
      <w:bookmarkEnd w:id="474"/>
      <w:bookmarkEnd w:id="475"/>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3C61C1EA" w:rsidR="00793F63" w:rsidRDefault="00793F63" w:rsidP="006D30B6">
            <w:pPr>
              <w:pStyle w:val="TAL"/>
              <w:rPr>
                <w:rFonts w:cs="Arial"/>
                <w:szCs w:val="18"/>
              </w:rPr>
            </w:pPr>
            <w:r>
              <w:rPr>
                <w:rFonts w:cs="Arial"/>
                <w:szCs w:val="18"/>
              </w:rPr>
              <w:t>This IE shall be present, except if the UE is emergency registered and UICCless.</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E25195">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0D58F531" w:rsidR="00793F63" w:rsidRDefault="00793F63" w:rsidP="006D30B6">
            <w:pPr>
              <w:pStyle w:val="TAL"/>
              <w:rPr>
                <w:rFonts w:cs="Arial"/>
                <w:szCs w:val="18"/>
              </w:rPr>
            </w:pPr>
            <w:r>
              <w:rPr>
                <w:rFonts w:cs="Arial"/>
                <w:szCs w:val="18"/>
              </w:rPr>
              <w:t>This IE shall be present if the UE is emergency registered and it is either UIClless or the SUPI is not authenticated.</w:t>
            </w:r>
          </w:p>
          <w:p w14:paraId="32E9F783" w14:textId="28C321B5" w:rsidR="00793F63" w:rsidRDefault="00793F63" w:rsidP="006D30B6">
            <w:pPr>
              <w:pStyle w:val="TAL"/>
              <w:rPr>
                <w:rFonts w:cs="Arial"/>
                <w:szCs w:val="18"/>
              </w:rPr>
            </w:pPr>
            <w:r>
              <w:rPr>
                <w:rFonts w:cs="Arial"/>
                <w:szCs w:val="18"/>
              </w:rPr>
              <w:t>For all other cases, this IE shall be present if it is available.</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60F0EC7A"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2519F004" w:rsidR="009D3639" w:rsidRDefault="009D3639" w:rsidP="009D3639">
            <w:pPr>
              <w:pStyle w:val="TAL"/>
              <w:rPr>
                <w:rFonts w:cs="Arial"/>
                <w:szCs w:val="18"/>
              </w:rPr>
            </w:pPr>
            <w:r>
              <w:rPr>
                <w:rFonts w:cs="Arial"/>
                <w:szCs w:val="18"/>
              </w:rPr>
              <w:t xml:space="preserve">This IE shall be present for a </w:t>
            </w:r>
            <w:r w:rsidR="002872F9">
              <w:rPr>
                <w:rFonts w:cs="Arial"/>
                <w:szCs w:val="18"/>
              </w:rPr>
              <w:t>roaming</w:t>
            </w:r>
            <w:r>
              <w:rPr>
                <w:rFonts w:cs="Arial"/>
                <w:szCs w:val="18"/>
              </w:rPr>
              <w:t xml:space="preserve"> PDU session, except during an EPS to 5GS idle mode mobility or handover using the N26 interface.</w:t>
            </w:r>
          </w:p>
          <w:p w14:paraId="32E9F7A7" w14:textId="6F198C10"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w:t>
            </w:r>
            <w:r w:rsidR="005D77E2" w:rsidRPr="00B80937">
              <w:rPr>
                <w:rFonts w:cs="Arial"/>
                <w:szCs w:val="18"/>
              </w:rPr>
              <w:t>Mapping Of Allowed NSSAI</w:t>
            </w:r>
            <w:r w:rsidR="005D77E2" w:rsidRPr="00B80937">
              <w:rPr>
                <w:sz w:val="16"/>
              </w:rPr>
              <w:t xml:space="preserve"> </w:t>
            </w:r>
            <w:r w:rsidR="000268A9">
              <w:rPr>
                <w:rFonts w:cs="Arial"/>
                <w:szCs w:val="18"/>
              </w:rPr>
              <w:t>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72C0174F"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rsidR="005B1EEB">
              <w:t>clause</w:t>
            </w:r>
            <w:r>
              <w:t xml:space="preserv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36BA9199"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 xml:space="preserve">reference the N1 SM Message binary data (see </w:t>
            </w:r>
            <w:r w:rsidR="005B1EEB">
              <w:rPr>
                <w:rFonts w:cs="Arial"/>
                <w:szCs w:val="18"/>
              </w:rPr>
              <w:t>clause</w:t>
            </w:r>
            <w:r>
              <w:rPr>
                <w:rFonts w:cs="Arial"/>
                <w:szCs w:val="18"/>
              </w:rPr>
              <w:t xml:space="preserv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15ACE85A" w:rsidR="0045457F" w:rsidRDefault="0045457F" w:rsidP="0045457F">
            <w:pPr>
              <w:pStyle w:val="TAL"/>
              <w:rPr>
                <w:rFonts w:cs="Arial"/>
                <w:szCs w:val="18"/>
              </w:rPr>
            </w:pPr>
            <w:r>
              <w:rPr>
                <w:rFonts w:cs="Arial"/>
                <w:szCs w:val="18"/>
              </w:rPr>
              <w:t>Additional UE location.</w:t>
            </w:r>
          </w:p>
          <w:p w14:paraId="32E9F7F2" w14:textId="255A8AFB" w:rsidR="0045457F" w:rsidRDefault="0045457F" w:rsidP="0045457F">
            <w:pPr>
              <w:pStyle w:val="TAL"/>
              <w:rPr>
                <w:rFonts w:cs="Arial"/>
                <w:szCs w:val="18"/>
              </w:rPr>
            </w:pPr>
            <w:r>
              <w:rPr>
                <w:rFonts w:cs="Arial"/>
                <w:szCs w:val="18"/>
              </w:rPr>
              <w:t>This IE may be present, if anType indicates a non-3GPP access and valid 3GPP access user location information is available.</w:t>
            </w:r>
          </w:p>
          <w:p w14:paraId="32E9F7F3" w14:textId="1D928133"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2A5D4E59"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w:t>
            </w:r>
            <w:r w:rsidR="005B1EEB">
              <w:rPr>
                <w:rFonts w:cs="Arial"/>
                <w:szCs w:val="18"/>
              </w:rPr>
              <w:t>clause</w:t>
            </w:r>
            <w:r w:rsidR="00DF13C8">
              <w:rPr>
                <w:rFonts w:cs="Arial"/>
                <w:szCs w:val="18"/>
              </w:rPr>
              <w:t xml:space="preserv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21EC8707"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xml:space="preserve">. See </w:t>
            </w:r>
            <w:r w:rsidR="005B1EEB">
              <w:rPr>
                <w:rFonts w:cs="Arial"/>
                <w:szCs w:val="18"/>
              </w:rPr>
              <w:t>clause</w:t>
            </w:r>
            <w:r w:rsidR="006A75EE">
              <w:rPr>
                <w:rFonts w:cs="Arial"/>
                <w:szCs w:val="18"/>
              </w:rPr>
              <w:t xml:space="preserve">s </w:t>
            </w:r>
            <w:r w:rsidR="006A75EE">
              <w:rPr>
                <w:lang w:val="en-US"/>
              </w:rPr>
              <w:t>4.3.2.2.1 and</w:t>
            </w:r>
            <w:r>
              <w:rPr>
                <w:rFonts w:cs="Arial"/>
                <w:szCs w:val="18"/>
              </w:rPr>
              <w:t xml:space="preserve"> 4.3.5.2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 xml:space="preserve">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187335FB"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16EA975B"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using the N26 interface.</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5935F8D1" w:rsidR="001B606B" w:rsidRDefault="001B606B" w:rsidP="001B606B">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9EBEE0" w:rsidR="00DF13C8" w:rsidRDefault="00DF13C8" w:rsidP="00DF13C8">
            <w:pPr>
              <w:pStyle w:val="TAL"/>
              <w:rPr>
                <w:rFonts w:cs="Arial"/>
                <w:szCs w:val="18"/>
              </w:rPr>
            </w:pPr>
            <w:r>
              <w:rPr>
                <w:rFonts w:cs="Arial"/>
                <w:szCs w:val="18"/>
              </w:rPr>
              <w:t xml:space="preserve">The URI shall be formatted as specified in </w:t>
            </w:r>
            <w:r w:rsidR="005B1EEB">
              <w:rPr>
                <w:rFonts w:cs="Arial"/>
                <w:szCs w:val="18"/>
              </w:rPr>
              <w:t>clause</w:t>
            </w:r>
            <w:r>
              <w:rPr>
                <w:rFonts w:cs="Arial"/>
                <w:szCs w:val="18"/>
              </w:rPr>
              <w:t xml:space="preserv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441DFEDB"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638F4E94"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5B1EEB">
              <w:rPr>
                <w:rFonts w:hint="eastAsia"/>
                <w:lang w:val="en-US" w:eastAsia="zh-CN"/>
              </w:rPr>
              <w:t>clause</w:t>
            </w:r>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9C460B" w14:paraId="0B9D026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2D368F0" w14:textId="1883553C" w:rsidR="009C460B" w:rsidRDefault="009C460B" w:rsidP="009C460B">
            <w:pPr>
              <w:pStyle w:val="TAL"/>
              <w:rPr>
                <w:lang w:eastAsia="zh-CN"/>
              </w:rPr>
            </w:pPr>
            <w:r>
              <w:t>targetId</w:t>
            </w:r>
          </w:p>
        </w:tc>
        <w:tc>
          <w:tcPr>
            <w:tcW w:w="1559" w:type="dxa"/>
            <w:tcBorders>
              <w:top w:val="single" w:sz="4" w:space="0" w:color="auto"/>
              <w:left w:val="single" w:sz="4" w:space="0" w:color="auto"/>
              <w:bottom w:val="single" w:sz="4" w:space="0" w:color="auto"/>
              <w:right w:val="single" w:sz="4" w:space="0" w:color="auto"/>
            </w:tcBorders>
          </w:tcPr>
          <w:p w14:paraId="236D8A32" w14:textId="0169B09F" w:rsidR="009C460B" w:rsidRDefault="009C460B" w:rsidP="009C460B">
            <w:pPr>
              <w:pStyle w:val="TAL"/>
              <w:rPr>
                <w:lang w:eastAsia="zh-CN"/>
              </w:rPr>
            </w:pPr>
            <w:r>
              <w:t>NgRanTargetId</w:t>
            </w:r>
          </w:p>
        </w:tc>
        <w:tc>
          <w:tcPr>
            <w:tcW w:w="425" w:type="dxa"/>
            <w:tcBorders>
              <w:top w:val="single" w:sz="4" w:space="0" w:color="auto"/>
              <w:left w:val="single" w:sz="4" w:space="0" w:color="auto"/>
              <w:bottom w:val="single" w:sz="4" w:space="0" w:color="auto"/>
              <w:right w:val="single" w:sz="4" w:space="0" w:color="auto"/>
            </w:tcBorders>
          </w:tcPr>
          <w:p w14:paraId="3C5B5853" w14:textId="4EA984B9" w:rsidR="009C460B" w:rsidRDefault="009C460B" w:rsidP="009C46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58342B" w14:textId="5855998E" w:rsidR="009C460B" w:rsidRDefault="009C460B" w:rsidP="009C460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F0B48D" w14:textId="40BD483D" w:rsidR="009C460B" w:rsidRDefault="009C460B" w:rsidP="009C460B">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w:t>
            </w:r>
          </w:p>
          <w:p w14:paraId="2DD626D8" w14:textId="3B4B6881" w:rsidR="009C460B" w:rsidRDefault="009C460B" w:rsidP="009C460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A173C3" w14:paraId="62A56CC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A404FD8" w14:textId="3CB8B8C7" w:rsidR="00A173C3" w:rsidRDefault="00A173C3" w:rsidP="00A173C3">
            <w:pPr>
              <w:pStyle w:val="TAL"/>
              <w:rPr>
                <w:lang w:eastAsia="zh-CN"/>
              </w:rPr>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4044139F" w14:textId="15957B12" w:rsidR="00A173C3" w:rsidRDefault="00A173C3" w:rsidP="00A173C3">
            <w:pPr>
              <w:pStyle w:val="TAL"/>
              <w:rPr>
                <w:lang w:eastAsia="zh-CN"/>
              </w:rPr>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0EB181CC" w14:textId="229F0DAD" w:rsidR="00A173C3" w:rsidRDefault="00A173C3" w:rsidP="00A173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CD2A14" w14:textId="4ADC58CC" w:rsidR="00A173C3" w:rsidRDefault="00A173C3" w:rsidP="00A173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777BC" w14:textId="38891F42" w:rsidR="00A173C3" w:rsidRDefault="00A173C3" w:rsidP="00A173C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8CFB6" w14:textId="0AC910D0" w:rsidR="00A173C3" w:rsidRDefault="00A173C3" w:rsidP="00A173C3">
            <w:pPr>
              <w:pStyle w:val="TAL"/>
              <w:rPr>
                <w:rFonts w:cs="Arial"/>
                <w:szCs w:val="18"/>
                <w:lang w:eastAsia="zh-CN"/>
              </w:rPr>
            </w:pPr>
            <w:r>
              <w:rPr>
                <w:rFonts w:cs="Arial"/>
                <w:szCs w:val="18"/>
                <w:lang w:eastAsia="zh-CN"/>
              </w:rPr>
              <w:t xml:space="preserve">When present, it shall be set to the value received from the UE. </w:t>
            </w: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476" w:name="_Toc20129592"/>
      <w:bookmarkStart w:id="477" w:name="_Toc27584219"/>
      <w:bookmarkStart w:id="478" w:name="_Toc36455521"/>
      <w:r>
        <w:lastRenderedPageBreak/>
        <w:t>6.1.</w:t>
      </w:r>
      <w:r w:rsidR="004B1E63">
        <w:t>6</w:t>
      </w:r>
      <w:r>
        <w:t>.2.3</w:t>
      </w:r>
      <w:r w:rsidR="00387BE7">
        <w:tab/>
        <w:t>Type</w:t>
      </w:r>
      <w:r w:rsidR="00FB31D1">
        <w:t>:</w:t>
      </w:r>
      <w:r w:rsidR="00387BE7">
        <w:t xml:space="preserve"> </w:t>
      </w:r>
      <w:r w:rsidR="00793F63">
        <w:t>SMContextCreatedData</w:t>
      </w:r>
      <w:bookmarkEnd w:id="476"/>
      <w:bookmarkEnd w:id="477"/>
      <w:bookmarkEnd w:id="478"/>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F80EB4F" w:rsidR="00AD2BD2" w:rsidRDefault="00AD2BD2" w:rsidP="003521F9">
            <w:pPr>
              <w:pStyle w:val="TAL"/>
              <w:rPr>
                <w:rFonts w:cs="Arial"/>
                <w:szCs w:val="18"/>
              </w:rPr>
            </w:pPr>
            <w:r>
              <w:rPr>
                <w:rFonts w:cs="Arial"/>
                <w:szCs w:val="18"/>
              </w:rPr>
              <w:t>This IE shall be present, during an EPS to 5GS Idle mode mobility or handover using the N26 interface.</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57ED07D8" w:rsidR="00AD2BD2" w:rsidRDefault="00AD2BD2" w:rsidP="003521F9">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3F87E64" w:rsidR="00521F00" w:rsidRDefault="00521F00" w:rsidP="00521F00">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AC0345" w:rsidRPr="00FD48E5" w14:paraId="4911118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46A5DB79" w14:textId="54B3D2EE"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E19941" w14:textId="11AFD14D"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0C14CD2" w14:textId="20FD2C7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CF7F1" w14:textId="2B9FEBF5"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2BF337" w14:textId="77777777" w:rsidR="00AC0345" w:rsidRDefault="00AC0345" w:rsidP="00AC034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with the PDU session (or </w:t>
            </w:r>
            <w:r w:rsidRPr="00C327E7">
              <w:t xml:space="preserve">a GPSI is </w:t>
            </w:r>
            <w:r w:rsidRPr="00AC0345">
              <w:t xml:space="preserve">received </w:t>
            </w:r>
            <w:r>
              <w:t>from h-SMF for a HR PDU session).</w:t>
            </w:r>
          </w:p>
          <w:p w14:paraId="7E1E5D51" w14:textId="77777777" w:rsidR="00AC0345" w:rsidRDefault="00AC0345" w:rsidP="00AC0345">
            <w:pPr>
              <w:pStyle w:val="TAL"/>
              <w:rPr>
                <w:rFonts w:cs="Arial"/>
                <w:szCs w:val="18"/>
              </w:rPr>
            </w:pPr>
          </w:p>
          <w:p w14:paraId="70B0C8B7" w14:textId="6DEEF28C" w:rsidR="00AC0345" w:rsidRDefault="00AC0345" w:rsidP="00AC0345">
            <w:pPr>
              <w:pStyle w:val="TAL"/>
              <w:rPr>
                <w:rFonts w:cs="Arial"/>
                <w:szCs w:val="18"/>
              </w:rPr>
            </w:pPr>
            <w:r>
              <w:rPr>
                <w:rFonts w:cs="Arial"/>
                <w:szCs w:val="18"/>
              </w:rPr>
              <w:t>When present, it shall contain the user's GPSI associated with the PDU session.</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0FD028B8"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Context.</w:t>
            </w:r>
          </w:p>
          <w:p w14:paraId="31B7D531" w14:textId="7768D3F6" w:rsidR="004322C2" w:rsidRDefault="004322C2" w:rsidP="004322C2">
            <w:pPr>
              <w:pStyle w:val="TAL"/>
              <w:rPr>
                <w:rFonts w:cs="Arial"/>
                <w:szCs w:val="18"/>
              </w:rPr>
            </w:pPr>
            <w:r>
              <w:rPr>
                <w:rFonts w:cs="Arial"/>
                <w:szCs w:val="18"/>
              </w:rPr>
              <w:t xml:space="preserve">This IE may be used by the AMF to identify PDU session contexts affected by a failure or restart of the SMF service instance (see </w:t>
            </w:r>
            <w:r w:rsidR="005B1EEB">
              <w:rPr>
                <w:rFonts w:cs="Arial"/>
                <w:szCs w:val="18"/>
              </w:rPr>
              <w:t>clause</w:t>
            </w:r>
            <w:r>
              <w:rPr>
                <w:rFonts w:cs="Arial"/>
                <w:szCs w:val="18"/>
              </w:rPr>
              <w:t xml:space="preserve"> 6.2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Pr>
                <w:rFonts w:cs="Arial"/>
                <w:szCs w:val="18"/>
              </w:rPr>
              <w:t>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1EA9EFD8" w:rsidR="0089734A" w:rsidRDefault="0089734A" w:rsidP="0089734A">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w:t>
            </w:r>
            <w:r w:rsidR="005B1EEB">
              <w:rPr>
                <w:rFonts w:cs="Arial"/>
                <w:szCs w:val="18"/>
              </w:rPr>
              <w:t>clause</w:t>
            </w:r>
            <w:r>
              <w:rPr>
                <w:rFonts w:cs="Arial"/>
                <w:szCs w:val="18"/>
              </w:rPr>
              <w:t xml:space="preserve"> 6.</w:t>
            </w:r>
            <w:r w:rsidR="001616CC">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551FB33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479" w:name="_Toc20129593"/>
      <w:bookmarkStart w:id="480" w:name="_Toc27584220"/>
      <w:bookmarkStart w:id="481" w:name="_Toc36455522"/>
      <w:r>
        <w:lastRenderedPageBreak/>
        <w:t>6.1.6.2.4</w:t>
      </w:r>
      <w:r>
        <w:tab/>
        <w:t>Type: SMContextUpdateData</w:t>
      </w:r>
      <w:bookmarkEnd w:id="479"/>
      <w:bookmarkEnd w:id="480"/>
      <w:bookmarkEnd w:id="481"/>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3FB6C76D"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620D7D5B" w:rsidR="00C456A0" w:rsidRPr="00F8607F" w:rsidRDefault="00C456A0" w:rsidP="00C456A0">
            <w:pPr>
              <w:pStyle w:val="TAL"/>
              <w:rPr>
                <w:rFonts w:cs="Arial"/>
                <w:szCs w:val="18"/>
              </w:rPr>
            </w:pPr>
            <w:r w:rsidRPr="00F8607F">
              <w:rPr>
                <w:rFonts w:cs="Arial"/>
                <w:szCs w:val="18"/>
              </w:rPr>
              <w:t>This IE shall be present if the servingNfId of AMF is present.</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3A8F0751"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1C18808D"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 xml:space="preserve">handover of the PDU session between 3GPP access and untrusted non-3GPP access (see </w:t>
            </w:r>
            <w:r w:rsidR="005B1EEB">
              <w:t>clause</w:t>
            </w:r>
            <w:r w:rsidR="002E4AA3">
              <w:t xml:space="preserve"> 5.2.2.3.5.2)</w:t>
            </w:r>
            <w:r>
              <w:rPr>
                <w:rFonts w:cs="Arial"/>
                <w:szCs w:val="18"/>
              </w:rPr>
              <w:t>.</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56736F7" w:rsidR="003249CE" w:rsidRDefault="003249CE" w:rsidP="003249CE">
            <w:pPr>
              <w:pStyle w:val="TAL"/>
              <w:rPr>
                <w:rFonts w:cs="Arial"/>
                <w:szCs w:val="18"/>
              </w:rPr>
            </w:pPr>
            <w:r>
              <w:rPr>
                <w:rFonts w:cs="Arial"/>
                <w:szCs w:val="18"/>
              </w:rPr>
              <w:t xml:space="preserve">This IE shall be present during a Service Request procedure (see </w:t>
            </w:r>
            <w:r w:rsidR="005B1EEB">
              <w:rPr>
                <w:rFonts w:cs="Arial"/>
                <w:szCs w:val="18"/>
              </w:rPr>
              <w:t>clause</w:t>
            </w:r>
            <w:r>
              <w:rPr>
                <w:rFonts w:cs="Arial"/>
                <w:szCs w:val="18"/>
              </w:rPr>
              <w:t xml:space="preserve"> </w:t>
            </w:r>
            <w:r>
              <w:t>5.2.2.3.2.2</w:t>
            </w:r>
            <w:r>
              <w:rPr>
                <w:rFonts w:cs="Arial"/>
                <w:szCs w:val="18"/>
              </w:rPr>
              <w:t>)</w:t>
            </w:r>
            <w:r w:rsidR="002C4CE9">
              <w:rPr>
                <w:rFonts w:cs="Arial"/>
                <w:szCs w:val="18"/>
              </w:rPr>
              <w:t xml:space="preserve"> ), an Xn handover (see </w:t>
            </w:r>
            <w:r w:rsidR="005B1EEB">
              <w:rPr>
                <w:rFonts w:cs="Arial"/>
                <w:szCs w:val="18"/>
              </w:rPr>
              <w:t>clause</w:t>
            </w:r>
            <w:r w:rsidR="002C4CE9">
              <w:rPr>
                <w:rFonts w:cs="Arial"/>
                <w:szCs w:val="18"/>
              </w:rPr>
              <w:t xml:space="preserve"> 5.2.2.3.3) or a N2 handover execution (see </w:t>
            </w:r>
            <w:r w:rsidR="005B1EEB">
              <w:rPr>
                <w:rFonts w:cs="Arial"/>
                <w:szCs w:val="18"/>
              </w:rPr>
              <w:t>clause</w:t>
            </w:r>
            <w:r w:rsidR="002C4CE9">
              <w:rPr>
                <w:rFonts w:cs="Arial"/>
                <w:szCs w:val="18"/>
              </w:rPr>
              <w:t xml:space="preserv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30857B1" w:rsidR="00022F45" w:rsidRDefault="0058081A" w:rsidP="00A423F5">
            <w:pPr>
              <w:pStyle w:val="TAL"/>
              <w:rPr>
                <w:rFonts w:cs="Arial"/>
                <w:szCs w:val="18"/>
              </w:rPr>
            </w:pPr>
            <w:r>
              <w:rPr>
                <w:rFonts w:cs="Arial"/>
                <w:szCs w:val="18"/>
              </w:rPr>
              <w:t>When present, this IE shall contain</w:t>
            </w:r>
            <w:r w:rsidR="00022F45">
              <w:rPr>
                <w:rFonts w:cs="Arial"/>
                <w:szCs w:val="18"/>
              </w:rPr>
              <w:t>:</w:t>
            </w:r>
          </w:p>
          <w:p w14:paraId="32E9F8EF" w14:textId="2219238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3974C032" w:rsidR="0045457F" w:rsidRDefault="0045457F" w:rsidP="0045457F">
            <w:pPr>
              <w:pStyle w:val="TAL"/>
              <w:rPr>
                <w:rFonts w:cs="Arial"/>
                <w:szCs w:val="18"/>
              </w:rPr>
            </w:pPr>
            <w:r>
              <w:rPr>
                <w:rFonts w:cs="Arial"/>
                <w:szCs w:val="18"/>
              </w:rPr>
              <w:t>Additional UE location.</w:t>
            </w:r>
          </w:p>
          <w:p w14:paraId="32E9F8FF" w14:textId="4EFE02F3"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900" w14:textId="01C3F461"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901" w14:textId="5582E762"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144D78A5"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3200B804"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F221D2D" w:rsidR="005F68E7" w:rsidRDefault="005F68E7" w:rsidP="005F68E7">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01C55438" w:rsidR="007F5393" w:rsidRDefault="007F5393" w:rsidP="00CD03E9">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502A505F"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19F372A6" w:rsidR="0058081A" w:rsidRDefault="0058081A" w:rsidP="00A423F5">
            <w:pPr>
              <w:pStyle w:val="TAL"/>
              <w:rPr>
                <w:rFonts w:cs="Arial"/>
                <w:szCs w:val="18"/>
              </w:rPr>
            </w:pPr>
            <w:r>
              <w:rPr>
                <w:rFonts w:cs="Arial"/>
                <w:szCs w:val="18"/>
              </w:rPr>
              <w:t>This IE shall be present if N2 SM Information has been received from the AN.</w:t>
            </w:r>
          </w:p>
          <w:p w14:paraId="32E9F931" w14:textId="57ABBE49"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2B81FED5" w:rsidR="002929FF" w:rsidRDefault="002929FF" w:rsidP="002929FF">
            <w:pPr>
              <w:pStyle w:val="TAL"/>
              <w:rPr>
                <w:rFonts w:cs="Arial"/>
                <w:szCs w:val="18"/>
              </w:rPr>
            </w:pPr>
            <w:r>
              <w:rPr>
                <w:rFonts w:cs="Arial"/>
                <w:szCs w:val="18"/>
              </w:rPr>
              <w:t>This IE shall be present if "n2SmInfo" attribute is present.</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9C460B" w:rsidRPr="00FD48E5" w14:paraId="7370A4B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AB32615" w14:textId="23F9F9FD" w:rsidR="009C460B" w:rsidRDefault="009C460B" w:rsidP="009C460B">
            <w:pPr>
              <w:pStyle w:val="TAL"/>
            </w:pPr>
            <w:r>
              <w:t>targetId</w:t>
            </w:r>
          </w:p>
        </w:tc>
        <w:tc>
          <w:tcPr>
            <w:tcW w:w="1559" w:type="dxa"/>
            <w:tcBorders>
              <w:top w:val="single" w:sz="4" w:space="0" w:color="auto"/>
              <w:left w:val="single" w:sz="4" w:space="0" w:color="auto"/>
              <w:bottom w:val="single" w:sz="4" w:space="0" w:color="auto"/>
              <w:right w:val="single" w:sz="4" w:space="0" w:color="auto"/>
            </w:tcBorders>
          </w:tcPr>
          <w:p w14:paraId="65C8A2D5" w14:textId="47F836BA" w:rsidR="009C460B" w:rsidRDefault="009C460B" w:rsidP="009C460B">
            <w:pPr>
              <w:pStyle w:val="TAL"/>
            </w:pPr>
            <w:r>
              <w:t>NgRanTargetId</w:t>
            </w:r>
          </w:p>
        </w:tc>
        <w:tc>
          <w:tcPr>
            <w:tcW w:w="425" w:type="dxa"/>
            <w:tcBorders>
              <w:top w:val="single" w:sz="4" w:space="0" w:color="auto"/>
              <w:left w:val="single" w:sz="4" w:space="0" w:color="auto"/>
              <w:bottom w:val="single" w:sz="4" w:space="0" w:color="auto"/>
              <w:right w:val="single" w:sz="4" w:space="0" w:color="auto"/>
            </w:tcBorders>
          </w:tcPr>
          <w:p w14:paraId="5D1BAFDA" w14:textId="185852EB" w:rsidR="009C460B" w:rsidRDefault="009C460B" w:rsidP="009C46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61C4F" w14:textId="0F71B094" w:rsidR="009C460B" w:rsidRDefault="009C460B" w:rsidP="009C460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FE1E1" w14:textId="3519F185" w:rsidR="009C460B" w:rsidRDefault="009C460B" w:rsidP="009C460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8E8BB92" w14:textId="05D92C7D" w:rsidR="009C460B" w:rsidRDefault="009C460B" w:rsidP="009C460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3F534160"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lastRenderedPageBreak/>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FFD358" w:rsidR="00AA1A08" w:rsidRDefault="00AA1A08" w:rsidP="00AA1A08">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during a 5GS to EPS handover.</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2C5BBE26"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w:t>
            </w:r>
          </w:p>
          <w:p w14:paraId="32E9F948" w14:textId="47599C0D"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(see </w:t>
            </w:r>
            <w:r w:rsidR="005B1EEB">
              <w:rPr>
                <w:rFonts w:ascii="Arial" w:hAnsi="Arial"/>
                <w:sz w:val="18"/>
                <w:lang w:eastAsia="zh-CN"/>
              </w:rPr>
              <w:t>clause</w:t>
            </w:r>
            <w:r w:rsidR="004E0BC1">
              <w:rPr>
                <w:rFonts w:ascii="Arial" w:hAnsi="Arial"/>
                <w:sz w:val="18"/>
                <w:lang w:eastAsia="zh-CN"/>
              </w:rPr>
              <w:t>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569A6FED" w:rsidR="00AA1A08" w:rsidRDefault="00AA1A08" w:rsidP="00AA1A08">
            <w:pPr>
              <w:pStyle w:val="TAL"/>
              <w:rPr>
                <w:rFonts w:cs="Arial"/>
                <w:szCs w:val="18"/>
              </w:rPr>
            </w:pPr>
            <w:r>
              <w:rPr>
                <w:rFonts w:cs="Arial"/>
                <w:szCs w:val="18"/>
              </w:rPr>
              <w:t>This IE shall be present during a 5GS to EPS handover using the N26 interface.</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33CAC05F" w:rsidR="00B631AF" w:rsidRDefault="00B631AF" w:rsidP="00B631AF">
            <w:pPr>
              <w:pStyle w:val="TAL"/>
              <w:rPr>
                <w:rFonts w:cs="Arial"/>
                <w:szCs w:val="18"/>
              </w:rPr>
            </w:pPr>
            <w:r>
              <w:t xml:space="preserve">This IE shall be present to request the SMF to revoke some EBIs (see </w:t>
            </w:r>
            <w:r w:rsidR="005B1EEB">
              <w:t>clause</w:t>
            </w:r>
            <w:r>
              <w:t xml:space="preserv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DC4B2CE" w:rsidR="007C443B" w:rsidRDefault="007C443B" w:rsidP="007C443B">
            <w:pPr>
              <w:pStyle w:val="TAL"/>
              <w:rPr>
                <w:rFonts w:cs="Arial"/>
                <w:szCs w:val="18"/>
              </w:rPr>
            </w:pPr>
            <w:r>
              <w:rPr>
                <w:rFonts w:cs="Arial"/>
                <w:szCs w:val="18"/>
              </w:rPr>
              <w:t>This IE shall be used to indicate a network initiated PDU session release is requested.</w:t>
            </w:r>
          </w:p>
          <w:p w14:paraId="32E9F95C" w14:textId="77777777" w:rsidR="007C443B" w:rsidRDefault="007C443B" w:rsidP="007C443B">
            <w:pPr>
              <w:pStyle w:val="TAL"/>
              <w:rPr>
                <w:rFonts w:cs="Arial"/>
                <w:szCs w:val="18"/>
              </w:rPr>
            </w:pPr>
          </w:p>
          <w:p w14:paraId="32E9F95D" w14:textId="37F0FEE9"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5B1EEB">
              <w:rPr>
                <w:rFonts w:cs="Arial"/>
                <w:szCs w:val="18"/>
              </w:rPr>
              <w:t>clause</w:t>
            </w:r>
            <w:r w:rsidR="007B1E45" w:rsidRPr="00861614">
              <w:rPr>
                <w:rFonts w:cs="Arial"/>
                <w:szCs w:val="18"/>
              </w:rPr>
              <w:t xml:space="preserv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5B1EEB">
              <w:rPr>
                <w:rFonts w:cs="Arial"/>
                <w:szCs w:val="18"/>
              </w:rPr>
              <w:t>clause</w:t>
            </w:r>
            <w:r w:rsidR="004B5893">
              <w:rPr>
                <w:rFonts w:cs="Arial"/>
                <w:szCs w:val="18"/>
              </w:rPr>
              <w:t xml:space="preserv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E0C959F"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43D500A7" w:rsidR="001B3C45" w:rsidRDefault="001B3C45" w:rsidP="001B3C45">
            <w:pPr>
              <w:pStyle w:val="TAL"/>
              <w:rPr>
                <w:szCs w:val="18"/>
              </w:rPr>
            </w:pPr>
            <w:r>
              <w:rPr>
                <w:szCs w:val="18"/>
              </w:rPr>
              <w:t>This IE shall be included if trace is required to be activated, modified or deactivated (see 3GPP TS 32.422 [22]).</w:t>
            </w:r>
          </w:p>
          <w:p w14:paraId="32E9F981" w14:textId="5D86E54D" w:rsidR="001B3C45" w:rsidRDefault="001B3C45" w:rsidP="001B3C45">
            <w:pPr>
              <w:pStyle w:val="TAL"/>
              <w:rPr>
                <w:szCs w:val="18"/>
              </w:rPr>
            </w:pPr>
            <w:r>
              <w:rPr>
                <w:rFonts w:cs="Arial"/>
                <w:szCs w:val="18"/>
              </w:rPr>
              <w:t>For trace modification, it shall contain a complete replacement of trace data.</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lastRenderedPageBreak/>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7DD7BA4C"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5.2.2.3.2.4), </w:t>
            </w:r>
            <w:r>
              <w:rPr>
                <w:rFonts w:cs="Arial"/>
                <w:szCs w:val="18"/>
              </w:rPr>
              <w:t>during a Service Request procedure (</w:t>
            </w:r>
            <w:r>
              <w:t xml:space="preserve">see </w:t>
            </w:r>
            <w:r w:rsidR="005B1EEB">
              <w:t>clause</w:t>
            </w:r>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1B17A4A0"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8679C6" w:rsidRPr="00FD48E5" w14:paraId="3D90F404"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131CB9E3" w14:textId="564B4AA6" w:rsidR="008679C6" w:rsidRDefault="008679C6" w:rsidP="008679C6">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5013F8A1" w14:textId="217BA403"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936170D" w14:textId="1F4FDB89"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1F0A0B" w14:textId="55A5E571"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60159D" w14:textId="751345F2" w:rsidR="008679C6" w:rsidRDefault="008679C6" w:rsidP="008679C6">
            <w:pPr>
              <w:pStyle w:val="TAL"/>
              <w:rPr>
                <w:rFonts w:cs="Arial"/>
                <w:szCs w:val="18"/>
              </w:rPr>
            </w:pPr>
            <w:r>
              <w:rPr>
                <w:rFonts w:cs="Arial"/>
                <w:szCs w:val="18"/>
              </w:rPr>
              <w:t>This IE shall be present if more than one N2 SM Information has been received from the AN.</w:t>
            </w:r>
          </w:p>
          <w:p w14:paraId="10D103F1" w14:textId="6A787DCA"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1346513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131768D7" w14:textId="5B8E206F" w:rsidR="008679C6" w:rsidRDefault="008679C6" w:rsidP="008679C6">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1DC917" w14:textId="767F2826"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5B827B0" w14:textId="0734343E"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7447D" w14:textId="78C4DA81"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F789B" w14:textId="7F6F3B1D" w:rsidR="008679C6" w:rsidRDefault="008679C6" w:rsidP="008679C6">
            <w:pPr>
              <w:pStyle w:val="TAL"/>
              <w:rPr>
                <w:rFonts w:cs="Arial"/>
                <w:szCs w:val="18"/>
              </w:rPr>
            </w:pPr>
            <w:r>
              <w:rPr>
                <w:rFonts w:cs="Arial"/>
                <w:szCs w:val="18"/>
              </w:rPr>
              <w:t>This IE shall be present if "</w:t>
            </w:r>
            <w:r>
              <w:t>n2SmInfoExt1</w:t>
            </w:r>
            <w:r>
              <w:rPr>
                <w:rFonts w:cs="Arial"/>
                <w:szCs w:val="18"/>
              </w:rPr>
              <w:t>" attribute is present.</w:t>
            </w:r>
          </w:p>
          <w:p w14:paraId="516B0FB4" w14:textId="0DC2A1F6" w:rsidR="008679C6" w:rsidRDefault="008679C6" w:rsidP="008679C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482" w:name="_Toc20129594"/>
      <w:bookmarkStart w:id="483" w:name="_Toc27584221"/>
      <w:bookmarkStart w:id="484" w:name="_Toc36455523"/>
      <w:r>
        <w:lastRenderedPageBreak/>
        <w:t>6.1.6.2.5</w:t>
      </w:r>
      <w:r>
        <w:tab/>
        <w:t>Type: SMContextUpdatedData</w:t>
      </w:r>
      <w:bookmarkEnd w:id="482"/>
      <w:bookmarkEnd w:id="483"/>
      <w:bookmarkEnd w:id="484"/>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347E335E"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5F08298F"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4CACFB51"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693BBE72" w:rsidR="0058081A" w:rsidRDefault="0058081A" w:rsidP="00A423F5">
            <w:pPr>
              <w:pStyle w:val="TAL"/>
              <w:rPr>
                <w:rFonts w:cs="Arial"/>
                <w:szCs w:val="18"/>
              </w:rPr>
            </w:pPr>
            <w:r>
              <w:rPr>
                <w:rFonts w:cs="Arial"/>
                <w:szCs w:val="18"/>
              </w:rPr>
              <w:t>This IE shall be present if N2 SM Information needs to be sent to the AN.</w:t>
            </w:r>
          </w:p>
          <w:p w14:paraId="32E9F9C3" w14:textId="550FF2F0"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3405FF72" w:rsidR="00521F00" w:rsidRDefault="00521F00" w:rsidP="003521F9">
            <w:pPr>
              <w:pStyle w:val="TAL"/>
              <w:rPr>
                <w:rFonts w:cs="Arial"/>
                <w:szCs w:val="18"/>
              </w:rPr>
            </w:pPr>
            <w:r>
              <w:rPr>
                <w:rFonts w:cs="Arial"/>
                <w:szCs w:val="18"/>
              </w:rPr>
              <w:t>This IE shall be present during an EPS to 5GS handover using the N26 interface.</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65257EB2" w:rsidR="00AA1A08" w:rsidRDefault="00AA1A08" w:rsidP="00AA1A08">
            <w:pPr>
              <w:pStyle w:val="TAL"/>
              <w:rPr>
                <w:rFonts w:cs="Arial"/>
                <w:szCs w:val="18"/>
              </w:rPr>
            </w:pPr>
            <w:r>
              <w:rPr>
                <w:rFonts w:cs="Arial"/>
                <w:szCs w:val="18"/>
              </w:rPr>
              <w:t>This IE shall be present if it was present in the corresponding request.</w:t>
            </w:r>
          </w:p>
          <w:p w14:paraId="32E9F9D8" w14:textId="586368B0" w:rsidR="00AA1A08" w:rsidRDefault="00AA1A08" w:rsidP="00AA1A08">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w:t>
            </w:r>
          </w:p>
        </w:tc>
      </w:tr>
      <w:tr w:rsidR="00E7640D" w:rsidRPr="00FD48E5" w14:paraId="1D833E1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65062AF5" w14:textId="28E182AF" w:rsidR="00E7640D" w:rsidRDefault="00E7640D" w:rsidP="00E7640D">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8AAEFB1" w14:textId="6E5F4638" w:rsidR="00E7640D" w:rsidRDefault="00E7640D" w:rsidP="00E7640D">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0BA285A" w14:textId="5815B998" w:rsidR="00E7640D" w:rsidRDefault="00E7640D" w:rsidP="00E764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AD05F" w14:textId="547DE1BF" w:rsidR="00E7640D" w:rsidRDefault="00E7640D" w:rsidP="00E764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8B7E2" w14:textId="2E0551D6" w:rsidR="00E7640D" w:rsidRDefault="00E7640D" w:rsidP="00E7640D">
            <w:pPr>
              <w:pStyle w:val="TAL"/>
              <w:rPr>
                <w:rFonts w:cs="Arial"/>
                <w:szCs w:val="18"/>
              </w:rPr>
            </w:pPr>
            <w:r>
              <w:t>This IE shall be present if the activation of the User Plane connection failed due to insufficient resources</w:t>
            </w:r>
            <w:r>
              <w:rPr>
                <w:rFonts w:cs="Arial"/>
                <w:szCs w:val="18"/>
              </w:rPr>
              <w:t xml:space="preserve"> (see </w:t>
            </w:r>
            <w:r w:rsidR="005B1EEB">
              <w:rPr>
                <w:rFonts w:cs="Arial"/>
                <w:szCs w:val="18"/>
              </w:rPr>
              <w:t>clause</w:t>
            </w:r>
            <w:r>
              <w:rPr>
                <w:rFonts w:cs="Arial"/>
                <w:szCs w:val="18"/>
              </w:rPr>
              <w:t xml:space="preserve"> </w:t>
            </w:r>
            <w:r>
              <w:t>5.2.2.3.2.2</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485" w:name="_Toc20129595"/>
      <w:bookmarkStart w:id="486" w:name="_Toc27584222"/>
      <w:bookmarkStart w:id="487" w:name="_Toc36455524"/>
      <w:r>
        <w:lastRenderedPageBreak/>
        <w:t>6.1.6.2.6</w:t>
      </w:r>
      <w:r>
        <w:tab/>
        <w:t>Type: SMContextReleaseData</w:t>
      </w:r>
      <w:bookmarkEnd w:id="485"/>
      <w:bookmarkEnd w:id="486"/>
      <w:bookmarkEnd w:id="487"/>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6A7A5B09" w:rsidR="0058081A" w:rsidRDefault="0058081A" w:rsidP="00A423F5">
            <w:pPr>
              <w:pStyle w:val="TAL"/>
              <w:rPr>
                <w:rFonts w:cs="Arial"/>
                <w:szCs w:val="18"/>
              </w:rPr>
            </w:pPr>
            <w:r>
              <w:rPr>
                <w:rFonts w:cs="Arial"/>
                <w:szCs w:val="18"/>
              </w:rPr>
              <w:t>This IE shall be present, if available.</w:t>
            </w:r>
          </w:p>
          <w:p w14:paraId="32E9F9FA" w14:textId="68D73AB0" w:rsidR="0058081A" w:rsidRDefault="0058081A" w:rsidP="00A423F5">
            <w:pPr>
              <w:pStyle w:val="TAL"/>
              <w:rPr>
                <w:rFonts w:cs="Arial"/>
                <w:szCs w:val="18"/>
              </w:rPr>
            </w:pPr>
            <w:r>
              <w:rPr>
                <w:rFonts w:cs="Arial"/>
                <w:szCs w:val="18"/>
              </w:rPr>
              <w:t xml:space="preserve">When present, it shall contain the UE </w:t>
            </w:r>
            <w:r w:rsidR="002F776F">
              <w:rPr>
                <w:rFonts w:cs="Arial"/>
                <w:szCs w:val="18"/>
              </w:rPr>
              <w:t xml:space="preserve">Time Zone </w:t>
            </w:r>
            <w:r>
              <w:rPr>
                <w:rFonts w:cs="Arial"/>
                <w:szCs w:val="18"/>
              </w:rPr>
              <w:t>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3036971" w:rsidR="0058081A" w:rsidRDefault="0058081A" w:rsidP="00A423F5">
            <w:pPr>
              <w:pStyle w:val="TAL"/>
              <w:rPr>
                <w:rFonts w:cs="Arial"/>
                <w:szCs w:val="18"/>
              </w:rPr>
            </w:pPr>
            <w:r>
              <w:rPr>
                <w:rFonts w:cs="Arial"/>
                <w:szCs w:val="18"/>
              </w:rPr>
              <w:t>This IE shall be present, if available.</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64F119F2" w:rsidR="0045457F" w:rsidRDefault="0045457F" w:rsidP="0045457F">
            <w:pPr>
              <w:pStyle w:val="TAL"/>
              <w:rPr>
                <w:rFonts w:cs="Arial"/>
                <w:szCs w:val="18"/>
              </w:rPr>
            </w:pPr>
            <w:r>
              <w:rPr>
                <w:rFonts w:cs="Arial"/>
                <w:szCs w:val="18"/>
              </w:rPr>
              <w:t>Additional UE location.</w:t>
            </w:r>
          </w:p>
          <w:p w14:paraId="32E9FA08" w14:textId="107D4989"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A09" w14:textId="317AC079"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0A" w14:textId="4D36A22C"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43F83F03"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8679C6" w:rsidRPr="00FD48E5" w14:paraId="28ADA7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C025E2D" w14:textId="4B84A6E2" w:rsidR="008679C6" w:rsidRDefault="008679C6" w:rsidP="008679C6">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1E3CA19" w14:textId="3B0314ED"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ACD148B" w14:textId="0046A65D"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A152E" w14:textId="3168DE3B"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2249DD" w14:textId="25962571" w:rsidR="008679C6" w:rsidRDefault="008679C6" w:rsidP="008679C6">
            <w:pPr>
              <w:pStyle w:val="TAL"/>
              <w:rPr>
                <w:rFonts w:cs="Arial"/>
                <w:szCs w:val="18"/>
              </w:rPr>
            </w:pPr>
            <w:r>
              <w:rPr>
                <w:rFonts w:cs="Arial"/>
                <w:szCs w:val="18"/>
              </w:rPr>
              <w:t>This IE shall be present if N2 SM Information has been received from the AN.</w:t>
            </w:r>
          </w:p>
          <w:p w14:paraId="3A2B42C7" w14:textId="1FFD4415"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402C903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50590674" w14:textId="045F9D94" w:rsidR="008679C6" w:rsidRDefault="008679C6" w:rsidP="008679C6">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25980FD" w14:textId="632CF6AE"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EB60C27" w14:textId="4F005439"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D0E62" w14:textId="5AABF595"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F93E08" w14:textId="77777777" w:rsidR="008679C6" w:rsidRDefault="008679C6" w:rsidP="008679C6">
            <w:pPr>
              <w:pStyle w:val="TAL"/>
              <w:rPr>
                <w:rFonts w:cs="Arial"/>
                <w:szCs w:val="18"/>
              </w:rPr>
            </w:pPr>
            <w:r>
              <w:rPr>
                <w:rFonts w:cs="Arial"/>
                <w:szCs w:val="18"/>
              </w:rPr>
              <w:t>This IE shall be present if "n2SmInfo" attribute is present.</w:t>
            </w:r>
          </w:p>
          <w:p w14:paraId="4F1DAAC1" w14:textId="21CD77C6" w:rsidR="008679C6" w:rsidRDefault="008679C6" w:rsidP="008679C6">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488" w:name="_Toc20129596"/>
      <w:bookmarkStart w:id="489" w:name="_Toc27584223"/>
      <w:bookmarkStart w:id="490" w:name="_Toc36455525"/>
      <w:r>
        <w:lastRenderedPageBreak/>
        <w:t>6.1.6.2.7</w:t>
      </w:r>
      <w:r>
        <w:tab/>
        <w:t xml:space="preserve">Type: </w:t>
      </w:r>
      <w:r w:rsidR="00514061">
        <w:t>SMContextRetrieveData</w:t>
      </w:r>
      <w:bookmarkEnd w:id="488"/>
      <w:bookmarkEnd w:id="489"/>
      <w:bookmarkEnd w:id="490"/>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491" w:name="_Toc20129597"/>
      <w:bookmarkStart w:id="492" w:name="_Toc27584224"/>
      <w:bookmarkStart w:id="493" w:name="_Toc36455526"/>
      <w:r>
        <w:t>6.1.6.2.8</w:t>
      </w:r>
      <w:r>
        <w:tab/>
        <w:t>Type: SMContextStatusNotification</w:t>
      </w:r>
      <w:bookmarkEnd w:id="491"/>
      <w:bookmarkEnd w:id="492"/>
      <w:bookmarkEnd w:id="493"/>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494" w:name="_Toc20129598"/>
      <w:bookmarkStart w:id="495" w:name="_Toc27584225"/>
      <w:bookmarkStart w:id="496" w:name="_Toc36455527"/>
      <w:r>
        <w:lastRenderedPageBreak/>
        <w:t>6.1.6.2.9</w:t>
      </w:r>
      <w:r>
        <w:tab/>
        <w:t>Type: PduSessionCreateData</w:t>
      </w:r>
      <w:bookmarkEnd w:id="494"/>
      <w:bookmarkEnd w:id="495"/>
      <w:bookmarkEnd w:id="496"/>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0C27213E" w:rsidR="00321884" w:rsidRDefault="00321884" w:rsidP="00A423F5">
            <w:pPr>
              <w:pStyle w:val="TAL"/>
              <w:rPr>
                <w:rFonts w:cs="Arial"/>
                <w:szCs w:val="18"/>
              </w:rPr>
            </w:pPr>
            <w:r>
              <w:rPr>
                <w:rFonts w:cs="Arial"/>
                <w:szCs w:val="18"/>
              </w:rPr>
              <w:t>This IE shall be present, except if the UE is emergency registered and UICCless.</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5432FC0C" w:rsidR="00321884" w:rsidRDefault="00321884" w:rsidP="00A423F5">
            <w:pPr>
              <w:pStyle w:val="TAL"/>
              <w:rPr>
                <w:rFonts w:cs="Arial"/>
                <w:szCs w:val="18"/>
              </w:rPr>
            </w:pPr>
            <w:r>
              <w:rPr>
                <w:rFonts w:cs="Arial"/>
                <w:szCs w:val="18"/>
              </w:rPr>
              <w:t>This IE shall be present if the UE is emergency registered and it is either UIClless or the SUPI is not authenticated.</w:t>
            </w:r>
          </w:p>
          <w:p w14:paraId="32E9FA54" w14:textId="42FC3EDD" w:rsidR="00321884" w:rsidRDefault="00321884" w:rsidP="00A423F5">
            <w:pPr>
              <w:pStyle w:val="TAL"/>
              <w:rPr>
                <w:rFonts w:cs="Arial"/>
                <w:szCs w:val="18"/>
              </w:rPr>
            </w:pPr>
            <w:r>
              <w:rPr>
                <w:rFonts w:cs="Arial"/>
                <w:szCs w:val="18"/>
              </w:rPr>
              <w:t>For all other cases, this IE shall be present if it is available.</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62046A57" w:rsidR="009D3639" w:rsidRDefault="009D3639" w:rsidP="009D3639">
            <w:pPr>
              <w:pStyle w:val="TAL"/>
              <w:rPr>
                <w:rFonts w:cs="Arial"/>
                <w:szCs w:val="18"/>
              </w:rPr>
            </w:pPr>
            <w:r>
              <w:rPr>
                <w:rFonts w:cs="Arial"/>
                <w:szCs w:val="18"/>
              </w:rPr>
              <w:t>This IE shall be present, except during an EPS to 5GS idle mode mobility or handover using the N26 interface.</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5E708570"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1DBC00DE"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5079FCB2" w:rsidR="0045457F" w:rsidRDefault="0045457F" w:rsidP="0045457F">
            <w:pPr>
              <w:pStyle w:val="TAL"/>
              <w:rPr>
                <w:rFonts w:cs="Arial"/>
                <w:szCs w:val="18"/>
              </w:rPr>
            </w:pPr>
            <w:r>
              <w:rPr>
                <w:rFonts w:cs="Arial"/>
                <w:szCs w:val="18"/>
              </w:rPr>
              <w:t>Additional UE location.</w:t>
            </w:r>
          </w:p>
          <w:p w14:paraId="32E9FAB4" w14:textId="72E00D68"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AB5" w14:textId="186F3955"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DF730BE"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239AA27E"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265106A4"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65683B21"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0F15D214" w:rsidR="00255747" w:rsidRDefault="00255747" w:rsidP="00255747">
            <w:pPr>
              <w:pStyle w:val="TAL"/>
              <w:rPr>
                <w:rFonts w:cs="Arial"/>
                <w:szCs w:val="18"/>
              </w:rPr>
            </w:pPr>
            <w:r>
              <w:rPr>
                <w:rFonts w:cs="Arial"/>
                <w:szCs w:val="18"/>
              </w:rPr>
              <w:t>This IE shall be present during an EPS to 5GS handover preparation using the N26 interface.</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5328EFDA"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64866CF0" w:rsidR="00255747" w:rsidRDefault="00255747" w:rsidP="00255747">
            <w:pPr>
              <w:pStyle w:val="TAL"/>
              <w:rPr>
                <w:rFonts w:cs="Arial"/>
                <w:szCs w:val="18"/>
              </w:rPr>
            </w:pPr>
            <w:r>
              <w:rPr>
                <w:rFonts w:cs="Arial"/>
                <w:szCs w:val="18"/>
              </w:rPr>
              <w:t>It shall be set to "true" during an EPS to 5GS handover preparation using the N26 interface.</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140E1EDD" w:rsidR="004836FF" w:rsidRDefault="004836FF" w:rsidP="00867EA1">
            <w:pPr>
              <w:pStyle w:val="TAL"/>
              <w:rPr>
                <w:rFonts w:cs="Arial"/>
                <w:szCs w:val="18"/>
              </w:rPr>
            </w:pPr>
            <w:r>
              <w:rPr>
                <w:rFonts w:cs="Arial"/>
                <w:szCs w:val="18"/>
              </w:rPr>
              <w:t>This IE shall be present and set to true if the UE requests to setup an always-on PDU session and this is allowed by local policy in the V-SMF.</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CC2B86F"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2E9FAF7" w14:textId="0CE2FEDE" w:rsidR="003E2FE0" w:rsidRDefault="003E2FE0" w:rsidP="003E2FE0">
            <w:pPr>
              <w:pStyle w:val="TAL"/>
              <w:rPr>
                <w:rFonts w:cs="Arial"/>
                <w:szCs w:val="18"/>
              </w:rPr>
            </w:pPr>
            <w:r>
              <w:rPr>
                <w:rFonts w:cs="Arial"/>
                <w:szCs w:val="18"/>
              </w:rPr>
              <w:t xml:space="preserve">This IE may be used by the H-SMF to identify PDU sessions affected by a failure or restart of the V-SMF service (see </w:t>
            </w:r>
            <w:r w:rsidR="005B1EEB">
              <w:rPr>
                <w:rFonts w:cs="Arial"/>
                <w:szCs w:val="18"/>
              </w:rPr>
              <w:t>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59C05B2F"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24F714A5" w:rsidR="00343388" w:rsidRDefault="00343388" w:rsidP="00343388">
            <w:pPr>
              <w:pStyle w:val="TAL"/>
              <w:rPr>
                <w:rFonts w:cs="Arial"/>
                <w:szCs w:val="18"/>
              </w:rPr>
            </w:pPr>
            <w:r>
              <w:rPr>
                <w:rFonts w:cs="Arial"/>
                <w:szCs w:val="18"/>
              </w:rPr>
              <w:t xml:space="preserve">Roaming Charging Profile applicable in the VPLMN (see </w:t>
            </w:r>
            <w:r w:rsidR="005B1EEB">
              <w:rPr>
                <w:noProof/>
                <w:lang w:val="en-US"/>
              </w:rPr>
              <w:t>clause</w:t>
            </w:r>
            <w:r>
              <w:rPr>
                <w:noProof/>
                <w:lang w:val="en-US"/>
              </w:rPr>
              <w:t xml:space="preserv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625E1F44" w:rsidR="00343388" w:rsidRDefault="00343388" w:rsidP="00343388">
            <w:pPr>
              <w:pStyle w:val="TAL"/>
              <w:rPr>
                <w:rFonts w:cs="Arial"/>
                <w:szCs w:val="18"/>
              </w:rPr>
            </w:pPr>
            <w:r>
              <w:rPr>
                <w:rFonts w:cs="Arial"/>
                <w:szCs w:val="18"/>
              </w:rPr>
              <w:t xml:space="preserve">Charging ID (see </w:t>
            </w:r>
            <w:r w:rsidR="005B1EEB">
              <w:rPr>
                <w:noProof/>
                <w:lang w:val="en-US"/>
              </w:rPr>
              <w:t>clause</w:t>
            </w:r>
            <w:r>
              <w:rPr>
                <w:noProof/>
                <w:lang w:val="en-US"/>
              </w:rPr>
              <w:t xml:space="preserv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50C401FF" w:rsidR="009D1C5D" w:rsidRDefault="009D1C5D" w:rsidP="009D1C5D">
            <w:pPr>
              <w:pStyle w:val="TAL"/>
              <w:rPr>
                <w:rFonts w:cs="Arial"/>
                <w:szCs w:val="18"/>
              </w:rPr>
            </w:pPr>
            <w:r w:rsidRPr="00D165B3">
              <w:rPr>
                <w:rFonts w:cs="Arial"/>
                <w:szCs w:val="18"/>
              </w:rPr>
              <w:t xml:space="preserve">When present, it shall contain the old PDU Session ID received from the UE. See </w:t>
            </w:r>
            <w:r w:rsidR="005B1EEB">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w:t>
            </w:r>
            <w:r w:rsidR="003D33E7">
              <w:rPr>
                <w:rFonts w:cs="Arial"/>
                <w:szCs w:val="18"/>
              </w:rPr>
              <w:t xml:space="preserve"> 3GPP </w:t>
            </w:r>
            <w:r w:rsidR="00F25774">
              <w:rPr>
                <w:rFonts w:cs="Arial"/>
                <w:szCs w:val="18"/>
              </w:rPr>
              <w:t>TS </w:t>
            </w:r>
            <w:r w:rsidR="003D33E7">
              <w:rPr>
                <w:rFonts w:cs="Arial"/>
                <w:szCs w:val="18"/>
              </w:rPr>
              <w:t>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 xml:space="preserve">3]. </w:t>
            </w:r>
          </w:p>
        </w:tc>
      </w:tr>
      <w:tr w:rsidR="00913B64" w14:paraId="099ECBC9"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3F05992C" w14:textId="42412119" w:rsidR="00913B64" w:rsidRDefault="00913B64" w:rsidP="00913B64">
            <w:pPr>
              <w:pStyle w:val="TAL"/>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54D20746" w14:textId="579F90FA" w:rsidR="00913B64" w:rsidRDefault="00913B64" w:rsidP="00913B64">
            <w:pPr>
              <w:pStyle w:val="TAL"/>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186DDD8D" w14:textId="1F8998F2" w:rsidR="00913B64" w:rsidRDefault="00913B64" w:rsidP="00913B6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92AE3" w14:textId="7CBD3262" w:rsidR="00913B64" w:rsidRDefault="00913B64" w:rsidP="00913B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2DBD5" w14:textId="552A6459" w:rsidR="00913B64" w:rsidRDefault="00913B64" w:rsidP="00913B6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2FD22D" w14:textId="7CF8222A" w:rsidR="00913B64" w:rsidRDefault="00913B64" w:rsidP="00913B64">
            <w:pPr>
              <w:pStyle w:val="TAL"/>
              <w:rPr>
                <w:rFonts w:cs="Arial"/>
                <w:szCs w:val="18"/>
              </w:rPr>
            </w:pPr>
            <w:r>
              <w:rPr>
                <w:rFonts w:cs="Arial"/>
                <w:szCs w:val="18"/>
                <w:lang w:eastAsia="zh-CN"/>
              </w:rPr>
              <w:t xml:space="preserve">When present, it shall be set to the value received in the Create SM Context request. </w:t>
            </w:r>
          </w:p>
        </w:tc>
      </w:tr>
      <w:tr w:rsidR="00E04066" w14:paraId="212B5483"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4CC9676B" w14:textId="369F2090" w:rsidR="00E04066" w:rsidRDefault="00E04066" w:rsidP="00E04066">
            <w:pPr>
              <w:pStyle w:val="TAL"/>
              <w:rPr>
                <w:lang w:eastAsia="zh-CN"/>
              </w:rPr>
            </w:pPr>
            <w:r>
              <w:t>amfNfId</w:t>
            </w:r>
          </w:p>
        </w:tc>
        <w:tc>
          <w:tcPr>
            <w:tcW w:w="1559" w:type="dxa"/>
            <w:tcBorders>
              <w:top w:val="single" w:sz="4" w:space="0" w:color="auto"/>
              <w:left w:val="single" w:sz="4" w:space="0" w:color="auto"/>
              <w:bottom w:val="single" w:sz="4" w:space="0" w:color="auto"/>
              <w:right w:val="single" w:sz="4" w:space="0" w:color="auto"/>
            </w:tcBorders>
          </w:tcPr>
          <w:p w14:paraId="65915D98" w14:textId="11B1108D" w:rsidR="00E04066" w:rsidRDefault="00E04066" w:rsidP="00E04066">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14C07560" w14:textId="50D4BBB3" w:rsidR="00E04066" w:rsidRDefault="00E04066" w:rsidP="00E0406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639F98" w14:textId="0C31B100" w:rsidR="00E04066" w:rsidRDefault="00E04066" w:rsidP="00E040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96000D9" w14:textId="56588512" w:rsidR="00E04066" w:rsidRDefault="00E04066" w:rsidP="00E0406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6EE5B25" w14:textId="291F2360" w:rsidR="00E04066" w:rsidRDefault="00E04066" w:rsidP="00E04066">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w:t>
            </w:r>
            <w:r w:rsidR="005B1EEB">
              <w:rPr>
                <w:rFonts w:cs="Arial"/>
                <w:szCs w:val="18"/>
              </w:rPr>
              <w:t>clause</w:t>
            </w:r>
            <w:r>
              <w:rPr>
                <w:rFonts w:cs="Arial"/>
                <w:szCs w:val="18"/>
              </w:rPr>
              <w:t xml:space="preserve">s </w:t>
            </w:r>
            <w:r w:rsidRPr="00050CA8">
              <w:t>4.3.2.2.2</w:t>
            </w:r>
            <w:r>
              <w:t xml:space="preserve"> of</w:t>
            </w:r>
            <w:r w:rsidR="003D33E7">
              <w:t xml:space="preserve"> 3GPP </w:t>
            </w:r>
            <w:r w:rsidR="00F25774">
              <w:rPr>
                <w:rFonts w:cs="Arial"/>
                <w:szCs w:val="18"/>
              </w:rPr>
              <w:t>TS </w:t>
            </w:r>
            <w:r w:rsidR="003D33E7">
              <w:t>23</w:t>
            </w:r>
            <w:r w:rsidR="00CA4B50" w:rsidRPr="00D165B3">
              <w:rPr>
                <w:rFonts w:cs="Arial"/>
                <w:szCs w:val="18"/>
              </w:rPr>
              <w:t>.502</w:t>
            </w:r>
            <w:r w:rsidR="00CA4B50">
              <w:rPr>
                <w:rFonts w:cs="Arial"/>
                <w:szCs w:val="18"/>
              </w:rPr>
              <w:t> </w:t>
            </w:r>
            <w:r w:rsidR="00CA4B50" w:rsidRPr="00D165B3">
              <w:rPr>
                <w:rFonts w:cs="Arial"/>
                <w:szCs w:val="18"/>
              </w:rPr>
              <w:t>[</w:t>
            </w:r>
            <w:r w:rsidRPr="00D165B3">
              <w:rPr>
                <w:rFonts w:cs="Arial"/>
                <w:szCs w:val="18"/>
              </w:rPr>
              <w:t>3]</w:t>
            </w:r>
            <w:r>
              <w:rPr>
                <w:rFonts w:cs="Arial"/>
                <w:szCs w:val="18"/>
              </w:rPr>
              <w:t>.</w:t>
            </w:r>
          </w:p>
        </w:tc>
      </w:tr>
      <w:tr w:rsidR="00E04066" w14:paraId="4BF2091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8054C6F" w14:textId="56F5101D" w:rsidR="00E04066" w:rsidRDefault="00E04066" w:rsidP="00E04066">
            <w:pPr>
              <w:pStyle w:val="TAL"/>
              <w:rPr>
                <w:lang w:eastAsia="zh-CN"/>
              </w:rPr>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2E521A91" w14:textId="12781F00" w:rsidR="00E04066" w:rsidRDefault="00E04066" w:rsidP="00E04066">
            <w:pPr>
              <w:pStyle w:val="TAL"/>
              <w:rPr>
                <w:lang w:eastAsia="zh-CN"/>
              </w:rPr>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1ED1E7CC" w14:textId="2549FD25" w:rsidR="00E04066" w:rsidRDefault="00E04066" w:rsidP="00E0406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5B63CA5" w14:textId="22814C7C" w:rsidR="00E04066" w:rsidRDefault="00E04066" w:rsidP="00E0406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55FF4EE" w14:textId="1CF5DC1B" w:rsidR="00E04066" w:rsidRPr="00F8607F" w:rsidRDefault="00E04066" w:rsidP="00E0406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B418757" w14:textId="5D443E07" w:rsidR="00E04066" w:rsidRDefault="00E04066" w:rsidP="00E04066">
            <w:pPr>
              <w:pStyle w:val="TAL"/>
              <w:rPr>
                <w:rFonts w:cs="Arial"/>
                <w:szCs w:val="18"/>
                <w:lang w:eastAsia="zh-CN"/>
              </w:rPr>
            </w:pPr>
            <w:r w:rsidRPr="00F8607F">
              <w:rPr>
                <w:rFonts w:cs="Arial"/>
                <w:szCs w:val="18"/>
              </w:rPr>
              <w:t>When present, it shall contain the serving AMF's GUAMI.</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497" w:name="_Toc20129599"/>
      <w:bookmarkStart w:id="498" w:name="_Toc27584226"/>
      <w:bookmarkStart w:id="499" w:name="_Toc36455528"/>
      <w:r>
        <w:lastRenderedPageBreak/>
        <w:t>6.1.6.2.10</w:t>
      </w:r>
      <w:r>
        <w:tab/>
        <w:t>Type: PduSessionCreatedData</w:t>
      </w:r>
      <w:bookmarkEnd w:id="497"/>
      <w:bookmarkEnd w:id="498"/>
      <w:bookmarkEnd w:id="499"/>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1F09C61C" w:rsidR="006730A0" w:rsidRDefault="006730A0" w:rsidP="006730A0">
            <w:pPr>
              <w:pStyle w:val="TAL"/>
              <w:rPr>
                <w:rFonts w:cs="Arial"/>
                <w:szCs w:val="18"/>
              </w:rPr>
            </w:pPr>
            <w:r>
              <w:rPr>
                <w:rFonts w:cs="Arial"/>
                <w:szCs w:val="18"/>
              </w:rPr>
              <w:t>This IE shall indicate the SSC mode applicable to the PDU session.</w:t>
            </w:r>
          </w:p>
          <w:p w14:paraId="32E9FB0F" w14:textId="3DB9257F"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w:t>
            </w:r>
            <w:r w:rsidR="005B1EEB">
              <w:rPr>
                <w:rFonts w:cs="Arial"/>
                <w:szCs w:val="18"/>
              </w:rPr>
              <w:t>clause</w:t>
            </w:r>
            <w:r>
              <w:rPr>
                <w:rFonts w:cs="Arial"/>
                <w:szCs w:val="18"/>
              </w:rPr>
              <w:t xml:space="preserve"> </w:t>
            </w:r>
            <w:r w:rsidR="004E796E">
              <w:rPr>
                <w:rFonts w:cs="Arial"/>
                <w:szCs w:val="18"/>
              </w:rPr>
              <w:t>9.11.4.16</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46D0030C"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1F886250"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w:t>
            </w:r>
            <w:r w:rsidR="005B1EEB">
              <w:rPr>
                <w:rFonts w:cs="Arial"/>
                <w:szCs w:val="18"/>
              </w:rPr>
              <w:t>clause</w:t>
            </w:r>
            <w:r>
              <w:rPr>
                <w:rFonts w:cs="Arial"/>
                <w:szCs w:val="18"/>
              </w:rPr>
              <w:t xml:space="preserve"> 4.4.4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3]).</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05B0B266"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1DAE0D20"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08F195D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AC0345" w14:paraId="13DEAC3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DE7E13B" w14:textId="21231A85"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B8680D" w14:textId="5ABD2DF1"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47CAFD6" w14:textId="2698574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27AE9" w14:textId="3D59521A"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AF8D55" w14:textId="77777777" w:rsidR="00AC0345" w:rsidRDefault="00AC0345" w:rsidP="00AC03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37CDC035" w14:textId="77777777" w:rsidR="00AC0345" w:rsidRDefault="00AC0345" w:rsidP="00AC0345">
            <w:pPr>
              <w:pStyle w:val="TAL"/>
              <w:rPr>
                <w:rFonts w:cs="Arial"/>
                <w:szCs w:val="18"/>
              </w:rPr>
            </w:pPr>
          </w:p>
          <w:p w14:paraId="78E21222" w14:textId="6B539249" w:rsidR="00AC0345" w:rsidRDefault="00AC0345" w:rsidP="00AC0345">
            <w:pPr>
              <w:pStyle w:val="TAL"/>
              <w:rPr>
                <w:rFonts w:cs="Arial"/>
                <w:szCs w:val="18"/>
              </w:rPr>
            </w:pPr>
            <w:r>
              <w:rPr>
                <w:rFonts w:cs="Arial"/>
                <w:szCs w:val="18"/>
              </w:rPr>
              <w:t>When present, it shall contain the user's GPSI associated with the PDU session.</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3A125991" w:rsidR="00343388" w:rsidRDefault="00343388" w:rsidP="00343388">
            <w:pPr>
              <w:pStyle w:val="TAL"/>
              <w:rPr>
                <w:rFonts w:cs="Arial"/>
                <w:szCs w:val="18"/>
              </w:rPr>
            </w:pPr>
            <w:r>
              <w:rPr>
                <w:rFonts w:cs="Arial"/>
                <w:szCs w:val="18"/>
              </w:rPr>
              <w:t xml:space="preserve">Roaming Charging Profile selected by the HPLMN (see </w:t>
            </w:r>
            <w:r w:rsidR="005B1EEB">
              <w:rPr>
                <w:noProof/>
                <w:lang w:val="en-US"/>
              </w:rPr>
              <w:t>clause</w:t>
            </w:r>
            <w:r>
              <w:rPr>
                <w:noProof/>
                <w:lang w:val="en-US"/>
              </w:rPr>
              <w:t xml:space="preserv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66B8B41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w:t>
            </w:r>
          </w:p>
          <w:p w14:paraId="7D66C30B" w14:textId="1DE540EF" w:rsidR="00377EFE" w:rsidRDefault="00377EFE" w:rsidP="00377EFE">
            <w:pPr>
              <w:pStyle w:val="TAL"/>
              <w:rPr>
                <w:rFonts w:cs="Arial"/>
                <w:szCs w:val="18"/>
              </w:rPr>
            </w:pPr>
            <w:r>
              <w:rPr>
                <w:rFonts w:cs="Arial"/>
                <w:szCs w:val="18"/>
              </w:rPr>
              <w:t xml:space="preserve">This IE may be used by the V-SMF to identify PDU sessions affected by a failure or restart of the H-SMF service (see </w:t>
            </w:r>
            <w:r w:rsidR="005B1EEB">
              <w:rPr>
                <w:rFonts w:cs="Arial"/>
                <w:szCs w:val="18"/>
              </w:rPr>
              <w:t>clause</w:t>
            </w:r>
            <w:r>
              <w:rPr>
                <w:rFonts w:cs="Arial"/>
                <w:szCs w:val="18"/>
              </w:rPr>
              <w:t xml:space="preserve"> 6.2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.527 [</w:t>
            </w:r>
            <w:r>
              <w:rPr>
                <w:rFonts w:cs="Arial"/>
                <w:szCs w:val="18"/>
              </w:rPr>
              <w:t>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6EE1FB38"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500" w:name="_Toc20129600"/>
      <w:bookmarkStart w:id="501" w:name="_Toc27584227"/>
      <w:bookmarkStart w:id="502" w:name="_Toc36455529"/>
      <w:r>
        <w:lastRenderedPageBreak/>
        <w:t>6.1.6.2.11</w:t>
      </w:r>
      <w:r>
        <w:tab/>
        <w:t>Type: HsmfUpdateData</w:t>
      </w:r>
      <w:bookmarkEnd w:id="500"/>
      <w:bookmarkEnd w:id="501"/>
      <w:bookmarkEnd w:id="502"/>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56E1C9AB" w:rsidR="00FD44D4" w:rsidRDefault="00FD44D4" w:rsidP="00A423F5">
            <w:pPr>
              <w:pStyle w:val="TAL"/>
              <w:rPr>
                <w:rFonts w:cs="Arial"/>
                <w:szCs w:val="18"/>
              </w:rPr>
            </w:pPr>
            <w:r>
              <w:rPr>
                <w:rFonts w:cs="Arial"/>
                <w:szCs w:val="18"/>
              </w:rPr>
              <w:t>This IE shall be present if the N9 tunnel information on the visited CN side provided earlier to the H-SMF has changed.</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2F0293DE"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 xml:space="preserve">handover of the PDU session between 3GPP access and untrusted non-3GPP access (see </w:t>
            </w:r>
            <w:r w:rsidR="005B1EEB">
              <w:t>clause</w:t>
            </w:r>
            <w:r w:rsidR="002E4AA3">
              <w:t xml:space="preserve"> 5.2.2.8.2.5)</w:t>
            </w:r>
            <w:r>
              <w:rPr>
                <w:rFonts w:cs="Arial"/>
                <w:szCs w:val="18"/>
              </w:rPr>
              <w:t>.</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10EF70F6" w:rsidR="00FF2C45" w:rsidRDefault="00FD44D4" w:rsidP="00A423F5">
            <w:pPr>
              <w:pStyle w:val="TAL"/>
              <w:rPr>
                <w:rFonts w:cs="Arial"/>
                <w:szCs w:val="18"/>
              </w:rPr>
            </w:pPr>
            <w:r>
              <w:rPr>
                <w:rFonts w:cs="Arial"/>
                <w:szCs w:val="18"/>
              </w:rPr>
              <w:t>When present, this IE shall contain</w:t>
            </w:r>
            <w:r w:rsidR="00FF2C45">
              <w:rPr>
                <w:rFonts w:cs="Arial"/>
                <w:szCs w:val="18"/>
              </w:rPr>
              <w:t>:</w:t>
            </w:r>
          </w:p>
          <w:p w14:paraId="32E9FB9F" w14:textId="4CCD4184"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48867944" w:rsidR="00FD44D4" w:rsidRDefault="006C46C1" w:rsidP="00A423F5">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9574EF9" w:rsidR="0045457F" w:rsidRDefault="0045457F" w:rsidP="0045457F">
            <w:pPr>
              <w:pStyle w:val="TAL"/>
              <w:rPr>
                <w:rFonts w:cs="Arial"/>
                <w:szCs w:val="18"/>
              </w:rPr>
            </w:pPr>
            <w:r>
              <w:rPr>
                <w:rFonts w:cs="Arial"/>
                <w:szCs w:val="18"/>
              </w:rPr>
              <w:t>Additional UE location.</w:t>
            </w:r>
          </w:p>
          <w:p w14:paraId="32E9FBAF" w14:textId="257DA77C"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BB0" w14:textId="608F11CB"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BB1" w14:textId="6BAA791A"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5D81ADB1" w:rsidR="0045457F" w:rsidRDefault="006C46C1" w:rsidP="0045457F">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05F4CAEB"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w:t>
            </w:r>
          </w:p>
          <w:p w14:paraId="32E9FBBA" w14:textId="3B6FAC0A" w:rsidR="0056485C" w:rsidRDefault="0056485C" w:rsidP="001433FE">
            <w:pPr>
              <w:pStyle w:val="TAL"/>
              <w:rPr>
                <w:rFonts w:cs="Arial"/>
                <w:szCs w:val="18"/>
              </w:rPr>
            </w:pPr>
            <w:r>
              <w:rPr>
                <w:rFonts w:cs="Arial"/>
                <w:szCs w:val="18"/>
              </w:rPr>
              <w:t xml:space="preserve">Pause of Charging needs to be started or stopped (see </w:t>
            </w:r>
            <w:r w:rsidR="005B1EEB">
              <w:rPr>
                <w:rFonts w:cs="Arial"/>
                <w:szCs w:val="18"/>
              </w:rPr>
              <w:t>clause</w:t>
            </w:r>
            <w:r>
              <w:rPr>
                <w:rFonts w:cs="Arial"/>
                <w:szCs w:val="18"/>
              </w:rPr>
              <w:t xml:space="preserve"> 4.4.4 of</w:t>
            </w:r>
            <w:r w:rsidR="003D33E7">
              <w:rPr>
                <w:rFonts w:cs="Arial"/>
                <w:szCs w:val="18"/>
              </w:rPr>
              <w:t xml:space="preserve"> 3GPP </w:t>
            </w:r>
            <w:r w:rsidR="00F25774">
              <w:rPr>
                <w:rFonts w:cs="Arial"/>
                <w:szCs w:val="18"/>
              </w:rPr>
              <w:t>TS </w:t>
            </w:r>
            <w:r w:rsidR="003D33E7">
              <w:rPr>
                <w:rFonts w:cs="Arial"/>
                <w:szCs w:val="18"/>
              </w:rPr>
              <w:t>23</w:t>
            </w:r>
            <w:r w:rsidR="00CA4B50">
              <w:rPr>
                <w:rFonts w:cs="Arial"/>
                <w:szCs w:val="18"/>
              </w:rPr>
              <w:t>.502 [</w:t>
            </w:r>
            <w:r>
              <w:rPr>
                <w:rFonts w:cs="Arial"/>
                <w:szCs w:val="18"/>
              </w:rPr>
              <w:t>3]).</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329ACA0B"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to Start Pause of Charging;</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4B698094"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42CCFC06"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45D026"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4C4F3EEF" w:rsidR="00521F00" w:rsidRDefault="00521F00" w:rsidP="00521F00">
            <w:pPr>
              <w:pStyle w:val="TAL"/>
              <w:rPr>
                <w:rFonts w:cs="Arial"/>
                <w:szCs w:val="18"/>
              </w:rPr>
            </w:pPr>
            <w:r>
              <w:rPr>
                <w:rFonts w:cs="Arial"/>
                <w:szCs w:val="18"/>
              </w:rPr>
              <w:t>This IE shall be present during an EPS to 5GS handover preparation and handover execution using the N26 interface.</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172E3DDA"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6407A4AB" w:rsidR="00521F00" w:rsidRDefault="00521F00" w:rsidP="00521F00">
            <w:pPr>
              <w:pStyle w:val="TAL"/>
              <w:rPr>
                <w:rFonts w:cs="Arial"/>
                <w:szCs w:val="18"/>
              </w:rPr>
            </w:pPr>
            <w:r>
              <w:rPr>
                <w:rFonts w:cs="Arial"/>
                <w:szCs w:val="18"/>
              </w:rPr>
              <w:t>It shall be set to "true" during an EPS to 5GS handover preparation using the N26 interface.</w:t>
            </w:r>
          </w:p>
          <w:p w14:paraId="32E9FBF5" w14:textId="77777777" w:rsidR="00521F00" w:rsidRDefault="00521F00" w:rsidP="00521F00">
            <w:pPr>
              <w:pStyle w:val="TAL"/>
              <w:rPr>
                <w:rFonts w:cs="Arial"/>
                <w:szCs w:val="18"/>
              </w:rPr>
            </w:pPr>
          </w:p>
          <w:p w14:paraId="32E9FBF6" w14:textId="1445111C" w:rsidR="00521F00" w:rsidRDefault="00521F00" w:rsidP="00521F00">
            <w:pPr>
              <w:pStyle w:val="TAL"/>
              <w:rPr>
                <w:rFonts w:cs="Arial"/>
                <w:szCs w:val="18"/>
              </w:rPr>
            </w:pPr>
            <w:r>
              <w:rPr>
                <w:rFonts w:cs="Arial"/>
                <w:szCs w:val="18"/>
              </w:rPr>
              <w:t>It shall be set to "false" during an EPS to 5GS handover execution using the N26 interface.</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59FB6EA1"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sidR="005B1EEB">
              <w:rPr>
                <w:rFonts w:cs="Arial"/>
                <w:szCs w:val="18"/>
              </w:rPr>
              <w:t>clause</w:t>
            </w:r>
            <w:r w:rsidRPr="00F55D51">
              <w:rPr>
                <w:rFonts w:cs="Arial"/>
                <w:szCs w:val="18"/>
              </w:rPr>
              <w:t xml:space="preserve"> 4.11.1.4.1 of</w:t>
            </w:r>
            <w:r w:rsidR="003D33E7">
              <w:rPr>
                <w:rFonts w:cs="Arial"/>
                <w:szCs w:val="18"/>
              </w:rPr>
              <w:t xml:space="preserve"> 3GPP </w:t>
            </w:r>
            <w:r w:rsidR="00F25774">
              <w:rPr>
                <w:rFonts w:cs="Arial"/>
                <w:szCs w:val="18"/>
              </w:rPr>
              <w:t>TS </w:t>
            </w:r>
            <w:r w:rsidR="003D33E7">
              <w:rPr>
                <w:rFonts w:cs="Arial"/>
                <w:szCs w:val="18"/>
              </w:rPr>
              <w:t>23</w:t>
            </w:r>
            <w:r w:rsidR="00CA4B50" w:rsidRPr="00F55D51">
              <w:rPr>
                <w:rFonts w:cs="Arial"/>
                <w:szCs w:val="18"/>
              </w:rPr>
              <w:t>.502</w:t>
            </w:r>
            <w:r w:rsidR="00CA4B50">
              <w:rPr>
                <w:rFonts w:cs="Arial"/>
                <w:szCs w:val="18"/>
              </w:rPr>
              <w:t> </w:t>
            </w:r>
            <w:r w:rsidR="00CA4B50" w:rsidRPr="00F55D51">
              <w:rPr>
                <w:rFonts w:cs="Arial"/>
                <w:szCs w:val="18"/>
              </w:rPr>
              <w:t>[</w:t>
            </w:r>
            <w:r w:rsidRPr="00F55D51">
              <w:rPr>
                <w:rFonts w:cs="Arial"/>
                <w:szCs w:val="18"/>
              </w:rPr>
              <w:t>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4A732226"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38AE229C" w:rsidR="004836FF" w:rsidRDefault="004836FF" w:rsidP="004836FF">
            <w:pPr>
              <w:pStyle w:val="TAL"/>
              <w:rPr>
                <w:rFonts w:cs="Arial"/>
                <w:szCs w:val="18"/>
              </w:rPr>
            </w:pPr>
            <w:r>
              <w:rPr>
                <w:rFonts w:cs="Arial"/>
                <w:szCs w:val="18"/>
              </w:rPr>
              <w:t>This IE shall be present and set to true if the UE requests to change the PDU session to an always-on PDU session and this is allowed by local policy in the V-SMF.</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8197B6" w14:textId="607B8361" w:rsidR="00240BC9" w:rsidRDefault="00240BC9" w:rsidP="006C46C1">
            <w:pPr>
              <w:pStyle w:val="TAL"/>
              <w:rPr>
                <w:rFonts w:cs="Arial"/>
                <w:szCs w:val="18"/>
              </w:rPr>
            </w:pPr>
            <w:r>
              <w:rPr>
                <w:rFonts w:cs="Arial"/>
                <w:szCs w:val="18"/>
              </w:rPr>
              <w:t>This IE may be present to report usage data for a secondary RAT</w:t>
            </w:r>
            <w:r w:rsidR="006C46C1">
              <w:rPr>
                <w:rFonts w:cs="Arial"/>
                <w:szCs w:val="18"/>
              </w:rPr>
              <w:t xml:space="preserve"> for Qo</w:t>
            </w:r>
            <w:r w:rsidR="007202F8">
              <w:rPr>
                <w:rFonts w:cs="Arial"/>
                <w:szCs w:val="18"/>
              </w:rPr>
              <w:t>S</w:t>
            </w:r>
            <w:r w:rsidR="006C46C1">
              <w:rPr>
                <w:rFonts w:cs="Arial"/>
                <w:szCs w:val="18"/>
              </w:rPr>
              <w:t xml:space="preserve"> flows</w:t>
            </w:r>
            <w:r>
              <w:rPr>
                <w:rFonts w:cs="Arial"/>
                <w:szCs w:val="18"/>
              </w:rPr>
              <w:t>.</w:t>
            </w:r>
          </w:p>
          <w:p w14:paraId="0CA06D29" w14:textId="3E8F8780" w:rsidR="006C46C1" w:rsidRDefault="006C46C1" w:rsidP="006C46C1">
            <w:pPr>
              <w:pStyle w:val="TAL"/>
              <w:rPr>
                <w:rFonts w:cs="Arial"/>
                <w:szCs w:val="18"/>
              </w:rPr>
            </w:pPr>
            <w:r>
              <w:rPr>
                <w:rFonts w:cs="Arial"/>
                <w:szCs w:val="18"/>
              </w:rPr>
              <w:t>(NOTE 2)</w:t>
            </w:r>
          </w:p>
        </w:tc>
      </w:tr>
      <w:tr w:rsidR="006C46C1" w:rsidRPr="00FD48E5" w14:paraId="519E99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73903708" w14:textId="6E44F3C9" w:rsidR="006C46C1" w:rsidRPr="00B30907" w:rsidRDefault="006C46C1" w:rsidP="006C46C1">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E9C35AC" w14:textId="66494E3E" w:rsidR="006C46C1" w:rsidRDefault="006C46C1" w:rsidP="006C46C1">
            <w:pPr>
              <w:pStyle w:val="TAL"/>
            </w:pPr>
            <w:r>
              <w:t>array(</w:t>
            </w:r>
            <w:r>
              <w:rPr>
                <w:lang w:eastAsia="zh-CN"/>
              </w:rPr>
              <w:t>SecondaryRatUsageInfo</w:t>
            </w:r>
            <w:r>
              <w:t>)</w:t>
            </w:r>
          </w:p>
        </w:tc>
        <w:tc>
          <w:tcPr>
            <w:tcW w:w="425" w:type="dxa"/>
            <w:tcBorders>
              <w:top w:val="single" w:sz="4" w:space="0" w:color="auto"/>
              <w:left w:val="single" w:sz="4" w:space="0" w:color="auto"/>
              <w:bottom w:val="single" w:sz="4" w:space="0" w:color="auto"/>
              <w:right w:val="single" w:sz="4" w:space="0" w:color="auto"/>
            </w:tcBorders>
          </w:tcPr>
          <w:p w14:paraId="49C40CC8" w14:textId="254B93D7" w:rsidR="006C46C1" w:rsidRDefault="006C46C1" w:rsidP="006C4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B33E5" w14:textId="5F73677C" w:rsidR="006C46C1" w:rsidRDefault="006C46C1" w:rsidP="006C4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2867F" w14:textId="6955EBB7" w:rsidR="006C46C1" w:rsidRDefault="006C46C1" w:rsidP="006C46C1">
            <w:pPr>
              <w:pStyle w:val="TAL"/>
              <w:rPr>
                <w:rFonts w:cs="Arial"/>
                <w:szCs w:val="18"/>
              </w:rPr>
            </w:pPr>
            <w:r>
              <w:rPr>
                <w:rFonts w:cs="Arial"/>
                <w:szCs w:val="18"/>
              </w:rPr>
              <w:t>This IE may be present to report usage data for a secondary RAT for QoS flows and/or the whole PDU session.</w:t>
            </w:r>
          </w:p>
        </w:tc>
      </w:tr>
      <w:tr w:rsidR="00BE5AF8" w:rsidRPr="00FD48E5" w14:paraId="31F251C8"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0A26F534" w14:textId="5EC0E562" w:rsidR="00BE5AF8" w:rsidRDefault="00BE5AF8" w:rsidP="00BE5AF8">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1399892F" w14:textId="292CCF92" w:rsidR="00BE5AF8" w:rsidRDefault="00BE5AF8" w:rsidP="00BE5AF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3099E2" w14:textId="3723EE41" w:rsidR="00BE5AF8" w:rsidRDefault="00BE5AF8" w:rsidP="00BE5A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8C235B" w14:textId="787801C3" w:rsidR="00BE5AF8" w:rsidRDefault="00BE5AF8" w:rsidP="00BE5A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880FD" w14:textId="0F9E5D4A" w:rsidR="00BE5AF8" w:rsidRDefault="00BE5AF8" w:rsidP="00BE5AF8">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5.2.2.8.2.2), </w:t>
            </w:r>
            <w:r>
              <w:rPr>
                <w:rFonts w:cs="Arial"/>
                <w:szCs w:val="18"/>
              </w:rPr>
              <w:t>during a Service Request procedure (</w:t>
            </w:r>
            <w:r>
              <w:t xml:space="preserve">see </w:t>
            </w:r>
            <w:r w:rsidR="005B1EEB">
              <w:t>clause</w:t>
            </w:r>
            <w:r>
              <w:t>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28A93A29" w14:textId="77777777" w:rsidR="00BE5AF8" w:rsidRDefault="00BE5AF8" w:rsidP="00BE5AF8">
            <w:pPr>
              <w:pStyle w:val="TAL"/>
            </w:pPr>
          </w:p>
          <w:p w14:paraId="7F28FEF9" w14:textId="77777777" w:rsidR="00BE5AF8" w:rsidRDefault="00BE5AF8" w:rsidP="00BE5AF8">
            <w:pPr>
              <w:pStyle w:val="TAL"/>
              <w:rPr>
                <w:rFonts w:cs="Arial"/>
                <w:szCs w:val="18"/>
              </w:rPr>
            </w:pPr>
            <w:r>
              <w:rPr>
                <w:rFonts w:cs="Arial"/>
                <w:szCs w:val="18"/>
              </w:rPr>
              <w:t>When present, it shall be set as follows:</w:t>
            </w:r>
          </w:p>
          <w:p w14:paraId="19BCB86E" w14:textId="77777777" w:rsidR="00A04DED" w:rsidRDefault="00BE5AF8" w:rsidP="00A04D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353300" w14:textId="1A17AFB7" w:rsidR="00BE5AF8" w:rsidRDefault="00BE5AF8" w:rsidP="00A04D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75AE90" w14:textId="0B72806F" w:rsidR="001E2CC5" w:rsidRDefault="001E2CC5" w:rsidP="006602B2">
            <w:pPr>
              <w:pStyle w:val="TAN"/>
            </w:pPr>
            <w:r>
              <w:t>NOTE</w:t>
            </w:r>
            <w:r w:rsidR="006C46C1">
              <w:t xml:space="preserve"> 1</w:t>
            </w:r>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2E9FC1A" w14:textId="31676167" w:rsidR="006C46C1" w:rsidRPr="00F8607F" w:rsidRDefault="006C46C1" w:rsidP="006602B2">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1C" w14:textId="77777777" w:rsidR="00FD44D4" w:rsidRDefault="00FD44D4" w:rsidP="00FD44D4"/>
    <w:p w14:paraId="32E9FC1D" w14:textId="77777777" w:rsidR="00FD44D4" w:rsidRDefault="00FD44D4" w:rsidP="00FD44D4">
      <w:pPr>
        <w:pStyle w:val="Heading5"/>
      </w:pPr>
      <w:bookmarkStart w:id="503" w:name="_Toc20129601"/>
      <w:bookmarkStart w:id="504" w:name="_Toc27584228"/>
      <w:bookmarkStart w:id="505" w:name="_Toc36455530"/>
      <w:r>
        <w:t>6.1.6.2.12</w:t>
      </w:r>
      <w:r>
        <w:tab/>
        <w:t>Type: HsmfUpdatedData</w:t>
      </w:r>
      <w:bookmarkEnd w:id="503"/>
      <w:bookmarkEnd w:id="504"/>
      <w:bookmarkEnd w:id="505"/>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0CF733DF"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506" w:name="_Toc20129602"/>
      <w:bookmarkStart w:id="507" w:name="_Toc27584229"/>
      <w:bookmarkStart w:id="508" w:name="_Toc36455531"/>
      <w:r>
        <w:lastRenderedPageBreak/>
        <w:t>6.1.6.2.13</w:t>
      </w:r>
      <w:r>
        <w:tab/>
        <w:t>Type: ReleaseData</w:t>
      </w:r>
      <w:bookmarkEnd w:id="506"/>
      <w:bookmarkEnd w:id="507"/>
      <w:bookmarkEnd w:id="508"/>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42B5D9EC" w:rsidR="0045457F" w:rsidRDefault="0045457F" w:rsidP="0045457F">
            <w:pPr>
              <w:pStyle w:val="TAL"/>
              <w:rPr>
                <w:rFonts w:cs="Arial"/>
                <w:szCs w:val="18"/>
              </w:rPr>
            </w:pPr>
            <w:r>
              <w:rPr>
                <w:rFonts w:cs="Arial"/>
                <w:szCs w:val="18"/>
              </w:rPr>
              <w:t>This IE shall be present, if available.</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55760408" w:rsidR="0045457F" w:rsidRDefault="0045457F" w:rsidP="0045457F">
            <w:pPr>
              <w:pStyle w:val="TAL"/>
              <w:rPr>
                <w:rFonts w:cs="Arial"/>
                <w:szCs w:val="18"/>
              </w:rPr>
            </w:pPr>
            <w:r>
              <w:rPr>
                <w:rFonts w:cs="Arial"/>
                <w:szCs w:val="18"/>
              </w:rPr>
              <w:t>This IE shall be present, if available.</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2B8583D2" w:rsidR="0045457F" w:rsidRDefault="0045457F" w:rsidP="0045457F">
            <w:pPr>
              <w:pStyle w:val="TAL"/>
              <w:rPr>
                <w:rFonts w:cs="Arial"/>
                <w:szCs w:val="18"/>
              </w:rPr>
            </w:pPr>
            <w:r>
              <w:rPr>
                <w:rFonts w:cs="Arial"/>
                <w:szCs w:val="18"/>
              </w:rPr>
              <w:t>Additional UE location.</w:t>
            </w:r>
          </w:p>
          <w:p w14:paraId="32E9FC59" w14:textId="3C1ECBC2"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C5A" w14:textId="047B9B5C"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C5B" w14:textId="1503CFA6"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BD9E5C" w14:textId="10D9E76B"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6A8F946D" w14:textId="6B1D1109" w:rsidR="007202F8" w:rsidRDefault="007202F8" w:rsidP="00240BC9">
            <w:pPr>
              <w:pStyle w:val="TAL"/>
              <w:rPr>
                <w:rFonts w:cs="Arial"/>
                <w:szCs w:val="18"/>
              </w:rPr>
            </w:pPr>
            <w:r>
              <w:rPr>
                <w:rFonts w:cs="Arial"/>
                <w:szCs w:val="18"/>
              </w:rPr>
              <w:t>(NOTE)</w:t>
            </w:r>
          </w:p>
        </w:tc>
      </w:tr>
      <w:tr w:rsidR="007202F8" w:rsidRPr="00FD48E5" w14:paraId="5DF439F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43D79A00" w14:textId="36C1EFF8"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13BC71E" w14:textId="491FCAF2" w:rsidR="007202F8" w:rsidRPr="00B77C8E" w:rsidRDefault="007202F8" w:rsidP="007202F8">
            <w:pPr>
              <w:pStyle w:val="TAL"/>
              <w:rPr>
                <w:lang w:val="en-US"/>
              </w:rPr>
            </w:pPr>
            <w:r w:rsidRPr="00AF5B8D">
              <w:rPr>
                <w:lang w:val="en-US"/>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2D52B0ED" w14:textId="63B97530" w:rsidR="007202F8" w:rsidRDefault="007202F8" w:rsidP="007202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A4492" w14:textId="5CD19305" w:rsidR="007202F8" w:rsidRDefault="007202F8" w:rsidP="007202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057207" w14:textId="6F0205D3"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1D70E5D3"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E19DD5" w14:textId="13BDE532"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5E" w14:textId="77777777" w:rsidR="00FD44D4" w:rsidRDefault="00FD44D4" w:rsidP="00FD44D4"/>
    <w:p w14:paraId="32E9FC5F" w14:textId="77777777" w:rsidR="00FD44D4" w:rsidRDefault="00FD44D4" w:rsidP="00FD44D4">
      <w:pPr>
        <w:pStyle w:val="Heading5"/>
      </w:pPr>
      <w:bookmarkStart w:id="509" w:name="_Toc20129603"/>
      <w:bookmarkStart w:id="510" w:name="_Toc27584230"/>
      <w:bookmarkStart w:id="511" w:name="_Toc36455532"/>
      <w:r>
        <w:lastRenderedPageBreak/>
        <w:t>6.1.6.2.14</w:t>
      </w:r>
      <w:r>
        <w:tab/>
        <w:t xml:space="preserve">Type: </w:t>
      </w:r>
      <w:r w:rsidR="00514061">
        <w:t>HsmfUpdateError</w:t>
      </w:r>
      <w:bookmarkEnd w:id="509"/>
      <w:bookmarkEnd w:id="510"/>
      <w:bookmarkEnd w:id="511"/>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4E41C1C2" w:rsidR="00514061" w:rsidRPr="00514061" w:rsidRDefault="00514061" w:rsidP="00F70259">
            <w:pPr>
              <w:pStyle w:val="TAL"/>
              <w:rPr>
                <w:rFonts w:cs="Arial"/>
                <w:szCs w:val="18"/>
              </w:rPr>
            </w:pPr>
            <w:r w:rsidRPr="00514061">
              <w:rPr>
                <w:rFonts w:cs="Arial"/>
                <w:szCs w:val="18"/>
              </w:rPr>
              <w:t>This IE shall be present if the request included n1SmInfoFromUe.</w:t>
            </w:r>
          </w:p>
          <w:p w14:paraId="32E9FC78" w14:textId="5FFFB645" w:rsidR="00514061" w:rsidRDefault="00514061" w:rsidP="00F70259">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4E796E">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07DC7E3"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7E5DB41C"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512" w:name="_Toc20129604"/>
      <w:bookmarkStart w:id="513" w:name="_Toc27584231"/>
      <w:bookmarkStart w:id="514" w:name="_Toc36455533"/>
      <w:r>
        <w:lastRenderedPageBreak/>
        <w:t>6.1.6.2.15</w:t>
      </w:r>
      <w:r>
        <w:tab/>
        <w:t>Type: VsmfUpdateData</w:t>
      </w:r>
      <w:bookmarkEnd w:id="512"/>
      <w:bookmarkEnd w:id="513"/>
      <w:bookmarkEnd w:id="514"/>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4BB320FE" w:rsidR="00437539" w:rsidRPr="002D266C" w:rsidRDefault="00437539" w:rsidP="002D266C">
            <w:pPr>
              <w:pStyle w:val="TAL"/>
            </w:pPr>
            <w:r w:rsidRPr="002D266C">
              <w:t>This IE shall be present if the PDU session may be moved to EPS during its lifetime and the ePSBearerInfo has changed.</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25F2DEF5"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3205913B" w:rsidR="004836FF" w:rsidRDefault="004836FF" w:rsidP="004836FF">
            <w:pPr>
              <w:pStyle w:val="TAL"/>
              <w:rPr>
                <w:rFonts w:cs="Arial"/>
                <w:szCs w:val="18"/>
              </w:rPr>
            </w:pPr>
            <w:r>
              <w:rPr>
                <w:rFonts w:cs="Arial"/>
                <w:szCs w:val="18"/>
              </w:rPr>
              <w:t>This IE shall be present if:</w:t>
            </w:r>
          </w:p>
          <w:p w14:paraId="67B49D2C" w14:textId="1AA15FEC"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 xml:space="preserve">an alwaysOnRequested IE was received in an </w:t>
            </w:r>
            <w:r w:rsidR="004836FF">
              <w:rPr>
                <w:rFonts w:ascii="Arial" w:hAnsi="Arial" w:cs="Arial"/>
                <w:sz w:val="18"/>
                <w:szCs w:val="18"/>
              </w:rPr>
              <w:t xml:space="preserve">earlier V-SMF initiated </w:t>
            </w:r>
            <w:r w:rsidR="004836FF" w:rsidRPr="00512A47">
              <w:rPr>
                <w:rFonts w:ascii="Arial" w:hAnsi="Arial" w:cs="Arial"/>
                <w:sz w:val="18"/>
                <w:szCs w:val="18"/>
              </w:rPr>
              <w:t>Update request to change the PDU session to an always-on PDU session</w:t>
            </w:r>
            <w:r w:rsidR="004836FF">
              <w:rPr>
                <w:rFonts w:ascii="Arial" w:hAnsi="Arial" w:cs="Arial"/>
                <w:sz w:val="18"/>
                <w:szCs w:val="18"/>
              </w:rPr>
              <w:t>;</w:t>
            </w:r>
            <w:r w:rsidR="004836FF" w:rsidRPr="00512A47">
              <w:rPr>
                <w:rFonts w:ascii="Arial" w:hAnsi="Arial" w:cs="Arial"/>
                <w:sz w:val="18"/>
                <w:szCs w:val="18"/>
              </w:rPr>
              <w:t xml:space="preserve"> or</w:t>
            </w:r>
          </w:p>
          <w:p w14:paraId="16FE8A90" w14:textId="0E67A949"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the H-SMF determines, based on local policy, that the PDU session needs to be established as an always-on PDU session</w:t>
            </w:r>
            <w:r w:rsidR="004836FF">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3B3BD743" w:rsidR="004836FF" w:rsidRDefault="006B4138" w:rsidP="00757B26">
            <w:pPr>
              <w:pStyle w:val="B1"/>
              <w:tabs>
                <w:tab w:val="num" w:pos="644"/>
              </w:tabs>
              <w:ind w:left="644" w:hanging="360"/>
              <w:rPr>
                <w:rFonts w:cs="Arial"/>
                <w:szCs w:val="18"/>
                <w:lang w:eastAsia="zh-CN"/>
              </w:rPr>
            </w:pPr>
            <w:r>
              <w:t>-</w:t>
            </w:r>
            <w:r>
              <w:tab/>
            </w:r>
            <w:r w:rsidR="004836FF">
              <w:rPr>
                <w:rFonts w:ascii="Arial" w:hAnsi="Arial" w:cs="Arial"/>
                <w:sz w:val="18"/>
                <w:szCs w:val="18"/>
                <w:lang w:eastAsia="zh-CN"/>
              </w:rPr>
              <w:t>true: always-on PDU session granted.</w:t>
            </w:r>
          </w:p>
          <w:p w14:paraId="3065285B" w14:textId="7162F6DD" w:rsidR="004836FF" w:rsidRDefault="006B4138" w:rsidP="00757B26">
            <w:pPr>
              <w:pStyle w:val="B1"/>
              <w:tabs>
                <w:tab w:val="num" w:pos="644"/>
              </w:tabs>
              <w:ind w:left="644" w:hanging="360"/>
              <w:rPr>
                <w:rFonts w:cs="Arial"/>
                <w:szCs w:val="18"/>
              </w:rPr>
            </w:pPr>
            <w:r>
              <w:t>-</w:t>
            </w:r>
            <w:r>
              <w:tab/>
            </w:r>
            <w:r w:rsidR="004836FF">
              <w:rPr>
                <w:rFonts w:ascii="Arial" w:hAnsi="Arial" w:cs="Arial"/>
                <w:sz w:val="18"/>
                <w:szCs w:val="18"/>
                <w:lang w:eastAsia="zh-CN"/>
              </w:rPr>
              <w:t>false (default): always-on PDU session not granted.</w:t>
            </w:r>
          </w:p>
        </w:tc>
      </w:tr>
      <w:tr w:rsidR="0005439A" w:rsidRPr="00FD48E5" w14:paraId="1FCA0B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648DA0B" w14:textId="762CA45B" w:rsidR="0005439A" w:rsidRDefault="0005439A" w:rsidP="0005439A">
            <w:pPr>
              <w:pStyle w:val="TAL"/>
            </w:pPr>
            <w:r>
              <w:lastRenderedPageBreak/>
              <w:t>hsmfPduSessionUri</w:t>
            </w:r>
          </w:p>
        </w:tc>
        <w:tc>
          <w:tcPr>
            <w:tcW w:w="1559" w:type="dxa"/>
            <w:tcBorders>
              <w:top w:val="single" w:sz="4" w:space="0" w:color="auto"/>
              <w:left w:val="single" w:sz="4" w:space="0" w:color="auto"/>
              <w:bottom w:val="single" w:sz="4" w:space="0" w:color="auto"/>
              <w:right w:val="single" w:sz="4" w:space="0" w:color="auto"/>
            </w:tcBorders>
          </w:tcPr>
          <w:p w14:paraId="43E1CC0F" w14:textId="29AA2A9A" w:rsidR="0005439A" w:rsidRDefault="0005439A" w:rsidP="0005439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5E4326" w14:textId="00310D06"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2F1A1" w14:textId="74CD3FB2"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11896E" w14:textId="77777777" w:rsidR="0005439A" w:rsidRDefault="0005439A" w:rsidP="0005439A">
            <w:pPr>
              <w:pStyle w:val="TAL"/>
              <w:rPr>
                <w:rFonts w:cs="Arial"/>
                <w:szCs w:val="18"/>
              </w:rPr>
            </w:pPr>
            <w:r>
              <w:rPr>
                <w:rFonts w:cs="Arial"/>
                <w:szCs w:val="18"/>
              </w:rPr>
              <w:t>This IE shall be included if:</w:t>
            </w:r>
          </w:p>
          <w:p w14:paraId="18D1E2E8" w14:textId="5A066A67"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 xml:space="preserve">an Update Request is sent to the V-SMF before the Create Response (e.g. for EPS bearer ID allocation as specified in </w:t>
            </w:r>
            <w:r w:rsidR="005B1EEB">
              <w:rPr>
                <w:rFonts w:ascii="Arial" w:hAnsi="Arial" w:cs="Arial"/>
                <w:sz w:val="18"/>
                <w:szCs w:val="18"/>
              </w:rPr>
              <w:t>clause</w:t>
            </w:r>
            <w:r w:rsidR="0005439A" w:rsidRPr="006B4138">
              <w:rPr>
                <w:rFonts w:ascii="Arial" w:hAnsi="Arial" w:cs="Arial"/>
                <w:sz w:val="18"/>
                <w:szCs w:val="18"/>
              </w:rPr>
              <w:t xml:space="preserve"> 4.11.1.4.1 of</w:t>
            </w:r>
            <w:r w:rsidR="003D33E7">
              <w:rPr>
                <w:rFonts w:ascii="Arial" w:hAnsi="Arial" w:cs="Arial"/>
                <w:sz w:val="18"/>
                <w:szCs w:val="18"/>
              </w:rPr>
              <w:t xml:space="preserve"> 3GPP </w:t>
            </w:r>
            <w:r w:rsidR="00F25774">
              <w:rPr>
                <w:rFonts w:ascii="Arial" w:hAnsi="Arial" w:cs="Arial"/>
                <w:sz w:val="18"/>
                <w:szCs w:val="18"/>
              </w:rPr>
              <w:t>TS </w:t>
            </w:r>
            <w:r w:rsidR="003D33E7">
              <w:rPr>
                <w:rFonts w:ascii="Arial" w:hAnsi="Arial" w:cs="Arial"/>
                <w:sz w:val="18"/>
                <w:szCs w:val="18"/>
              </w:rPr>
              <w:t>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 xml:space="preserve">3], or for Secondary authorization/authentication as specified in </w:t>
            </w:r>
            <w:r w:rsidR="005B1EEB">
              <w:rPr>
                <w:rFonts w:ascii="Arial" w:hAnsi="Arial" w:cs="Arial"/>
                <w:sz w:val="18"/>
                <w:szCs w:val="18"/>
              </w:rPr>
              <w:t>clause</w:t>
            </w:r>
            <w:r w:rsidR="0005439A" w:rsidRPr="006B4138">
              <w:rPr>
                <w:rFonts w:ascii="Arial" w:hAnsi="Arial" w:cs="Arial"/>
                <w:sz w:val="18"/>
                <w:szCs w:val="18"/>
              </w:rPr>
              <w:t xml:space="preserve"> 4.3.2.3 of</w:t>
            </w:r>
            <w:r w:rsidR="003D33E7">
              <w:rPr>
                <w:rFonts w:ascii="Arial" w:hAnsi="Arial" w:cs="Arial"/>
                <w:sz w:val="18"/>
                <w:szCs w:val="18"/>
              </w:rPr>
              <w:t xml:space="preserve"> 3GPP </w:t>
            </w:r>
            <w:r w:rsidR="00F25774">
              <w:rPr>
                <w:rFonts w:ascii="Arial" w:hAnsi="Arial" w:cs="Arial"/>
                <w:sz w:val="18"/>
                <w:szCs w:val="18"/>
              </w:rPr>
              <w:t>TS </w:t>
            </w:r>
            <w:r w:rsidR="003D33E7">
              <w:rPr>
                <w:rFonts w:ascii="Arial" w:hAnsi="Arial" w:cs="Arial"/>
                <w:sz w:val="18"/>
                <w:szCs w:val="18"/>
              </w:rPr>
              <w:t>23</w:t>
            </w:r>
            <w:r w:rsidR="00CA4B50" w:rsidRPr="006B4138">
              <w:rPr>
                <w:rFonts w:ascii="Arial" w:hAnsi="Arial" w:cs="Arial"/>
                <w:sz w:val="18"/>
                <w:szCs w:val="18"/>
              </w:rPr>
              <w:t>.502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3]), and</w:t>
            </w:r>
          </w:p>
          <w:p w14:paraId="46FA9C9F" w14:textId="0E09454E"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the H-SMF PDU Session Resource URI has not been previously provided to the V-SMF.</w:t>
            </w:r>
          </w:p>
          <w:p w14:paraId="175769E7" w14:textId="77777777" w:rsidR="0005439A" w:rsidRDefault="0005439A" w:rsidP="0005439A">
            <w:pPr>
              <w:pStyle w:val="TAL"/>
              <w:rPr>
                <w:rFonts w:cs="Arial"/>
                <w:szCs w:val="18"/>
              </w:rPr>
            </w:pPr>
          </w:p>
          <w:p w14:paraId="0F866E88" w14:textId="77777777" w:rsidR="0005439A" w:rsidRDefault="0005439A" w:rsidP="0005439A">
            <w:pPr>
              <w:pStyle w:val="TAL"/>
              <w:rPr>
                <w:rFonts w:cs="Arial"/>
                <w:szCs w:val="18"/>
              </w:rPr>
            </w:pPr>
            <w:r>
              <w:rPr>
                <w:rFonts w:cs="Arial"/>
                <w:szCs w:val="18"/>
              </w:rPr>
              <w:t>This IE shall not be included otherwise.</w:t>
            </w:r>
          </w:p>
          <w:p w14:paraId="334AFFF2" w14:textId="77777777" w:rsidR="0005439A" w:rsidRDefault="0005439A" w:rsidP="0005439A">
            <w:pPr>
              <w:pStyle w:val="TAL"/>
              <w:rPr>
                <w:rFonts w:cs="Arial"/>
                <w:szCs w:val="18"/>
              </w:rPr>
            </w:pPr>
          </w:p>
          <w:p w14:paraId="1A3C8BC0" w14:textId="5F49A4A7" w:rsidR="0005439A" w:rsidRDefault="0005439A" w:rsidP="0005439A">
            <w:pPr>
              <w:pStyle w:val="TAL"/>
              <w:rPr>
                <w:rFonts w:cs="Arial"/>
                <w:szCs w:val="18"/>
              </w:rPr>
            </w:pPr>
            <w:r>
              <w:rPr>
                <w:rFonts w:cs="Arial"/>
                <w:szCs w:val="18"/>
              </w:rPr>
              <w:t>When present, this IE shall include the URI representing the PDU session resrouce in the H-SMF.</w:t>
            </w:r>
          </w:p>
        </w:tc>
      </w:tr>
      <w:tr w:rsidR="0005439A" w:rsidRPr="00FD48E5" w14:paraId="12E3015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0BA767CA" w14:textId="273E8E49" w:rsidR="0005439A" w:rsidRDefault="0005439A" w:rsidP="0005439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045711F" w14:textId="25E5446A" w:rsidR="0005439A" w:rsidRDefault="0005439A" w:rsidP="0005439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31189B3" w14:textId="677E4B55"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DC9742" w14:textId="731CD7E3"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382EF" w14:textId="264E1D21" w:rsidR="0005439A" w:rsidRDefault="0005439A" w:rsidP="0005439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w:t>
            </w:r>
            <w:r w:rsidR="005B1EEB">
              <w:rPr>
                <w:rFonts w:cs="Arial"/>
                <w:szCs w:val="18"/>
              </w:rPr>
              <w:t>clause</w:t>
            </w:r>
            <w:r>
              <w:rPr>
                <w:rFonts w:cs="Arial"/>
                <w:szCs w:val="18"/>
              </w:rPr>
              <w:t xml:space="preserve"> 6.1.8 is supported. </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113ABCAE" w:rsidR="00714BBB" w:rsidRDefault="00714BBB" w:rsidP="00714BBB">
            <w:pPr>
              <w:pStyle w:val="TAL"/>
              <w:rPr>
                <w:rFonts w:cs="Arial"/>
                <w:szCs w:val="18"/>
              </w:rPr>
            </w:pPr>
            <w:r>
              <w:rPr>
                <w:rFonts w:cs="Arial"/>
                <w:szCs w:val="18"/>
              </w:rPr>
              <w:t xml:space="preserve">When present, this IE shall contain the 5GSM cause the H-SMF </w:t>
            </w:r>
            <w:r w:rsidR="00E7640D">
              <w:rPr>
                <w:rFonts w:cs="Arial"/>
                <w:szCs w:val="18"/>
              </w:rPr>
              <w:t xml:space="preserve">proposes </w:t>
            </w:r>
            <w:r>
              <w:rPr>
                <w:rFonts w:cs="Arial"/>
                <w:szCs w:val="18"/>
              </w:rPr>
              <w:t xml:space="preserve">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9.11.4.2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515" w:name="_Toc20129605"/>
      <w:bookmarkStart w:id="516" w:name="_Toc27584232"/>
      <w:bookmarkStart w:id="517" w:name="_Toc36455534"/>
      <w:r>
        <w:lastRenderedPageBreak/>
        <w:t>6.1.6.2.16</w:t>
      </w:r>
      <w:r>
        <w:tab/>
        <w:t>Type: VsmfUpdatedData</w:t>
      </w:r>
      <w:bookmarkEnd w:id="515"/>
      <w:bookmarkEnd w:id="516"/>
      <w:bookmarkEnd w:id="517"/>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4C1DE0FF"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031A4769"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3BE9B242" w:rsidR="0045457F" w:rsidRDefault="0045457F" w:rsidP="0045457F">
            <w:pPr>
              <w:pStyle w:val="TAL"/>
              <w:rPr>
                <w:rFonts w:cs="Arial"/>
                <w:szCs w:val="18"/>
              </w:rPr>
            </w:pPr>
            <w:r>
              <w:rPr>
                <w:rFonts w:cs="Arial"/>
                <w:szCs w:val="18"/>
              </w:rPr>
              <w:t>Additional UE location.</w:t>
            </w:r>
          </w:p>
          <w:p w14:paraId="32E9FD10" w14:textId="0F68596F"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D11" w14:textId="313BA76E"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60954" w14:textId="6952E8B8"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0B87BB43" w14:textId="32DEAED6" w:rsidR="007202F8" w:rsidRDefault="007202F8" w:rsidP="00240BC9">
            <w:pPr>
              <w:pStyle w:val="TAL"/>
              <w:rPr>
                <w:rFonts w:cs="Arial"/>
                <w:szCs w:val="18"/>
                <w:lang w:eastAsia="zh-CN"/>
              </w:rPr>
            </w:pPr>
            <w:r>
              <w:rPr>
                <w:rFonts w:cs="Arial"/>
                <w:szCs w:val="18"/>
                <w:lang w:eastAsia="zh-CN"/>
              </w:rPr>
              <w:t>(NOTE)</w:t>
            </w:r>
          </w:p>
        </w:tc>
      </w:tr>
      <w:tr w:rsidR="007202F8" w:rsidRPr="00FD48E5" w14:paraId="6E4AFBE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3407FFB" w14:textId="4EDA81D2"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C7A6E57" w14:textId="2FB3441C" w:rsidR="007202F8" w:rsidRPr="00B30907" w:rsidRDefault="007202F8" w:rsidP="007202F8">
            <w:pPr>
              <w:pStyle w:val="TAL"/>
              <w:rPr>
                <w:lang w:eastAsia="zh-CN"/>
              </w:rPr>
            </w:pPr>
            <w:r w:rsidRPr="00AF5B8D">
              <w:rPr>
                <w:lang w:eastAsia="zh-CN"/>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5FE7D540" w14:textId="0B48B274" w:rsidR="007202F8" w:rsidRDefault="007202F8" w:rsidP="0072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CDA54" w14:textId="7EF2BC2B" w:rsidR="007202F8" w:rsidRDefault="007202F8" w:rsidP="007202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80BFCE" w14:textId="4129A805"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2223F409"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6FE153" w14:textId="4BE35120"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D27" w14:textId="77777777" w:rsidR="003E448D" w:rsidRDefault="003E448D" w:rsidP="003E448D"/>
    <w:p w14:paraId="32E9FD28" w14:textId="77777777" w:rsidR="003E448D" w:rsidRDefault="003E448D" w:rsidP="003E448D">
      <w:pPr>
        <w:pStyle w:val="Heading5"/>
      </w:pPr>
      <w:bookmarkStart w:id="518" w:name="_Toc20129606"/>
      <w:bookmarkStart w:id="519" w:name="_Toc27584233"/>
      <w:bookmarkStart w:id="520" w:name="_Toc36455535"/>
      <w:r>
        <w:lastRenderedPageBreak/>
        <w:t>6.1.6.2.17</w:t>
      </w:r>
      <w:r>
        <w:tab/>
        <w:t>Type: StatusNotification</w:t>
      </w:r>
      <w:bookmarkEnd w:id="518"/>
      <w:bookmarkEnd w:id="519"/>
      <w:bookmarkEnd w:id="520"/>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521" w:name="_Toc20129607"/>
      <w:bookmarkStart w:id="522" w:name="_Toc27584234"/>
      <w:bookmarkStart w:id="523" w:name="_Toc36455536"/>
      <w:r>
        <w:t>6.1.6.2.1</w:t>
      </w:r>
      <w:r w:rsidR="00E86560">
        <w:t>8</w:t>
      </w:r>
      <w:r>
        <w:tab/>
        <w:t>Type: QosFlowItem</w:t>
      </w:r>
      <w:bookmarkEnd w:id="521"/>
      <w:bookmarkEnd w:id="522"/>
      <w:bookmarkEnd w:id="523"/>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524" w:name="_Toc20129608"/>
      <w:bookmarkStart w:id="525" w:name="_Toc27584235"/>
      <w:bookmarkStart w:id="526" w:name="_Toc36455537"/>
      <w:r>
        <w:t>6.1.6.2.</w:t>
      </w:r>
      <w:r w:rsidR="00E86560">
        <w:t>19</w:t>
      </w:r>
      <w:r>
        <w:tab/>
        <w:t>Type: QosFlowSetupItem</w:t>
      </w:r>
      <w:bookmarkEnd w:id="524"/>
      <w:bookmarkEnd w:id="525"/>
      <w:bookmarkEnd w:id="526"/>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46A7A0DA"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6ECC5577"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527" w:name="_Toc20129609"/>
      <w:bookmarkStart w:id="528" w:name="_Toc27584236"/>
      <w:bookmarkStart w:id="529" w:name="_Toc36455538"/>
      <w:r>
        <w:lastRenderedPageBreak/>
        <w:t>6.1.6.2.2</w:t>
      </w:r>
      <w:r w:rsidR="00E86560">
        <w:t>0</w:t>
      </w:r>
      <w:r>
        <w:tab/>
        <w:t>Type: QosFlowAddModifyRequestItem</w:t>
      </w:r>
      <w:bookmarkEnd w:id="527"/>
      <w:bookmarkEnd w:id="528"/>
      <w:bookmarkEnd w:id="529"/>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710E94B8"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6A021762"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530" w:name="_Toc20129610"/>
      <w:bookmarkStart w:id="531" w:name="_Toc27584237"/>
      <w:bookmarkStart w:id="532" w:name="_Toc36455539"/>
      <w:r>
        <w:t>6.1.6.2.2</w:t>
      </w:r>
      <w:r w:rsidR="00E86560">
        <w:t>1</w:t>
      </w:r>
      <w:r>
        <w:tab/>
        <w:t>Type: QosFlowReleaseRequestItem</w:t>
      </w:r>
      <w:bookmarkEnd w:id="530"/>
      <w:bookmarkEnd w:id="531"/>
      <w:bookmarkEnd w:id="532"/>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2FEFBD17"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1B887CCB"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 xml:space="preserve">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533" w:name="_Toc20129611"/>
      <w:bookmarkStart w:id="534" w:name="_Toc27584238"/>
      <w:bookmarkStart w:id="535" w:name="_Toc36455540"/>
      <w:r>
        <w:lastRenderedPageBreak/>
        <w:t>6.1.6.2.2</w:t>
      </w:r>
      <w:r w:rsidR="00E86560">
        <w:t>2</w:t>
      </w:r>
      <w:r>
        <w:tab/>
        <w:t>Type: QosFlowProfile</w:t>
      </w:r>
      <w:bookmarkEnd w:id="533"/>
      <w:bookmarkEnd w:id="534"/>
      <w:bookmarkEnd w:id="535"/>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2EB774C7"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w:t>
            </w:r>
            <w:r w:rsidR="005B1EEB">
              <w:rPr>
                <w:rFonts w:eastAsia="Malgun Gothic"/>
                <w:lang w:eastAsia="ko-KR"/>
              </w:rPr>
              <w:t>clause</w:t>
            </w:r>
            <w:r>
              <w:rPr>
                <w:rFonts w:eastAsia="Malgun Gothic"/>
                <w:lang w:eastAsia="ko-KR"/>
              </w:rPr>
              <w:t xml:space="preserv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536" w:name="_Toc20129612"/>
      <w:bookmarkStart w:id="537" w:name="_Toc27584239"/>
      <w:bookmarkStart w:id="538" w:name="_Toc36455541"/>
      <w:r>
        <w:t>6.1.6.2.2</w:t>
      </w:r>
      <w:r w:rsidR="00E86560">
        <w:t>3</w:t>
      </w:r>
      <w:r>
        <w:tab/>
        <w:t>Type: GbrQosFlowInformation</w:t>
      </w:r>
      <w:bookmarkEnd w:id="536"/>
      <w:bookmarkEnd w:id="537"/>
      <w:bookmarkEnd w:id="538"/>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539" w:name="_Toc20129613"/>
      <w:bookmarkStart w:id="540" w:name="_Toc27584240"/>
      <w:bookmarkStart w:id="541" w:name="_Toc36455542"/>
      <w:r>
        <w:lastRenderedPageBreak/>
        <w:t>6.1.6.2.2</w:t>
      </w:r>
      <w:r w:rsidR="00E86560">
        <w:t>4</w:t>
      </w:r>
      <w:r>
        <w:tab/>
        <w:t>Type: QosFlowNotifyItem</w:t>
      </w:r>
      <w:bookmarkEnd w:id="539"/>
      <w:bookmarkEnd w:id="540"/>
      <w:bookmarkEnd w:id="541"/>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542" w:name="_Toc20129614"/>
      <w:bookmarkStart w:id="543" w:name="_Toc27584241"/>
      <w:bookmarkStart w:id="544" w:name="_Toc36455543"/>
      <w:r>
        <w:t>6.1.6.2.</w:t>
      </w:r>
      <w:r w:rsidR="00E86560">
        <w:t>25</w:t>
      </w:r>
      <w:r>
        <w:tab/>
        <w:t xml:space="preserve">Type: </w:t>
      </w:r>
      <w:r w:rsidR="00FA48A0">
        <w:t>Void</w:t>
      </w:r>
      <w:bookmarkEnd w:id="542"/>
      <w:bookmarkEnd w:id="543"/>
      <w:bookmarkEnd w:id="544"/>
    </w:p>
    <w:p w14:paraId="32E9FE25" w14:textId="77777777" w:rsidR="002C35F5" w:rsidRDefault="002C35F5" w:rsidP="002C35F5"/>
    <w:p w14:paraId="32E9FE26" w14:textId="77777777" w:rsidR="002C35F5" w:rsidRDefault="002C35F5" w:rsidP="002C35F5">
      <w:pPr>
        <w:pStyle w:val="Heading5"/>
      </w:pPr>
      <w:bookmarkStart w:id="545" w:name="_Toc20129615"/>
      <w:bookmarkStart w:id="546" w:name="_Toc27584242"/>
      <w:bookmarkStart w:id="547" w:name="_Toc36455544"/>
      <w:r>
        <w:t>6.1.6.2.</w:t>
      </w:r>
      <w:r w:rsidR="00E86560">
        <w:t>26</w:t>
      </w:r>
      <w:r>
        <w:tab/>
        <w:t xml:space="preserve">Type: </w:t>
      </w:r>
      <w:r w:rsidR="00FA48A0">
        <w:t>Void</w:t>
      </w:r>
      <w:bookmarkEnd w:id="545"/>
      <w:bookmarkEnd w:id="546"/>
      <w:bookmarkEnd w:id="547"/>
    </w:p>
    <w:p w14:paraId="32E9FE27" w14:textId="77777777" w:rsidR="00B365DB" w:rsidRDefault="00B365DB" w:rsidP="00B365DB"/>
    <w:p w14:paraId="32E9FE28" w14:textId="77777777" w:rsidR="001C1420" w:rsidRDefault="001C1420" w:rsidP="001C1420">
      <w:pPr>
        <w:pStyle w:val="Heading5"/>
      </w:pPr>
      <w:bookmarkStart w:id="548" w:name="_Toc20129616"/>
      <w:bookmarkStart w:id="549" w:name="_Toc27584243"/>
      <w:bookmarkStart w:id="550" w:name="_Toc36455545"/>
      <w:r>
        <w:t>6.1.6.2.</w:t>
      </w:r>
      <w:r w:rsidR="00E86560">
        <w:t>27</w:t>
      </w:r>
      <w:r>
        <w:tab/>
        <w:t>Type: SMContext</w:t>
      </w:r>
      <w:r w:rsidR="0026346C">
        <w:t>Retrieved</w:t>
      </w:r>
      <w:r>
        <w:t>Data</w:t>
      </w:r>
      <w:bookmarkEnd w:id="548"/>
      <w:bookmarkEnd w:id="549"/>
      <w:bookmarkEnd w:id="550"/>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551" w:name="_Toc20129617"/>
      <w:bookmarkStart w:id="552" w:name="_Toc27584244"/>
      <w:bookmarkStart w:id="553" w:name="_Toc36455546"/>
      <w:r>
        <w:t>6.1.6.2.</w:t>
      </w:r>
      <w:r w:rsidR="00E86560">
        <w:t>28</w:t>
      </w:r>
      <w:r>
        <w:tab/>
        <w:t xml:space="preserve">Type: </w:t>
      </w:r>
      <w:r>
        <w:rPr>
          <w:lang w:eastAsia="zh-CN"/>
        </w:rPr>
        <w:t>TunnelInfo</w:t>
      </w:r>
      <w:bookmarkEnd w:id="551"/>
      <w:bookmarkEnd w:id="552"/>
      <w:bookmarkEnd w:id="553"/>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5892F1F7" w:rsidR="009F58C8" w:rsidRDefault="009F58C8" w:rsidP="00342AE2">
            <w:pPr>
              <w:pStyle w:val="TAL"/>
            </w:pPr>
            <w:r>
              <w:rPr>
                <w:rFonts w:cs="Arial"/>
                <w:szCs w:val="18"/>
              </w:rPr>
              <w:t>This IE shall contain the 4-octet GTP tunnel endpoint identifier</w:t>
            </w:r>
            <w:r w:rsidR="005E364F">
              <w:rPr>
                <w:rFonts w:cs="Arial"/>
                <w:szCs w:val="18"/>
              </w:rPr>
              <w:t>.</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554" w:name="_Toc20129618"/>
      <w:bookmarkStart w:id="555" w:name="_Toc27584245"/>
      <w:bookmarkStart w:id="556" w:name="_Toc36455547"/>
      <w:r>
        <w:t>6.1.6.2.</w:t>
      </w:r>
      <w:r w:rsidR="00E86560">
        <w:t>29</w:t>
      </w:r>
      <w:r>
        <w:tab/>
        <w:t xml:space="preserve">Type: </w:t>
      </w:r>
      <w:r>
        <w:rPr>
          <w:lang w:eastAsia="zh-CN"/>
        </w:rPr>
        <w:t>StatusInfo</w:t>
      </w:r>
      <w:bookmarkEnd w:id="554"/>
      <w:bookmarkEnd w:id="555"/>
      <w:bookmarkEnd w:id="556"/>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557" w:name="_Toc20129619"/>
      <w:bookmarkStart w:id="558" w:name="_Toc27584246"/>
      <w:bookmarkStart w:id="559" w:name="_Toc36455548"/>
      <w:r>
        <w:lastRenderedPageBreak/>
        <w:t>6.1.6.2.</w:t>
      </w:r>
      <w:r w:rsidR="005B010B">
        <w:t>3</w:t>
      </w:r>
      <w:r w:rsidR="00E86560">
        <w:t>0</w:t>
      </w:r>
      <w:r>
        <w:tab/>
        <w:t xml:space="preserve">Type: </w:t>
      </w:r>
      <w:r w:rsidR="00020B7A">
        <w:t>VsmfUpdateError</w:t>
      </w:r>
      <w:bookmarkEnd w:id="557"/>
      <w:bookmarkEnd w:id="558"/>
      <w:bookmarkEnd w:id="559"/>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185963C1" w:rsidR="00020B7A" w:rsidRDefault="00020B7A" w:rsidP="00F70259">
            <w:pPr>
              <w:pStyle w:val="TAL"/>
              <w:rPr>
                <w:rFonts w:cs="Arial"/>
                <w:szCs w:val="18"/>
              </w:rPr>
            </w:pPr>
            <w:r>
              <w:rPr>
                <w:rFonts w:cs="Arial"/>
                <w:szCs w:val="18"/>
              </w:rPr>
              <w:t>When present, it shall contain the 5GSM cause received from the UE.</w:t>
            </w:r>
          </w:p>
          <w:p w14:paraId="32E9FE85" w14:textId="0736FF1F"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B386ADC"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w:t>
            </w:r>
            <w:r w:rsidR="005B1EEB">
              <w:rPr>
                <w:rFonts w:cs="Arial"/>
                <w:szCs w:val="18"/>
              </w:rPr>
              <w:t>clause</w:t>
            </w:r>
            <w:r>
              <w:rPr>
                <w:rFonts w:cs="Arial"/>
                <w:szCs w:val="18"/>
              </w:rPr>
              <w:t xml:space="preserv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4A5E2125"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w:t>
            </w:r>
            <w:r w:rsidR="005B1EEB">
              <w:rPr>
                <w:rFonts w:cs="Arial"/>
                <w:szCs w:val="18"/>
              </w:rPr>
              <w:t>clause</w:t>
            </w:r>
            <w:r>
              <w:rPr>
                <w:rFonts w:cs="Arial"/>
                <w:szCs w:val="18"/>
              </w:rPr>
              <w:t xml:space="preserv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50B4C176"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V-SMF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560" w:name="_Toc20129620"/>
      <w:bookmarkStart w:id="561" w:name="_Toc27584247"/>
      <w:bookmarkStart w:id="562" w:name="_Toc36455549"/>
      <w:r>
        <w:lastRenderedPageBreak/>
        <w:t>6.1.6.2.</w:t>
      </w:r>
      <w:r w:rsidR="00E86560">
        <w:t>31</w:t>
      </w:r>
      <w:r>
        <w:tab/>
        <w:t xml:space="preserve">Type: </w:t>
      </w:r>
      <w:r>
        <w:rPr>
          <w:lang w:eastAsia="zh-CN"/>
        </w:rPr>
        <w:t>EpsPdnCnxInfo</w:t>
      </w:r>
      <w:bookmarkEnd w:id="560"/>
      <w:bookmarkEnd w:id="561"/>
      <w:bookmarkEnd w:id="562"/>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r w:rsidR="00FF3E13" w14:paraId="653F15CE"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DD16F0A" w14:textId="77777777" w:rsidR="00FF3E13" w:rsidRPr="002E5CBA" w:rsidRDefault="00FF3E13" w:rsidP="00FF3E13">
            <w:pPr>
              <w:pStyle w:val="PL"/>
              <w:rPr>
                <w:lang w:val="en-US"/>
              </w:rPr>
            </w:pPr>
            <w:r>
              <w:rPr>
                <w:lang w:eastAsia="zh-CN"/>
              </w:rPr>
              <w:t>l</w:t>
            </w:r>
            <w:r w:rsidRPr="006C1437">
              <w:rPr>
                <w:lang w:eastAsia="zh-CN"/>
              </w:rPr>
              <w:t>inkedBearerI</w:t>
            </w:r>
            <w:r>
              <w:rPr>
                <w:lang w:eastAsia="zh-CN"/>
              </w:rPr>
              <w:t>d</w:t>
            </w:r>
            <w:r w:rsidRPr="002E5CBA">
              <w:rPr>
                <w:lang w:val="en-US"/>
              </w:rPr>
              <w:t xml:space="preserve">    EpsPdnCnxInfo:</w:t>
            </w:r>
          </w:p>
          <w:p w14:paraId="7DA35F69" w14:textId="259A3106" w:rsidR="00FF3E13" w:rsidRDefault="00FF3E13" w:rsidP="00FF3E13">
            <w:pPr>
              <w:pStyle w:val="TAL"/>
            </w:pPr>
          </w:p>
        </w:tc>
        <w:tc>
          <w:tcPr>
            <w:tcW w:w="1559" w:type="dxa"/>
            <w:tcBorders>
              <w:top w:val="single" w:sz="4" w:space="0" w:color="auto"/>
              <w:left w:val="single" w:sz="4" w:space="0" w:color="auto"/>
              <w:bottom w:val="single" w:sz="4" w:space="0" w:color="auto"/>
              <w:right w:val="single" w:sz="4" w:space="0" w:color="auto"/>
            </w:tcBorders>
          </w:tcPr>
          <w:p w14:paraId="7F90444A" w14:textId="2757709F" w:rsidR="00FF3E13" w:rsidRDefault="00FF3E13" w:rsidP="00FF3E13">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5C98C28B" w14:textId="60885B80" w:rsidR="00FF3E13" w:rsidRDefault="00FF3E13" w:rsidP="00FF3E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2B7B" w14:textId="6A2B323C" w:rsidR="00FF3E13" w:rsidRDefault="00FF3E13" w:rsidP="00FF3E1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CCF77C" w14:textId="163327DA" w:rsidR="00FF3E13" w:rsidRDefault="00FF3E13" w:rsidP="00FF3E13">
            <w:pPr>
              <w:pStyle w:val="TAL"/>
            </w:pPr>
            <w:r>
              <w:t>An implementation complying with this version of the specification shall include this attribute and set it to the default</w:t>
            </w:r>
            <w:r>
              <w:rPr>
                <w:rFonts w:cs="Arial"/>
                <w:szCs w:val="18"/>
              </w:rPr>
              <w:t xml:space="preserve"> bearer ID </w:t>
            </w:r>
            <w:r w:rsidRPr="00CF7695">
              <w:rPr>
                <w:rFonts w:cs="Arial"/>
                <w:szCs w:val="18"/>
              </w:rPr>
              <w:t xml:space="preserve">associated </w:t>
            </w:r>
            <w:r w:rsidRPr="005536E2">
              <w:rPr>
                <w:rFonts w:cs="Arial"/>
                <w:szCs w:val="18"/>
              </w:rPr>
              <w:t>with</w:t>
            </w:r>
            <w:r>
              <w:rPr>
                <w:rFonts w:cs="Arial"/>
                <w:szCs w:val="18"/>
              </w:rPr>
              <w:t xml:space="preserve"> the PDU session moved to EPS.</w:t>
            </w:r>
          </w:p>
        </w:tc>
      </w:tr>
    </w:tbl>
    <w:p w14:paraId="32E9FEBE" w14:textId="77777777" w:rsidR="00437539" w:rsidRDefault="00437539" w:rsidP="00437539"/>
    <w:p w14:paraId="32E9FEBF" w14:textId="77777777" w:rsidR="00437539" w:rsidRDefault="00437539" w:rsidP="00437539">
      <w:pPr>
        <w:pStyle w:val="Heading5"/>
      </w:pPr>
      <w:bookmarkStart w:id="563" w:name="_Toc20129621"/>
      <w:bookmarkStart w:id="564" w:name="_Toc27584248"/>
      <w:bookmarkStart w:id="565" w:name="_Toc36455550"/>
      <w:r>
        <w:t>6.1.6.2.</w:t>
      </w:r>
      <w:r w:rsidR="00E86560">
        <w:t>32</w:t>
      </w:r>
      <w:r>
        <w:tab/>
        <w:t xml:space="preserve">Type: </w:t>
      </w:r>
      <w:r>
        <w:rPr>
          <w:lang w:eastAsia="zh-CN"/>
        </w:rPr>
        <w:t>EpsBearerInfo</w:t>
      </w:r>
      <w:bookmarkEnd w:id="563"/>
      <w:bookmarkEnd w:id="564"/>
      <w:bookmarkEnd w:id="565"/>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566" w:name="_Toc20129622"/>
      <w:bookmarkStart w:id="567" w:name="_Toc27584249"/>
      <w:bookmarkStart w:id="568" w:name="_Toc36455551"/>
      <w:r>
        <w:t>6.1.6.2.</w:t>
      </w:r>
      <w:r w:rsidR="00E86560">
        <w:t>33</w:t>
      </w:r>
      <w:r>
        <w:tab/>
        <w:t>Type: PduSessionNotifyItem</w:t>
      </w:r>
      <w:bookmarkEnd w:id="566"/>
      <w:bookmarkEnd w:id="567"/>
      <w:bookmarkEnd w:id="568"/>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569" w:name="_Toc20129623"/>
      <w:bookmarkStart w:id="570" w:name="_Toc27584250"/>
      <w:bookmarkStart w:id="571" w:name="_Toc36455552"/>
      <w:r>
        <w:t>6.1.6.2.</w:t>
      </w:r>
      <w:r w:rsidR="00E86560">
        <w:t>34</w:t>
      </w:r>
      <w:r>
        <w:tab/>
        <w:t xml:space="preserve">Type: </w:t>
      </w:r>
      <w:r>
        <w:rPr>
          <w:lang w:eastAsia="zh-CN"/>
        </w:rPr>
        <w:t>EbiArpMapping</w:t>
      </w:r>
      <w:bookmarkEnd w:id="569"/>
      <w:bookmarkEnd w:id="570"/>
      <w:bookmarkEnd w:id="571"/>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572" w:name="_Toc20129624"/>
      <w:bookmarkStart w:id="573" w:name="_Toc27584251"/>
      <w:bookmarkStart w:id="574" w:name="_Toc36455553"/>
      <w:r>
        <w:lastRenderedPageBreak/>
        <w:t>6.1.6.2.</w:t>
      </w:r>
      <w:r w:rsidR="00E86560">
        <w:t>35</w:t>
      </w:r>
      <w:r>
        <w:tab/>
        <w:t>Type: SmContextCreateError</w:t>
      </w:r>
      <w:bookmarkEnd w:id="572"/>
      <w:bookmarkEnd w:id="573"/>
      <w:bookmarkEnd w:id="574"/>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22161BB6" w:rsidR="00C66CE9" w:rsidRDefault="00C66CE9"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4BAFB44E"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575" w:name="_Toc20129625"/>
      <w:bookmarkStart w:id="576" w:name="_Toc27584252"/>
      <w:bookmarkStart w:id="577" w:name="_Toc36455554"/>
      <w:r>
        <w:t>6.1.6.2.</w:t>
      </w:r>
      <w:r w:rsidR="00E86560">
        <w:t>36</w:t>
      </w:r>
      <w:r>
        <w:tab/>
        <w:t>Type: SMContextUpdateError</w:t>
      </w:r>
      <w:bookmarkEnd w:id="575"/>
      <w:bookmarkEnd w:id="576"/>
      <w:bookmarkEnd w:id="577"/>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27D3B865" w:rsidR="00601FC4" w:rsidRDefault="00601FC4"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6AD83C0" w:rsidR="00601FC4" w:rsidRDefault="00601FC4" w:rsidP="00CB3EFC">
            <w:pPr>
              <w:pStyle w:val="TAL"/>
            </w:pPr>
            <w:r>
              <w:rPr>
                <w:rFonts w:cs="Arial"/>
                <w:szCs w:val="18"/>
              </w:rPr>
              <w:t xml:space="preserve">When present, it shall reference the N2 SM Message binary data (see </w:t>
            </w:r>
            <w:r w:rsidR="005B1EEB">
              <w:rPr>
                <w:rFonts w:cs="Arial"/>
                <w:szCs w:val="18"/>
              </w:rPr>
              <w:t>clause</w:t>
            </w:r>
            <w:r>
              <w:rPr>
                <w:rFonts w:cs="Arial"/>
                <w:szCs w:val="18"/>
              </w:rPr>
              <w:t xml:space="preserv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2EC5FCD9" w:rsidR="00601FC4" w:rsidRDefault="00601FC4" w:rsidP="00CB3EFC">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5D995A9C"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578" w:name="_Toc20129626"/>
      <w:bookmarkStart w:id="579" w:name="_Toc27584253"/>
      <w:bookmarkStart w:id="580" w:name="_Toc36455555"/>
      <w:r>
        <w:lastRenderedPageBreak/>
        <w:t>6.1.6.2.</w:t>
      </w:r>
      <w:r w:rsidR="00E86560">
        <w:t>37</w:t>
      </w:r>
      <w:r>
        <w:tab/>
        <w:t>Type: PduSessionCreateError</w:t>
      </w:r>
      <w:bookmarkEnd w:id="578"/>
      <w:bookmarkEnd w:id="579"/>
      <w:bookmarkEnd w:id="580"/>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3854A07B" w:rsidR="00F1180E" w:rsidRDefault="00F1180E" w:rsidP="00CB3EFC">
            <w:pPr>
              <w:pStyle w:val="TAL"/>
              <w:rPr>
                <w:lang w:val="en-US"/>
              </w:rPr>
            </w:pPr>
            <w:r>
              <w:rPr>
                <w:lang w:val="en-US"/>
              </w:rPr>
              <w:t>This IE shall be present if the request included n1SmInfoFromUe.</w:t>
            </w:r>
          </w:p>
          <w:p w14:paraId="32E9FF52" w14:textId="4007F5CA" w:rsidR="00F1180E" w:rsidRDefault="00F1180E" w:rsidP="00CB3EFC">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.4.2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4.501 [</w:t>
            </w:r>
            <w:r>
              <w:rPr>
                <w:rFonts w:cs="Arial"/>
                <w:szCs w:val="18"/>
              </w:rPr>
              <w:t>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612761A9" w:rsidR="00F1180E" w:rsidRDefault="00E7640D" w:rsidP="00CB3EFC">
            <w:pPr>
              <w:pStyle w:val="TAL"/>
              <w:rPr>
                <w:rFonts w:cs="Arial"/>
                <w:szCs w:val="18"/>
              </w:rPr>
            </w:pPr>
            <w:r>
              <w:rPr>
                <w:rFonts w:cs="Arial"/>
                <w:szCs w:val="18"/>
              </w:rPr>
              <w:t>(</w:t>
            </w:r>
            <w:r w:rsidR="00F1180E">
              <w:rPr>
                <w:rFonts w:cs="Arial"/>
                <w:szCs w:val="18"/>
              </w:rPr>
              <w:t>NOTE</w:t>
            </w:r>
            <w:r>
              <w:rPr>
                <w:rFonts w:cs="Arial"/>
                <w:szCs w:val="18"/>
              </w:rPr>
              <w:t>)</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D8F559C"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596EAA5A" w:rsidR="005202F6" w:rsidRDefault="005202F6" w:rsidP="005202F6">
            <w:pPr>
              <w:pStyle w:val="TAL"/>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w:t>
            </w:r>
            <w:r w:rsidR="003D33E7">
              <w:rPr>
                <w:rFonts w:cs="Arial"/>
                <w:szCs w:val="18"/>
              </w:rPr>
              <w:t xml:space="preserve"> 3GPP </w:t>
            </w:r>
            <w:r w:rsidR="00F25774">
              <w:rPr>
                <w:rFonts w:cs="Arial"/>
                <w:szCs w:val="18"/>
              </w:rPr>
              <w:t>TS </w:t>
            </w:r>
            <w:r w:rsidR="003D33E7">
              <w:rPr>
                <w:rFonts w:cs="Arial"/>
                <w:szCs w:val="18"/>
              </w:rPr>
              <w:t>23</w:t>
            </w:r>
            <w:r w:rsidR="00CA4B50" w:rsidRPr="002857AD">
              <w:rPr>
                <w:rFonts w:cs="Arial"/>
                <w:szCs w:val="18"/>
              </w:rPr>
              <w:t>.527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3EDA7DF1" w:rsidR="00F1180E" w:rsidRDefault="00F1180E" w:rsidP="00CB3EFC">
            <w:pPr>
              <w:pStyle w:val="TAN"/>
              <w:rPr>
                <w:rFonts w:cs="Arial"/>
                <w:szCs w:val="18"/>
              </w:rPr>
            </w:pPr>
            <w:r>
              <w:t>NOTE:</w:t>
            </w:r>
            <w:r>
              <w:tab/>
              <w:t xml:space="preserve">This IE contains information that the V-SMF </w:t>
            </w:r>
            <w:r w:rsidR="00E7640D">
              <w:t xml:space="preserve">may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581" w:name="_Toc20129627"/>
      <w:bookmarkStart w:id="582" w:name="_Toc27584254"/>
      <w:bookmarkStart w:id="583" w:name="_Toc36455556"/>
      <w:r>
        <w:t>6.1.6.2.</w:t>
      </w:r>
      <w:r w:rsidR="00E53DA4">
        <w:t>38</w:t>
      </w:r>
      <w:r>
        <w:tab/>
        <w:t xml:space="preserve">Type: </w:t>
      </w:r>
      <w:r>
        <w:rPr>
          <w:rFonts w:hint="eastAsia"/>
          <w:lang w:eastAsia="zh-CN"/>
        </w:rPr>
        <w:t>MmeCapabilities</w:t>
      </w:r>
      <w:bookmarkEnd w:id="581"/>
      <w:bookmarkEnd w:id="582"/>
      <w:bookmarkEnd w:id="583"/>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219D5F75" w:rsidR="0026346C" w:rsidRDefault="0026346C" w:rsidP="00F70259">
            <w:pPr>
              <w:pStyle w:val="TAL"/>
              <w:rPr>
                <w:rFonts w:cs="Arial"/>
                <w:szCs w:val="18"/>
              </w:rPr>
            </w:pPr>
            <w:r>
              <w:rPr>
                <w:rFonts w:cs="Arial"/>
                <w:szCs w:val="18"/>
              </w:rPr>
              <w:t>This IE shall be present if non-IP PDN type is supported. It may be present otherwise. When present, this IE shall be set as follows:</w:t>
            </w:r>
          </w:p>
          <w:p w14:paraId="32E9FF6C" w14:textId="77777777" w:rsidR="0026346C" w:rsidRDefault="0026346C" w:rsidP="00F70259">
            <w:pPr>
              <w:pStyle w:val="TAL"/>
              <w:rPr>
                <w:rFonts w:cs="Arial"/>
                <w:szCs w:val="18"/>
              </w:rPr>
            </w:pPr>
          </w:p>
          <w:p w14:paraId="32E9FF6D" w14:textId="09C60B0D"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584" w:name="_Toc20129628"/>
      <w:bookmarkStart w:id="585" w:name="_Toc27584255"/>
      <w:bookmarkStart w:id="586" w:name="_Toc36455557"/>
      <w:r>
        <w:t>6.1.6.2.</w:t>
      </w:r>
      <w:r w:rsidR="00E53DA4">
        <w:t>39</w:t>
      </w:r>
      <w:r>
        <w:tab/>
        <w:t xml:space="preserve">Type: </w:t>
      </w:r>
      <w:r w:rsidR="007A3FED">
        <w:t>Void</w:t>
      </w:r>
      <w:bookmarkEnd w:id="584"/>
      <w:bookmarkEnd w:id="585"/>
      <w:bookmarkEnd w:id="586"/>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587" w:name="_Toc20129629"/>
      <w:bookmarkStart w:id="588" w:name="_Toc27584256"/>
      <w:bookmarkStart w:id="589" w:name="_Toc36455558"/>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87"/>
      <w:bookmarkEnd w:id="588"/>
      <w:bookmarkEnd w:id="589"/>
    </w:p>
    <w:p w14:paraId="32E9FF74" w14:textId="77777777" w:rsidR="00B44433" w:rsidRPr="00384E92" w:rsidRDefault="00087ED8" w:rsidP="000E77D4">
      <w:pPr>
        <w:pStyle w:val="Heading5"/>
      </w:pPr>
      <w:bookmarkStart w:id="590" w:name="_Toc20129630"/>
      <w:bookmarkStart w:id="591" w:name="_Toc27584257"/>
      <w:bookmarkStart w:id="592" w:name="_Toc36455559"/>
      <w:r>
        <w:t>6.</w:t>
      </w:r>
      <w:r w:rsidR="000E77D4">
        <w:t>1.</w:t>
      </w:r>
      <w:r w:rsidR="004B1E63">
        <w:t>6</w:t>
      </w:r>
      <w:r>
        <w:t>.</w:t>
      </w:r>
      <w:r w:rsidR="008174B8">
        <w:t>3</w:t>
      </w:r>
      <w:r>
        <w:t>.1</w:t>
      </w:r>
      <w:r w:rsidR="00B44433" w:rsidRPr="00384E92">
        <w:tab/>
        <w:t>Introduction</w:t>
      </w:r>
      <w:bookmarkEnd w:id="590"/>
      <w:bookmarkEnd w:id="591"/>
      <w:bookmarkEnd w:id="592"/>
    </w:p>
    <w:p w14:paraId="32E9FF75" w14:textId="7EC96FB5" w:rsidR="00B44433" w:rsidRPr="00384E92" w:rsidRDefault="00B44433" w:rsidP="00B44433">
      <w:r w:rsidRPr="00384E92">
        <w:t xml:space="preserve">This </w:t>
      </w:r>
      <w:r w:rsidR="005B1EEB">
        <w:t>clause</w:t>
      </w:r>
      <w:r w:rsidRPr="00384E92">
        <w:t xml:space="preserve"> defines simple data types and enumerations that can be referenced from data structures defined in the previous </w:t>
      </w:r>
      <w:r w:rsidR="005B1EEB">
        <w:t>clause</w:t>
      </w:r>
      <w:r w:rsidRPr="00384E92">
        <w:t>s.</w:t>
      </w:r>
    </w:p>
    <w:p w14:paraId="32E9FF76" w14:textId="6B487F50" w:rsidR="00B44433" w:rsidRPr="00384E92" w:rsidRDefault="00087ED8" w:rsidP="000E77D4">
      <w:pPr>
        <w:pStyle w:val="Heading5"/>
      </w:pPr>
      <w:bookmarkStart w:id="593" w:name="_Toc20129631"/>
      <w:bookmarkStart w:id="594" w:name="_Toc27584258"/>
      <w:bookmarkStart w:id="595" w:name="_Toc36455560"/>
      <w:r>
        <w:lastRenderedPageBreak/>
        <w:t>6.</w:t>
      </w:r>
      <w:r w:rsidR="000E77D4">
        <w:t>1.</w:t>
      </w:r>
      <w:r w:rsidR="004B1E63">
        <w:t>6</w:t>
      </w:r>
      <w:r>
        <w:t>.</w:t>
      </w:r>
      <w:r w:rsidR="008174B8">
        <w:t>3</w:t>
      </w:r>
      <w:r>
        <w:t>.2</w:t>
      </w:r>
      <w:r w:rsidR="00B44433" w:rsidRPr="00384E92">
        <w:tab/>
        <w:t>Simple data types</w:t>
      </w:r>
      <w:bookmarkEnd w:id="593"/>
      <w:bookmarkEnd w:id="594"/>
      <w:bookmarkEnd w:id="595"/>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01A230F2" w:rsidR="009F58C8" w:rsidRDefault="0044169E" w:rsidP="009F58C8">
            <w:pPr>
              <w:pStyle w:val="TAL"/>
            </w:pPr>
            <w:r>
              <w:t>I</w:t>
            </w:r>
            <w:r w:rsidR="009F58C8">
              <w:t xml:space="preserve">nteger identifying an EPS bearer, within the range 0 to 15, as specified in </w:t>
            </w:r>
            <w:r w:rsidR="005B1EEB">
              <w:t>clause</w:t>
            </w:r>
            <w:r>
              <w:t xml:space="preserv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C327E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4" w:space="0" w:color="auto"/>
              <w:right w:val="single" w:sz="8" w:space="0" w:color="auto"/>
            </w:tcBorders>
          </w:tcPr>
          <w:p w14:paraId="32E9FF90" w14:textId="5CB7C804" w:rsidR="005E364F" w:rsidRPr="00175576" w:rsidRDefault="005E364F" w:rsidP="005E364F">
            <w:pPr>
              <w:pStyle w:val="TAL"/>
            </w:pPr>
            <w:r>
              <w:rPr>
                <w:rFonts w:cs="Arial"/>
                <w:szCs w:val="18"/>
              </w:rPr>
              <w:t>4-octet GTP tunnel endpoint identifier, as defined in</w:t>
            </w:r>
            <w:r w:rsidR="003D33E7">
              <w:rPr>
                <w:rFonts w:cs="Arial"/>
                <w:szCs w:val="18"/>
              </w:rPr>
              <w:t xml:space="preserve"> 3GPP </w:t>
            </w:r>
            <w:r w:rsidR="00F25774">
              <w:rPr>
                <w:rFonts w:cs="Arial"/>
                <w:szCs w:val="18"/>
              </w:rPr>
              <w:t>TS </w:t>
            </w:r>
            <w:r w:rsidR="003D33E7">
              <w:rPr>
                <w:rFonts w:cs="Arial"/>
                <w:szCs w:val="18"/>
              </w:rPr>
              <w:t>29</w:t>
            </w:r>
            <w:r w:rsidR="00CA4B50">
              <w:rPr>
                <w:rFonts w:cs="Arial"/>
                <w:szCs w:val="18"/>
              </w:rPr>
              <w:t>.274 [</w:t>
            </w:r>
            <w:r>
              <w:rPr>
                <w:rFonts w:cs="Arial"/>
                <w:szCs w:val="18"/>
              </w:rPr>
              <w:t>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57490DAE" w:rsidR="005E364F" w:rsidRPr="00175576" w:rsidRDefault="005E364F" w:rsidP="005E364F">
            <w:pPr>
              <w:pStyle w:val="TAL"/>
            </w:pPr>
            <w:r w:rsidRPr="00175576">
              <w:t>Example:</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CB7F66" w:rsidRPr="00384E92" w14:paraId="1954DDCD"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4AA382" w14:textId="731DB5CC" w:rsidR="00CB7F66" w:rsidRDefault="00CB7F66" w:rsidP="00CB7F66">
            <w:pPr>
              <w:pStyle w:val="TAL"/>
              <w:rPr>
                <w:lang w:val="en-US"/>
              </w:rPr>
            </w:pPr>
            <w:r>
              <w:rPr>
                <w:lang w:val="en-US"/>
              </w:rPr>
              <w:t>EpsBearerContextStatus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6F6C25" w14:textId="55D4399C" w:rsidR="00CB7F66" w:rsidRDefault="00CB7F66" w:rsidP="00CB7F66">
            <w:pPr>
              <w:pStyle w:val="TAL"/>
            </w:pPr>
            <w:r>
              <w:t>String</w:t>
            </w:r>
          </w:p>
        </w:tc>
        <w:tc>
          <w:tcPr>
            <w:tcW w:w="2952" w:type="pct"/>
            <w:tcBorders>
              <w:top w:val="single" w:sz="4" w:space="0" w:color="auto"/>
              <w:left w:val="nil"/>
              <w:bottom w:val="single" w:sz="8" w:space="0" w:color="auto"/>
              <w:right w:val="single" w:sz="8" w:space="0" w:color="auto"/>
            </w:tcBorders>
          </w:tcPr>
          <w:p w14:paraId="49B30218" w14:textId="5A204194" w:rsidR="00CB7F66" w:rsidRDefault="00CB7F66" w:rsidP="00CB7F66">
            <w:pPr>
              <w:pStyle w:val="TAL"/>
            </w:pPr>
            <w:r>
              <w:rPr>
                <w:rFonts w:cs="Arial"/>
                <w:szCs w:val="18"/>
              </w:rPr>
              <w:t xml:space="preserve">EPS bearer context status, as defined in octets 3 and 4 of the EPS bearer context status IE in </w:t>
            </w:r>
            <w:r w:rsidR="005B1EEB">
              <w:rPr>
                <w:rFonts w:cs="Arial"/>
                <w:szCs w:val="18"/>
              </w:rPr>
              <w:t>clause</w:t>
            </w:r>
            <w:r>
              <w:rPr>
                <w:rFonts w:cs="Arial"/>
                <w:szCs w:val="18"/>
              </w:rPr>
              <w:t xml:space="preserve"> 9.9.2.1 of</w:t>
            </w:r>
            <w:r w:rsidR="003D33E7">
              <w:rPr>
                <w:rFonts w:cs="Arial"/>
                <w:szCs w:val="18"/>
              </w:rPr>
              <w:t xml:space="preserve"> 3GPP </w:t>
            </w:r>
            <w:r w:rsidR="00F25774">
              <w:rPr>
                <w:rFonts w:cs="Arial"/>
                <w:szCs w:val="18"/>
              </w:rPr>
              <w:t>TS </w:t>
            </w:r>
            <w:r w:rsidR="003D33E7">
              <w:rPr>
                <w:rFonts w:cs="Arial"/>
                <w:szCs w:val="18"/>
              </w:rPr>
              <w:t>2</w:t>
            </w:r>
            <w:r w:rsidR="00CA4B50">
              <w:rPr>
                <w:rFonts w:cs="Arial"/>
                <w:szCs w:val="18"/>
              </w:rPr>
              <w:t>4.301 [</w:t>
            </w:r>
            <w:r w:rsidR="00141DCB">
              <w:rPr>
                <w:rFonts w:cs="Arial"/>
                <w:szCs w:val="18"/>
              </w:rPr>
              <w:t>27</w:t>
            </w:r>
            <w:r>
              <w:rPr>
                <w:rFonts w:cs="Arial"/>
                <w:szCs w:val="18"/>
              </w:rPr>
              <w:t>],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73642630" w14:textId="77777777" w:rsidR="00CB7F66" w:rsidRDefault="00CB7F66" w:rsidP="00CB7F66">
            <w:pPr>
              <w:pStyle w:val="TAL"/>
              <w:rPr>
                <w:rFonts w:cs="Arial"/>
                <w:szCs w:val="18"/>
              </w:rPr>
            </w:pPr>
          </w:p>
          <w:p w14:paraId="6419E69D" w14:textId="77777777" w:rsidR="00CB7F66" w:rsidRDefault="00CB7F66" w:rsidP="00CB7F66">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50B0F385" w14:textId="77777777" w:rsidR="00CB7F66" w:rsidRPr="00875E9E" w:rsidRDefault="00CB7F66" w:rsidP="00CB7F66">
            <w:pPr>
              <w:pStyle w:val="TAL"/>
              <w:rPr>
                <w:lang w:eastAsia="zh-CN"/>
              </w:rPr>
            </w:pPr>
          </w:p>
          <w:p w14:paraId="2F7B1108" w14:textId="289EC286" w:rsidR="00CB7F66" w:rsidRPr="00875E9E" w:rsidRDefault="00CB7F66" w:rsidP="00CB7F66">
            <w:pPr>
              <w:pStyle w:val="TAL"/>
              <w:rPr>
                <w:lang w:eastAsia="zh-CN"/>
              </w:rPr>
            </w:pPr>
            <w:r w:rsidRPr="00875E9E">
              <w:rPr>
                <w:lang w:eastAsia="zh-CN"/>
              </w:rPr>
              <w:t>Example:</w:t>
            </w:r>
          </w:p>
          <w:p w14:paraId="1F491FF9" w14:textId="77777777" w:rsidR="00CB7F66" w:rsidRDefault="00CB7F66" w:rsidP="00CB7F66">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2E94B0F1" w14:textId="77777777" w:rsidR="00CB7F66" w:rsidRDefault="00CB7F66" w:rsidP="00CB7F66">
            <w:pPr>
              <w:pStyle w:val="TAL"/>
              <w:rPr>
                <w:rFonts w:cs="Arial"/>
                <w:szCs w:val="18"/>
              </w:rPr>
            </w:pP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596" w:name="_Toc20129632"/>
      <w:bookmarkStart w:id="597" w:name="_Toc27584259"/>
      <w:bookmarkStart w:id="598" w:name="_Toc36455561"/>
      <w:r>
        <w:t>6.</w:t>
      </w:r>
      <w:r w:rsidR="000E77D4">
        <w:t>1.</w:t>
      </w:r>
      <w:r w:rsidR="004B1E63">
        <w:t>6</w:t>
      </w:r>
      <w:r>
        <w:t>.</w:t>
      </w:r>
      <w:r w:rsidR="008174B8">
        <w:t>3</w:t>
      </w:r>
      <w:r>
        <w:t>.3</w:t>
      </w:r>
      <w:r w:rsidR="00B44433" w:rsidRPr="00BC662F">
        <w:tab/>
        <w:t xml:space="preserve">Enumeration: </w:t>
      </w:r>
      <w:r w:rsidR="00DA6B66">
        <w:t>UpCnxState</w:t>
      </w:r>
      <w:bookmarkEnd w:id="596"/>
      <w:bookmarkEnd w:id="597"/>
      <w:bookmarkEnd w:id="598"/>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599" w:name="_Toc20129633"/>
      <w:bookmarkStart w:id="600" w:name="_Toc27584260"/>
      <w:bookmarkStart w:id="601" w:name="_Toc36455562"/>
      <w:r>
        <w:lastRenderedPageBreak/>
        <w:t>6.1.</w:t>
      </w:r>
      <w:r w:rsidR="004B1E63">
        <w:t>6</w:t>
      </w:r>
      <w:r>
        <w:t>.3.4</w:t>
      </w:r>
      <w:r w:rsidRPr="00BC662F">
        <w:tab/>
        <w:t xml:space="preserve">Enumeration: </w:t>
      </w:r>
      <w:r w:rsidR="00954735">
        <w:t>HoState</w:t>
      </w:r>
      <w:bookmarkEnd w:id="599"/>
      <w:bookmarkEnd w:id="600"/>
      <w:bookmarkEnd w:id="601"/>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1B4B9A19" w:rsidR="00954735" w:rsidRDefault="00954735" w:rsidP="001433FE">
            <w:pPr>
              <w:pStyle w:val="TAL"/>
            </w:pPr>
            <w:r>
              <w:t xml:space="preserve">A handover is in preparation for the PDU session; see </w:t>
            </w:r>
            <w:r w:rsidR="005B1EEB">
              <w:t>clause</w:t>
            </w:r>
            <w:r>
              <w:t xml:space="preserv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057A719D" w:rsidR="00954735" w:rsidRDefault="00954735" w:rsidP="001433FE">
            <w:pPr>
              <w:pStyle w:val="TAL"/>
            </w:pPr>
            <w:r>
              <w:t xml:space="preserve">A handover is prepared for the PDU session; see </w:t>
            </w:r>
            <w:r w:rsidR="005B1EEB">
              <w:t>clause</w:t>
            </w:r>
            <w:r>
              <w:t xml:space="preserv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602" w:name="_Toc20129634"/>
      <w:bookmarkStart w:id="603" w:name="_Toc27584261"/>
      <w:bookmarkStart w:id="604" w:name="_Toc36455563"/>
      <w:r>
        <w:t>6.1.6.3.</w:t>
      </w:r>
      <w:r w:rsidR="005B010B">
        <w:t>5</w:t>
      </w:r>
      <w:r w:rsidRPr="00BC662F">
        <w:tab/>
        <w:t xml:space="preserve">Enumeration: </w:t>
      </w:r>
      <w:r>
        <w:t>RequestType</w:t>
      </w:r>
      <w:bookmarkEnd w:id="602"/>
      <w:bookmarkEnd w:id="603"/>
      <w:bookmarkEnd w:id="604"/>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605" w:name="_Toc20129635"/>
      <w:bookmarkStart w:id="606" w:name="_Toc27584262"/>
      <w:bookmarkStart w:id="607" w:name="_Toc36455564"/>
      <w:r>
        <w:t>6.1.6.3.</w:t>
      </w:r>
      <w:r w:rsidR="005B010B">
        <w:t>6</w:t>
      </w:r>
      <w:r w:rsidRPr="00BC662F">
        <w:tab/>
        <w:t xml:space="preserve">Enumeration: </w:t>
      </w:r>
      <w:r>
        <w:t>RequestIndication</w:t>
      </w:r>
      <w:bookmarkEnd w:id="605"/>
      <w:bookmarkEnd w:id="606"/>
      <w:bookmarkEnd w:id="607"/>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608" w:name="_Toc20129636"/>
      <w:bookmarkStart w:id="609" w:name="_Toc27584263"/>
      <w:bookmarkStart w:id="610" w:name="_Toc36455565"/>
      <w:r>
        <w:t>6.1.6.3.</w:t>
      </w:r>
      <w:r w:rsidR="005B010B">
        <w:t>7</w:t>
      </w:r>
      <w:r w:rsidRPr="00BC662F">
        <w:tab/>
        <w:t xml:space="preserve">Enumeration: </w:t>
      </w:r>
      <w:r>
        <w:t>NotificationCause</w:t>
      </w:r>
      <w:bookmarkEnd w:id="608"/>
      <w:bookmarkEnd w:id="609"/>
      <w:bookmarkEnd w:id="610"/>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lastRenderedPageBreak/>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611" w:name="_Toc20129637"/>
      <w:bookmarkStart w:id="612" w:name="_Toc27584264"/>
      <w:bookmarkStart w:id="613" w:name="_Toc36455566"/>
      <w:r w:rsidRPr="00DB011A">
        <w:rPr>
          <w:lang w:val="en-US"/>
        </w:rPr>
        <w:t>6.1.6.3.</w:t>
      </w:r>
      <w:r w:rsidR="00716BA1" w:rsidRPr="00DB011A">
        <w:rPr>
          <w:lang w:val="en-US"/>
        </w:rPr>
        <w:t>8</w:t>
      </w:r>
      <w:r w:rsidRPr="00DB011A">
        <w:rPr>
          <w:lang w:val="en-US"/>
        </w:rPr>
        <w:tab/>
        <w:t>Enumeration: Cause</w:t>
      </w:r>
      <w:bookmarkEnd w:id="611"/>
      <w:bookmarkEnd w:id="612"/>
      <w:bookmarkEnd w:id="613"/>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52F155D6" w:rsidR="00732B18" w:rsidRDefault="00732B18" w:rsidP="00732B18">
            <w:pPr>
              <w:pStyle w:val="TAL"/>
            </w:pPr>
            <w:r>
              <w:t>"S</w:t>
            </w:r>
            <w:r w:rsidR="00667A88">
              <w:t>_</w:t>
            </w:r>
            <w:r>
              <w:t>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r w:rsidR="00E7640D" w:rsidRPr="0015708C" w14:paraId="0CA1F59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83CE6" w14:textId="47287086" w:rsidR="00E7640D" w:rsidRDefault="00E7640D" w:rsidP="00E7640D">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21E4" w14:textId="7571AC74" w:rsidR="00E7640D" w:rsidRDefault="00E7640D" w:rsidP="00E7640D">
            <w:pPr>
              <w:pStyle w:val="TAL"/>
            </w:pPr>
            <w:r>
              <w:t xml:space="preserve">Failure to activate the User Plane connection of a PDU session due to insufficient user plane resources.  </w:t>
            </w:r>
          </w:p>
        </w:tc>
      </w:tr>
      <w:tr w:rsidR="009A4057" w:rsidRPr="0015708C" w14:paraId="72EDE9CC"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74C67" w14:textId="6F737BDF" w:rsidR="009A4057" w:rsidRDefault="009A4057" w:rsidP="009A4057">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AFF38" w14:textId="3C640ADB" w:rsidR="009A4057" w:rsidRDefault="009A4057" w:rsidP="009A4057">
            <w:pPr>
              <w:pStyle w:val="TAL"/>
            </w:pPr>
            <w:r>
              <w:t>The PDU session is handed over to another system or access.</w:t>
            </w:r>
          </w:p>
        </w:tc>
      </w:tr>
    </w:tbl>
    <w:p w14:paraId="32EA001E" w14:textId="77777777" w:rsidR="00453CBE" w:rsidRDefault="00453CBE" w:rsidP="002B35B4"/>
    <w:p w14:paraId="32EA001F" w14:textId="77777777" w:rsidR="00E61E79" w:rsidRPr="00BC662F" w:rsidRDefault="00E61E79" w:rsidP="00E61E79">
      <w:pPr>
        <w:pStyle w:val="Heading5"/>
      </w:pPr>
      <w:bookmarkStart w:id="614" w:name="_Toc20129638"/>
      <w:bookmarkStart w:id="615" w:name="_Toc27584265"/>
      <w:bookmarkStart w:id="616" w:name="_Toc36455567"/>
      <w:r>
        <w:t>6.1.6.3.</w:t>
      </w:r>
      <w:r w:rsidR="00716BA1">
        <w:t>9</w:t>
      </w:r>
      <w:r w:rsidRPr="00BC662F">
        <w:tab/>
        <w:t xml:space="preserve">Enumeration: </w:t>
      </w:r>
      <w:r>
        <w:t>ResourceStatus</w:t>
      </w:r>
      <w:bookmarkEnd w:id="614"/>
      <w:bookmarkEnd w:id="615"/>
      <w:bookmarkEnd w:id="616"/>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617" w:name="_Toc20129639"/>
      <w:bookmarkStart w:id="618" w:name="_Toc27584266"/>
      <w:bookmarkStart w:id="619" w:name="_Toc36455568"/>
      <w:r>
        <w:t>6.1.6.3.</w:t>
      </w:r>
      <w:r w:rsidR="00E86560">
        <w:t>10</w:t>
      </w:r>
      <w:r w:rsidRPr="00BC662F">
        <w:tab/>
        <w:t xml:space="preserve">Enumeration: </w:t>
      </w:r>
      <w:r>
        <w:t>DnnSelectionMode</w:t>
      </w:r>
      <w:bookmarkEnd w:id="617"/>
      <w:bookmarkEnd w:id="618"/>
      <w:bookmarkEnd w:id="619"/>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lastRenderedPageBreak/>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620" w:name="_Toc20129640"/>
      <w:bookmarkStart w:id="621" w:name="_Toc27584267"/>
      <w:bookmarkStart w:id="622" w:name="_Toc36455569"/>
      <w:r>
        <w:t>6.1.6.3.11</w:t>
      </w:r>
      <w:r w:rsidRPr="00BC662F">
        <w:tab/>
        <w:t xml:space="preserve">Enumeration: </w:t>
      </w:r>
      <w:r>
        <w:t>EpsInterworkingIndication</w:t>
      </w:r>
      <w:bookmarkEnd w:id="620"/>
      <w:bookmarkEnd w:id="621"/>
      <w:bookmarkEnd w:id="622"/>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623" w:name="_Toc20129641"/>
      <w:bookmarkStart w:id="624" w:name="_Toc27584268"/>
      <w:bookmarkStart w:id="625" w:name="_Toc36455570"/>
      <w:r>
        <w:t>6.1.6.3.12</w:t>
      </w:r>
      <w:r>
        <w:tab/>
        <w:t>Enumeration: N2SmInfoType</w:t>
      </w:r>
      <w:bookmarkEnd w:id="623"/>
      <w:bookmarkEnd w:id="624"/>
      <w:bookmarkEnd w:id="625"/>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626" w:name="_Hlk521595594"/>
            <w:r>
              <w:t>"HANDOVER_PREP_FAIL"</w:t>
            </w:r>
            <w:bookmarkEnd w:id="626"/>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r w:rsidR="00B24B95" w14:paraId="50B854C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F5667" w14:textId="6B273628" w:rsidR="00B24B95" w:rsidRDefault="00B24B95" w:rsidP="00B24B95">
            <w:pPr>
              <w:pStyle w:val="TAL"/>
            </w:pPr>
            <w:r>
              <w:t>"SECONDARY_RAT_USAGE"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27251" w14:textId="6DA60883" w:rsidR="00B24B95" w:rsidRDefault="00B24B95" w:rsidP="00B24B95">
            <w:pPr>
              <w:pStyle w:val="TAL"/>
              <w:rPr>
                <w:lang w:eastAsia="ja-JP"/>
              </w:rPr>
            </w:pPr>
            <w:r>
              <w:rPr>
                <w:lang w:eastAsia="ja-JP"/>
              </w:rPr>
              <w:t xml:space="preserve">Secondary RAT </w:t>
            </w:r>
            <w:r w:rsidR="007202F8">
              <w:rPr>
                <w:lang w:eastAsia="ja-JP"/>
              </w:rPr>
              <w:t xml:space="preserve">Data </w:t>
            </w:r>
            <w:r>
              <w:rPr>
                <w:lang w:eastAsia="ja-JP"/>
              </w:rPr>
              <w:t>Usage Report Transfer</w:t>
            </w:r>
          </w:p>
        </w:tc>
      </w:tr>
    </w:tbl>
    <w:p w14:paraId="32EA008D" w14:textId="52075868" w:rsidR="00C00E37" w:rsidRDefault="00C00E37" w:rsidP="002B35B4"/>
    <w:p w14:paraId="2F56951B" w14:textId="3F4BF1D5" w:rsidR="008E59E9" w:rsidRDefault="008E59E9" w:rsidP="008E59E9">
      <w:pPr>
        <w:pStyle w:val="Heading5"/>
      </w:pPr>
      <w:bookmarkStart w:id="627" w:name="_Toc20129642"/>
      <w:bookmarkStart w:id="628" w:name="_Toc27584269"/>
      <w:bookmarkStart w:id="629" w:name="_Toc36455571"/>
      <w:r>
        <w:t>6.1.6.3.13</w:t>
      </w:r>
      <w:r>
        <w:tab/>
        <w:t>Enumeration: MaxIntegrityProtectedDataRate</w:t>
      </w:r>
      <w:bookmarkEnd w:id="627"/>
      <w:bookmarkEnd w:id="628"/>
      <w:bookmarkEnd w:id="629"/>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630" w:name="_Toc20129643"/>
      <w:bookmarkStart w:id="631" w:name="_Toc27584270"/>
      <w:bookmarkStart w:id="632" w:name="_Toc36455572"/>
      <w:r>
        <w:lastRenderedPageBreak/>
        <w:t>6.</w:t>
      </w:r>
      <w:r w:rsidR="000E77D4">
        <w:t>1.</w:t>
      </w:r>
      <w:r w:rsidR="004B1E63">
        <w:t>6</w:t>
      </w:r>
      <w:r w:rsidR="006614AA">
        <w:t>.4</w:t>
      </w:r>
      <w:r>
        <w:tab/>
        <w:t xml:space="preserve">Binary </w:t>
      </w:r>
      <w:r w:rsidR="00BD560E">
        <w:t>data</w:t>
      </w:r>
      <w:bookmarkEnd w:id="630"/>
      <w:bookmarkEnd w:id="631"/>
      <w:bookmarkEnd w:id="632"/>
    </w:p>
    <w:p w14:paraId="32EA008F" w14:textId="77777777" w:rsidR="007D4220" w:rsidRDefault="007D4220" w:rsidP="007D4220">
      <w:pPr>
        <w:pStyle w:val="Heading5"/>
        <w:rPr>
          <w:lang w:val="en-US"/>
        </w:rPr>
      </w:pPr>
      <w:bookmarkStart w:id="633" w:name="_Toc20129644"/>
      <w:bookmarkStart w:id="634" w:name="_Toc27584271"/>
      <w:bookmarkStart w:id="635" w:name="_Toc36455573"/>
      <w:r>
        <w:rPr>
          <w:lang w:val="en-US"/>
        </w:rPr>
        <w:t>6.1.6.4.1</w:t>
      </w:r>
      <w:r>
        <w:rPr>
          <w:lang w:val="en-US"/>
        </w:rPr>
        <w:tab/>
        <w:t>Introduction</w:t>
      </w:r>
      <w:bookmarkEnd w:id="633"/>
      <w:bookmarkEnd w:id="634"/>
      <w:bookmarkEnd w:id="635"/>
    </w:p>
    <w:p w14:paraId="32EA0090" w14:textId="6D996140" w:rsidR="007D4220" w:rsidRDefault="007D4220" w:rsidP="002B35B4">
      <w:pPr>
        <w:rPr>
          <w:lang w:val="en-US"/>
        </w:rPr>
      </w:pPr>
      <w:r>
        <w:rPr>
          <w:lang w:val="en-US"/>
        </w:rPr>
        <w:t xml:space="preserve">This </w:t>
      </w:r>
      <w:r w:rsidR="005B1EEB">
        <w:rPr>
          <w:lang w:val="en-US"/>
        </w:rPr>
        <w:t>clause</w:t>
      </w:r>
      <w:r>
        <w:rPr>
          <w:lang w:val="en-US"/>
        </w:rPr>
        <w:t xml:space="preserve"> defines the binary data that shall be supported in a binary body part in an HTTP multipart message (see </w:t>
      </w:r>
      <w:r w:rsidR="005B1EEB">
        <w:rPr>
          <w:lang w:val="en-US"/>
        </w:rPr>
        <w:t>clause</w:t>
      </w:r>
      <w:r>
        <w:rPr>
          <w:lang w:val="en-US"/>
        </w:rPr>
        <w:t>s 6.1.2.2.2 and 6.1.2.4).</w:t>
      </w:r>
    </w:p>
    <w:p w14:paraId="32EA0091" w14:textId="77777777" w:rsidR="007D4220" w:rsidRDefault="007D4220" w:rsidP="007D4220">
      <w:pPr>
        <w:pStyle w:val="Heading5"/>
        <w:rPr>
          <w:lang w:val="en-US"/>
        </w:rPr>
      </w:pPr>
      <w:bookmarkStart w:id="636" w:name="_Toc20129645"/>
      <w:bookmarkStart w:id="637" w:name="_Toc27584272"/>
      <w:bookmarkStart w:id="638" w:name="_Toc36455574"/>
      <w:r>
        <w:rPr>
          <w:lang w:val="en-US"/>
        </w:rPr>
        <w:t>6.1.6.4.2</w:t>
      </w:r>
      <w:r>
        <w:rPr>
          <w:lang w:val="en-US"/>
        </w:rPr>
        <w:tab/>
        <w:t xml:space="preserve">N1 SM </w:t>
      </w:r>
      <w:r w:rsidR="00066066">
        <w:rPr>
          <w:lang w:val="en-US"/>
        </w:rPr>
        <w:t>Message</w:t>
      </w:r>
      <w:bookmarkEnd w:id="636"/>
      <w:bookmarkEnd w:id="637"/>
      <w:bookmarkEnd w:id="638"/>
    </w:p>
    <w:p w14:paraId="32EA0092" w14:textId="0DA20004" w:rsidR="007D4220" w:rsidRDefault="007D4220" w:rsidP="002B35B4">
      <w:r>
        <w:rPr>
          <w:lang w:val="en-US"/>
        </w:rPr>
        <w:t xml:space="preserve">N1 SM </w:t>
      </w:r>
      <w:r w:rsidR="00066066">
        <w:rPr>
          <w:lang w:val="en-US"/>
        </w:rPr>
        <w:t>Message</w:t>
      </w:r>
      <w:r w:rsidR="00B24B95">
        <w:rPr>
          <w:lang w:val="en-US"/>
        </w:rPr>
        <w:t xml:space="preserve"> </w:t>
      </w:r>
      <w:r>
        <w:rPr>
          <w:lang w:val="en-US"/>
        </w:rPr>
        <w:t>shall encode a 5GS NAS SM message</w:t>
      </w:r>
      <w:r w:rsidRPr="006A06ED">
        <w:t xml:space="preserve"> </w:t>
      </w:r>
      <w:r>
        <w:t>as specified in</w:t>
      </w:r>
      <w:r w:rsidR="00151DAB">
        <w:t xml:space="preserve"> 3GPP TS</w:t>
      </w:r>
      <w:r w:rsidR="00CA4B50">
        <w:t> 24.501 [</w:t>
      </w:r>
      <w:r>
        <w:t xml:space="preserve">7], using </w:t>
      </w:r>
      <w:r>
        <w:rPr>
          <w:lang w:val="en-US"/>
        </w:rPr>
        <w:t xml:space="preserve">the </w:t>
      </w:r>
      <w:r>
        <w:t>vnd.3gpp.5gnas content-type.</w:t>
      </w:r>
    </w:p>
    <w:p w14:paraId="32EA0093" w14:textId="3473EFAC"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specified in</w:t>
      </w:r>
      <w:r w:rsidR="00151DAB">
        <w:rPr>
          <w:lang w:val="en-US"/>
        </w:rPr>
        <w:t xml:space="preserve"> 3GPP TS</w:t>
      </w:r>
      <w:r w:rsidR="00CA4B50">
        <w:t> 24.501 [</w:t>
      </w:r>
      <w:r w:rsidR="006730A0">
        <w:t>7], as summarized in T</w:t>
      </w:r>
      <w:r w:rsidR="006730A0">
        <w:rPr>
          <w:lang w:val="en-US"/>
        </w:rPr>
        <w:t>able 6.1.6.4.2-1.</w:t>
      </w:r>
    </w:p>
    <w:p w14:paraId="32EA0094" w14:textId="77777777" w:rsidR="006730A0" w:rsidRDefault="007D4220" w:rsidP="006730A0">
      <w:pPr>
        <w:pStyle w:val="TH"/>
      </w:pPr>
      <w:r>
        <w:rPr>
          <w:lang w:val="en-US"/>
        </w:rPr>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639" w:name="_Toc20129646"/>
      <w:bookmarkStart w:id="640" w:name="_Toc27584273"/>
      <w:bookmarkStart w:id="641" w:name="_Toc36455575"/>
      <w:r>
        <w:rPr>
          <w:lang w:val="en-US"/>
        </w:rPr>
        <w:t>6.1.6.4.3</w:t>
      </w:r>
      <w:r>
        <w:rPr>
          <w:lang w:val="en-US"/>
        </w:rPr>
        <w:tab/>
        <w:t>N2 SM Information</w:t>
      </w:r>
      <w:bookmarkEnd w:id="639"/>
      <w:bookmarkEnd w:id="640"/>
      <w:bookmarkEnd w:id="641"/>
    </w:p>
    <w:p w14:paraId="32EA00C8" w14:textId="48B4A758" w:rsidR="007D4220" w:rsidRPr="00302A97" w:rsidRDefault="007D4220" w:rsidP="002B35B4">
      <w:pPr>
        <w:rPr>
          <w:lang w:val="en-US"/>
        </w:rPr>
      </w:pPr>
      <w:r>
        <w:t xml:space="preserve">N2 SM Information shall encode NG Application Protocol (NGAP) IEs, as specified in </w:t>
      </w:r>
      <w:r w:rsidR="005B1EEB">
        <w:t>clause</w:t>
      </w:r>
      <w:r>
        <w:t xml:space="preserve"> 9.</w:t>
      </w:r>
      <w:r w:rsidR="008E59E9">
        <w:t>3</w:t>
      </w:r>
      <w:r>
        <w:t xml:space="preserve"> of</w:t>
      </w:r>
      <w:r w:rsidR="00151DAB">
        <w:t xml:space="preserve"> 3GPP TS</w:t>
      </w:r>
      <w:r w:rsidR="00CA4B50">
        <w:t> 38.413 [</w:t>
      </w:r>
      <w:r>
        <w:t xml:space="preserve">9] (ASN.1 encoded), using </w:t>
      </w:r>
      <w:r>
        <w:rPr>
          <w:lang w:val="en-US"/>
        </w:rPr>
        <w:t xml:space="preserve">the </w:t>
      </w:r>
      <w:r>
        <w:t>vnd.3gpp.ngap content-type.</w:t>
      </w:r>
    </w:p>
    <w:p w14:paraId="32EA00C9" w14:textId="610D645E"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specified in</w:t>
      </w:r>
      <w:r w:rsidR="00151DAB">
        <w:rPr>
          <w:lang w:val="en-US"/>
        </w:rPr>
        <w:t xml:space="preserve"> 3GPP TS</w:t>
      </w:r>
      <w:r w:rsidR="00CA4B50">
        <w:t> 38.413 [</w:t>
      </w:r>
      <w:r w:rsidR="006730A0">
        <w:t>9], as summarized in T</w:t>
      </w:r>
      <w:r w:rsidR="006730A0">
        <w:rPr>
          <w:lang w:val="en-US"/>
        </w:rPr>
        <w:t>able 6.1.6.4.3-1.</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642" w:name="_Hlk496529654"/>
            <w:r>
              <w:rPr>
                <w:rFonts w:cs="Arial"/>
                <w:bCs/>
                <w:iCs/>
                <w:lang w:eastAsia="ja-JP"/>
              </w:rPr>
              <w:t>PDU Session Resource Release Response Transfer</w:t>
            </w:r>
            <w:bookmarkEnd w:id="642"/>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7267DB44" w:rsidR="00240BC9" w:rsidDel="00106F03" w:rsidRDefault="00240BC9" w:rsidP="00240BC9">
            <w:pPr>
              <w:pStyle w:val="TAC"/>
              <w:rPr>
                <w:lang w:eastAsia="ja-JP"/>
              </w:rPr>
            </w:pPr>
            <w:r>
              <w:rPr>
                <w:lang w:eastAsia="ja-JP"/>
              </w:rPr>
              <w:t xml:space="preserve">Secondary RAT </w:t>
            </w:r>
            <w:r w:rsidR="007202F8">
              <w:rPr>
                <w:lang w:eastAsia="ja-JP"/>
              </w:rPr>
              <w:t xml:space="preserve">Data </w:t>
            </w:r>
            <w:r>
              <w:rPr>
                <w:lang w:eastAsia="ja-JP"/>
              </w:rPr>
              <w:t>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0F76DA39" w:rsidR="00240BC9" w:rsidDel="00106F03" w:rsidRDefault="00240BC9" w:rsidP="00240BC9">
            <w:pPr>
              <w:pStyle w:val="TAC"/>
            </w:pPr>
            <w:r>
              <w:t>9.3.4.</w:t>
            </w:r>
            <w:r w:rsidR="007202F8">
              <w:t>23</w:t>
            </w:r>
          </w:p>
        </w:tc>
        <w:tc>
          <w:tcPr>
            <w:tcW w:w="2627" w:type="pct"/>
            <w:tcBorders>
              <w:top w:val="single" w:sz="4" w:space="0" w:color="auto"/>
              <w:left w:val="single" w:sz="4" w:space="0" w:color="auto"/>
              <w:bottom w:val="single" w:sz="4" w:space="0" w:color="auto"/>
              <w:right w:val="single" w:sz="4" w:space="0" w:color="auto"/>
            </w:tcBorders>
          </w:tcPr>
          <w:p w14:paraId="0717F7BF" w14:textId="3B4B9DD0" w:rsidR="00240BC9" w:rsidDel="00106F03" w:rsidRDefault="00240BC9" w:rsidP="00240BC9">
            <w:pPr>
              <w:pStyle w:val="TAL"/>
              <w:rPr>
                <w:lang w:val="en-US"/>
              </w:rPr>
            </w:pPr>
            <w:r>
              <w:rPr>
                <w:lang w:val="en-US"/>
              </w:rPr>
              <w:t xml:space="preserve">Secondary RAT </w:t>
            </w:r>
            <w:r w:rsidR="007202F8">
              <w:rPr>
                <w:lang w:val="en-US"/>
              </w:rPr>
              <w:t xml:space="preserve">Data </w:t>
            </w:r>
            <w:r>
              <w:rPr>
                <w:lang w:val="en-US"/>
              </w:rPr>
              <w:t xml:space="preserve">Usage Report </w:t>
            </w:r>
          </w:p>
        </w:tc>
      </w:tr>
    </w:tbl>
    <w:p w14:paraId="32EA0110" w14:textId="2BBF51FB" w:rsidR="006730A0" w:rsidRDefault="006730A0" w:rsidP="007D4220">
      <w:pPr>
        <w:rPr>
          <w:lang w:val="en-US"/>
        </w:rPr>
      </w:pPr>
    </w:p>
    <w:p w14:paraId="32EA0111" w14:textId="77777777" w:rsidR="00066066" w:rsidRDefault="00066066" w:rsidP="00066066">
      <w:pPr>
        <w:pStyle w:val="Heading5"/>
        <w:rPr>
          <w:lang w:val="en-US"/>
        </w:rPr>
      </w:pPr>
      <w:bookmarkStart w:id="643" w:name="_Toc20129647"/>
      <w:bookmarkStart w:id="644" w:name="_Toc27584274"/>
      <w:bookmarkStart w:id="645" w:name="_Toc36455576"/>
      <w:r>
        <w:rPr>
          <w:lang w:val="en-US"/>
        </w:rPr>
        <w:t>6.1.6.4.4</w:t>
      </w:r>
      <w:r>
        <w:rPr>
          <w:lang w:val="en-US"/>
        </w:rPr>
        <w:tab/>
        <w:t xml:space="preserve">n1SmInfoFromUe, n1SmInfoToUe, </w:t>
      </w:r>
      <w:r>
        <w:t>unknownN1SmInfo</w:t>
      </w:r>
      <w:bookmarkEnd w:id="643"/>
      <w:bookmarkEnd w:id="644"/>
      <w:bookmarkEnd w:id="645"/>
    </w:p>
    <w:p w14:paraId="32EA0112" w14:textId="2781FEED" w:rsidR="00066066" w:rsidRDefault="00066066" w:rsidP="00066066">
      <w:r>
        <w:rPr>
          <w:lang w:val="en-US"/>
        </w:rPr>
        <w:t xml:space="preserve">n1SmInfoFromUe, n1SmInfoToUe and </w:t>
      </w:r>
      <w:r>
        <w:t>unknownN1SmInfo shall encode one or more NAS SM IEs, including the Type and Length fields, as specified in</w:t>
      </w:r>
      <w:r w:rsidR="00151DAB">
        <w:t xml:space="preserve"> 3GPP TS</w:t>
      </w:r>
      <w:r w:rsidR="00CA4B50">
        <w:t> 24.501 [</w:t>
      </w:r>
      <w:r>
        <w:t xml:space="preserve">7], using </w:t>
      </w:r>
      <w:r>
        <w:rPr>
          <w:lang w:val="en-US"/>
        </w:rPr>
        <w:t xml:space="preserve">the </w:t>
      </w:r>
      <w:r>
        <w:t>vnd.3gpp.5gnas content-type.</w:t>
      </w:r>
    </w:p>
    <w:p w14:paraId="32EA0113" w14:textId="0DA29D56" w:rsidR="00066066" w:rsidRDefault="005B1EEB" w:rsidP="00066066">
      <w:r>
        <w:t>Clause</w:t>
      </w:r>
      <w:r w:rsidR="00066066">
        <w:t xml:space="preserve"> 5.2.3.1 specifies the information that shall be included in these payloads.</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896DFA"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896DFA"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B01C1" w:rsidRPr="00AC60A1" w14:paraId="003AE5BD" w14:textId="77777777" w:rsidTr="00C604EB">
        <w:trPr>
          <w:jc w:val="center"/>
        </w:trPr>
        <w:tc>
          <w:tcPr>
            <w:tcW w:w="1402" w:type="pct"/>
            <w:tcBorders>
              <w:top w:val="single" w:sz="4" w:space="0" w:color="auto"/>
              <w:left w:val="single" w:sz="4" w:space="0" w:color="auto"/>
              <w:bottom w:val="single" w:sz="4" w:space="0" w:color="auto"/>
              <w:right w:val="single" w:sz="4" w:space="0" w:color="auto"/>
            </w:tcBorders>
          </w:tcPr>
          <w:p w14:paraId="26E98AB0" w14:textId="211063AD" w:rsidR="006B01C1" w:rsidRDefault="006B01C1" w:rsidP="006B01C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87A388F" w14:textId="0CCCA69D" w:rsidR="006B01C1" w:rsidRDefault="006B01C1" w:rsidP="006B01C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632E3F2F" w14:textId="22208DF2" w:rsidR="006B01C1" w:rsidRPr="00975C68" w:rsidRDefault="006B01C1" w:rsidP="006B01C1">
            <w:pPr>
              <w:pStyle w:val="TAL"/>
              <w:rPr>
                <w:lang w:val="fr-FR"/>
              </w:rPr>
            </w:pPr>
            <w:r w:rsidRPr="00975C68">
              <w:rPr>
                <w:lang w:val="fr-FR"/>
              </w:rPr>
              <w:t xml:space="preserve">PDU Session </w:t>
            </w:r>
            <w:r>
              <w:rPr>
                <w:lang w:val="fr-FR"/>
              </w:rPr>
              <w:t>Modification Request</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61165A7C"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and/or capabilities to be interpreted and used by the V-SMF.</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896DFA"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896DFA"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896DFA"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2732D65D" w:rsidR="006730A0" w:rsidRDefault="006730A0" w:rsidP="006730A0">
      <w:pPr>
        <w:pStyle w:val="NO"/>
      </w:pPr>
      <w:r>
        <w:t>NOTE:</w:t>
      </w:r>
      <w:r>
        <w:tab/>
        <w:t xml:space="preserve">The Information Element Identifier (see </w:t>
      </w:r>
      <w:r w:rsidR="005B1EEB">
        <w:t>clause</w:t>
      </w:r>
      <w:r>
        <w:t xml:space="preserve"> 11.2.1.1.3 of</w:t>
      </w:r>
      <w:r w:rsidR="00151DAB">
        <w:t xml:space="preserve"> 3GPP TS</w:t>
      </w:r>
      <w:r w:rsidR="00CA4B50">
        <w:t> 24.007 [</w:t>
      </w:r>
      <w:r>
        <w:t>8]) of a 5GS NAS IE uniquely identifies an IE in a given message.</w:t>
      </w:r>
    </w:p>
    <w:p w14:paraId="32EA0176" w14:textId="77777777" w:rsidR="000C5200" w:rsidRDefault="000C5200" w:rsidP="000C5200">
      <w:pPr>
        <w:pStyle w:val="Heading3"/>
      </w:pPr>
      <w:bookmarkStart w:id="646" w:name="_Toc20129648"/>
      <w:bookmarkStart w:id="647" w:name="_Toc27584275"/>
      <w:bookmarkStart w:id="648" w:name="_Toc36455577"/>
      <w:r>
        <w:t>6.1.</w:t>
      </w:r>
      <w:r w:rsidR="004B1E63">
        <w:t>7</w:t>
      </w:r>
      <w:r>
        <w:tab/>
        <w:t>Error Handling</w:t>
      </w:r>
      <w:bookmarkEnd w:id="646"/>
      <w:bookmarkEnd w:id="647"/>
      <w:bookmarkEnd w:id="648"/>
    </w:p>
    <w:p w14:paraId="32EA0177" w14:textId="77777777" w:rsidR="00C66CE9" w:rsidRDefault="00C66CE9" w:rsidP="00C66CE9">
      <w:pPr>
        <w:pStyle w:val="Heading4"/>
      </w:pPr>
      <w:bookmarkStart w:id="649" w:name="_Toc20129649"/>
      <w:bookmarkStart w:id="650" w:name="_Toc27584276"/>
      <w:bookmarkStart w:id="651" w:name="_Toc36455578"/>
      <w:r>
        <w:t>6.1.7.1</w:t>
      </w:r>
      <w:r>
        <w:tab/>
        <w:t>General</w:t>
      </w:r>
      <w:bookmarkEnd w:id="649"/>
      <w:bookmarkEnd w:id="650"/>
      <w:bookmarkEnd w:id="651"/>
    </w:p>
    <w:p w14:paraId="32EA0178" w14:textId="64C66C01" w:rsidR="00BE3568" w:rsidRDefault="00BE3568" w:rsidP="00BE3568">
      <w:r>
        <w:t xml:space="preserve">HTTP error handling shall be supported as specified in </w:t>
      </w:r>
      <w:r w:rsidR="005B1EEB">
        <w:t>clause</w:t>
      </w:r>
      <w:r>
        <w:t xml:space="preserve"> 5.2.4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A0179" w14:textId="77777777" w:rsidR="00C66CE9" w:rsidRDefault="00C66CE9" w:rsidP="00C66CE9">
      <w:pPr>
        <w:pStyle w:val="Heading4"/>
      </w:pPr>
      <w:bookmarkStart w:id="652" w:name="_Toc20129650"/>
      <w:bookmarkStart w:id="653" w:name="_Toc27584277"/>
      <w:bookmarkStart w:id="654" w:name="_Toc36455579"/>
      <w:r>
        <w:t>6.1.7.2</w:t>
      </w:r>
      <w:r>
        <w:tab/>
        <w:t>Protocol Errors</w:t>
      </w:r>
      <w:bookmarkEnd w:id="652"/>
      <w:bookmarkEnd w:id="653"/>
      <w:bookmarkEnd w:id="654"/>
    </w:p>
    <w:p w14:paraId="32EA017A" w14:textId="11CF8079" w:rsidR="00983A83" w:rsidRPr="00020058" w:rsidRDefault="00983A83" w:rsidP="00983A83">
      <w:r>
        <w:t xml:space="preserve">Protocol errors handling shall be supported as specified in </w:t>
      </w:r>
      <w:r w:rsidR="005B1EEB">
        <w:t>clause</w:t>
      </w:r>
      <w:r>
        <w:t xml:space="preserve"> 5.2.7 of</w:t>
      </w:r>
      <w:r w:rsidR="00151DAB">
        <w:t xml:space="preserve"> 3GPP TS</w:t>
      </w:r>
      <w:r w:rsidR="00CA4B50">
        <w:t> 29.500 [</w:t>
      </w:r>
      <w:r>
        <w:t>4].</w:t>
      </w:r>
    </w:p>
    <w:p w14:paraId="32EA017B" w14:textId="77777777" w:rsidR="00C66CE9" w:rsidRDefault="00C66CE9" w:rsidP="00C66CE9">
      <w:pPr>
        <w:pStyle w:val="Heading4"/>
      </w:pPr>
      <w:bookmarkStart w:id="655" w:name="_Toc20129651"/>
      <w:bookmarkStart w:id="656" w:name="_Toc27584278"/>
      <w:bookmarkStart w:id="657" w:name="_Toc36455580"/>
      <w:r>
        <w:t>6.1.7.3</w:t>
      </w:r>
      <w:r>
        <w:tab/>
        <w:t>Application Errors</w:t>
      </w:r>
      <w:bookmarkEnd w:id="655"/>
      <w:bookmarkEnd w:id="656"/>
      <w:bookmarkEnd w:id="657"/>
    </w:p>
    <w:p w14:paraId="32EA017C" w14:textId="3A4E2779" w:rsidR="00867F5D" w:rsidRDefault="00867F5D" w:rsidP="00C66CE9">
      <w:r>
        <w:t>The common application errors defined in Table 5.2.7.2-1 of</w:t>
      </w:r>
      <w:r w:rsidR="00151DAB">
        <w:t xml:space="preserve"> 3GPP TS</w:t>
      </w:r>
      <w:r w:rsidR="00CA4B50">
        <w:t> </w:t>
      </w:r>
      <w:r w:rsidR="00CA4B50" w:rsidRPr="008C21B1">
        <w:t>29.500</w:t>
      </w:r>
      <w:r w:rsidR="00CA4B50">
        <w:t> </w:t>
      </w:r>
      <w:r w:rsidR="00CA4B50" w:rsidRPr="008C21B1">
        <w:t>[</w:t>
      </w:r>
      <w:r w:rsidRPr="008C21B1">
        <w:t>4]</w:t>
      </w:r>
      <w:r>
        <w:t xml:space="preserve"> may be used for the Nsmf_PDUSession service.</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658"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591025" w:rsidRPr="00AC60A1" w14:paraId="626EE5E5" w14:textId="77777777" w:rsidTr="00DC115C">
        <w:trPr>
          <w:jc w:val="center"/>
        </w:trPr>
        <w:tc>
          <w:tcPr>
            <w:tcW w:w="2392" w:type="pct"/>
            <w:tcBorders>
              <w:top w:val="single" w:sz="4" w:space="0" w:color="auto"/>
              <w:left w:val="single" w:sz="4" w:space="0" w:color="auto"/>
              <w:bottom w:val="single" w:sz="4" w:space="0" w:color="auto"/>
              <w:right w:val="single" w:sz="4" w:space="0" w:color="auto"/>
            </w:tcBorders>
          </w:tcPr>
          <w:p w14:paraId="0AFF6834" w14:textId="71F9651F" w:rsidR="00591025" w:rsidRDefault="00591025" w:rsidP="00591025">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034D416D" w14:textId="07A94276" w:rsidR="00591025" w:rsidRDefault="00591025" w:rsidP="005910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5D39E5B" w14:textId="03676770" w:rsidR="00591025" w:rsidRDefault="00591025" w:rsidP="00591025">
            <w:pPr>
              <w:pStyle w:val="TAL"/>
            </w:pPr>
            <w:r>
              <w:t xml:space="preserve">It is used during EPS to 5GS mobility if the default EPS bearer context of the PDU session is reported as inactive by the UE in the epsBearerCtxStatus attribute. </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5D9E6A43" w:rsidR="00732B18" w:rsidRDefault="00732B18" w:rsidP="00732B18">
            <w:pPr>
              <w:pStyle w:val="TAC"/>
              <w:rPr>
                <w:lang w:val="en-US"/>
              </w:rPr>
            </w:pPr>
            <w:r>
              <w:rPr>
                <w:lang w:val="en-US"/>
              </w:rPr>
              <w:t>S</w:t>
            </w:r>
            <w:r w:rsidR="00667A88">
              <w:rPr>
                <w:lang w:val="en-US"/>
              </w:rPr>
              <w:t>_</w:t>
            </w:r>
            <w:r>
              <w:rPr>
                <w:lang w:val="en-US"/>
              </w:rPr>
              <w:t>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658"/>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659" w:name="_Toc20129652"/>
      <w:bookmarkStart w:id="660" w:name="_Toc27584279"/>
      <w:bookmarkStart w:id="661" w:name="_Toc36455581"/>
      <w:r>
        <w:t>6.1.8</w:t>
      </w:r>
      <w:r>
        <w:tab/>
        <w:t>Feature Negotiation</w:t>
      </w:r>
      <w:bookmarkEnd w:id="659"/>
      <w:bookmarkEnd w:id="660"/>
      <w:bookmarkEnd w:id="661"/>
    </w:p>
    <w:p w14:paraId="32EA01FF" w14:textId="22D8E625" w:rsidR="00EF1212" w:rsidRDefault="00EF1212" w:rsidP="00EF1212">
      <w:pPr>
        <w:rPr>
          <w:lang w:val="en-US"/>
        </w:rPr>
      </w:pPr>
      <w:r>
        <w:rPr>
          <w:lang w:val="en-US"/>
        </w:rPr>
        <w:t xml:space="preserve">The feature negotiation mechanism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shall be used to negotiate the optional features applicable between the SMF and the NF Service Consumer, for the Nsmf_PDUSession service, if any.</w:t>
      </w:r>
    </w:p>
    <w:p w14:paraId="32EA0200" w14:textId="0020B60A" w:rsidR="00EF1212" w:rsidRDefault="00EF1212" w:rsidP="00EF1212">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32EA0201" w14:textId="3FF68FD5" w:rsidR="00EF1212" w:rsidRDefault="00EF1212" w:rsidP="00EF1212">
      <w:pPr>
        <w:rPr>
          <w:lang w:val="en-US"/>
        </w:rPr>
      </w:pPr>
      <w:r>
        <w:rPr>
          <w:lang w:val="en-US"/>
        </w:rPr>
        <w:t xml:space="preserve">The SMF shall determine the supported features for the created SM context or PDU session resource as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and shall indicate the supported features by including the supportedFeatures attribute in the representation of the SM context or PDU session resource it returns in the HTTP response confirming the creation of the resource.</w:t>
      </w:r>
    </w:p>
    <w:p w14:paraId="32EA0202" w14:textId="12E7F530" w:rsidR="00EF1212" w:rsidRDefault="00EF1212" w:rsidP="00EF1212">
      <w:pPr>
        <w:rPr>
          <w:lang w:val="en-US"/>
        </w:rPr>
      </w:pPr>
      <w:r>
        <w:rPr>
          <w:lang w:val="en-US"/>
        </w:rPr>
        <w:t xml:space="preserve">The syntax of the supportedFeatures attribute is defined in </w:t>
      </w:r>
      <w:r w:rsidR="005B1EEB">
        <w:rPr>
          <w:lang w:val="en-US"/>
        </w:rPr>
        <w:t>clause</w:t>
      </w:r>
      <w:r>
        <w:rPr>
          <w:lang w:val="en-US"/>
        </w:rPr>
        <w:t xml:space="preserve"> 5.2.2 of</w:t>
      </w:r>
      <w:r w:rsidR="00151DAB">
        <w:rPr>
          <w:lang w:val="en-US"/>
        </w:rPr>
        <w:t xml:space="preserve"> 3GPP TS</w:t>
      </w:r>
      <w:r w:rsidR="00CA4B50">
        <w:rPr>
          <w:lang w:val="en-US"/>
        </w:rPr>
        <w:t> 29.571 [13]</w:t>
      </w:r>
      <w:r>
        <w:rPr>
          <w:lang w:val="en-US"/>
        </w:rPr>
        <w:t>.</w:t>
      </w:r>
    </w:p>
    <w:p w14:paraId="32EA0203" w14:textId="170BD780" w:rsidR="00EF1212" w:rsidRDefault="00EF1212" w:rsidP="00EF1212">
      <w:pPr>
        <w:rPr>
          <w:lang w:val="en-US"/>
        </w:rPr>
      </w:pPr>
      <w:r>
        <w:rPr>
          <w:lang w:val="en-US"/>
        </w:rPr>
        <w:t>The following features are defined for the Nsmf_PDUSession service.</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3C5708CE"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662" w:name="_Toc20129653"/>
      <w:bookmarkStart w:id="663" w:name="_Toc27584280"/>
      <w:bookmarkStart w:id="664" w:name="_Toc36455582"/>
      <w:r>
        <w:rPr>
          <w:lang w:val="en-US"/>
        </w:rPr>
        <w:t>6.1.9</w:t>
      </w:r>
      <w:r>
        <w:rPr>
          <w:lang w:val="en-US"/>
        </w:rPr>
        <w:tab/>
        <w:t>Security</w:t>
      </w:r>
      <w:bookmarkEnd w:id="662"/>
      <w:bookmarkEnd w:id="663"/>
      <w:bookmarkEnd w:id="664"/>
    </w:p>
    <w:p w14:paraId="32EA0217" w14:textId="4FBEC90C" w:rsidR="0026346C" w:rsidRDefault="0026346C" w:rsidP="0026346C">
      <w:pPr>
        <w:rPr>
          <w:lang w:val="en-US"/>
        </w:rPr>
      </w:pPr>
      <w:r>
        <w:rPr>
          <w:lang w:val="en-US"/>
        </w:rPr>
        <w:t>As indicated in</w:t>
      </w:r>
      <w:r w:rsidR="00151DAB">
        <w:rPr>
          <w:lang w:val="en-US"/>
        </w:rPr>
        <w:t xml:space="preserve"> 3GPP TS</w:t>
      </w:r>
      <w:r w:rsidR="00CA4B50">
        <w:rPr>
          <w:lang w:val="en-US"/>
        </w:rPr>
        <w:t> 33.501 [</w:t>
      </w:r>
      <w:r>
        <w:rPr>
          <w:lang w:val="en-US"/>
        </w:rPr>
        <w:t>17]</w:t>
      </w:r>
      <w:r w:rsidR="00867EA1" w:rsidRPr="00867EA1">
        <w:rPr>
          <w:lang w:val="en-US"/>
        </w:rPr>
        <w:t xml:space="preserve"> </w:t>
      </w:r>
      <w:r w:rsidR="00867EA1">
        <w:rPr>
          <w:lang w:val="en-US"/>
        </w:rPr>
        <w:t>and</w:t>
      </w:r>
      <w:r w:rsidR="00151DAB">
        <w:rPr>
          <w:lang w:val="en-US"/>
        </w:rPr>
        <w:t xml:space="preserve"> 3GPP TS</w:t>
      </w:r>
      <w:r w:rsidR="00CA4B50">
        <w:rPr>
          <w:lang w:val="en-US"/>
        </w:rPr>
        <w:t> 29.500 [</w:t>
      </w:r>
      <w:r w:rsidR="00867EA1">
        <w:rPr>
          <w:lang w:val="en-US"/>
        </w:rPr>
        <w:t>4]</w:t>
      </w:r>
      <w:r>
        <w:rPr>
          <w:lang w:val="en-US"/>
        </w:rPr>
        <w:t xml:space="preserve">, the access to the Nsmf_PDUSession API </w:t>
      </w:r>
      <w:r w:rsidR="00867EA1">
        <w:rPr>
          <w:lang w:val="en-US"/>
        </w:rPr>
        <w:t xml:space="preserve">may </w:t>
      </w:r>
      <w:r>
        <w:rPr>
          <w:lang w:val="en-US"/>
        </w:rPr>
        <w:t xml:space="preserve">be authorized by means of the OAuth2 protocol (see </w:t>
      </w:r>
      <w:r w:rsidR="00CA4B50">
        <w:rPr>
          <w:lang w:val="en-US"/>
        </w:rPr>
        <w:t>IETF RFC 6749 </w:t>
      </w:r>
      <w:r>
        <w:rPr>
          <w:lang w:val="en-US"/>
        </w:rPr>
        <w:t xml:space="preserve">[18]), </w:t>
      </w:r>
      <w:r w:rsidR="00867EA1">
        <w:rPr>
          <w:lang w:val="en-US"/>
        </w:rPr>
        <w:t xml:space="preserve">based on local configuration, </w:t>
      </w:r>
      <w:r>
        <w:rPr>
          <w:lang w:val="en-US"/>
        </w:rPr>
        <w:t>using the "Client Credentials" authorization grant, where the NRF (see</w:t>
      </w:r>
      <w:r w:rsidR="00151DAB">
        <w:rPr>
          <w:lang w:val="en-US"/>
        </w:rPr>
        <w:t xml:space="preserve"> 3GPP TS</w:t>
      </w:r>
      <w:r w:rsidR="00CA4B50">
        <w:rPr>
          <w:lang w:val="en-US"/>
        </w:rPr>
        <w:t> 29.510 [</w:t>
      </w:r>
      <w:r>
        <w:rPr>
          <w:lang w:val="en-US"/>
        </w:rPr>
        <w:t>19]) plays the role of the authorization server.</w:t>
      </w:r>
    </w:p>
    <w:p w14:paraId="32EA0218" w14:textId="0C57FCE4"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w:t>
      </w:r>
      <w:r w:rsidR="00151DAB">
        <w:rPr>
          <w:lang w:val="en-US"/>
        </w:rPr>
        <w:t xml:space="preserve"> 3GPP TS</w:t>
      </w:r>
      <w:r w:rsidR="00CA4B50">
        <w:rPr>
          <w:lang w:val="en-US"/>
        </w:rPr>
        <w:t> 29.510 [</w:t>
      </w:r>
      <w:r w:rsidR="0026346C">
        <w:rPr>
          <w:lang w:val="en-US"/>
        </w:rPr>
        <w:t xml:space="preserve">19], </w:t>
      </w:r>
      <w:r w:rsidR="005B1EEB">
        <w:rPr>
          <w:lang w:val="en-US"/>
        </w:rPr>
        <w:t>clause</w:t>
      </w:r>
      <w:r w:rsidR="0026346C">
        <w:rPr>
          <w:lang w:val="en-US"/>
        </w:rPr>
        <w:t xml:space="preserv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665" w:name="_Toc20129654"/>
      <w:bookmarkStart w:id="666" w:name="_Toc27584281"/>
      <w:bookmarkStart w:id="667" w:name="_Toc36455583"/>
      <w:r w:rsidR="00080512" w:rsidRPr="004D3578">
        <w:lastRenderedPageBreak/>
        <w:t>Annex A (normative):</w:t>
      </w:r>
      <w:r w:rsidR="00080512" w:rsidRPr="004D3578">
        <w:br/>
      </w:r>
      <w:r w:rsidR="00F24ED9">
        <w:t xml:space="preserve">OpenAPI </w:t>
      </w:r>
      <w:r w:rsidR="00CA0EC8">
        <w:t>specification</w:t>
      </w:r>
      <w:bookmarkEnd w:id="665"/>
      <w:bookmarkEnd w:id="666"/>
      <w:bookmarkEnd w:id="667"/>
    </w:p>
    <w:p w14:paraId="32EA021D" w14:textId="71F98D14" w:rsidR="00CA0EC8" w:rsidRDefault="00CA0EC8" w:rsidP="00CA0EC8">
      <w:pPr>
        <w:pStyle w:val="Heading2"/>
      </w:pPr>
      <w:bookmarkStart w:id="668" w:name="_Toc20129655"/>
      <w:bookmarkStart w:id="669" w:name="_Toc27584282"/>
      <w:bookmarkStart w:id="670" w:name="_Toc36455584"/>
      <w:r>
        <w:t>A.1</w:t>
      </w:r>
      <w:r>
        <w:tab/>
        <w:t>General</w:t>
      </w:r>
      <w:bookmarkEnd w:id="668"/>
      <w:bookmarkEnd w:id="669"/>
      <w:bookmarkEnd w:id="670"/>
    </w:p>
    <w:p w14:paraId="32EA021E" w14:textId="774094E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0A5B8004" w14:textId="77777777" w:rsidR="00930FFA" w:rsidRPr="00EA7D0A" w:rsidRDefault="00930FFA" w:rsidP="00930FF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34AC2E3" w14:textId="77777777" w:rsidR="00930FFA" w:rsidRPr="004D2E9A" w:rsidRDefault="00930FFA" w:rsidP="00930FF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236977" w14:textId="6C2C3346" w:rsidR="00930FFA" w:rsidRDefault="00930FFA" w:rsidP="00930FF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51DAB">
        <w:rPr>
          <w:lang w:eastAsia="zh-CN"/>
        </w:rPr>
        <w:t xml:space="preserve"> 3GPP TR</w:t>
      </w:r>
      <w:r w:rsidR="00CA4B50">
        <w:rPr>
          <w:lang w:eastAsia="zh-CN"/>
        </w:rPr>
        <w:t> 21.900 [</w:t>
      </w:r>
      <w:r>
        <w:rPr>
          <w:lang w:eastAsia="zh-CN"/>
        </w:rPr>
        <w:t>28] for further information)</w:t>
      </w:r>
      <w:r>
        <w:t>:</w:t>
      </w:r>
    </w:p>
    <w:p w14:paraId="6791BC64" w14:textId="77777777" w:rsidR="00930FFA" w:rsidRDefault="00930FFA" w:rsidP="00930FFA">
      <w:pPr>
        <w:pStyle w:val="B1"/>
        <w:rPr>
          <w:lang w:eastAsia="zh-CN"/>
        </w:rPr>
      </w:pPr>
      <w:r>
        <w:t>-</w:t>
      </w:r>
      <w:r>
        <w:tab/>
      </w:r>
      <w:hyperlink r:id="rId66" w:history="1">
        <w:r w:rsidRPr="00D35B0A">
          <w:rPr>
            <w:rStyle w:val="Hyperlink"/>
          </w:rPr>
          <w:t>https://www.3gpp.org/ftp/Specs/archive/OpenAPI/&lt;Release&gt;/</w:t>
        </w:r>
      </w:hyperlink>
      <w:r>
        <w:rPr>
          <w:lang w:eastAsia="zh-CN"/>
        </w:rPr>
        <w:t>, and</w:t>
      </w:r>
    </w:p>
    <w:p w14:paraId="5CF53114" w14:textId="77777777" w:rsidR="00930FFA" w:rsidRDefault="00930FFA" w:rsidP="00930FFA">
      <w:pPr>
        <w:pStyle w:val="B1"/>
      </w:pPr>
      <w:r>
        <w:rPr>
          <w:lang w:eastAsia="zh-CN"/>
        </w:rPr>
        <w:t>-</w:t>
      </w:r>
      <w:r>
        <w:rPr>
          <w:lang w:eastAsia="zh-CN"/>
        </w:rPr>
        <w:tab/>
      </w:r>
      <w:hyperlink r:id="rId67"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39D4D4B" w14:textId="41389233" w:rsidR="00930FFA" w:rsidRPr="00C327E7" w:rsidRDefault="00930FFA" w:rsidP="00C327E7">
      <w:pPr>
        <w:pStyle w:val="NO"/>
      </w:pPr>
      <w:r w:rsidRPr="006D6534">
        <w:t>NOTE</w:t>
      </w:r>
      <w:r>
        <w:t> 2</w:t>
      </w:r>
      <w:r w:rsidRPr="006D6534">
        <w:t>:</w:t>
      </w:r>
      <w:bookmarkStart w:id="671"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671"/>
    </w:p>
    <w:p w14:paraId="32EA021F" w14:textId="77777777" w:rsidR="00080512" w:rsidRDefault="007B24EB" w:rsidP="007B24EB">
      <w:pPr>
        <w:pStyle w:val="Heading2"/>
      </w:pPr>
      <w:bookmarkStart w:id="672" w:name="_Toc20129656"/>
      <w:bookmarkStart w:id="673" w:name="_Toc27584283"/>
      <w:bookmarkStart w:id="674" w:name="_Toc36455585"/>
      <w:r>
        <w:t>A.</w:t>
      </w:r>
      <w:r w:rsidR="00CA0EC8">
        <w:t>2</w:t>
      </w:r>
      <w:r>
        <w:tab/>
      </w:r>
      <w:r w:rsidR="00374AB0">
        <w:t xml:space="preserve">Nsmf_PDUSession </w:t>
      </w:r>
      <w:r w:rsidR="00CA0EC8">
        <w:t>API</w:t>
      </w:r>
      <w:bookmarkEnd w:id="672"/>
      <w:bookmarkEnd w:id="673"/>
      <w:bookmarkEnd w:id="674"/>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386D45F3"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w:t>
      </w:r>
      <w:r w:rsidR="00196391">
        <w:rPr>
          <w:lang w:val="en-US"/>
        </w:rPr>
        <w:t>3</w:t>
      </w:r>
      <w:r w:rsidR="00EA441A" w:rsidRPr="002E5CBA">
        <w:rPr>
          <w:lang w:val="en-US"/>
        </w:rPr>
        <w:t>'</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6018C3D" w14:textId="77777777" w:rsidR="00AD1DC5" w:rsidRDefault="0086296D" w:rsidP="00AD1DC5">
      <w:pPr>
        <w:pStyle w:val="PL"/>
        <w:rPr>
          <w:lang w:val="fr-FR"/>
        </w:rPr>
      </w:pPr>
      <w:r w:rsidRPr="00EA441A">
        <w:t xml:space="preserve">  </w:t>
      </w:r>
      <w:r w:rsidRPr="00757B26">
        <w:rPr>
          <w:lang w:val="fr-FR"/>
        </w:rPr>
        <w:t xml:space="preserve">description: </w:t>
      </w:r>
      <w:r w:rsidR="00AD1DC5" w:rsidRPr="00C327E7">
        <w:rPr>
          <w:lang w:val="fr-FR"/>
        </w:rPr>
        <w:t>|</w:t>
      </w:r>
    </w:p>
    <w:p w14:paraId="32EA0225" w14:textId="36A378BF" w:rsidR="0086296D" w:rsidRDefault="00AD1DC5" w:rsidP="00AD1DC5">
      <w:pPr>
        <w:pStyle w:val="PL"/>
        <w:rPr>
          <w:lang w:val="fr-FR"/>
        </w:rPr>
      </w:pPr>
      <w:r w:rsidRPr="00AD1DC5">
        <w:rPr>
          <w:lang w:val="fr-FR"/>
        </w:rPr>
        <w:t xml:space="preserve">    </w:t>
      </w:r>
      <w:r w:rsidR="0086296D" w:rsidRPr="00757B26">
        <w:rPr>
          <w:lang w:val="fr-FR"/>
        </w:rPr>
        <w:t>SMF PDU Session Service</w:t>
      </w:r>
      <w:r>
        <w:rPr>
          <w:lang w:val="fr-FR"/>
        </w:rPr>
        <w:t>.</w:t>
      </w:r>
    </w:p>
    <w:p w14:paraId="495403E2" w14:textId="5589F649" w:rsidR="00AD1DC5" w:rsidRDefault="00AD1DC5" w:rsidP="00AD1DC5">
      <w:pPr>
        <w:pStyle w:val="PL"/>
      </w:pPr>
      <w:r w:rsidRPr="009E643A">
        <w:t xml:space="preserve">    </w:t>
      </w:r>
      <w:r>
        <w:t>© 20</w:t>
      </w:r>
      <w:r w:rsidR="009E643A">
        <w:t>20</w:t>
      </w:r>
      <w:r>
        <w:t>, 3GPP Organizational Partners (ARIB, ATIS, CCSA, ETSI, TSDSI, TTA, TTC).</w:t>
      </w:r>
    </w:p>
    <w:p w14:paraId="500B13F5" w14:textId="1BFFCAAE" w:rsidR="00AD1DC5" w:rsidRPr="00AD1DC5" w:rsidRDefault="00AD1DC5" w:rsidP="0086296D">
      <w:pPr>
        <w:pStyle w:val="PL"/>
      </w:pPr>
      <w:r>
        <w:t xml:space="preserve">    All rights reserved.</w:t>
      </w:r>
    </w:p>
    <w:p w14:paraId="32EA0226" w14:textId="77777777" w:rsidR="0086296D" w:rsidRPr="0064088A" w:rsidRDefault="0086296D" w:rsidP="0086296D">
      <w:pPr>
        <w:pStyle w:val="PL"/>
      </w:pPr>
    </w:p>
    <w:p w14:paraId="395F6298" w14:textId="77777777" w:rsidR="000D5108" w:rsidRPr="0064088A" w:rsidRDefault="000D5108" w:rsidP="000D5108">
      <w:pPr>
        <w:pStyle w:val="PL"/>
        <w:rPr>
          <w:noProof w:val="0"/>
        </w:rPr>
      </w:pPr>
      <w:r w:rsidRPr="0064088A">
        <w:rPr>
          <w:noProof w:val="0"/>
        </w:rPr>
        <w:t>externalDocs:</w:t>
      </w:r>
    </w:p>
    <w:p w14:paraId="1B562183" w14:textId="53215A83" w:rsidR="000D5108" w:rsidRPr="00D27A4B" w:rsidRDefault="000D5108" w:rsidP="000D5108">
      <w:pPr>
        <w:pStyle w:val="PL"/>
        <w:rPr>
          <w:noProof w:val="0"/>
        </w:rPr>
      </w:pPr>
      <w:r w:rsidRPr="00C327E7">
        <w:t xml:space="preserve">  </w:t>
      </w:r>
      <w:r w:rsidRPr="00D27A4B">
        <w:rPr>
          <w:noProof w:val="0"/>
        </w:rPr>
        <w:t>description: 3GPP TS 29.50</w:t>
      </w:r>
      <w:r>
        <w:rPr>
          <w:noProof w:val="0"/>
        </w:rPr>
        <w:t>2</w:t>
      </w:r>
      <w:r w:rsidRPr="00D27A4B">
        <w:rPr>
          <w:noProof w:val="0"/>
        </w:rPr>
        <w:t xml:space="preserve"> V15.</w:t>
      </w:r>
      <w:r w:rsidR="00196391">
        <w:rPr>
          <w:noProof w:val="0"/>
        </w:rPr>
        <w:t>7</w:t>
      </w:r>
      <w:r w:rsidRPr="00D27A4B">
        <w:rPr>
          <w:noProof w:val="0"/>
        </w:rPr>
        <w:t>.</w:t>
      </w:r>
      <w:r w:rsidR="00BB4FCE">
        <w:rPr>
          <w:noProof w:val="0"/>
        </w:rPr>
        <w:t>0</w:t>
      </w:r>
      <w:r w:rsidRPr="00D27A4B">
        <w:rPr>
          <w:noProof w:val="0"/>
        </w:rPr>
        <w:t>;</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47DC9751" w:rsidR="0086296D" w:rsidRPr="002E5CBA" w:rsidRDefault="0086296D" w:rsidP="0086296D">
      <w:pPr>
        <w:pStyle w:val="PL"/>
        <w:rPr>
          <w:lang w:val="en-US"/>
        </w:rPr>
      </w:pPr>
      <w:r w:rsidRPr="002E5CBA">
        <w:rPr>
          <w:lang w:val="en-US"/>
        </w:rPr>
        <w:t xml:space="preserve">        description:  apiRoot as defined in </w:t>
      </w:r>
      <w:r w:rsidR="005B1EEB">
        <w:rPr>
          <w:lang w:val="en-US"/>
        </w:rPr>
        <w:t>clause</w:t>
      </w:r>
      <w:r w:rsidRPr="002E5CBA">
        <w:rPr>
          <w:lang w:val="en-US"/>
        </w:rPr>
        <w:t xml:space="preserv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55EE207F" w:rsidR="0086296D" w:rsidRDefault="0086296D" w:rsidP="0086296D">
      <w:pPr>
        <w:pStyle w:val="PL"/>
        <w:rPr>
          <w:lang w:val="en-US"/>
        </w:rPr>
      </w:pPr>
      <w:r w:rsidRPr="00082B3E">
        <w:rPr>
          <w:lang w:val="en-US"/>
        </w:rPr>
        <w:t xml:space="preserve">  - oAuth2Client</w:t>
      </w:r>
      <w:r w:rsidR="00F82463">
        <w:rPr>
          <w:lang w:val="en-US"/>
        </w:rPr>
        <w:t>C</w:t>
      </w:r>
      <w:r w:rsidRPr="00082B3E">
        <w:rPr>
          <w:lang w:val="en-US"/>
        </w:rPr>
        <w:t>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0DA6304E" w:rsidR="0086296D" w:rsidRPr="002E5CBA" w:rsidRDefault="0086296D" w:rsidP="0086296D">
      <w:pPr>
        <w:pStyle w:val="PL"/>
        <w:rPr>
          <w:lang w:val="en-US"/>
        </w:rPr>
      </w:pPr>
      <w:r w:rsidRPr="002E5CBA">
        <w:rPr>
          <w:lang w:val="en-US"/>
        </w:rPr>
        <w:t xml:space="preserve">      summary:  Create SM Context</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lastRenderedPageBreak/>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3B97D383" w:rsidR="0086296D" w:rsidRDefault="0086296D" w:rsidP="0086296D">
      <w:pPr>
        <w:pStyle w:val="PL"/>
        <w:rPr>
          <w:lang w:val="en-US"/>
        </w:rPr>
      </w:pPr>
      <w:r w:rsidRPr="002E5CBA">
        <w:rPr>
          <w:lang w:val="en-US"/>
        </w:rPr>
        <w:t xml:space="preserve">                  description: successful notification</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11DBFFF"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83DAB6C" w14:textId="77777777" w:rsidR="0048548F" w:rsidRDefault="0048548F" w:rsidP="0048548F">
      <w:pPr>
        <w:pStyle w:val="PL"/>
      </w:pPr>
      <w:r>
        <w:t xml:space="preserve">          </w:t>
      </w:r>
      <w:r>
        <w:rPr>
          <w:rFonts w:hint="eastAsia"/>
          <w:lang w:eastAsia="zh-CN"/>
        </w:rPr>
        <w:t xml:space="preserve">        </w:t>
      </w:r>
      <w:r>
        <w:t>headers:</w:t>
      </w:r>
    </w:p>
    <w:p w14:paraId="40E5F8A5" w14:textId="4A9A24C0" w:rsidR="0048548F" w:rsidRDefault="0048548F" w:rsidP="0048548F">
      <w:pPr>
        <w:pStyle w:val="PL"/>
      </w:pPr>
      <w:r>
        <w:t xml:space="preserve">            </w:t>
      </w:r>
      <w:r>
        <w:rPr>
          <w:rFonts w:hint="eastAsia"/>
          <w:lang w:eastAsia="zh-CN"/>
        </w:rPr>
        <w:t xml:space="preserve">        </w:t>
      </w:r>
      <w:r>
        <w:t>Location:</w:t>
      </w:r>
    </w:p>
    <w:p w14:paraId="5180A470" w14:textId="77777777" w:rsidR="0048548F" w:rsidRDefault="0048548F" w:rsidP="0048548F">
      <w:pPr>
        <w:pStyle w:val="PL"/>
        <w:rPr>
          <w:lang w:eastAsia="zh-CN"/>
        </w:rPr>
      </w:pPr>
      <w:r>
        <w:t xml:space="preserve">              </w:t>
      </w:r>
      <w:r>
        <w:rPr>
          <w:rFonts w:hint="eastAsia"/>
          <w:lang w:eastAsia="zh-CN"/>
        </w:rPr>
        <w:t xml:space="preserve">        </w:t>
      </w:r>
      <w:r>
        <w:t>required: true</w:t>
      </w:r>
    </w:p>
    <w:p w14:paraId="4F313600" w14:textId="77777777" w:rsidR="0048548F" w:rsidRDefault="0048548F" w:rsidP="0048548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DF18B9F" w14:textId="77777777" w:rsidR="0048548F" w:rsidRDefault="0048548F" w:rsidP="0048548F">
      <w:pPr>
        <w:pStyle w:val="PL"/>
      </w:pPr>
      <w:r>
        <w:t xml:space="preserve">              </w:t>
      </w:r>
      <w:r>
        <w:rPr>
          <w:rFonts w:hint="eastAsia"/>
          <w:lang w:eastAsia="zh-CN"/>
        </w:rPr>
        <w:t xml:space="preserve">        </w:t>
      </w:r>
      <w:r>
        <w:t>schema:</w:t>
      </w:r>
    </w:p>
    <w:p w14:paraId="1D5B8C94" w14:textId="452C995E" w:rsidR="0048548F" w:rsidRDefault="0048548F" w:rsidP="0086296D">
      <w:pPr>
        <w:pStyle w:val="PL"/>
        <w:rPr>
          <w:lang w:val="en-US" w:eastAsia="zh-CN"/>
        </w:rPr>
      </w:pPr>
      <w:r>
        <w:t xml:space="preserve">                </w:t>
      </w:r>
      <w:r>
        <w:rPr>
          <w:rFonts w:hint="eastAsia"/>
          <w:lang w:eastAsia="zh-CN"/>
        </w:rPr>
        <w:t xml:space="preserve">        </w:t>
      </w:r>
      <w:r>
        <w:t>type: string</w:t>
      </w:r>
    </w:p>
    <w:p w14:paraId="32EA025E" w14:textId="1680C3A0" w:rsidR="0086296D" w:rsidRDefault="0086296D" w:rsidP="0086296D">
      <w:pPr>
        <w:pStyle w:val="PL"/>
        <w:rPr>
          <w:lang w:val="en-US"/>
        </w:rPr>
      </w:pPr>
      <w:r w:rsidRPr="002E5CBA">
        <w:rPr>
          <w:lang w:val="en-US"/>
        </w:rPr>
        <w:t xml:space="preserve">                </w:t>
      </w:r>
      <w:r>
        <w:rPr>
          <w:lang w:val="en-US"/>
        </w:rPr>
        <w:t>'400':</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64DD9DDA" w:rsidR="00141339" w:rsidRDefault="00141339" w:rsidP="00141339">
      <w:pPr>
        <w:pStyle w:val="PL"/>
        <w:rPr>
          <w:lang w:val="en-US"/>
        </w:rPr>
      </w:pPr>
      <w:r w:rsidRPr="002E5CBA">
        <w:rPr>
          <w:lang w:val="en-US"/>
        </w:rPr>
        <w:t xml:space="preserve">                </w:t>
      </w:r>
      <w:r>
        <w:rPr>
          <w:lang w:val="en-US"/>
        </w:rPr>
        <w:t>'403':</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24FD8E09" w:rsidR="0086296D" w:rsidRDefault="0086296D" w:rsidP="0086296D">
      <w:pPr>
        <w:pStyle w:val="PL"/>
        <w:rPr>
          <w:lang w:val="en-US"/>
        </w:rPr>
      </w:pPr>
      <w:r w:rsidRPr="002E5CBA">
        <w:rPr>
          <w:lang w:val="en-US"/>
        </w:rPr>
        <w:t xml:space="preserve">                </w:t>
      </w:r>
      <w:r>
        <w:rPr>
          <w:lang w:val="en-US"/>
        </w:rPr>
        <w:t>'404':</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2E3EC0F1" w:rsidR="007E670C" w:rsidRDefault="007E670C" w:rsidP="007E670C">
      <w:pPr>
        <w:pStyle w:val="PL"/>
        <w:rPr>
          <w:lang w:val="en-US"/>
        </w:rPr>
      </w:pPr>
      <w:r w:rsidRPr="002E5CBA">
        <w:rPr>
          <w:lang w:val="en-US"/>
        </w:rPr>
        <w:t xml:space="preserve">                </w:t>
      </w:r>
      <w:r>
        <w:rPr>
          <w:lang w:val="en-US"/>
        </w:rPr>
        <w:t>'411':</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387CB6F1" w:rsidR="007E670C" w:rsidRDefault="007E670C" w:rsidP="007E670C">
      <w:pPr>
        <w:pStyle w:val="PL"/>
        <w:rPr>
          <w:lang w:val="en-US"/>
        </w:rPr>
      </w:pPr>
      <w:r w:rsidRPr="002E5CBA">
        <w:rPr>
          <w:lang w:val="en-US"/>
        </w:rPr>
        <w:t xml:space="preserve">                </w:t>
      </w:r>
      <w:r>
        <w:rPr>
          <w:lang w:val="en-US"/>
        </w:rPr>
        <w:t>'413':</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238309C7" w:rsidR="007E670C" w:rsidRDefault="007E670C" w:rsidP="007E670C">
      <w:pPr>
        <w:pStyle w:val="PL"/>
        <w:rPr>
          <w:lang w:val="en-US"/>
        </w:rPr>
      </w:pPr>
      <w:r w:rsidRPr="002E5CBA">
        <w:rPr>
          <w:lang w:val="en-US"/>
        </w:rPr>
        <w:t xml:space="preserve">                </w:t>
      </w:r>
      <w:r>
        <w:rPr>
          <w:lang w:val="en-US"/>
        </w:rPr>
        <w:t>'415':</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51AE30B" w:rsidR="00141339" w:rsidRDefault="00141339" w:rsidP="00141339">
      <w:pPr>
        <w:pStyle w:val="PL"/>
        <w:rPr>
          <w:lang w:val="en-US"/>
        </w:rPr>
      </w:pPr>
      <w:r w:rsidRPr="002E5CBA">
        <w:rPr>
          <w:lang w:val="en-US"/>
        </w:rPr>
        <w:t xml:space="preserve">                </w:t>
      </w:r>
      <w:r>
        <w:rPr>
          <w:lang w:val="en-US"/>
        </w:rPr>
        <w:t>'429':</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23850F57" w:rsidR="0086296D" w:rsidRDefault="0086296D" w:rsidP="0086296D">
      <w:pPr>
        <w:pStyle w:val="PL"/>
        <w:rPr>
          <w:lang w:val="en-US"/>
        </w:rPr>
      </w:pPr>
      <w:r w:rsidRPr="002E5CBA">
        <w:rPr>
          <w:lang w:val="en-US"/>
        </w:rPr>
        <w:t xml:space="preserve">                </w:t>
      </w:r>
      <w:r>
        <w:rPr>
          <w:lang w:val="en-US"/>
        </w:rPr>
        <w:t>'500':</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42AA3746" w:rsidR="0086296D" w:rsidRDefault="0086296D" w:rsidP="0086296D">
      <w:pPr>
        <w:pStyle w:val="PL"/>
        <w:rPr>
          <w:lang w:val="en-US"/>
        </w:rPr>
      </w:pPr>
      <w:r w:rsidRPr="002E5CBA">
        <w:rPr>
          <w:lang w:val="en-US"/>
        </w:rPr>
        <w:t xml:space="preserve">                </w:t>
      </w:r>
      <w:r>
        <w:rPr>
          <w:lang w:val="en-US"/>
        </w:rPr>
        <w:t>'503':</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17175AE3" w:rsidR="0086296D" w:rsidRPr="002E5CBA" w:rsidRDefault="0086296D" w:rsidP="0086296D">
      <w:pPr>
        <w:pStyle w:val="PL"/>
        <w:rPr>
          <w:lang w:val="en-US"/>
        </w:rPr>
      </w:pPr>
      <w:r w:rsidRPr="002E5CBA">
        <w:rPr>
          <w:lang w:val="en-US"/>
        </w:rPr>
        <w:t xml:space="preserve">            application/json: # message without binary body part</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lastRenderedPageBreak/>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327A94C8" w:rsidR="0086296D" w:rsidRDefault="0086296D" w:rsidP="0086296D">
      <w:pPr>
        <w:pStyle w:val="PL"/>
        <w:rPr>
          <w:lang w:val="en-US"/>
        </w:rPr>
      </w:pPr>
      <w:r w:rsidRPr="002E5CBA">
        <w:rPr>
          <w:lang w:val="en-US"/>
        </w:rPr>
        <w:t xml:space="preserve">                        type: string</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385C11C0" w:rsidR="001E3D3C" w:rsidRDefault="001E3D3C" w:rsidP="001E3D3C">
      <w:pPr>
        <w:pStyle w:val="PL"/>
      </w:pPr>
      <w:r>
        <w:t xml:space="preserve">              description: 'Contains the URI of the newly created resource, according to the structure: {apiRoot}/nsmf-pdusession/</w:t>
      </w:r>
      <w:r w:rsidR="00B76A8B">
        <w:t>{apiVersion}</w:t>
      </w:r>
      <w:r>
        <w:t>/sm-contexts/{smContextRef}'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68C09A2C" w:rsidR="0086296D" w:rsidRDefault="0086296D" w:rsidP="0086296D">
      <w:pPr>
        <w:pStyle w:val="PL"/>
        <w:rPr>
          <w:lang w:val="en-US"/>
        </w:rPr>
      </w:pPr>
      <w:r w:rsidRPr="002E5CBA">
        <w:rPr>
          <w:lang w:val="en-US"/>
        </w:rPr>
        <w:t xml:space="preserve">          description: </w:t>
      </w:r>
      <w:r>
        <w:rPr>
          <w:lang w:val="en-US"/>
        </w:rPr>
        <w:t>temporary redirect</w:t>
      </w:r>
    </w:p>
    <w:p w14:paraId="7DA93EC6" w14:textId="77777777" w:rsidR="0048548F" w:rsidRDefault="0048548F" w:rsidP="0048548F">
      <w:pPr>
        <w:pStyle w:val="PL"/>
      </w:pPr>
      <w:r>
        <w:t xml:space="preserve">          headers:</w:t>
      </w:r>
    </w:p>
    <w:p w14:paraId="60DA22C5" w14:textId="77777777" w:rsidR="0048548F" w:rsidRDefault="0048548F" w:rsidP="0048548F">
      <w:pPr>
        <w:pStyle w:val="PL"/>
      </w:pPr>
      <w:r>
        <w:t xml:space="preserve">          </w:t>
      </w:r>
      <w:r>
        <w:rPr>
          <w:rFonts w:hint="eastAsia"/>
          <w:lang w:eastAsia="zh-CN"/>
        </w:rPr>
        <w:t xml:space="preserve">  </w:t>
      </w:r>
      <w:r>
        <w:t>Location:</w:t>
      </w:r>
    </w:p>
    <w:p w14:paraId="2B74CEB0"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B29F7BA" w14:textId="77777777" w:rsidR="0048548F" w:rsidRDefault="0048548F" w:rsidP="0048548F">
      <w:pPr>
        <w:pStyle w:val="PL"/>
      </w:pPr>
      <w:r>
        <w:t xml:space="preserve">          </w:t>
      </w:r>
      <w:r>
        <w:rPr>
          <w:rFonts w:hint="eastAsia"/>
          <w:lang w:eastAsia="zh-CN"/>
        </w:rPr>
        <w:t xml:space="preserve">    </w:t>
      </w:r>
      <w:r>
        <w:t>required: true</w:t>
      </w:r>
    </w:p>
    <w:p w14:paraId="5411607A" w14:textId="77777777" w:rsidR="0048548F" w:rsidRDefault="0048548F" w:rsidP="0048548F">
      <w:pPr>
        <w:pStyle w:val="PL"/>
      </w:pPr>
      <w:r>
        <w:t xml:space="preserve">          </w:t>
      </w:r>
      <w:r>
        <w:rPr>
          <w:rFonts w:hint="eastAsia"/>
          <w:lang w:eastAsia="zh-CN"/>
        </w:rPr>
        <w:t xml:space="preserve">    </w:t>
      </w:r>
      <w:r>
        <w:t>schema:</w:t>
      </w:r>
    </w:p>
    <w:p w14:paraId="3FE78577" w14:textId="608EA6EC"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28A" w14:textId="77777777" w:rsidR="0086296D" w:rsidRPr="00046E6A" w:rsidRDefault="0086296D" w:rsidP="0086296D">
      <w:pPr>
        <w:pStyle w:val="PL"/>
        <w:rPr>
          <w:lang w:val="en-US"/>
        </w:rPr>
      </w:pPr>
      <w:r w:rsidRPr="00046E6A">
        <w:rPr>
          <w:lang w:val="en-US"/>
        </w:rPr>
        <w:t xml:space="preserve">        '308':</w:t>
      </w:r>
    </w:p>
    <w:p w14:paraId="32EA028B" w14:textId="44A88CEE" w:rsidR="0086296D" w:rsidRDefault="0086296D" w:rsidP="0086296D">
      <w:pPr>
        <w:pStyle w:val="PL"/>
        <w:rPr>
          <w:lang w:val="en-US"/>
        </w:rPr>
      </w:pPr>
      <w:r w:rsidRPr="00046E6A">
        <w:rPr>
          <w:lang w:val="en-US"/>
        </w:rPr>
        <w:t xml:space="preserve">          description: permanent redirect</w:t>
      </w:r>
    </w:p>
    <w:p w14:paraId="05EDBA33" w14:textId="77777777" w:rsidR="0048548F" w:rsidRDefault="0048548F" w:rsidP="0048548F">
      <w:pPr>
        <w:pStyle w:val="PL"/>
      </w:pPr>
      <w:r>
        <w:t xml:space="preserve">          headers:</w:t>
      </w:r>
    </w:p>
    <w:p w14:paraId="0C0CEEBA" w14:textId="77777777" w:rsidR="0048548F" w:rsidRDefault="0048548F" w:rsidP="0048548F">
      <w:pPr>
        <w:pStyle w:val="PL"/>
      </w:pPr>
      <w:r>
        <w:t xml:space="preserve">          </w:t>
      </w:r>
      <w:r>
        <w:rPr>
          <w:rFonts w:hint="eastAsia"/>
          <w:lang w:eastAsia="zh-CN"/>
        </w:rPr>
        <w:t xml:space="preserve">  </w:t>
      </w:r>
      <w:r>
        <w:t>Location:</w:t>
      </w:r>
    </w:p>
    <w:p w14:paraId="672F11E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3CE13C6" w14:textId="77777777" w:rsidR="0048548F" w:rsidRDefault="0048548F" w:rsidP="0048548F">
      <w:pPr>
        <w:pStyle w:val="PL"/>
      </w:pPr>
      <w:r>
        <w:t xml:space="preserve">          </w:t>
      </w:r>
      <w:r>
        <w:rPr>
          <w:rFonts w:hint="eastAsia"/>
          <w:lang w:eastAsia="zh-CN"/>
        </w:rPr>
        <w:t xml:space="preserve">    </w:t>
      </w:r>
      <w:r>
        <w:t>required: true</w:t>
      </w:r>
    </w:p>
    <w:p w14:paraId="63D95264" w14:textId="77777777" w:rsidR="0048548F" w:rsidRDefault="0048548F" w:rsidP="0048548F">
      <w:pPr>
        <w:pStyle w:val="PL"/>
      </w:pPr>
      <w:r>
        <w:t xml:space="preserve">          </w:t>
      </w:r>
      <w:r>
        <w:rPr>
          <w:rFonts w:hint="eastAsia"/>
          <w:lang w:eastAsia="zh-CN"/>
        </w:rPr>
        <w:t xml:space="preserve">    </w:t>
      </w:r>
      <w:r>
        <w:t>schema:</w:t>
      </w:r>
    </w:p>
    <w:p w14:paraId="11336493" w14:textId="1BCAE1F7" w:rsidR="0048548F" w:rsidRPr="00046E6A" w:rsidRDefault="0048548F" w:rsidP="0086296D">
      <w:pPr>
        <w:pStyle w:val="PL"/>
        <w:rPr>
          <w:lang w:val="en-US" w:eastAsia="zh-CN"/>
        </w:rPr>
      </w:pPr>
      <w:r>
        <w:t xml:space="preserve">          </w:t>
      </w:r>
      <w:r>
        <w:rPr>
          <w:rFonts w:hint="eastAsia"/>
          <w:lang w:eastAsia="zh-CN"/>
        </w:rPr>
        <w:t xml:space="preserve">      </w:t>
      </w:r>
      <w:r>
        <w:t>type: string</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2FDA779" w:rsidR="0086296D" w:rsidRPr="002E5CBA" w:rsidRDefault="0086296D" w:rsidP="0086296D">
      <w:pPr>
        <w:pStyle w:val="PL"/>
        <w:rPr>
          <w:lang w:val="en-US"/>
        </w:rPr>
      </w:pPr>
      <w:r w:rsidRPr="002E5CBA">
        <w:rPr>
          <w:lang w:val="en-US"/>
        </w:rPr>
        <w:t xml:space="preserve">            application/json: # message without binary body part</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23AA7A66" w:rsidR="0086296D" w:rsidRPr="002E5CBA" w:rsidRDefault="0086296D" w:rsidP="0086296D">
      <w:pPr>
        <w:pStyle w:val="PL"/>
        <w:rPr>
          <w:lang w:val="en-US"/>
        </w:rPr>
      </w:pPr>
      <w:r w:rsidRPr="002E5CBA">
        <w:rPr>
          <w:lang w:val="en-US"/>
        </w:rPr>
        <w:t xml:space="preserve">                        type: string</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39D8FB8A" w:rsidR="0086296D" w:rsidRPr="002E5CBA" w:rsidRDefault="0086296D" w:rsidP="0086296D">
      <w:pPr>
        <w:pStyle w:val="PL"/>
        <w:rPr>
          <w:lang w:val="en-US"/>
        </w:rPr>
      </w:pPr>
      <w:r w:rsidRPr="002E5CBA">
        <w:rPr>
          <w:lang w:val="en-US"/>
        </w:rPr>
        <w:t xml:space="preserve">            application/json: # message without binary body part</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lastRenderedPageBreak/>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5436B8FE" w:rsidR="0086296D" w:rsidRPr="002E5CBA" w:rsidRDefault="0086296D" w:rsidP="0086296D">
      <w:pPr>
        <w:pStyle w:val="PL"/>
        <w:rPr>
          <w:lang w:val="en-US"/>
        </w:rPr>
      </w:pPr>
      <w:r w:rsidRPr="002E5CBA">
        <w:rPr>
          <w:lang w:val="en-US"/>
        </w:rPr>
        <w:t xml:space="preserve">                        type: string</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5263DCA3" w:rsidR="0086296D" w:rsidRPr="002E5CBA" w:rsidRDefault="0086296D" w:rsidP="0086296D">
      <w:pPr>
        <w:pStyle w:val="PL"/>
        <w:rPr>
          <w:lang w:val="en-US"/>
        </w:rPr>
      </w:pPr>
      <w:r w:rsidRPr="002E5CBA">
        <w:rPr>
          <w:lang w:val="en-US"/>
        </w:rPr>
        <w:t xml:space="preserve">            application/json: # message without binary body part</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5C14366D" w:rsidR="0086296D" w:rsidRDefault="0086296D" w:rsidP="0086296D">
      <w:pPr>
        <w:pStyle w:val="PL"/>
        <w:rPr>
          <w:lang w:val="en-US"/>
        </w:rPr>
      </w:pPr>
      <w:r w:rsidRPr="002E5CBA">
        <w:rPr>
          <w:lang w:val="en-US"/>
        </w:rPr>
        <w:t xml:space="preserve">                        type: string</w:t>
      </w:r>
    </w:p>
    <w:p w14:paraId="32EA02D4" w14:textId="0E78CBF1" w:rsidR="00900417" w:rsidRDefault="00900417" w:rsidP="00900417">
      <w:pPr>
        <w:pStyle w:val="PL"/>
        <w:rPr>
          <w:lang w:val="en-US"/>
        </w:rPr>
      </w:pPr>
      <w:r w:rsidRPr="002E5CBA">
        <w:rPr>
          <w:lang w:val="en-US"/>
        </w:rPr>
        <w:t xml:space="preserve">       </w:t>
      </w:r>
      <w:r>
        <w:rPr>
          <w:lang w:val="en-US"/>
        </w:rPr>
        <w:t xml:space="preserve"> '411':</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4B3495F2" w:rsidR="00900417" w:rsidRDefault="00900417" w:rsidP="00900417">
      <w:pPr>
        <w:pStyle w:val="PL"/>
        <w:rPr>
          <w:lang w:val="en-US"/>
        </w:rPr>
      </w:pPr>
      <w:r w:rsidRPr="002E5CBA">
        <w:rPr>
          <w:lang w:val="en-US"/>
        </w:rPr>
        <w:t xml:space="preserve">       </w:t>
      </w:r>
      <w:r>
        <w:rPr>
          <w:lang w:val="en-US"/>
        </w:rPr>
        <w:t xml:space="preserve"> '413':</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3B694400" w:rsidR="00900417" w:rsidRDefault="00900417" w:rsidP="00900417">
      <w:pPr>
        <w:pStyle w:val="PL"/>
        <w:rPr>
          <w:lang w:val="en-US"/>
        </w:rPr>
      </w:pPr>
      <w:r w:rsidRPr="002E5CBA">
        <w:rPr>
          <w:lang w:val="en-US"/>
        </w:rPr>
        <w:t xml:space="preserve">       </w:t>
      </w:r>
      <w:r>
        <w:rPr>
          <w:lang w:val="en-US"/>
        </w:rPr>
        <w:t xml:space="preserve"> '415':</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50627ABB" w:rsidR="00141339" w:rsidRDefault="00141339" w:rsidP="00141339">
      <w:pPr>
        <w:pStyle w:val="PL"/>
        <w:rPr>
          <w:lang w:val="en-US"/>
        </w:rPr>
      </w:pPr>
      <w:r w:rsidRPr="002E5CBA">
        <w:rPr>
          <w:lang w:val="en-US"/>
        </w:rPr>
        <w:t xml:space="preserve">       </w:t>
      </w:r>
      <w:r>
        <w:rPr>
          <w:lang w:val="en-US"/>
        </w:rPr>
        <w:t xml:space="preserve"> '429':</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6D0B43C1" w:rsidR="0086296D" w:rsidRPr="002E5CBA" w:rsidRDefault="0086296D" w:rsidP="0086296D">
      <w:pPr>
        <w:pStyle w:val="PL"/>
        <w:rPr>
          <w:lang w:val="en-US"/>
        </w:rPr>
      </w:pPr>
      <w:r w:rsidRPr="002E5CBA">
        <w:rPr>
          <w:lang w:val="en-US"/>
        </w:rPr>
        <w:t xml:space="preserve">            application/json: # message without binary body part</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64332B90" w:rsidR="0086296D" w:rsidRDefault="0086296D" w:rsidP="0086296D">
      <w:pPr>
        <w:pStyle w:val="PL"/>
        <w:rPr>
          <w:lang w:val="en-US"/>
        </w:rPr>
      </w:pPr>
      <w:r w:rsidRPr="002E5CBA">
        <w:rPr>
          <w:lang w:val="en-US"/>
        </w:rPr>
        <w:t xml:space="preserve">                        type: string</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1A1B153F" w:rsidR="0086296D" w:rsidRPr="002E5CBA" w:rsidRDefault="0086296D" w:rsidP="0086296D">
      <w:pPr>
        <w:pStyle w:val="PL"/>
        <w:rPr>
          <w:lang w:val="en-US"/>
        </w:rPr>
      </w:pPr>
      <w:r w:rsidRPr="002E5CBA">
        <w:rPr>
          <w:lang w:val="en-US"/>
        </w:rPr>
        <w:t xml:space="preserve">            application/json: # message without binary body part</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lastRenderedPageBreak/>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F4868FA" w:rsidR="0086296D" w:rsidRPr="002E5CBA" w:rsidRDefault="0086296D" w:rsidP="0086296D">
      <w:pPr>
        <w:pStyle w:val="PL"/>
        <w:rPr>
          <w:lang w:val="en-US"/>
        </w:rPr>
      </w:pPr>
      <w:r w:rsidRPr="002E5CBA">
        <w:rPr>
          <w:lang w:val="en-US"/>
        </w:rPr>
        <w:t xml:space="preserve">                        type: string</w:t>
      </w:r>
    </w:p>
    <w:p w14:paraId="32EA030D" w14:textId="0A8EC202" w:rsidR="0086296D" w:rsidRPr="002E5CBA" w:rsidRDefault="0086296D" w:rsidP="0086296D">
      <w:pPr>
        <w:pStyle w:val="PL"/>
        <w:rPr>
          <w:lang w:val="en-US"/>
        </w:rPr>
      </w:pP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0A51CB44" w:rsidR="0086296D" w:rsidRPr="002E5CBA" w:rsidRDefault="0086296D" w:rsidP="0086296D">
      <w:pPr>
        <w:pStyle w:val="PL"/>
        <w:rPr>
          <w:lang w:val="en-US"/>
        </w:rPr>
      </w:pPr>
      <w:r w:rsidRPr="002E5CBA">
        <w:rPr>
          <w:lang w:val="en-US"/>
        </w:rPr>
        <w:t xml:space="preserve">            application/json: # message without binary body part</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4E39D94F" w:rsidR="0086296D" w:rsidRPr="002E5CBA" w:rsidRDefault="0086296D" w:rsidP="0086296D">
      <w:pPr>
        <w:pStyle w:val="PL"/>
        <w:rPr>
          <w:lang w:val="en-US"/>
        </w:rPr>
      </w:pPr>
      <w:r w:rsidRPr="002E5CBA">
        <w:rPr>
          <w:lang w:val="en-US"/>
        </w:rPr>
        <w:t xml:space="preserve">                        type: string</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27A29609" w:rsidR="0086296D" w:rsidRPr="002E5CBA" w:rsidRDefault="0086296D" w:rsidP="0086296D">
      <w:pPr>
        <w:pStyle w:val="PL"/>
        <w:rPr>
          <w:lang w:val="en-US"/>
        </w:rPr>
      </w:pPr>
    </w:p>
    <w:p w14:paraId="32EA0329" w14:textId="10287E0A" w:rsidR="0086296D" w:rsidRPr="002E5CBA" w:rsidRDefault="0086296D" w:rsidP="0086296D">
      <w:pPr>
        <w:pStyle w:val="PL"/>
        <w:rPr>
          <w:lang w:val="en-US"/>
        </w:rPr>
      </w:pP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5459FE0A"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1B73B7E7" w:rsidR="0086296D" w:rsidRPr="002E5CBA" w:rsidRDefault="0086296D" w:rsidP="0086296D">
      <w:pPr>
        <w:pStyle w:val="PL"/>
        <w:rPr>
          <w:lang w:val="en-US"/>
        </w:rPr>
      </w:pPr>
      <w:r w:rsidRPr="002E5CBA">
        <w:rPr>
          <w:lang w:val="en-US"/>
        </w:rPr>
        <w:t xml:space="preserve">          description:  SM context reference</w:t>
      </w:r>
    </w:p>
    <w:p w14:paraId="32EA0334" w14:textId="4162CC78" w:rsidR="0086296D" w:rsidRPr="002E5CBA" w:rsidRDefault="0086296D" w:rsidP="0086296D">
      <w:pPr>
        <w:pStyle w:val="PL"/>
        <w:rPr>
          <w:lang w:val="en-US"/>
        </w:rPr>
      </w:pPr>
      <w:r w:rsidRPr="002E5CBA">
        <w:rPr>
          <w:lang w:val="en-US"/>
        </w:rPr>
        <w:t xml:space="preserve">          required: true</w:t>
      </w:r>
    </w:p>
    <w:p w14:paraId="32EA0335" w14:textId="77777777" w:rsidR="0086296D" w:rsidRPr="002E5CBA" w:rsidRDefault="0086296D" w:rsidP="0086296D">
      <w:pPr>
        <w:pStyle w:val="PL"/>
        <w:rPr>
          <w:lang w:val="en-US"/>
        </w:rPr>
      </w:pPr>
      <w:r w:rsidRPr="002E5CBA">
        <w:rPr>
          <w:lang w:val="en-US"/>
        </w:rPr>
        <w:t xml:space="preserve">          schema:</w:t>
      </w:r>
    </w:p>
    <w:p w14:paraId="32EA0336" w14:textId="064AF03D" w:rsidR="0086296D" w:rsidRPr="002E5CBA" w:rsidRDefault="0086296D" w:rsidP="0086296D">
      <w:pPr>
        <w:pStyle w:val="PL"/>
        <w:rPr>
          <w:lang w:val="en-US"/>
        </w:rPr>
      </w:pPr>
      <w:r w:rsidRPr="002E5CBA">
        <w:rPr>
          <w:lang w:val="en-US"/>
        </w:rPr>
        <w:t xml:space="preserve">            type: string</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03EF0312" w:rsidR="0086296D" w:rsidRPr="002E5CBA" w:rsidRDefault="0086296D" w:rsidP="0086296D">
      <w:pPr>
        <w:pStyle w:val="PL"/>
        <w:rPr>
          <w:lang w:val="en-US"/>
        </w:rPr>
      </w:pPr>
      <w:r w:rsidRPr="002E5CBA">
        <w:rPr>
          <w:lang w:val="en-US"/>
        </w:rPr>
        <w:t xml:space="preserve">          application/json:</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035571C8" w:rsidR="00863E04" w:rsidRDefault="00863E04" w:rsidP="00863E04">
      <w:pPr>
        <w:pStyle w:val="PL"/>
        <w:rPr>
          <w:lang w:val="en-US"/>
        </w:rPr>
      </w:pPr>
      <w:r w:rsidRPr="002E5CBA">
        <w:rPr>
          <w:lang w:val="en-US"/>
        </w:rPr>
        <w:t xml:space="preserve">        </w:t>
      </w:r>
      <w:r>
        <w:rPr>
          <w:lang w:val="en-US"/>
        </w:rPr>
        <w:t>'411':</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FFAA785" w:rsidR="00863E04" w:rsidRDefault="00863E04" w:rsidP="00863E04">
      <w:pPr>
        <w:pStyle w:val="PL"/>
        <w:rPr>
          <w:lang w:val="en-US"/>
        </w:rPr>
      </w:pPr>
      <w:r w:rsidRPr="002E5CBA">
        <w:rPr>
          <w:lang w:val="en-US"/>
        </w:rPr>
        <w:t xml:space="preserve">        </w:t>
      </w:r>
      <w:r>
        <w:rPr>
          <w:lang w:val="en-US"/>
        </w:rPr>
        <w:t>'413':</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4DF99D6B" w:rsidR="00863E04" w:rsidRDefault="00863E04" w:rsidP="00863E04">
      <w:pPr>
        <w:pStyle w:val="PL"/>
        <w:rPr>
          <w:lang w:val="en-US"/>
        </w:rPr>
      </w:pPr>
      <w:r w:rsidRPr="002E5CBA">
        <w:rPr>
          <w:lang w:val="en-US"/>
        </w:rPr>
        <w:t xml:space="preserve">        </w:t>
      </w:r>
      <w:r>
        <w:rPr>
          <w:lang w:val="en-US"/>
        </w:rPr>
        <w:t>'415':</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C18E543" w:rsidR="00141339" w:rsidRDefault="00141339" w:rsidP="00141339">
      <w:pPr>
        <w:pStyle w:val="PL"/>
        <w:rPr>
          <w:lang w:val="en-US"/>
        </w:rPr>
      </w:pPr>
      <w:r w:rsidRPr="002E5CBA">
        <w:rPr>
          <w:lang w:val="en-US"/>
        </w:rPr>
        <w:t xml:space="preserve">       </w:t>
      </w:r>
      <w:r>
        <w:rPr>
          <w:lang w:val="en-US"/>
        </w:rPr>
        <w:t xml:space="preserve"> '429':</w:t>
      </w:r>
    </w:p>
    <w:p w14:paraId="3DED8152" w14:textId="45F58763" w:rsidR="00141339" w:rsidRDefault="00141339" w:rsidP="0086296D">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5DCDC8E5" w:rsidR="0086296D" w:rsidRPr="002E5CBA" w:rsidRDefault="0086296D" w:rsidP="0086296D">
      <w:pPr>
        <w:pStyle w:val="PL"/>
        <w:rPr>
          <w:lang w:val="en-US"/>
        </w:rPr>
      </w:pPr>
    </w:p>
    <w:p w14:paraId="32EA035A" w14:textId="3AA0CEFC" w:rsidR="0086296D" w:rsidRPr="002E5CBA" w:rsidRDefault="0086296D" w:rsidP="0086296D">
      <w:pPr>
        <w:pStyle w:val="PL"/>
        <w:rPr>
          <w:lang w:val="en-US"/>
        </w:rPr>
      </w:pPr>
      <w:r w:rsidRPr="002E5CBA">
        <w:rPr>
          <w:lang w:val="en-US"/>
        </w:rPr>
        <w:t xml:space="preserve">  /sm-contexts/{smContextRef}/modify:</w:t>
      </w:r>
    </w:p>
    <w:p w14:paraId="32EA035B" w14:textId="77777777" w:rsidR="0086296D" w:rsidRPr="002E5CBA" w:rsidRDefault="0086296D" w:rsidP="0086296D">
      <w:pPr>
        <w:pStyle w:val="PL"/>
        <w:rPr>
          <w:lang w:val="en-US"/>
        </w:rPr>
      </w:pPr>
      <w:r w:rsidRPr="002E5CBA">
        <w:rPr>
          <w:lang w:val="en-US"/>
        </w:rPr>
        <w:t xml:space="preserve">    post:</w:t>
      </w:r>
    </w:p>
    <w:p w14:paraId="32EA035C" w14:textId="6E2F14B7" w:rsidR="0086296D" w:rsidRPr="002E5CBA" w:rsidRDefault="0086296D" w:rsidP="0086296D">
      <w:pPr>
        <w:pStyle w:val="PL"/>
        <w:rPr>
          <w:lang w:val="en-US"/>
        </w:rPr>
      </w:pPr>
      <w:r w:rsidRPr="002E5CBA">
        <w:rPr>
          <w:lang w:val="en-US"/>
        </w:rPr>
        <w:t xml:space="preserve">      summary:  Update SM Context</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1F3A9E8D" w:rsidR="0086296D" w:rsidRPr="002E5CBA" w:rsidRDefault="0086296D" w:rsidP="0086296D">
      <w:pPr>
        <w:pStyle w:val="PL"/>
        <w:rPr>
          <w:lang w:val="en-US"/>
        </w:rPr>
      </w:pPr>
      <w:r w:rsidRPr="002E5CBA">
        <w:rPr>
          <w:lang w:val="en-US"/>
        </w:rPr>
        <w:t xml:space="preserve">          description:  SM context reference</w:t>
      </w:r>
    </w:p>
    <w:p w14:paraId="32EA0364" w14:textId="26E15A9F" w:rsidR="0086296D" w:rsidRPr="002E5CBA" w:rsidRDefault="0086296D" w:rsidP="0086296D">
      <w:pPr>
        <w:pStyle w:val="PL"/>
        <w:rPr>
          <w:lang w:val="en-US"/>
        </w:rPr>
      </w:pPr>
      <w:r w:rsidRPr="002E5CBA">
        <w:rPr>
          <w:lang w:val="en-US"/>
        </w:rPr>
        <w:t xml:space="preserve">          required: true</w:t>
      </w:r>
    </w:p>
    <w:p w14:paraId="32EA0365" w14:textId="77777777" w:rsidR="0086296D" w:rsidRPr="002E5CBA" w:rsidRDefault="0086296D" w:rsidP="0086296D">
      <w:pPr>
        <w:pStyle w:val="PL"/>
        <w:rPr>
          <w:lang w:val="en-US"/>
        </w:rPr>
      </w:pPr>
      <w:r w:rsidRPr="002E5CBA">
        <w:rPr>
          <w:lang w:val="en-US"/>
        </w:rPr>
        <w:t xml:space="preserve">          schema:</w:t>
      </w:r>
    </w:p>
    <w:p w14:paraId="32EA0366" w14:textId="2E5E3F9C" w:rsidR="0086296D" w:rsidRPr="002E5CBA" w:rsidRDefault="0086296D" w:rsidP="0086296D">
      <w:pPr>
        <w:pStyle w:val="PL"/>
        <w:rPr>
          <w:lang w:val="en-US"/>
        </w:rPr>
      </w:pPr>
      <w:r w:rsidRPr="002E5CBA">
        <w:rPr>
          <w:lang w:val="en-US"/>
        </w:rPr>
        <w:t xml:space="preserve">            type: string</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0BAFFD6" w:rsidR="0086296D" w:rsidRPr="002E5CBA" w:rsidRDefault="0086296D" w:rsidP="0086296D">
      <w:pPr>
        <w:pStyle w:val="PL"/>
        <w:rPr>
          <w:lang w:val="en-US"/>
        </w:rPr>
      </w:pPr>
      <w:r w:rsidRPr="002E5CBA">
        <w:rPr>
          <w:lang w:val="en-US"/>
        </w:rPr>
        <w:t xml:space="preserve">          application/json: # message without binary body part</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1D98E6C8" w:rsidR="0086296D" w:rsidRPr="002E5CBA" w:rsidRDefault="0086296D" w:rsidP="0086296D">
      <w:pPr>
        <w:pStyle w:val="PL"/>
        <w:rPr>
          <w:lang w:val="en-US"/>
        </w:rPr>
      </w:pPr>
      <w:r w:rsidRPr="002E5CBA">
        <w:rPr>
          <w:lang w:val="en-US"/>
        </w:rPr>
        <w:t xml:space="preserve">            schema:</w:t>
      </w:r>
    </w:p>
    <w:p w14:paraId="32EA0370" w14:textId="73624F19" w:rsidR="0086296D" w:rsidRPr="002E5CBA" w:rsidRDefault="0086296D" w:rsidP="0086296D">
      <w:pPr>
        <w:pStyle w:val="PL"/>
        <w:rPr>
          <w:lang w:val="en-US"/>
        </w:rPr>
      </w:pPr>
      <w:r w:rsidRPr="002E5CBA">
        <w:rPr>
          <w:lang w:val="en-US"/>
        </w:rPr>
        <w:t xml:space="preserve">              type: object</w:t>
      </w:r>
    </w:p>
    <w:p w14:paraId="32EA0371" w14:textId="51BC8AF6" w:rsidR="0086296D" w:rsidRPr="002E5CBA" w:rsidRDefault="0086296D" w:rsidP="0086296D">
      <w:pPr>
        <w:pStyle w:val="PL"/>
        <w:rPr>
          <w:lang w:val="en-US"/>
        </w:rPr>
      </w:pPr>
      <w:r w:rsidRPr="002E5CBA">
        <w:rPr>
          <w:lang w:val="en-US"/>
        </w:rPr>
        <w:t xml:space="preserve">              properties: # Request parts</w:t>
      </w:r>
    </w:p>
    <w:p w14:paraId="32EA0372" w14:textId="351FAD5D" w:rsidR="0086296D" w:rsidRPr="002E5CBA" w:rsidRDefault="0086296D" w:rsidP="0086296D">
      <w:pPr>
        <w:pStyle w:val="PL"/>
        <w:rPr>
          <w:lang w:val="en-US"/>
        </w:rPr>
      </w:pPr>
      <w:r w:rsidRPr="002E5CBA">
        <w:rPr>
          <w:lang w:val="en-US"/>
        </w:rPr>
        <w:t xml:space="preserve">                jsonData:</w:t>
      </w:r>
    </w:p>
    <w:p w14:paraId="32EA0373" w14:textId="698F39F7" w:rsidR="0086296D" w:rsidRPr="002E5CBA" w:rsidRDefault="0086296D" w:rsidP="0086296D">
      <w:pPr>
        <w:pStyle w:val="PL"/>
        <w:rPr>
          <w:lang w:val="en-US"/>
        </w:rPr>
      </w:pPr>
      <w:r w:rsidRPr="002E5CBA">
        <w:rPr>
          <w:lang w:val="en-US"/>
        </w:rPr>
        <w:t xml:space="preserve">                  $ref: '#/components/schemas/SmContextUpdateData'</w:t>
      </w:r>
    </w:p>
    <w:p w14:paraId="32EA0374" w14:textId="541D4D4B" w:rsidR="0086296D" w:rsidRPr="002E5CBA" w:rsidRDefault="0086296D" w:rsidP="0086296D">
      <w:pPr>
        <w:pStyle w:val="PL"/>
        <w:rPr>
          <w:lang w:val="en-US"/>
        </w:rPr>
      </w:pPr>
      <w:r w:rsidRPr="002E5CBA">
        <w:rPr>
          <w:lang w:val="en-US"/>
        </w:rPr>
        <w:t xml:space="preserve">                binaryDataN1SmMessage:</w:t>
      </w:r>
    </w:p>
    <w:p w14:paraId="32EA0375" w14:textId="4ECEAF2A" w:rsidR="0086296D" w:rsidRPr="002E5CBA" w:rsidRDefault="0086296D" w:rsidP="0086296D">
      <w:pPr>
        <w:pStyle w:val="PL"/>
        <w:rPr>
          <w:lang w:val="en-US"/>
        </w:rPr>
      </w:pPr>
      <w:r w:rsidRPr="002E5CBA">
        <w:rPr>
          <w:lang w:val="en-US"/>
        </w:rPr>
        <w:t xml:space="preserve">                  type: string</w:t>
      </w:r>
    </w:p>
    <w:p w14:paraId="32EA0376" w14:textId="339D2628" w:rsidR="0086296D" w:rsidRPr="002E5CBA" w:rsidRDefault="0086296D" w:rsidP="0086296D">
      <w:pPr>
        <w:pStyle w:val="PL"/>
        <w:rPr>
          <w:lang w:val="en-US"/>
        </w:rPr>
      </w:pPr>
      <w:r w:rsidRPr="002E5CBA">
        <w:rPr>
          <w:lang w:val="en-US"/>
        </w:rPr>
        <w:t xml:space="preserve">                  format: binary</w:t>
      </w:r>
    </w:p>
    <w:p w14:paraId="32EA0377" w14:textId="479D7D0B" w:rsidR="0086296D" w:rsidRPr="002E5CBA" w:rsidRDefault="0086296D" w:rsidP="0086296D">
      <w:pPr>
        <w:pStyle w:val="PL"/>
        <w:rPr>
          <w:lang w:val="en-US"/>
        </w:rPr>
      </w:pPr>
      <w:r w:rsidRPr="002E5CBA">
        <w:rPr>
          <w:lang w:val="en-US"/>
        </w:rPr>
        <w:t xml:space="preserve">                binaryDataN2SmInformation:</w:t>
      </w:r>
    </w:p>
    <w:p w14:paraId="32EA0378" w14:textId="0340D5C1" w:rsidR="0086296D" w:rsidRPr="002E5CBA" w:rsidRDefault="0086296D" w:rsidP="0086296D">
      <w:pPr>
        <w:pStyle w:val="PL"/>
        <w:rPr>
          <w:lang w:val="en-US"/>
        </w:rPr>
      </w:pPr>
      <w:r w:rsidRPr="002E5CBA">
        <w:rPr>
          <w:lang w:val="en-US"/>
        </w:rPr>
        <w:t xml:space="preserve">                  type: string</w:t>
      </w:r>
    </w:p>
    <w:p w14:paraId="32EA0379" w14:textId="2041D26D" w:rsidR="0086296D" w:rsidRDefault="0086296D" w:rsidP="0086296D">
      <w:pPr>
        <w:pStyle w:val="PL"/>
        <w:rPr>
          <w:lang w:val="en-US"/>
        </w:rPr>
      </w:pPr>
      <w:r w:rsidRPr="002E5CBA">
        <w:rPr>
          <w:lang w:val="en-US"/>
        </w:rPr>
        <w:t xml:space="preserve">                  format: binary</w:t>
      </w:r>
    </w:p>
    <w:p w14:paraId="150E1C57" w14:textId="180CB573"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961F9A4" w14:textId="010A861D" w:rsidR="00E1292F" w:rsidRPr="002E5CBA" w:rsidRDefault="00E1292F" w:rsidP="00E1292F">
      <w:pPr>
        <w:pStyle w:val="PL"/>
        <w:rPr>
          <w:lang w:val="en-US"/>
        </w:rPr>
      </w:pPr>
      <w:r w:rsidRPr="002E5CBA">
        <w:rPr>
          <w:lang w:val="en-US"/>
        </w:rPr>
        <w:t xml:space="preserve">                  type: string</w:t>
      </w:r>
    </w:p>
    <w:p w14:paraId="3C48C439" w14:textId="736F46F1" w:rsidR="00E1292F" w:rsidRPr="002E5CBA" w:rsidRDefault="00E1292F" w:rsidP="0086296D">
      <w:pPr>
        <w:pStyle w:val="PL"/>
        <w:rPr>
          <w:lang w:val="en-US"/>
        </w:rPr>
      </w:pPr>
      <w:r w:rsidRPr="002E5CBA">
        <w:rPr>
          <w:lang w:val="en-US"/>
        </w:rPr>
        <w:t xml:space="preserve">                  format: binary</w:t>
      </w:r>
    </w:p>
    <w:p w14:paraId="32EA037A" w14:textId="11CCBAF6" w:rsidR="0086296D" w:rsidRPr="002E5CBA" w:rsidRDefault="0086296D" w:rsidP="0086296D">
      <w:pPr>
        <w:pStyle w:val="PL"/>
        <w:rPr>
          <w:lang w:val="en-US"/>
        </w:rPr>
      </w:pPr>
      <w:r w:rsidRPr="002E5CBA">
        <w:rPr>
          <w:lang w:val="en-US"/>
        </w:rPr>
        <w:t xml:space="preserve">            encoding:</w:t>
      </w:r>
    </w:p>
    <w:p w14:paraId="32EA037B" w14:textId="5FB7FD4E"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244E82D2" w:rsidR="0086296D" w:rsidRPr="000659A3" w:rsidRDefault="0086296D" w:rsidP="0086296D">
      <w:pPr>
        <w:pStyle w:val="PL"/>
        <w:rPr>
          <w:lang w:val="fr-FR"/>
        </w:rPr>
      </w:pPr>
      <w:r w:rsidRPr="000659A3">
        <w:rPr>
          <w:lang w:val="fr-FR"/>
        </w:rPr>
        <w:t xml:space="preserve">                contentType:  application/json</w:t>
      </w:r>
    </w:p>
    <w:p w14:paraId="32EA037D" w14:textId="1BEDE00B" w:rsidR="0086296D" w:rsidRPr="000659A3" w:rsidRDefault="0086296D" w:rsidP="0086296D">
      <w:pPr>
        <w:pStyle w:val="PL"/>
        <w:rPr>
          <w:lang w:val="fr-FR"/>
        </w:rPr>
      </w:pPr>
      <w:r w:rsidRPr="000659A3">
        <w:rPr>
          <w:lang w:val="fr-FR"/>
        </w:rPr>
        <w:t xml:space="preserve">              binaryDataN1SmMessage:</w:t>
      </w:r>
    </w:p>
    <w:p w14:paraId="32EA037E" w14:textId="2FFF19E0"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49BC9063" w:rsidR="0086296D" w:rsidRPr="002E5CBA" w:rsidRDefault="0086296D" w:rsidP="0086296D">
      <w:pPr>
        <w:pStyle w:val="PL"/>
        <w:rPr>
          <w:lang w:val="en-US"/>
        </w:rPr>
      </w:pPr>
      <w:r w:rsidRPr="002E5CBA">
        <w:rPr>
          <w:lang w:val="en-US"/>
        </w:rPr>
        <w:t xml:space="preserve">                headers:</w:t>
      </w:r>
    </w:p>
    <w:p w14:paraId="32EA0380" w14:textId="4F50982A" w:rsidR="0086296D" w:rsidRPr="002E5CBA" w:rsidRDefault="0086296D" w:rsidP="0086296D">
      <w:pPr>
        <w:pStyle w:val="PL"/>
        <w:rPr>
          <w:lang w:val="en-US"/>
        </w:rPr>
      </w:pPr>
      <w:r w:rsidRPr="002E5CBA">
        <w:rPr>
          <w:lang w:val="en-US"/>
        </w:rPr>
        <w:t xml:space="preserve">                  Content-Id:</w:t>
      </w:r>
    </w:p>
    <w:p w14:paraId="32EA0381" w14:textId="48805C0D" w:rsidR="0086296D" w:rsidRPr="002E5CBA" w:rsidRDefault="0086296D" w:rsidP="0086296D">
      <w:pPr>
        <w:pStyle w:val="PL"/>
        <w:rPr>
          <w:lang w:val="en-US"/>
        </w:rPr>
      </w:pPr>
      <w:r w:rsidRPr="002E5CBA">
        <w:rPr>
          <w:lang w:val="en-US"/>
        </w:rPr>
        <w:t xml:space="preserve">                    schema:</w:t>
      </w:r>
    </w:p>
    <w:p w14:paraId="32EA0382" w14:textId="3FE9CD8F" w:rsidR="0086296D" w:rsidRPr="002E5CBA" w:rsidRDefault="0086296D" w:rsidP="0086296D">
      <w:pPr>
        <w:pStyle w:val="PL"/>
        <w:rPr>
          <w:lang w:val="en-US"/>
        </w:rPr>
      </w:pPr>
      <w:r w:rsidRPr="002E5CBA">
        <w:rPr>
          <w:lang w:val="en-US"/>
        </w:rPr>
        <w:t xml:space="preserve">                      type: string</w:t>
      </w:r>
    </w:p>
    <w:p w14:paraId="32EA0383" w14:textId="3BC7D438" w:rsidR="0086296D" w:rsidRPr="002E5CBA" w:rsidRDefault="0086296D" w:rsidP="0086296D">
      <w:pPr>
        <w:pStyle w:val="PL"/>
        <w:rPr>
          <w:lang w:val="en-US"/>
        </w:rPr>
      </w:pPr>
      <w:r w:rsidRPr="002E5CBA">
        <w:rPr>
          <w:lang w:val="en-US"/>
        </w:rPr>
        <w:t xml:space="preserve">              binaryDataN2SmInformation:</w:t>
      </w:r>
    </w:p>
    <w:p w14:paraId="32EA0384" w14:textId="477266DF" w:rsidR="0086296D" w:rsidRPr="002E5CBA" w:rsidRDefault="0086296D" w:rsidP="0086296D">
      <w:pPr>
        <w:pStyle w:val="PL"/>
        <w:rPr>
          <w:lang w:val="en-US"/>
        </w:rPr>
      </w:pPr>
      <w:r w:rsidRPr="002E5CBA">
        <w:rPr>
          <w:lang w:val="en-US"/>
        </w:rPr>
        <w:t xml:space="preserve">                contentType:  application/vnd.3gpp.ngap</w:t>
      </w:r>
    </w:p>
    <w:p w14:paraId="32EA0385" w14:textId="1E97F628" w:rsidR="0086296D" w:rsidRPr="002E5CBA" w:rsidRDefault="0086296D" w:rsidP="0086296D">
      <w:pPr>
        <w:pStyle w:val="PL"/>
        <w:rPr>
          <w:lang w:val="en-US"/>
        </w:rPr>
      </w:pPr>
      <w:r w:rsidRPr="002E5CBA">
        <w:rPr>
          <w:lang w:val="en-US"/>
        </w:rPr>
        <w:t xml:space="preserve">                headers:</w:t>
      </w:r>
    </w:p>
    <w:p w14:paraId="32EA0386" w14:textId="5DD25F5E" w:rsidR="0086296D" w:rsidRPr="002E5CBA" w:rsidRDefault="0086296D" w:rsidP="0086296D">
      <w:pPr>
        <w:pStyle w:val="PL"/>
        <w:rPr>
          <w:lang w:val="en-US"/>
        </w:rPr>
      </w:pPr>
      <w:r w:rsidRPr="002E5CBA">
        <w:rPr>
          <w:lang w:val="en-US"/>
        </w:rPr>
        <w:t xml:space="preserve">                  Content-Id:</w:t>
      </w:r>
    </w:p>
    <w:p w14:paraId="32EA0387" w14:textId="4C6F7421" w:rsidR="0086296D" w:rsidRPr="002E5CBA" w:rsidRDefault="0086296D" w:rsidP="0086296D">
      <w:pPr>
        <w:pStyle w:val="PL"/>
        <w:rPr>
          <w:lang w:val="en-US"/>
        </w:rPr>
      </w:pPr>
      <w:r w:rsidRPr="002E5CBA">
        <w:rPr>
          <w:lang w:val="en-US"/>
        </w:rPr>
        <w:t xml:space="preserve">                    schema:</w:t>
      </w:r>
    </w:p>
    <w:p w14:paraId="2748F16A" w14:textId="7CE54247" w:rsidR="00E1292F" w:rsidRDefault="0086296D" w:rsidP="0086296D">
      <w:pPr>
        <w:pStyle w:val="PL"/>
        <w:rPr>
          <w:lang w:val="en-US"/>
        </w:rPr>
      </w:pPr>
      <w:r w:rsidRPr="002E5CBA">
        <w:rPr>
          <w:lang w:val="en-US"/>
        </w:rPr>
        <w:t xml:space="preserve">                      type: string</w:t>
      </w:r>
    </w:p>
    <w:p w14:paraId="447E8086" w14:textId="35ADC30E"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4157D0E" w14:textId="55D8E43C" w:rsidR="00E1292F" w:rsidRPr="002E5CBA" w:rsidRDefault="00E1292F" w:rsidP="00E1292F">
      <w:pPr>
        <w:pStyle w:val="PL"/>
        <w:rPr>
          <w:lang w:val="en-US"/>
        </w:rPr>
      </w:pPr>
      <w:r w:rsidRPr="002E5CBA">
        <w:rPr>
          <w:lang w:val="en-US"/>
        </w:rPr>
        <w:t xml:space="preserve">                contentType:  application/vnd.3gpp.ngap</w:t>
      </w:r>
    </w:p>
    <w:p w14:paraId="076B5CE7" w14:textId="1D25361C" w:rsidR="00E1292F" w:rsidRPr="002E5CBA" w:rsidRDefault="00E1292F" w:rsidP="00E1292F">
      <w:pPr>
        <w:pStyle w:val="PL"/>
        <w:rPr>
          <w:lang w:val="en-US"/>
        </w:rPr>
      </w:pPr>
      <w:r w:rsidRPr="002E5CBA">
        <w:rPr>
          <w:lang w:val="en-US"/>
        </w:rPr>
        <w:t xml:space="preserve">                headers:</w:t>
      </w:r>
    </w:p>
    <w:p w14:paraId="3CD7C317" w14:textId="4F6AABF7" w:rsidR="00E1292F" w:rsidRPr="002E5CBA" w:rsidRDefault="00E1292F" w:rsidP="00E1292F">
      <w:pPr>
        <w:pStyle w:val="PL"/>
        <w:rPr>
          <w:lang w:val="en-US"/>
        </w:rPr>
      </w:pPr>
      <w:r w:rsidRPr="002E5CBA">
        <w:rPr>
          <w:lang w:val="en-US"/>
        </w:rPr>
        <w:t xml:space="preserve">                  Content-Id:</w:t>
      </w:r>
    </w:p>
    <w:p w14:paraId="3C641389" w14:textId="67735629" w:rsidR="00E1292F" w:rsidRPr="002E5CBA" w:rsidRDefault="00E1292F" w:rsidP="00E1292F">
      <w:pPr>
        <w:pStyle w:val="PL"/>
        <w:rPr>
          <w:lang w:val="en-US"/>
        </w:rPr>
      </w:pPr>
      <w:r w:rsidRPr="002E5CBA">
        <w:rPr>
          <w:lang w:val="en-US"/>
        </w:rPr>
        <w:t xml:space="preserve">                    schema:</w:t>
      </w:r>
    </w:p>
    <w:p w14:paraId="32EA0388" w14:textId="4485493E" w:rsidR="0086296D" w:rsidRPr="002E5CBA" w:rsidRDefault="00E1292F" w:rsidP="0086296D">
      <w:pPr>
        <w:pStyle w:val="PL"/>
        <w:rPr>
          <w:lang w:val="en-US"/>
        </w:rPr>
      </w:pPr>
      <w:r w:rsidRPr="002E5CBA">
        <w:rPr>
          <w:lang w:val="en-US"/>
        </w:rPr>
        <w:t xml:space="preserve">                      type: string</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lastRenderedPageBreak/>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077FAD9C" w:rsidR="0086296D" w:rsidRPr="002E5CBA" w:rsidRDefault="0086296D" w:rsidP="0086296D">
      <w:pPr>
        <w:pStyle w:val="PL"/>
        <w:rPr>
          <w:lang w:val="en-US"/>
        </w:rPr>
      </w:pPr>
      <w:r w:rsidRPr="002E5CBA">
        <w:rPr>
          <w:lang w:val="en-US"/>
        </w:rPr>
        <w:t xml:space="preserve">                        type: string</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4094BC43" w:rsidR="0086296D" w:rsidRPr="002E5CBA" w:rsidRDefault="0086296D" w:rsidP="0086296D">
      <w:pPr>
        <w:pStyle w:val="PL"/>
        <w:rPr>
          <w:lang w:val="en-US"/>
        </w:rPr>
      </w:pPr>
      <w:r w:rsidRPr="002E5CBA">
        <w:rPr>
          <w:lang w:val="en-US"/>
        </w:rPr>
        <w:t xml:space="preserve">                        type: string</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4796C975" w:rsidR="0086296D" w:rsidRPr="002E5CBA" w:rsidRDefault="0086296D" w:rsidP="0086296D">
      <w:pPr>
        <w:pStyle w:val="PL"/>
        <w:rPr>
          <w:lang w:val="en-US"/>
        </w:rPr>
      </w:pPr>
      <w:r w:rsidRPr="002E5CBA">
        <w:rPr>
          <w:lang w:val="en-US"/>
        </w:rPr>
        <w:t xml:space="preserve">                $ref: '#/components/schemas/SmContextUpdateError'</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0CC42978" w:rsidR="0086296D" w:rsidRPr="002E5CBA" w:rsidRDefault="0086296D" w:rsidP="0086296D">
      <w:pPr>
        <w:pStyle w:val="PL"/>
        <w:rPr>
          <w:lang w:val="en-US"/>
        </w:rPr>
      </w:pPr>
      <w:r w:rsidRPr="002E5CBA">
        <w:rPr>
          <w:lang w:val="en-US"/>
        </w:rPr>
        <w:t xml:space="preserve">                        type: string</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275201F1" w:rsidR="0086296D" w:rsidRPr="002E5CBA" w:rsidRDefault="0086296D" w:rsidP="0086296D">
      <w:pPr>
        <w:pStyle w:val="PL"/>
        <w:rPr>
          <w:lang w:val="en-US"/>
        </w:rPr>
      </w:pPr>
      <w:r w:rsidRPr="002E5CBA">
        <w:rPr>
          <w:lang w:val="en-US"/>
        </w:rPr>
        <w:t xml:space="preserve">                        type: string</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0F0AAEE6" w:rsidR="0086296D" w:rsidRPr="002E5CBA" w:rsidRDefault="0086296D" w:rsidP="0086296D">
      <w:pPr>
        <w:pStyle w:val="PL"/>
        <w:rPr>
          <w:lang w:val="en-US"/>
        </w:rPr>
      </w:pPr>
      <w:r w:rsidRPr="002E5CBA">
        <w:rPr>
          <w:lang w:val="en-US"/>
        </w:rPr>
        <w:t xml:space="preserve">                $ref: '#/components/schemas/SmContextUpdateError'</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lastRenderedPageBreak/>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39A9B25" w:rsidR="0086296D" w:rsidRPr="002E5CBA" w:rsidRDefault="0086296D" w:rsidP="0086296D">
      <w:pPr>
        <w:pStyle w:val="PL"/>
        <w:rPr>
          <w:lang w:val="en-US"/>
        </w:rPr>
      </w:pPr>
      <w:r w:rsidRPr="002E5CBA">
        <w:rPr>
          <w:lang w:val="en-US"/>
        </w:rPr>
        <w:t xml:space="preserve">                        type: string</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21B5849F" w:rsidR="0086296D" w:rsidRPr="002E5CBA" w:rsidRDefault="0086296D" w:rsidP="0086296D">
      <w:pPr>
        <w:pStyle w:val="PL"/>
        <w:rPr>
          <w:lang w:val="en-US"/>
        </w:rPr>
      </w:pPr>
      <w:r w:rsidRPr="002E5CBA">
        <w:rPr>
          <w:lang w:val="en-US"/>
        </w:rPr>
        <w:t xml:space="preserve">                        type: string</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56361622" w:rsidR="0086296D" w:rsidRPr="002E5CBA" w:rsidRDefault="0086296D" w:rsidP="0086296D">
      <w:pPr>
        <w:pStyle w:val="PL"/>
        <w:rPr>
          <w:lang w:val="en-US"/>
        </w:rPr>
      </w:pPr>
      <w:r w:rsidRPr="002E5CBA">
        <w:rPr>
          <w:lang w:val="en-US"/>
        </w:rPr>
        <w:t xml:space="preserve">                $ref: '#/components/schemas/SmContextUpdateError'</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4022D495" w:rsidR="0086296D" w:rsidRPr="002E5CBA" w:rsidRDefault="0086296D" w:rsidP="0086296D">
      <w:pPr>
        <w:pStyle w:val="PL"/>
        <w:rPr>
          <w:lang w:val="en-US"/>
        </w:rPr>
      </w:pPr>
      <w:r w:rsidRPr="002E5CBA">
        <w:rPr>
          <w:lang w:val="en-US"/>
        </w:rPr>
        <w:t xml:space="preserve">                        type: string</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650F151B" w:rsidR="0086296D" w:rsidRDefault="0086296D" w:rsidP="0086296D">
      <w:pPr>
        <w:pStyle w:val="PL"/>
        <w:rPr>
          <w:lang w:val="en-US"/>
        </w:rPr>
      </w:pPr>
      <w:r w:rsidRPr="002E5CBA">
        <w:rPr>
          <w:lang w:val="en-US"/>
        </w:rPr>
        <w:t xml:space="preserve">                        type: string</w:t>
      </w:r>
    </w:p>
    <w:p w14:paraId="32EA0410" w14:textId="51005571" w:rsidR="00863E04" w:rsidRDefault="00863E04" w:rsidP="00863E04">
      <w:pPr>
        <w:pStyle w:val="PL"/>
        <w:rPr>
          <w:lang w:val="en-US"/>
        </w:rPr>
      </w:pPr>
      <w:r w:rsidRPr="002E5CBA">
        <w:rPr>
          <w:lang w:val="en-US"/>
        </w:rPr>
        <w:t xml:space="preserve">        </w:t>
      </w:r>
      <w:r>
        <w:rPr>
          <w:lang w:val="en-US"/>
        </w:rPr>
        <w:t>'411':</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14DAA339" w:rsidR="00863E04" w:rsidRDefault="00863E04" w:rsidP="00863E04">
      <w:pPr>
        <w:pStyle w:val="PL"/>
        <w:rPr>
          <w:lang w:val="en-US"/>
        </w:rPr>
      </w:pPr>
      <w:r w:rsidRPr="002E5CBA">
        <w:rPr>
          <w:lang w:val="en-US"/>
        </w:rPr>
        <w:t xml:space="preserve">        </w:t>
      </w:r>
      <w:r>
        <w:rPr>
          <w:lang w:val="en-US"/>
        </w:rPr>
        <w:t>'413':</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22B48D03" w:rsidR="00863E04" w:rsidRDefault="00863E04" w:rsidP="00863E04">
      <w:pPr>
        <w:pStyle w:val="PL"/>
        <w:rPr>
          <w:lang w:val="en-US"/>
        </w:rPr>
      </w:pPr>
      <w:r w:rsidRPr="002E5CBA">
        <w:rPr>
          <w:lang w:val="en-US"/>
        </w:rPr>
        <w:t xml:space="preserve">        </w:t>
      </w:r>
      <w:r>
        <w:rPr>
          <w:lang w:val="en-US"/>
        </w:rPr>
        <w:t>'415':</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039274A0" w:rsidR="00141339" w:rsidRDefault="00141339" w:rsidP="00141339">
      <w:pPr>
        <w:pStyle w:val="PL"/>
        <w:rPr>
          <w:lang w:val="en-US"/>
        </w:rPr>
      </w:pPr>
      <w:r w:rsidRPr="002E5CBA">
        <w:rPr>
          <w:lang w:val="en-US"/>
        </w:rPr>
        <w:t xml:space="preserve">       </w:t>
      </w:r>
      <w:r>
        <w:rPr>
          <w:lang w:val="en-US"/>
        </w:rPr>
        <w:t xml:space="preserve"> '429':</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2490CB02" w:rsidR="0086296D" w:rsidRPr="002E5CBA" w:rsidRDefault="0086296D" w:rsidP="0086296D">
      <w:pPr>
        <w:pStyle w:val="PL"/>
        <w:rPr>
          <w:lang w:val="en-US"/>
        </w:rPr>
      </w:pPr>
      <w:r w:rsidRPr="002E5CBA">
        <w:rPr>
          <w:lang w:val="en-US"/>
        </w:rPr>
        <w:t xml:space="preserve">                $ref: '#/components/schemas/SmContextUpdateError'</w:t>
      </w:r>
    </w:p>
    <w:p w14:paraId="32EA041C" w14:textId="77777777" w:rsidR="0086296D" w:rsidRPr="002E5CBA" w:rsidRDefault="0086296D" w:rsidP="0086296D">
      <w:pPr>
        <w:pStyle w:val="PL"/>
        <w:rPr>
          <w:lang w:val="en-US"/>
        </w:rPr>
      </w:pPr>
      <w:r w:rsidRPr="002E5CBA">
        <w:rPr>
          <w:lang w:val="en-US"/>
        </w:rPr>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6BEE7B00" w:rsidR="0086296D" w:rsidRPr="002E5CBA" w:rsidRDefault="0086296D" w:rsidP="0086296D">
      <w:pPr>
        <w:pStyle w:val="PL"/>
        <w:rPr>
          <w:lang w:val="en-US"/>
        </w:rPr>
      </w:pPr>
      <w:r w:rsidRPr="002E5CBA">
        <w:rPr>
          <w:lang w:val="en-US"/>
        </w:rPr>
        <w:t xml:space="preserve">                        type: string</w:t>
      </w:r>
    </w:p>
    <w:p w14:paraId="32EA0431" w14:textId="77777777" w:rsidR="0086296D" w:rsidRPr="002E5CBA" w:rsidRDefault="0086296D" w:rsidP="0086296D">
      <w:pPr>
        <w:pStyle w:val="PL"/>
        <w:rPr>
          <w:lang w:val="en-US"/>
        </w:rPr>
      </w:pPr>
      <w:r w:rsidRPr="002E5CBA">
        <w:rPr>
          <w:lang w:val="en-US"/>
        </w:rPr>
        <w:lastRenderedPageBreak/>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6F6763B9" w:rsidR="00863E04" w:rsidRDefault="0086296D" w:rsidP="0086296D">
      <w:pPr>
        <w:pStyle w:val="PL"/>
        <w:rPr>
          <w:lang w:val="en-US"/>
        </w:rPr>
      </w:pPr>
      <w:r w:rsidRPr="002E5CBA">
        <w:rPr>
          <w:lang w:val="en-US"/>
        </w:rPr>
        <w:t xml:space="preserve">                        type: string</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087411C5" w:rsidR="0086296D" w:rsidRPr="002E5CBA" w:rsidRDefault="0086296D" w:rsidP="0086296D">
      <w:pPr>
        <w:pStyle w:val="PL"/>
        <w:rPr>
          <w:lang w:val="en-US"/>
        </w:rPr>
      </w:pPr>
      <w:r w:rsidRPr="002E5CBA">
        <w:rPr>
          <w:lang w:val="en-US"/>
        </w:rPr>
        <w:t xml:space="preserve">                $ref: '#/components/schemas/SmContextUpdateError'</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6BE1C8DA" w:rsidR="0086296D" w:rsidRPr="002E5CBA" w:rsidRDefault="0086296D" w:rsidP="0086296D">
      <w:pPr>
        <w:pStyle w:val="PL"/>
        <w:rPr>
          <w:lang w:val="en-US"/>
        </w:rPr>
      </w:pPr>
      <w:r w:rsidRPr="002E5CBA">
        <w:rPr>
          <w:lang w:val="en-US"/>
        </w:rPr>
        <w:t xml:space="preserve">                        type: string</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0EA99094" w:rsidR="0086296D" w:rsidRPr="002E5CBA" w:rsidRDefault="0086296D" w:rsidP="0086296D">
      <w:pPr>
        <w:pStyle w:val="PL"/>
        <w:rPr>
          <w:lang w:val="en-US"/>
        </w:rPr>
      </w:pPr>
      <w:r w:rsidRPr="002E5CBA">
        <w:rPr>
          <w:lang w:val="en-US"/>
        </w:rPr>
        <w:t xml:space="preserve">                        type: string</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BBA7655" w:rsidR="0086296D" w:rsidRPr="002E5CBA" w:rsidRDefault="0086296D" w:rsidP="0086296D">
      <w:pPr>
        <w:pStyle w:val="PL"/>
        <w:rPr>
          <w:lang w:val="en-US"/>
        </w:rPr>
      </w:pP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341C73CE" w:rsidR="0086296D" w:rsidRPr="002E5CBA" w:rsidRDefault="0086296D" w:rsidP="0086296D">
      <w:pPr>
        <w:pStyle w:val="PL"/>
        <w:rPr>
          <w:lang w:val="en-US"/>
        </w:rPr>
      </w:pPr>
      <w:r w:rsidRPr="002E5CBA">
        <w:rPr>
          <w:lang w:val="en-US"/>
        </w:rPr>
        <w:t xml:space="preserve">      summary:  Release SM Context</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42938811" w:rsidR="0086296D" w:rsidRPr="002E5CBA" w:rsidRDefault="0086296D" w:rsidP="0086296D">
      <w:pPr>
        <w:pStyle w:val="PL"/>
        <w:rPr>
          <w:lang w:val="en-US"/>
        </w:rPr>
      </w:pPr>
      <w:r w:rsidRPr="002E5CBA">
        <w:rPr>
          <w:lang w:val="en-US"/>
        </w:rPr>
        <w:t xml:space="preserve">          description:  SM context reference</w:t>
      </w:r>
    </w:p>
    <w:p w14:paraId="32EA0467" w14:textId="30D7D309" w:rsidR="0086296D" w:rsidRPr="002E5CBA" w:rsidRDefault="0086296D" w:rsidP="0086296D">
      <w:pPr>
        <w:pStyle w:val="PL"/>
        <w:rPr>
          <w:lang w:val="en-US"/>
        </w:rPr>
      </w:pPr>
      <w:r w:rsidRPr="002E5CBA">
        <w:rPr>
          <w:lang w:val="en-US"/>
        </w:rPr>
        <w:t xml:space="preserve">          required: true</w:t>
      </w:r>
    </w:p>
    <w:p w14:paraId="32EA0468" w14:textId="77777777" w:rsidR="0086296D" w:rsidRPr="002E5CBA" w:rsidRDefault="0086296D" w:rsidP="0086296D">
      <w:pPr>
        <w:pStyle w:val="PL"/>
        <w:rPr>
          <w:lang w:val="en-US"/>
        </w:rPr>
      </w:pPr>
      <w:r w:rsidRPr="002E5CBA">
        <w:rPr>
          <w:lang w:val="en-US"/>
        </w:rPr>
        <w:t xml:space="preserve">          schema:</w:t>
      </w:r>
    </w:p>
    <w:p w14:paraId="32EA0469" w14:textId="62C7D875" w:rsidR="0086296D" w:rsidRPr="002E5CBA" w:rsidRDefault="0086296D" w:rsidP="0086296D">
      <w:pPr>
        <w:pStyle w:val="PL"/>
        <w:rPr>
          <w:lang w:val="en-US"/>
        </w:rPr>
      </w:pPr>
      <w:r w:rsidRPr="002E5CBA">
        <w:rPr>
          <w:lang w:val="en-US"/>
        </w:rPr>
        <w:t xml:space="preserve">            type: string</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1B85DB9A" w:rsidR="00240BC9" w:rsidRPr="002E5CBA" w:rsidRDefault="00240BC9" w:rsidP="00240BC9">
      <w:pPr>
        <w:pStyle w:val="PL"/>
        <w:rPr>
          <w:lang w:val="en-US"/>
        </w:rPr>
      </w:pPr>
      <w:r w:rsidRPr="002E5CBA">
        <w:rPr>
          <w:lang w:val="en-US"/>
        </w:rPr>
        <w:t xml:space="preserve">            schema:</w:t>
      </w:r>
    </w:p>
    <w:p w14:paraId="74FE4669" w14:textId="060B613D" w:rsidR="00240BC9" w:rsidRPr="002E5CBA" w:rsidRDefault="00240BC9" w:rsidP="00240BC9">
      <w:pPr>
        <w:pStyle w:val="PL"/>
        <w:rPr>
          <w:lang w:val="en-US"/>
        </w:rPr>
      </w:pPr>
      <w:r w:rsidRPr="002E5CBA">
        <w:rPr>
          <w:lang w:val="en-US"/>
        </w:rPr>
        <w:t xml:space="preserve">              type: object</w:t>
      </w:r>
    </w:p>
    <w:p w14:paraId="59E0185D" w14:textId="32B38FBF" w:rsidR="00240BC9" w:rsidRPr="002E5CBA" w:rsidRDefault="00240BC9" w:rsidP="00240BC9">
      <w:pPr>
        <w:pStyle w:val="PL"/>
        <w:rPr>
          <w:lang w:val="en-US"/>
        </w:rPr>
      </w:pPr>
      <w:r w:rsidRPr="002E5CBA">
        <w:rPr>
          <w:lang w:val="en-US"/>
        </w:rPr>
        <w:t xml:space="preserve">              properties: # Request parts</w:t>
      </w:r>
    </w:p>
    <w:p w14:paraId="0513891F" w14:textId="29C13493" w:rsidR="00240BC9" w:rsidRPr="002E5CBA" w:rsidRDefault="00240BC9" w:rsidP="00240BC9">
      <w:pPr>
        <w:pStyle w:val="PL"/>
        <w:rPr>
          <w:lang w:val="en-US"/>
        </w:rPr>
      </w:pPr>
      <w:r w:rsidRPr="002E5CBA">
        <w:rPr>
          <w:lang w:val="en-US"/>
        </w:rPr>
        <w:t xml:space="preserve">                jsonData:</w:t>
      </w:r>
    </w:p>
    <w:p w14:paraId="59801BDD" w14:textId="55F639CD" w:rsidR="00240BC9" w:rsidRPr="002E5CBA" w:rsidRDefault="00240BC9" w:rsidP="00240BC9">
      <w:pPr>
        <w:pStyle w:val="PL"/>
        <w:rPr>
          <w:lang w:val="en-US"/>
        </w:rPr>
      </w:pPr>
      <w:r w:rsidRPr="002E5CBA">
        <w:rPr>
          <w:lang w:val="en-US"/>
        </w:rPr>
        <w:t xml:space="preserve">                  $ref: '#/components/schemas/SmContextReleaseData'</w:t>
      </w:r>
    </w:p>
    <w:p w14:paraId="22B9D091" w14:textId="3755F06F" w:rsidR="00240BC9" w:rsidRPr="002E5CBA" w:rsidRDefault="00240BC9" w:rsidP="00240BC9">
      <w:pPr>
        <w:pStyle w:val="PL"/>
        <w:rPr>
          <w:lang w:val="en-US"/>
        </w:rPr>
      </w:pPr>
      <w:r w:rsidRPr="002E5CBA">
        <w:rPr>
          <w:lang w:val="en-US"/>
        </w:rPr>
        <w:t xml:space="preserve">                binaryDataN2SmInformation:</w:t>
      </w:r>
    </w:p>
    <w:p w14:paraId="4D831800" w14:textId="5967E101" w:rsidR="00240BC9" w:rsidRPr="002E5CBA" w:rsidRDefault="00240BC9" w:rsidP="00240BC9">
      <w:pPr>
        <w:pStyle w:val="PL"/>
        <w:rPr>
          <w:lang w:val="en-US"/>
        </w:rPr>
      </w:pPr>
      <w:r w:rsidRPr="002E5CBA">
        <w:rPr>
          <w:lang w:val="en-US"/>
        </w:rPr>
        <w:t xml:space="preserve">                  type: string</w:t>
      </w:r>
    </w:p>
    <w:p w14:paraId="393CA339" w14:textId="03CE4D65" w:rsidR="00240BC9" w:rsidRPr="002E5CBA" w:rsidRDefault="00240BC9" w:rsidP="00240BC9">
      <w:pPr>
        <w:pStyle w:val="PL"/>
        <w:rPr>
          <w:lang w:val="en-US"/>
        </w:rPr>
      </w:pPr>
      <w:r w:rsidRPr="002E5CBA">
        <w:rPr>
          <w:lang w:val="en-US"/>
        </w:rPr>
        <w:t xml:space="preserve">                  format: binary</w:t>
      </w:r>
    </w:p>
    <w:p w14:paraId="664E98C6" w14:textId="1EE42605" w:rsidR="00240BC9" w:rsidRPr="002E5CBA" w:rsidRDefault="00240BC9" w:rsidP="00240BC9">
      <w:pPr>
        <w:pStyle w:val="PL"/>
        <w:rPr>
          <w:lang w:val="en-US"/>
        </w:rPr>
      </w:pPr>
      <w:r w:rsidRPr="002E5CBA">
        <w:rPr>
          <w:lang w:val="en-US"/>
        </w:rPr>
        <w:t xml:space="preserve">            encoding:</w:t>
      </w:r>
    </w:p>
    <w:p w14:paraId="7047C050" w14:textId="378112C6" w:rsidR="00240BC9" w:rsidRPr="00757B26" w:rsidRDefault="00240BC9" w:rsidP="00240BC9">
      <w:pPr>
        <w:pStyle w:val="PL"/>
      </w:pPr>
      <w:r w:rsidRPr="002E5CBA">
        <w:rPr>
          <w:lang w:val="en-US"/>
        </w:rPr>
        <w:t xml:space="preserve">              </w:t>
      </w:r>
      <w:r w:rsidRPr="00757B26">
        <w:t>jsonData:</w:t>
      </w:r>
    </w:p>
    <w:p w14:paraId="0BA9BBD8" w14:textId="79FDBBC7" w:rsidR="00240BC9" w:rsidRPr="00757B26" w:rsidRDefault="00240BC9" w:rsidP="00240BC9">
      <w:pPr>
        <w:pStyle w:val="PL"/>
      </w:pPr>
      <w:r w:rsidRPr="00757B26">
        <w:t xml:space="preserve">                contentType:  application/json</w:t>
      </w:r>
    </w:p>
    <w:p w14:paraId="09980DD6" w14:textId="2448E3D9" w:rsidR="00240BC9" w:rsidRPr="002E5CBA" w:rsidRDefault="00240BC9" w:rsidP="00240BC9">
      <w:pPr>
        <w:pStyle w:val="PL"/>
        <w:rPr>
          <w:lang w:val="en-US"/>
        </w:rPr>
      </w:pPr>
      <w:r w:rsidRPr="002E5CBA">
        <w:rPr>
          <w:lang w:val="en-US"/>
        </w:rPr>
        <w:t xml:space="preserve">              binaryDataN2SmInformation:</w:t>
      </w:r>
    </w:p>
    <w:p w14:paraId="29577F58" w14:textId="6A4E3A17" w:rsidR="00240BC9" w:rsidRPr="002E5CBA" w:rsidRDefault="00240BC9" w:rsidP="00240BC9">
      <w:pPr>
        <w:pStyle w:val="PL"/>
        <w:rPr>
          <w:lang w:val="en-US"/>
        </w:rPr>
      </w:pPr>
      <w:r w:rsidRPr="002E5CBA">
        <w:rPr>
          <w:lang w:val="en-US"/>
        </w:rPr>
        <w:t xml:space="preserve">                contentType:  application/vnd.3gpp.ngap</w:t>
      </w:r>
    </w:p>
    <w:p w14:paraId="1CBD1A14" w14:textId="47445CA6" w:rsidR="00240BC9" w:rsidRPr="002E5CBA" w:rsidRDefault="00240BC9" w:rsidP="00240BC9">
      <w:pPr>
        <w:pStyle w:val="PL"/>
        <w:rPr>
          <w:lang w:val="en-US"/>
        </w:rPr>
      </w:pPr>
      <w:r w:rsidRPr="002E5CBA">
        <w:rPr>
          <w:lang w:val="en-US"/>
        </w:rPr>
        <w:t xml:space="preserve">                headers:</w:t>
      </w:r>
    </w:p>
    <w:p w14:paraId="1D9E3334" w14:textId="6C47EFF5" w:rsidR="00240BC9" w:rsidRPr="002E5CBA" w:rsidRDefault="00240BC9" w:rsidP="00240BC9">
      <w:pPr>
        <w:pStyle w:val="PL"/>
        <w:rPr>
          <w:lang w:val="en-US"/>
        </w:rPr>
      </w:pPr>
      <w:r w:rsidRPr="002E5CBA">
        <w:rPr>
          <w:lang w:val="en-US"/>
        </w:rPr>
        <w:t xml:space="preserve">                  Content-Id:</w:t>
      </w:r>
    </w:p>
    <w:p w14:paraId="591F25BC" w14:textId="6A8FF00B" w:rsidR="00240BC9" w:rsidRPr="002E5CBA" w:rsidRDefault="00240BC9" w:rsidP="00240BC9">
      <w:pPr>
        <w:pStyle w:val="PL"/>
        <w:rPr>
          <w:lang w:val="en-US"/>
        </w:rPr>
      </w:pPr>
      <w:r w:rsidRPr="002E5CBA">
        <w:rPr>
          <w:lang w:val="en-US"/>
        </w:rPr>
        <w:lastRenderedPageBreak/>
        <w:t xml:space="preserve">                    schema:</w:t>
      </w:r>
    </w:p>
    <w:p w14:paraId="1AF780F4" w14:textId="29D029DD" w:rsidR="00240BC9" w:rsidRPr="002E5CBA" w:rsidRDefault="00240BC9" w:rsidP="00240BC9">
      <w:pPr>
        <w:pStyle w:val="PL"/>
        <w:rPr>
          <w:lang w:val="en-US"/>
        </w:rPr>
      </w:pPr>
      <w:r w:rsidRPr="002E5CBA">
        <w:rPr>
          <w:lang w:val="en-US"/>
        </w:rPr>
        <w:t xml:space="preserve">                      type: string</w:t>
      </w:r>
    </w:p>
    <w:p w14:paraId="460C75A5" w14:textId="77777777" w:rsidR="00240BC9" w:rsidRPr="002E5CBA" w:rsidRDefault="00240BC9" w:rsidP="0086296D">
      <w:pPr>
        <w:pStyle w:val="PL"/>
        <w:rPr>
          <w:lang w:val="en-US"/>
        </w:rPr>
      </w:pPr>
    </w:p>
    <w:p w14:paraId="32EA0471" w14:textId="31E2D170" w:rsidR="0086296D" w:rsidRPr="002E5CBA" w:rsidRDefault="0086296D" w:rsidP="0086296D">
      <w:pPr>
        <w:pStyle w:val="PL"/>
        <w:rPr>
          <w:lang w:val="en-US"/>
        </w:rPr>
      </w:pPr>
      <w:r w:rsidRPr="002E5CBA">
        <w:rPr>
          <w:lang w:val="en-US"/>
        </w:rPr>
        <w:t xml:space="preserve">      responses:</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32FF79B0" w:rsidR="00863E04" w:rsidRDefault="00863E04" w:rsidP="00863E04">
      <w:pPr>
        <w:pStyle w:val="PL"/>
        <w:rPr>
          <w:lang w:val="en-US"/>
        </w:rPr>
      </w:pPr>
      <w:r w:rsidRPr="002E5CBA">
        <w:rPr>
          <w:lang w:val="en-US"/>
        </w:rPr>
        <w:t xml:space="preserve">        </w:t>
      </w:r>
      <w:r>
        <w:rPr>
          <w:lang w:val="en-US"/>
        </w:rPr>
        <w:t>'411':</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0DEC2171" w:rsidR="00863E04" w:rsidRDefault="00863E04" w:rsidP="00863E04">
      <w:pPr>
        <w:pStyle w:val="PL"/>
        <w:rPr>
          <w:lang w:val="en-US"/>
        </w:rPr>
      </w:pPr>
      <w:r w:rsidRPr="002E5CBA">
        <w:rPr>
          <w:lang w:val="en-US"/>
        </w:rPr>
        <w:t xml:space="preserve">        </w:t>
      </w:r>
      <w:r>
        <w:rPr>
          <w:lang w:val="en-US"/>
        </w:rPr>
        <w:t>'413':</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36CBB0FC" w:rsidR="00863E04" w:rsidRDefault="00863E04" w:rsidP="00863E04">
      <w:pPr>
        <w:pStyle w:val="PL"/>
        <w:rPr>
          <w:lang w:val="en-US"/>
        </w:rPr>
      </w:pPr>
      <w:r w:rsidRPr="002E5CBA">
        <w:rPr>
          <w:lang w:val="en-US"/>
        </w:rPr>
        <w:t xml:space="preserve">        </w:t>
      </w:r>
      <w:r>
        <w:rPr>
          <w:lang w:val="en-US"/>
        </w:rPr>
        <w:t>'415':</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3F519195" w:rsidR="00141339" w:rsidRDefault="00141339" w:rsidP="00141339">
      <w:pPr>
        <w:pStyle w:val="PL"/>
        <w:rPr>
          <w:lang w:val="en-US"/>
        </w:rPr>
      </w:pPr>
      <w:r w:rsidRPr="002E5CBA">
        <w:rPr>
          <w:lang w:val="en-US"/>
        </w:rPr>
        <w:t xml:space="preserve">       </w:t>
      </w:r>
      <w:r>
        <w:rPr>
          <w:lang w:val="en-US"/>
        </w:rPr>
        <w:t xml:space="preserve"> '429':</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C7E116D" w:rsidR="0086296D" w:rsidRPr="002E5CBA" w:rsidRDefault="0086296D" w:rsidP="0086296D">
      <w:pPr>
        <w:pStyle w:val="PL"/>
        <w:rPr>
          <w:lang w:val="en-US"/>
        </w:rPr>
      </w:pP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0B6F8341" w:rsidR="0086296D" w:rsidRPr="002E5CBA" w:rsidRDefault="0086296D" w:rsidP="0086296D">
      <w:pPr>
        <w:pStyle w:val="PL"/>
        <w:rPr>
          <w:lang w:val="en-US"/>
        </w:rPr>
      </w:pPr>
      <w:r w:rsidRPr="002E5CBA">
        <w:rPr>
          <w:lang w:val="en-US"/>
        </w:rPr>
        <w:t xml:space="preserve">      summary:  Create</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2E84E1E4" w:rsidR="0086296D" w:rsidRPr="002E5CBA" w:rsidRDefault="0086296D" w:rsidP="0086296D">
      <w:pPr>
        <w:pStyle w:val="PL"/>
        <w:rPr>
          <w:lang w:val="en-US"/>
        </w:rPr>
      </w:pPr>
      <w:r w:rsidRPr="002E5CBA">
        <w:rPr>
          <w:lang w:val="en-US"/>
        </w:rPr>
        <w:t xml:space="preserve">          application/json: # message without binary body part</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500B0371" w:rsidR="0086296D" w:rsidRPr="002E5CBA" w:rsidRDefault="0086296D" w:rsidP="0086296D">
      <w:pPr>
        <w:pStyle w:val="PL"/>
        <w:rPr>
          <w:lang w:val="en-US"/>
        </w:rPr>
      </w:pPr>
      <w:r w:rsidRPr="002E5CBA">
        <w:rPr>
          <w:lang w:val="en-US"/>
        </w:rPr>
        <w:t xml:space="preserve">                      type: string</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518FF40B" w:rsidR="0086296D" w:rsidRPr="002E5CBA" w:rsidRDefault="0086296D" w:rsidP="0086296D">
      <w:pPr>
        <w:pStyle w:val="PL"/>
        <w:rPr>
          <w:lang w:val="en-US"/>
        </w:rPr>
      </w:pPr>
      <w:r w:rsidRPr="002E5CBA">
        <w:rPr>
          <w:lang w:val="en-US"/>
        </w:rPr>
        <w:t xml:space="preserve">                      type: string</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1A923CB7" w:rsidR="0086296D" w:rsidRPr="002E5CBA" w:rsidRDefault="0086296D" w:rsidP="0086296D">
      <w:pPr>
        <w:pStyle w:val="PL"/>
        <w:rPr>
          <w:lang w:val="en-US"/>
        </w:rPr>
      </w:pPr>
      <w:r w:rsidRPr="002E5CBA">
        <w:rPr>
          <w:lang w:val="en-US"/>
        </w:rPr>
        <w:t xml:space="preserve">              summary:  Notify Status</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lastRenderedPageBreak/>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2E30274C" w:rsidR="00141339" w:rsidRDefault="00141339" w:rsidP="00141339">
      <w:pPr>
        <w:pStyle w:val="PL"/>
        <w:rPr>
          <w:lang w:val="en-US"/>
        </w:rPr>
      </w:pPr>
      <w:r w:rsidRPr="002E5CBA">
        <w:rPr>
          <w:lang w:val="en-US"/>
        </w:rPr>
        <w:t xml:space="preserve">                </w:t>
      </w:r>
      <w:r>
        <w:rPr>
          <w:lang w:val="en-US"/>
        </w:rPr>
        <w:t>'403':</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2FEF7A" w:rsidR="0086296D" w:rsidRPr="002E5CBA" w:rsidRDefault="0086296D" w:rsidP="0086296D">
      <w:pPr>
        <w:pStyle w:val="PL"/>
        <w:rPr>
          <w:lang w:val="en-US"/>
        </w:rPr>
      </w:pPr>
    </w:p>
    <w:p w14:paraId="32EA04D7" w14:textId="0503019A" w:rsidR="0086296D" w:rsidRPr="002E5CBA" w:rsidRDefault="0086296D" w:rsidP="0086296D">
      <w:pPr>
        <w:pStyle w:val="PL"/>
        <w:rPr>
          <w:lang w:val="en-US"/>
        </w:rPr>
      </w:pPr>
    </w:p>
    <w:p w14:paraId="32EA04D8" w14:textId="5F61222C" w:rsidR="0086296D" w:rsidRPr="002E5CBA" w:rsidRDefault="0086296D" w:rsidP="0086296D">
      <w:pPr>
        <w:pStyle w:val="PL"/>
        <w:rPr>
          <w:lang w:val="en-US"/>
        </w:rPr>
      </w:pPr>
      <w:r w:rsidRPr="002E5CBA">
        <w:rPr>
          <w:lang w:val="en-US"/>
        </w:rPr>
        <w:t xml:space="preserve">        update:</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2C68D8CA" w:rsidR="0086296D" w:rsidRPr="002E5CBA" w:rsidRDefault="0086296D" w:rsidP="0086296D">
      <w:pPr>
        <w:pStyle w:val="PL"/>
        <w:rPr>
          <w:lang w:val="en-US"/>
        </w:rPr>
      </w:pPr>
      <w:r w:rsidRPr="002E5CBA">
        <w:rPr>
          <w:lang w:val="en-US"/>
        </w:rPr>
        <w:t xml:space="preserve">              summary:  Update (initiated by H-SMF)</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188C782F" w:rsidR="0086296D" w:rsidRPr="002E5CBA" w:rsidRDefault="0086296D" w:rsidP="0086296D">
      <w:pPr>
        <w:pStyle w:val="PL"/>
        <w:rPr>
          <w:lang w:val="en-US"/>
        </w:rPr>
      </w:pPr>
      <w:r w:rsidRPr="002E5CBA">
        <w:rPr>
          <w:lang w:val="en-US"/>
        </w:rPr>
        <w:t xml:space="preserve">                  application/+json: # message without binary body part</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4D5178F3" w:rsidR="0086296D" w:rsidRPr="002E5CBA" w:rsidRDefault="0086296D" w:rsidP="0086296D">
      <w:pPr>
        <w:pStyle w:val="PL"/>
        <w:rPr>
          <w:lang w:val="en-US"/>
        </w:rPr>
      </w:pPr>
      <w:r w:rsidRPr="002E5CBA">
        <w:rPr>
          <w:lang w:val="en-US"/>
        </w:rPr>
        <w:t xml:space="preserve">                              type: string</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623BF2B4" w:rsidR="0086296D" w:rsidRPr="002E5CBA" w:rsidRDefault="0086296D" w:rsidP="0086296D">
      <w:pPr>
        <w:pStyle w:val="PL"/>
        <w:rPr>
          <w:lang w:val="en-US"/>
        </w:rPr>
      </w:pPr>
      <w:r w:rsidRPr="002E5CBA">
        <w:rPr>
          <w:lang w:val="en-US"/>
        </w:rPr>
        <w:t xml:space="preserve">                    application/json: # message without binary body part</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lastRenderedPageBreak/>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4999EBA0" w:rsidR="0086296D" w:rsidRPr="002E5CBA" w:rsidRDefault="0086296D" w:rsidP="0086296D">
      <w:pPr>
        <w:pStyle w:val="PL"/>
        <w:rPr>
          <w:lang w:val="en-US"/>
        </w:rPr>
      </w:pPr>
      <w:r w:rsidRPr="002E5CBA">
        <w:rPr>
          <w:lang w:val="en-US"/>
        </w:rPr>
        <w:t xml:space="preserve">                                type: string</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30F141CD" w:rsidR="0086296D" w:rsidRPr="002E5CBA" w:rsidRDefault="0086296D" w:rsidP="0086296D">
      <w:pPr>
        <w:pStyle w:val="PL"/>
        <w:rPr>
          <w:lang w:val="en-US"/>
        </w:rPr>
      </w:pPr>
      <w:r w:rsidRPr="002E5CBA">
        <w:rPr>
          <w:lang w:val="en-US"/>
        </w:rPr>
        <w:t xml:space="preserve">                                type: string</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129CEBA6" w:rsidR="00155865" w:rsidRDefault="00155865" w:rsidP="00155865">
      <w:pPr>
        <w:pStyle w:val="PL"/>
        <w:rPr>
          <w:lang w:val="en-US"/>
        </w:rPr>
      </w:pPr>
      <w:r w:rsidRPr="002E5CBA">
        <w:rPr>
          <w:lang w:val="en-US"/>
        </w:rPr>
        <w:t xml:space="preserve">                </w:t>
      </w:r>
      <w:r>
        <w:rPr>
          <w:lang w:val="en-US"/>
        </w:rPr>
        <w:t>'411':</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2908F8DA" w:rsidR="00155865" w:rsidRDefault="00155865" w:rsidP="00155865">
      <w:pPr>
        <w:pStyle w:val="PL"/>
        <w:rPr>
          <w:lang w:val="en-US"/>
        </w:rPr>
      </w:pPr>
      <w:r w:rsidRPr="002E5CBA">
        <w:rPr>
          <w:lang w:val="en-US"/>
        </w:rPr>
        <w:t xml:space="preserve">                </w:t>
      </w:r>
      <w:r>
        <w:rPr>
          <w:lang w:val="en-US"/>
        </w:rPr>
        <w:t>'413':</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583F89DA" w:rsidR="00155865" w:rsidRDefault="00155865" w:rsidP="00155865">
      <w:pPr>
        <w:pStyle w:val="PL"/>
        <w:rPr>
          <w:lang w:val="en-US"/>
        </w:rPr>
      </w:pPr>
      <w:r w:rsidRPr="002E5CBA">
        <w:rPr>
          <w:lang w:val="en-US"/>
        </w:rPr>
        <w:t xml:space="preserve">                </w:t>
      </w:r>
      <w:r>
        <w:rPr>
          <w:lang w:val="en-US"/>
        </w:rPr>
        <w:t>'415':</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1898550D" w:rsidR="00141339" w:rsidRDefault="00141339" w:rsidP="00141339">
      <w:pPr>
        <w:pStyle w:val="PL"/>
        <w:rPr>
          <w:lang w:val="en-US"/>
        </w:rPr>
      </w:pPr>
      <w:r w:rsidRPr="002E5CBA">
        <w:rPr>
          <w:lang w:val="en-US"/>
        </w:rPr>
        <w:t xml:space="preserve">                </w:t>
      </w:r>
      <w:r>
        <w:rPr>
          <w:lang w:val="en-US"/>
        </w:rPr>
        <w:t>'429':</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270399EF" w:rsidR="0086296D" w:rsidRPr="002E5CBA" w:rsidRDefault="0086296D" w:rsidP="0086296D">
      <w:pPr>
        <w:pStyle w:val="PL"/>
        <w:rPr>
          <w:lang w:val="en-US"/>
        </w:rPr>
      </w:pPr>
      <w:r w:rsidRPr="002E5CBA">
        <w:rPr>
          <w:lang w:val="en-US"/>
        </w:rPr>
        <w:t xml:space="preserve">            application/json: # message without binary body part</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327625CC" w:rsidR="0086296D" w:rsidRDefault="0086296D" w:rsidP="0086296D">
      <w:pPr>
        <w:pStyle w:val="PL"/>
        <w:rPr>
          <w:lang w:val="en-US"/>
        </w:rPr>
      </w:pPr>
      <w:r w:rsidRPr="002E5CBA">
        <w:rPr>
          <w:lang w:val="en-US"/>
        </w:rPr>
        <w:t xml:space="preserve">                        type: string</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3F21CED6" w:rsidR="001E3D3C" w:rsidRDefault="001E3D3C" w:rsidP="001E3D3C">
      <w:pPr>
        <w:pStyle w:val="PL"/>
      </w:pPr>
      <w:r>
        <w:t xml:space="preserve">              description: 'Contains the URI of the newly created resource, according to the structure: {apiRoot}/nsmf-pdusession/</w:t>
      </w:r>
      <w:r w:rsidR="00B76A8B">
        <w:t>{apiVersion}</w:t>
      </w:r>
      <w:r>
        <w:t>/pdu-sessions/{pduSessionRef}'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B76FD73" w:rsidR="0086296D" w:rsidRDefault="0086296D" w:rsidP="0086296D">
      <w:pPr>
        <w:pStyle w:val="PL"/>
        <w:rPr>
          <w:lang w:val="en-US"/>
        </w:rPr>
      </w:pPr>
      <w:r w:rsidRPr="002E5CBA">
        <w:rPr>
          <w:lang w:val="en-US"/>
        </w:rPr>
        <w:t xml:space="preserve">          description: </w:t>
      </w:r>
      <w:r>
        <w:rPr>
          <w:lang w:val="en-US"/>
        </w:rPr>
        <w:t>temporary redirect</w:t>
      </w:r>
    </w:p>
    <w:p w14:paraId="0C72BD76" w14:textId="77777777" w:rsidR="0048548F" w:rsidRDefault="0048548F" w:rsidP="0048548F">
      <w:pPr>
        <w:pStyle w:val="PL"/>
      </w:pPr>
      <w:r>
        <w:t xml:space="preserve">          headers:</w:t>
      </w:r>
    </w:p>
    <w:p w14:paraId="28DB1F6D" w14:textId="77777777" w:rsidR="0048548F" w:rsidRDefault="0048548F" w:rsidP="0048548F">
      <w:pPr>
        <w:pStyle w:val="PL"/>
      </w:pPr>
      <w:r>
        <w:lastRenderedPageBreak/>
        <w:t xml:space="preserve">          </w:t>
      </w:r>
      <w:r>
        <w:rPr>
          <w:rFonts w:hint="eastAsia"/>
          <w:lang w:eastAsia="zh-CN"/>
        </w:rPr>
        <w:t xml:space="preserve">  </w:t>
      </w:r>
      <w:r>
        <w:t>Location:</w:t>
      </w:r>
    </w:p>
    <w:p w14:paraId="79515DFA"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418F47AA" w14:textId="77777777" w:rsidR="0048548F" w:rsidRDefault="0048548F" w:rsidP="0048548F">
      <w:pPr>
        <w:pStyle w:val="PL"/>
      </w:pPr>
      <w:r>
        <w:t xml:space="preserve">          </w:t>
      </w:r>
      <w:r>
        <w:rPr>
          <w:rFonts w:hint="eastAsia"/>
          <w:lang w:eastAsia="zh-CN"/>
        </w:rPr>
        <w:t xml:space="preserve">    </w:t>
      </w:r>
      <w:r>
        <w:t>required: true</w:t>
      </w:r>
    </w:p>
    <w:p w14:paraId="30BD2ABD" w14:textId="77777777" w:rsidR="0048548F" w:rsidRDefault="0048548F" w:rsidP="0048548F">
      <w:pPr>
        <w:pStyle w:val="PL"/>
      </w:pPr>
      <w:r>
        <w:t xml:space="preserve">          </w:t>
      </w:r>
      <w:r>
        <w:rPr>
          <w:rFonts w:hint="eastAsia"/>
          <w:lang w:eastAsia="zh-CN"/>
        </w:rPr>
        <w:t xml:space="preserve">    </w:t>
      </w:r>
      <w:r>
        <w:t>schema:</w:t>
      </w:r>
    </w:p>
    <w:p w14:paraId="1EE62881" w14:textId="6F789691"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54E" w14:textId="77777777" w:rsidR="0086296D" w:rsidRPr="00CB5630" w:rsidRDefault="0086296D" w:rsidP="0086296D">
      <w:pPr>
        <w:pStyle w:val="PL"/>
        <w:rPr>
          <w:lang w:val="en-US"/>
        </w:rPr>
      </w:pPr>
      <w:r w:rsidRPr="00CB5630">
        <w:rPr>
          <w:lang w:val="en-US"/>
        </w:rPr>
        <w:t xml:space="preserve">        '308':</w:t>
      </w:r>
    </w:p>
    <w:p w14:paraId="32EA054F" w14:textId="6E39AB82" w:rsidR="0086296D" w:rsidRDefault="0086296D" w:rsidP="0086296D">
      <w:pPr>
        <w:pStyle w:val="PL"/>
        <w:rPr>
          <w:lang w:val="en-US"/>
        </w:rPr>
      </w:pPr>
      <w:r w:rsidRPr="00CB5630">
        <w:rPr>
          <w:lang w:val="en-US"/>
        </w:rPr>
        <w:t xml:space="preserve">          </w:t>
      </w:r>
      <w:r w:rsidRPr="00046E6A">
        <w:rPr>
          <w:lang w:val="en-US"/>
        </w:rPr>
        <w:t>description: permanent redirect</w:t>
      </w:r>
    </w:p>
    <w:p w14:paraId="2A0B26DC" w14:textId="77777777" w:rsidR="0048548F" w:rsidRDefault="0048548F" w:rsidP="0048548F">
      <w:pPr>
        <w:pStyle w:val="PL"/>
      </w:pPr>
      <w:r>
        <w:t xml:space="preserve">          headers:</w:t>
      </w:r>
    </w:p>
    <w:p w14:paraId="08DE9C78" w14:textId="77777777" w:rsidR="0048548F" w:rsidRDefault="0048548F" w:rsidP="0048548F">
      <w:pPr>
        <w:pStyle w:val="PL"/>
      </w:pPr>
      <w:r>
        <w:t xml:space="preserve">          </w:t>
      </w:r>
      <w:r>
        <w:rPr>
          <w:rFonts w:hint="eastAsia"/>
          <w:lang w:eastAsia="zh-CN"/>
        </w:rPr>
        <w:t xml:space="preserve">  </w:t>
      </w:r>
      <w:r>
        <w:t>Location:</w:t>
      </w:r>
    </w:p>
    <w:p w14:paraId="5F25533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5F5C0CB" w14:textId="77777777" w:rsidR="0048548F" w:rsidRDefault="0048548F" w:rsidP="0048548F">
      <w:pPr>
        <w:pStyle w:val="PL"/>
      </w:pPr>
      <w:r>
        <w:t xml:space="preserve">          </w:t>
      </w:r>
      <w:r>
        <w:rPr>
          <w:rFonts w:hint="eastAsia"/>
          <w:lang w:eastAsia="zh-CN"/>
        </w:rPr>
        <w:t xml:space="preserve">    </w:t>
      </w:r>
      <w:r>
        <w:t>required: true</w:t>
      </w:r>
    </w:p>
    <w:p w14:paraId="2FF1E97D" w14:textId="77777777" w:rsidR="0048548F" w:rsidRDefault="0048548F" w:rsidP="0048548F">
      <w:pPr>
        <w:pStyle w:val="PL"/>
      </w:pPr>
      <w:r>
        <w:t xml:space="preserve">          </w:t>
      </w:r>
      <w:r>
        <w:rPr>
          <w:rFonts w:hint="eastAsia"/>
          <w:lang w:eastAsia="zh-CN"/>
        </w:rPr>
        <w:t xml:space="preserve">    </w:t>
      </w:r>
      <w:r>
        <w:t>schema:</w:t>
      </w:r>
    </w:p>
    <w:p w14:paraId="35759722" w14:textId="32520F54" w:rsidR="0048548F" w:rsidRDefault="0048548F" w:rsidP="0086296D">
      <w:pPr>
        <w:pStyle w:val="PL"/>
        <w:rPr>
          <w:lang w:val="en-US" w:eastAsia="zh-CN"/>
        </w:rPr>
      </w:pPr>
      <w:r>
        <w:t xml:space="preserve">          </w:t>
      </w:r>
      <w:r>
        <w:rPr>
          <w:rFonts w:hint="eastAsia"/>
          <w:lang w:eastAsia="zh-CN"/>
        </w:rPr>
        <w:t xml:space="preserve">      </w:t>
      </w:r>
      <w:r>
        <w:t>type: string</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213AC396" w:rsidR="004F1F0A" w:rsidRDefault="004F1F0A" w:rsidP="004F1F0A">
      <w:pPr>
        <w:pStyle w:val="PL"/>
        <w:rPr>
          <w:lang w:val="en-US"/>
        </w:rPr>
      </w:pPr>
      <w:r w:rsidRPr="002E5CBA">
        <w:rPr>
          <w:lang w:val="en-US"/>
        </w:rPr>
        <w:t xml:space="preserve">        </w:t>
      </w:r>
      <w:r>
        <w:rPr>
          <w:lang w:val="en-US"/>
        </w:rPr>
        <w:t>'411':</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666E0A49" w:rsidR="004F1F0A" w:rsidRDefault="004F1F0A" w:rsidP="004F1F0A">
      <w:pPr>
        <w:pStyle w:val="PL"/>
        <w:rPr>
          <w:lang w:val="en-US"/>
        </w:rPr>
      </w:pPr>
      <w:r w:rsidRPr="002E5CBA">
        <w:rPr>
          <w:lang w:val="en-US"/>
        </w:rPr>
        <w:t xml:space="preserve">        </w:t>
      </w:r>
      <w:r>
        <w:rPr>
          <w:lang w:val="en-US"/>
        </w:rPr>
        <w:t>'413':</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268D8696" w:rsidR="004F1F0A" w:rsidRDefault="004F1F0A" w:rsidP="004F1F0A">
      <w:pPr>
        <w:pStyle w:val="PL"/>
        <w:rPr>
          <w:lang w:val="en-US"/>
        </w:rPr>
      </w:pPr>
      <w:r w:rsidRPr="002E5CBA">
        <w:rPr>
          <w:lang w:val="en-US"/>
        </w:rPr>
        <w:t xml:space="preserve">        </w:t>
      </w:r>
      <w:r>
        <w:rPr>
          <w:lang w:val="en-US"/>
        </w:rPr>
        <w:t>'415':</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1E70E9D5" w:rsidR="00141339" w:rsidRDefault="00141339" w:rsidP="00141339">
      <w:pPr>
        <w:pStyle w:val="PL"/>
        <w:rPr>
          <w:lang w:val="en-US"/>
        </w:rPr>
      </w:pPr>
      <w:r w:rsidRPr="002E5CBA">
        <w:rPr>
          <w:lang w:val="en-US"/>
        </w:rPr>
        <w:t xml:space="preserve">        </w:t>
      </w:r>
      <w:r>
        <w:rPr>
          <w:lang w:val="en-US"/>
        </w:rPr>
        <w:t>'429':</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994D228" w:rsidR="0086296D" w:rsidRPr="002E5CBA" w:rsidRDefault="0086296D" w:rsidP="0086296D">
      <w:pPr>
        <w:pStyle w:val="PL"/>
        <w:rPr>
          <w:lang w:val="en-US"/>
        </w:rPr>
      </w:pP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35C1E05E" w:rsidR="0086296D" w:rsidRPr="002E5CBA" w:rsidRDefault="0086296D" w:rsidP="0086296D">
      <w:pPr>
        <w:pStyle w:val="PL"/>
        <w:rPr>
          <w:lang w:val="en-US"/>
        </w:rPr>
      </w:pPr>
      <w:r w:rsidRPr="002E5CBA">
        <w:rPr>
          <w:lang w:val="en-US"/>
        </w:rPr>
        <w:t xml:space="preserve">          description:  PDU session reference</w:t>
      </w:r>
    </w:p>
    <w:p w14:paraId="32EA056F" w14:textId="69C93D1A" w:rsidR="0086296D" w:rsidRPr="002E5CBA" w:rsidRDefault="0086296D" w:rsidP="0086296D">
      <w:pPr>
        <w:pStyle w:val="PL"/>
        <w:rPr>
          <w:lang w:val="en-US"/>
        </w:rPr>
      </w:pPr>
      <w:r w:rsidRPr="002E5CBA">
        <w:rPr>
          <w:lang w:val="en-US"/>
        </w:rPr>
        <w:t xml:space="preserve">          required: true</w:t>
      </w:r>
    </w:p>
    <w:p w14:paraId="32EA0570" w14:textId="77777777" w:rsidR="0086296D" w:rsidRPr="002E5CBA" w:rsidRDefault="0086296D" w:rsidP="0086296D">
      <w:pPr>
        <w:pStyle w:val="PL"/>
        <w:rPr>
          <w:lang w:val="en-US"/>
        </w:rPr>
      </w:pPr>
      <w:r w:rsidRPr="002E5CBA">
        <w:rPr>
          <w:lang w:val="en-US"/>
        </w:rPr>
        <w:t xml:space="preserve">          schema:</w:t>
      </w:r>
    </w:p>
    <w:p w14:paraId="32EA0571" w14:textId="683A0F2C" w:rsidR="0086296D" w:rsidRPr="002E5CBA" w:rsidRDefault="0086296D" w:rsidP="0086296D">
      <w:pPr>
        <w:pStyle w:val="PL"/>
        <w:rPr>
          <w:lang w:val="en-US"/>
        </w:rPr>
      </w:pPr>
      <w:r w:rsidRPr="002E5CBA">
        <w:rPr>
          <w:lang w:val="en-US"/>
        </w:rPr>
        <w:t xml:space="preserve">            type: string</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1664E713" w:rsidR="0086296D" w:rsidRPr="002E5CBA" w:rsidRDefault="0086296D" w:rsidP="0086296D">
      <w:pPr>
        <w:pStyle w:val="PL"/>
        <w:rPr>
          <w:lang w:val="en-US"/>
        </w:rPr>
      </w:pPr>
      <w:r w:rsidRPr="002E5CBA">
        <w:rPr>
          <w:lang w:val="en-US"/>
        </w:rPr>
        <w:t xml:space="preserve">          application/json: # message without binary body part</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5D4F3A92" w:rsidR="0086296D" w:rsidRPr="002E5CBA" w:rsidRDefault="0086296D" w:rsidP="0086296D">
      <w:pPr>
        <w:pStyle w:val="PL"/>
        <w:rPr>
          <w:lang w:val="en-US"/>
        </w:rPr>
      </w:pPr>
      <w:r w:rsidRPr="002E5CBA">
        <w:rPr>
          <w:lang w:val="en-US"/>
        </w:rPr>
        <w:t xml:space="preserve">                      type: string</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4386DE90" w:rsidR="0086296D" w:rsidRPr="002E5CBA" w:rsidRDefault="0086296D" w:rsidP="0086296D">
      <w:pPr>
        <w:pStyle w:val="PL"/>
        <w:rPr>
          <w:lang w:val="en-US"/>
        </w:rPr>
      </w:pPr>
      <w:r w:rsidRPr="002E5CBA">
        <w:rPr>
          <w:lang w:val="en-US"/>
        </w:rPr>
        <w:t xml:space="preserve">                      type: string</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9C4F1CD" w:rsidR="0086296D" w:rsidRPr="002E5CBA" w:rsidRDefault="0086296D" w:rsidP="0086296D">
      <w:pPr>
        <w:pStyle w:val="PL"/>
        <w:rPr>
          <w:lang w:val="en-US"/>
        </w:rPr>
      </w:pPr>
      <w:r w:rsidRPr="002E5CBA">
        <w:rPr>
          <w:lang w:val="en-US"/>
        </w:rPr>
        <w:t xml:space="preserve">            application/json: # message without binary body part</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281506E4" w:rsidR="0086296D" w:rsidRPr="002E5CBA" w:rsidRDefault="0086296D" w:rsidP="0086296D">
      <w:pPr>
        <w:pStyle w:val="PL"/>
        <w:rPr>
          <w:lang w:val="en-US"/>
        </w:rPr>
      </w:pPr>
      <w:r w:rsidRPr="002E5CBA">
        <w:rPr>
          <w:lang w:val="en-US"/>
        </w:rPr>
        <w:t xml:space="preserve">                        type: string</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4734979D" w:rsidR="004F1F0A" w:rsidRDefault="004F1F0A" w:rsidP="004F1F0A">
      <w:pPr>
        <w:pStyle w:val="PL"/>
        <w:rPr>
          <w:lang w:val="en-US"/>
        </w:rPr>
      </w:pPr>
      <w:r w:rsidRPr="002E5CBA">
        <w:rPr>
          <w:lang w:val="en-US"/>
        </w:rPr>
        <w:t xml:space="preserve">        </w:t>
      </w:r>
      <w:r>
        <w:rPr>
          <w:lang w:val="en-US"/>
        </w:rPr>
        <w:t>'411':</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47A9355B" w:rsidR="004F1F0A" w:rsidRDefault="004F1F0A" w:rsidP="004F1F0A">
      <w:pPr>
        <w:pStyle w:val="PL"/>
        <w:rPr>
          <w:lang w:val="en-US"/>
        </w:rPr>
      </w:pPr>
      <w:r w:rsidRPr="002E5CBA">
        <w:rPr>
          <w:lang w:val="en-US"/>
        </w:rPr>
        <w:t xml:space="preserve">        </w:t>
      </w:r>
      <w:r>
        <w:rPr>
          <w:lang w:val="en-US"/>
        </w:rPr>
        <w:t>'413':</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4170BD4C" w:rsidR="004F1F0A" w:rsidRDefault="004F1F0A" w:rsidP="004F1F0A">
      <w:pPr>
        <w:pStyle w:val="PL"/>
        <w:rPr>
          <w:lang w:val="en-US"/>
        </w:rPr>
      </w:pPr>
      <w:r w:rsidRPr="002E5CBA">
        <w:rPr>
          <w:lang w:val="en-US"/>
        </w:rPr>
        <w:t xml:space="preserve">        </w:t>
      </w:r>
      <w:r>
        <w:rPr>
          <w:lang w:val="en-US"/>
        </w:rPr>
        <w:t>'415':</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1D1AF343" w:rsidR="00141339" w:rsidRDefault="00141339" w:rsidP="00141339">
      <w:pPr>
        <w:pStyle w:val="PL"/>
        <w:rPr>
          <w:lang w:val="en-US"/>
        </w:rPr>
      </w:pPr>
      <w:r w:rsidRPr="002E5CBA">
        <w:rPr>
          <w:lang w:val="en-US"/>
        </w:rPr>
        <w:t xml:space="preserve">        </w:t>
      </w:r>
      <w:r>
        <w:rPr>
          <w:lang w:val="en-US"/>
        </w:rPr>
        <w:t>'429':</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49B624BB" w:rsidR="0086296D" w:rsidRPr="002E5CBA" w:rsidRDefault="0086296D" w:rsidP="0086296D">
      <w:pPr>
        <w:pStyle w:val="PL"/>
        <w:rPr>
          <w:lang w:val="en-US"/>
        </w:rPr>
      </w:pPr>
      <w:r w:rsidRPr="002E5CBA">
        <w:rPr>
          <w:lang w:val="en-US"/>
        </w:rPr>
        <w:t xml:space="preserve">      summary:  Release</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63EC1F78" w:rsidR="0086296D" w:rsidRPr="002E5CBA" w:rsidRDefault="0086296D" w:rsidP="0086296D">
      <w:pPr>
        <w:pStyle w:val="PL"/>
        <w:rPr>
          <w:lang w:val="en-US"/>
        </w:rPr>
      </w:pPr>
      <w:r w:rsidRPr="002E5CBA">
        <w:rPr>
          <w:lang w:val="en-US"/>
        </w:rPr>
        <w:t xml:space="preserve">          description:  PDU session reference</w:t>
      </w:r>
    </w:p>
    <w:p w14:paraId="32EA05CE" w14:textId="74802684" w:rsidR="0086296D" w:rsidRPr="002E5CBA" w:rsidRDefault="0086296D" w:rsidP="0086296D">
      <w:pPr>
        <w:pStyle w:val="PL"/>
        <w:rPr>
          <w:lang w:val="en-US"/>
        </w:rPr>
      </w:pPr>
      <w:r w:rsidRPr="002E5CBA">
        <w:rPr>
          <w:lang w:val="en-US"/>
        </w:rPr>
        <w:t xml:space="preserve">          required: true</w:t>
      </w:r>
    </w:p>
    <w:p w14:paraId="32EA05CF" w14:textId="77777777" w:rsidR="0086296D" w:rsidRPr="002E5CBA" w:rsidRDefault="0086296D" w:rsidP="0086296D">
      <w:pPr>
        <w:pStyle w:val="PL"/>
        <w:rPr>
          <w:lang w:val="en-US"/>
        </w:rPr>
      </w:pPr>
      <w:r w:rsidRPr="002E5CBA">
        <w:rPr>
          <w:lang w:val="en-US"/>
        </w:rPr>
        <w:t xml:space="preserve">          schema:</w:t>
      </w:r>
    </w:p>
    <w:p w14:paraId="32EA05D0" w14:textId="735293AE" w:rsidR="0086296D" w:rsidRPr="002E5CBA" w:rsidRDefault="0086296D" w:rsidP="0086296D">
      <w:pPr>
        <w:pStyle w:val="PL"/>
        <w:rPr>
          <w:lang w:val="en-US"/>
        </w:rPr>
      </w:pPr>
      <w:r w:rsidRPr="002E5CBA">
        <w:rPr>
          <w:lang w:val="en-US"/>
        </w:rPr>
        <w:t xml:space="preserve">            type: string</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lastRenderedPageBreak/>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6BABF3D8" w:rsidR="0086296D" w:rsidRPr="002E5CBA" w:rsidRDefault="0086296D" w:rsidP="0086296D">
      <w:pPr>
        <w:pStyle w:val="PL"/>
        <w:rPr>
          <w:lang w:val="en-US"/>
        </w:rPr>
      </w:pP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35213B4" w:rsidR="0086296D" w:rsidRPr="00082B3E" w:rsidRDefault="0086296D" w:rsidP="0086296D">
      <w:pPr>
        <w:pStyle w:val="PL"/>
        <w:rPr>
          <w:lang w:val="en-US"/>
        </w:rPr>
      </w:pPr>
      <w:r w:rsidRPr="00082B3E">
        <w:rPr>
          <w:lang w:val="en-US"/>
        </w:rPr>
        <w:t xml:space="preserve">      flows:</w:t>
      </w:r>
    </w:p>
    <w:p w14:paraId="32EA05F5" w14:textId="2ECAC758" w:rsidR="0086296D" w:rsidRPr="00082B3E" w:rsidRDefault="0086296D" w:rsidP="0086296D">
      <w:pPr>
        <w:pStyle w:val="PL"/>
        <w:rPr>
          <w:lang w:val="en-US"/>
        </w:rPr>
      </w:pPr>
      <w:r w:rsidRPr="00082B3E">
        <w:rPr>
          <w:lang w:val="en-US"/>
        </w:rPr>
        <w:t xml:space="preserve">        clientCredentials:</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lastRenderedPageBreak/>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344E44A0" w:rsidR="0086296D" w:rsidRDefault="0086296D" w:rsidP="0086296D">
      <w:pPr>
        <w:pStyle w:val="PL"/>
        <w:rPr>
          <w:lang w:val="en-US"/>
        </w:rPr>
      </w:pPr>
      <w:r w:rsidRPr="002E5CBA">
        <w:rPr>
          <w:lang w:val="en-US"/>
        </w:rPr>
        <w:t xml:space="preserve">          </w:t>
      </w:r>
      <w:r>
        <w:rPr>
          <w:lang w:val="en-US"/>
        </w:rPr>
        <w:t>items:</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69A42E9F" w:rsidR="004E0BC1" w:rsidRDefault="004E0BC1" w:rsidP="0086296D">
      <w:pPr>
        <w:pStyle w:val="PL"/>
        <w:rPr>
          <w:lang w:val="en-US" w:eastAsia="zh-CN"/>
        </w:rPr>
      </w:pPr>
      <w:r w:rsidRPr="002E5CBA">
        <w:rPr>
          <w:lang w:val="en-US"/>
        </w:rPr>
        <w:t xml:space="preserve">          type: </w:t>
      </w:r>
      <w:r>
        <w:rPr>
          <w:rFonts w:hint="eastAsia"/>
          <w:lang w:val="en-US" w:eastAsia="zh-CN"/>
        </w:rPr>
        <w:t>boolean</w:t>
      </w:r>
    </w:p>
    <w:p w14:paraId="62E6D061" w14:textId="77777777" w:rsidR="009C460B" w:rsidRPr="002E5CBA" w:rsidRDefault="009C460B" w:rsidP="009C460B">
      <w:pPr>
        <w:pStyle w:val="PL"/>
        <w:rPr>
          <w:lang w:val="en-US"/>
        </w:rPr>
      </w:pPr>
      <w:r w:rsidRPr="002E5CBA">
        <w:rPr>
          <w:lang w:val="en-US"/>
        </w:rPr>
        <w:t xml:space="preserve">        targetId:</w:t>
      </w:r>
    </w:p>
    <w:p w14:paraId="5A9D81D5" w14:textId="7552DBF4" w:rsidR="009C460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6509F9"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06CD0938" w14:textId="7A527981" w:rsidR="008D3B38" w:rsidRPr="00C327E7"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5B5BFC18" w:rsidR="0086296D" w:rsidRDefault="0086296D" w:rsidP="0086296D">
      <w:pPr>
        <w:pStyle w:val="PL"/>
        <w:rPr>
          <w:lang w:val="en-US"/>
        </w:rPr>
      </w:pPr>
      <w:r w:rsidRPr="002E5CBA">
        <w:rPr>
          <w:lang w:val="en-US"/>
        </w:rPr>
        <w:t xml:space="preserve">          $ref: '#/components/schemas/HoState'</w:t>
      </w:r>
    </w:p>
    <w:p w14:paraId="387A1FED" w14:textId="77777777" w:rsidR="00AC0345" w:rsidRPr="002E5CBA" w:rsidRDefault="00AC0345" w:rsidP="00AC0345">
      <w:pPr>
        <w:pStyle w:val="PL"/>
        <w:rPr>
          <w:lang w:val="en-US"/>
        </w:rPr>
      </w:pPr>
      <w:r w:rsidRPr="002E5CBA">
        <w:rPr>
          <w:lang w:val="en-US"/>
        </w:rPr>
        <w:t xml:space="preserve">        gpsi:</w:t>
      </w:r>
    </w:p>
    <w:p w14:paraId="72E30633" w14:textId="50969A0D" w:rsidR="00AC0345" w:rsidRDefault="00AC0345" w:rsidP="0086296D">
      <w:pPr>
        <w:pStyle w:val="PL"/>
        <w:rPr>
          <w:lang w:val="en-US"/>
        </w:rPr>
      </w:pPr>
      <w:r w:rsidRPr="002E5CBA">
        <w:rPr>
          <w:lang w:val="en-US"/>
        </w:rPr>
        <w:t xml:space="preserve">          $ref: 'TS29571_CommonData.yaml#/components/schemas/Gpsi'</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t xml:space="preserve">          type: string</w:t>
      </w:r>
    </w:p>
    <w:p w14:paraId="534A273F" w14:textId="77777777" w:rsidR="005202F6" w:rsidRPr="002857AD" w:rsidRDefault="005202F6" w:rsidP="005202F6">
      <w:pPr>
        <w:pStyle w:val="PL"/>
      </w:pPr>
      <w:r w:rsidRPr="002857AD">
        <w:lastRenderedPageBreak/>
        <w:t xml:space="preserve">        recoveryTime:</w:t>
      </w:r>
    </w:p>
    <w:p w14:paraId="2C0F3836" w14:textId="1A1C3ECE" w:rsidR="00E63D72" w:rsidRDefault="005202F6" w:rsidP="0086296D">
      <w:pPr>
        <w:pStyle w:val="PL"/>
        <w:rPr>
          <w:lang w:val="en-US"/>
        </w:rPr>
      </w:pPr>
      <w:r w:rsidRPr="002857AD">
        <w:t xml:space="preserve">          $ref: 'TS29571_CommonData.yaml#/components/schemas/DateTime'</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604DC833" w:rsidR="0086296D"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0C170E44" w14:textId="77777777" w:rsidR="009C460B" w:rsidRPr="002E5CBA" w:rsidRDefault="009C460B" w:rsidP="009C460B">
      <w:pPr>
        <w:pStyle w:val="PL"/>
        <w:rPr>
          <w:lang w:val="en-US"/>
        </w:rPr>
      </w:pPr>
      <w:r w:rsidRPr="002E5CBA">
        <w:rPr>
          <w:lang w:val="en-US"/>
        </w:rPr>
        <w:t xml:space="preserve">        targetId:</w:t>
      </w:r>
    </w:p>
    <w:p w14:paraId="2306240C" w14:textId="5BD51FD9" w:rsidR="009C460B" w:rsidRPr="00A773F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t xml:space="preserve">        sNssai:</w:t>
      </w:r>
    </w:p>
    <w:p w14:paraId="32EA06B2" w14:textId="77777777" w:rsidR="00D80699" w:rsidRDefault="00D80699" w:rsidP="0086296D">
      <w:pPr>
        <w:pStyle w:val="PL"/>
        <w:rPr>
          <w:lang w:val="en-US"/>
        </w:rPr>
      </w:pPr>
      <w:r w:rsidRPr="002E5CBA">
        <w:rPr>
          <w:lang w:val="en-US"/>
        </w:rPr>
        <w:lastRenderedPageBreak/>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01C6BB7F" w:rsidR="002E4AA3" w:rsidRDefault="002E4AA3" w:rsidP="0086296D">
      <w:pPr>
        <w:pStyle w:val="PL"/>
        <w:rPr>
          <w:lang w:val="en-US"/>
        </w:rPr>
      </w:pPr>
      <w:r>
        <w:rPr>
          <w:lang w:val="en-US"/>
        </w:rPr>
        <w:t xml:space="preserve">          default: false</w:t>
      </w:r>
    </w:p>
    <w:p w14:paraId="78410569" w14:textId="77777777" w:rsidR="00F03565"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1797478" w14:textId="77777777" w:rsidR="00F03565" w:rsidRDefault="00F03565" w:rsidP="00F03565">
      <w:pPr>
        <w:pStyle w:val="PL"/>
        <w:rPr>
          <w:lang w:val="en-US"/>
        </w:rPr>
      </w:pPr>
      <w:r w:rsidRPr="002E5CBA">
        <w:rPr>
          <w:lang w:val="en-US"/>
        </w:rPr>
        <w:t xml:space="preserve">          $ref: 'TS29571_CommonData.yaml#/components/schemas/RefToBinaryData'</w:t>
      </w:r>
    </w:p>
    <w:p w14:paraId="5B760C03"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013AD29" w14:textId="3B9C439F"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38C2C067" w:rsidR="0086296D" w:rsidRDefault="0086296D" w:rsidP="0086296D">
      <w:pPr>
        <w:pStyle w:val="PL"/>
        <w:rPr>
          <w:lang w:val="en-US"/>
        </w:rPr>
      </w:pPr>
      <w:r w:rsidRPr="002E5CBA">
        <w:rPr>
          <w:lang w:val="en-US"/>
        </w:rPr>
        <w:t xml:space="preserve">          type: boolean</w:t>
      </w:r>
    </w:p>
    <w:p w14:paraId="2CCDF51A" w14:textId="77777777" w:rsidR="00E7640D" w:rsidRPr="002E5CBA" w:rsidRDefault="00E7640D" w:rsidP="00E7640D">
      <w:pPr>
        <w:pStyle w:val="PL"/>
        <w:rPr>
          <w:lang w:val="en-US"/>
        </w:rPr>
      </w:pPr>
      <w:r>
        <w:rPr>
          <w:lang w:val="en-US"/>
        </w:rPr>
        <w:t xml:space="preserve">        </w:t>
      </w:r>
      <w:r w:rsidRPr="002E5CBA">
        <w:rPr>
          <w:lang w:val="en-US"/>
        </w:rPr>
        <w:t>cause:</w:t>
      </w:r>
    </w:p>
    <w:p w14:paraId="225C0BA8" w14:textId="4BC6BB65" w:rsidR="00E7640D" w:rsidRPr="002E5CBA" w:rsidRDefault="00E7640D" w:rsidP="0086296D">
      <w:pPr>
        <w:pStyle w:val="PL"/>
        <w:rPr>
          <w:lang w:val="en-US"/>
        </w:rPr>
      </w:pPr>
      <w:r w:rsidRPr="002E5CBA">
        <w:rPr>
          <w:lang w:val="en-US"/>
        </w:rPr>
        <w:t xml:space="preserve">          $ref: '#/components/schemas/Cause'</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63C634AA" w:rsidR="0086296D" w:rsidRDefault="0086296D" w:rsidP="0086296D">
      <w:pPr>
        <w:pStyle w:val="PL"/>
        <w:rPr>
          <w:lang w:val="en-US"/>
        </w:rPr>
      </w:pPr>
      <w:r w:rsidRPr="002E5CBA">
        <w:rPr>
          <w:lang w:val="en-US"/>
        </w:rPr>
        <w:t xml:space="preserve">          default: false</w:t>
      </w:r>
    </w:p>
    <w:p w14:paraId="182A655B" w14:textId="77777777" w:rsidR="00F03565" w:rsidRDefault="00F03565" w:rsidP="00F03565">
      <w:pPr>
        <w:pStyle w:val="PL"/>
        <w:rPr>
          <w:lang w:val="en-US"/>
        </w:rPr>
      </w:pPr>
      <w:r w:rsidRPr="002E5CBA">
        <w:rPr>
          <w:lang w:val="en-US"/>
        </w:rPr>
        <w:t xml:space="preserve">        n2SmInfo:</w:t>
      </w:r>
    </w:p>
    <w:p w14:paraId="2D7F046C" w14:textId="77777777" w:rsidR="00F03565" w:rsidRDefault="00F03565" w:rsidP="00F03565">
      <w:pPr>
        <w:pStyle w:val="PL"/>
        <w:rPr>
          <w:lang w:val="en-US"/>
        </w:rPr>
      </w:pPr>
      <w:r w:rsidRPr="002E5CBA">
        <w:rPr>
          <w:lang w:val="en-US"/>
        </w:rPr>
        <w:t xml:space="preserve">          $ref: 'TS29571_CommonData.yaml#/components/schemas/RefToBinaryData'</w:t>
      </w:r>
    </w:p>
    <w:p w14:paraId="7CD96BD1"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5DF5A83" w14:textId="7CB6C881"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EE" w14:textId="662C440E" w:rsidR="0086296D" w:rsidRPr="002E5CBA" w:rsidRDefault="0086296D" w:rsidP="0086296D">
      <w:pPr>
        <w:pStyle w:val="PL"/>
        <w:rPr>
          <w:lang w:val="en-US"/>
        </w:rPr>
      </w:pP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lastRenderedPageBreak/>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602FEFD8" w:rsidR="0086296D" w:rsidRPr="002E5CBA" w:rsidRDefault="0086296D" w:rsidP="0086296D">
      <w:pPr>
        <w:pStyle w:val="PL"/>
        <w:rPr>
          <w:lang w:val="en-US"/>
        </w:rPr>
      </w:pPr>
      <w:r w:rsidRPr="002E5CBA">
        <w:rPr>
          <w:lang w:val="en-US"/>
        </w:rPr>
        <w:t xml:space="preserve">        - statusInfo</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lastRenderedPageBreak/>
        <w:t xml:space="preserve">        oldPduSessionId:</w:t>
      </w:r>
    </w:p>
    <w:p w14:paraId="41E6B5E1" w14:textId="703466CB" w:rsidR="009D1C5D" w:rsidRDefault="009D1C5D" w:rsidP="0086296D">
      <w:pPr>
        <w:pStyle w:val="PL"/>
        <w:rPr>
          <w:lang w:val="en-US"/>
        </w:rPr>
      </w:pPr>
      <w:r w:rsidRPr="002E5CBA">
        <w:rPr>
          <w:lang w:val="en-US"/>
        </w:rPr>
        <w:t xml:space="preserve">          $ref: 'TS29571_CommonData.yaml#/components/schemas/PduSessionId'</w:t>
      </w:r>
    </w:p>
    <w:p w14:paraId="6024235F"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25585AB5" w14:textId="3B24D6C2" w:rsidR="008D3B38"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01106529" w14:textId="77777777" w:rsidR="00E04066" w:rsidRPr="002E5CBA" w:rsidRDefault="00E04066" w:rsidP="00E04066">
      <w:pPr>
        <w:pStyle w:val="PL"/>
        <w:rPr>
          <w:lang w:val="en-US"/>
        </w:rPr>
      </w:pPr>
      <w:r w:rsidRPr="002E5CBA">
        <w:rPr>
          <w:lang w:val="en-US"/>
        </w:rPr>
        <w:t xml:space="preserve">        </w:t>
      </w:r>
      <w:r>
        <w:t>amfN</w:t>
      </w:r>
      <w:r w:rsidRPr="002E5CBA">
        <w:rPr>
          <w:lang w:val="en-US"/>
        </w:rPr>
        <w:t>fId:</w:t>
      </w:r>
    </w:p>
    <w:p w14:paraId="6D058A91" w14:textId="77777777" w:rsidR="00E04066" w:rsidRPr="002E5CBA" w:rsidRDefault="00E04066" w:rsidP="00E04066">
      <w:pPr>
        <w:pStyle w:val="PL"/>
        <w:rPr>
          <w:lang w:val="en-US"/>
        </w:rPr>
      </w:pPr>
      <w:r w:rsidRPr="002E5CBA">
        <w:rPr>
          <w:lang w:val="en-US"/>
        </w:rPr>
        <w:t xml:space="preserve">          $ref: 'TS29571_CommonData.yaml#/components/schemas/NfInstanceId'</w:t>
      </w:r>
    </w:p>
    <w:p w14:paraId="08A1D11F" w14:textId="77777777" w:rsidR="00E04066" w:rsidRPr="002E5CBA" w:rsidRDefault="00E04066" w:rsidP="00E04066">
      <w:pPr>
        <w:pStyle w:val="PL"/>
        <w:rPr>
          <w:lang w:val="en-US"/>
        </w:rPr>
      </w:pPr>
      <w:r w:rsidRPr="002E5CBA">
        <w:rPr>
          <w:lang w:val="en-US"/>
        </w:rPr>
        <w:t xml:space="preserve">        </w:t>
      </w:r>
      <w:r>
        <w:rPr>
          <w:lang w:val="en-US"/>
        </w:rPr>
        <w:t>guami</w:t>
      </w:r>
      <w:r w:rsidRPr="002E5CBA">
        <w:rPr>
          <w:lang w:val="en-US"/>
        </w:rPr>
        <w:t>:</w:t>
      </w:r>
    </w:p>
    <w:p w14:paraId="0F4FA4C6" w14:textId="6D5FB245" w:rsidR="00E04066" w:rsidRPr="009D1C5D" w:rsidRDefault="00E04066"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3EB60282"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65C120" w14:textId="77777777" w:rsidR="00AC0345" w:rsidRPr="002E5CBA" w:rsidRDefault="00AC0345" w:rsidP="00AC0345">
      <w:pPr>
        <w:pStyle w:val="PL"/>
        <w:rPr>
          <w:lang w:val="en-US"/>
        </w:rPr>
      </w:pPr>
      <w:r w:rsidRPr="002E5CBA">
        <w:rPr>
          <w:lang w:val="en-US"/>
        </w:rPr>
        <w:t xml:space="preserve">        gpsi:</w:t>
      </w:r>
    </w:p>
    <w:p w14:paraId="678B1A3A" w14:textId="31200F31" w:rsidR="00AC0345" w:rsidRPr="002E5CBA" w:rsidRDefault="00AC0345" w:rsidP="0086296D">
      <w:pPr>
        <w:pStyle w:val="PL"/>
        <w:rPr>
          <w:lang w:val="en-US"/>
        </w:rPr>
      </w:pPr>
      <w:r w:rsidRPr="002E5CBA">
        <w:rPr>
          <w:lang w:val="en-US"/>
        </w:rPr>
        <w:t xml:space="preserve">          $ref: 'TS29571_CommonData.yaml#/components/schemas/Gpsi'</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lastRenderedPageBreak/>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48A231C9" w:rsidR="0003694D" w:rsidRDefault="0086296D" w:rsidP="0086296D">
      <w:pPr>
        <w:pStyle w:val="PL"/>
        <w:rPr>
          <w:lang w:val="en-US"/>
        </w:rPr>
      </w:pPr>
      <w:r w:rsidRPr="002E5CBA">
        <w:rPr>
          <w:lang w:val="en-US"/>
        </w:rPr>
        <w:t xml:space="preserve">          minItems: </w:t>
      </w:r>
      <w:r w:rsidR="00540A89">
        <w:rPr>
          <w:lang w:val="en-US"/>
        </w:rPr>
        <w:t>1</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95E3882" w14:textId="77777777" w:rsidR="007202F8" w:rsidRDefault="00240BC9" w:rsidP="0086296D">
      <w:pPr>
        <w:pStyle w:val="PL"/>
        <w:rPr>
          <w:lang w:val="en-US"/>
        </w:rPr>
      </w:pPr>
      <w:r w:rsidRPr="002E5CBA">
        <w:rPr>
          <w:lang w:val="en-US"/>
        </w:rPr>
        <w:t xml:space="preserve">          minItems: </w:t>
      </w:r>
      <w:r>
        <w:rPr>
          <w:lang w:val="en-US"/>
        </w:rPr>
        <w:t>1</w:t>
      </w:r>
    </w:p>
    <w:p w14:paraId="7A993DAF"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3E05E0E" w14:textId="77777777" w:rsidR="007202F8" w:rsidRPr="002E5CBA" w:rsidRDefault="007202F8" w:rsidP="007202F8">
      <w:pPr>
        <w:pStyle w:val="PL"/>
        <w:rPr>
          <w:lang w:val="en-US"/>
        </w:rPr>
      </w:pPr>
      <w:r w:rsidRPr="002E5CBA">
        <w:rPr>
          <w:lang w:val="en-US"/>
        </w:rPr>
        <w:t xml:space="preserve">          type: array</w:t>
      </w:r>
    </w:p>
    <w:p w14:paraId="3185261D" w14:textId="77777777" w:rsidR="007202F8" w:rsidRPr="002E5CBA" w:rsidRDefault="007202F8" w:rsidP="007202F8">
      <w:pPr>
        <w:pStyle w:val="PL"/>
        <w:rPr>
          <w:lang w:val="en-US"/>
        </w:rPr>
      </w:pPr>
      <w:r w:rsidRPr="002E5CBA">
        <w:rPr>
          <w:lang w:val="en-US"/>
        </w:rPr>
        <w:t xml:space="preserve">          items:</w:t>
      </w:r>
    </w:p>
    <w:p w14:paraId="5C13F702"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47FD1C" w14:textId="115CDAC4" w:rsidR="00240BC9" w:rsidRDefault="007202F8" w:rsidP="0086296D">
      <w:pPr>
        <w:pStyle w:val="PL"/>
        <w:rPr>
          <w:lang w:val="en-US"/>
        </w:rPr>
      </w:pPr>
      <w:r w:rsidRPr="002E5CBA">
        <w:rPr>
          <w:lang w:val="en-US"/>
        </w:rPr>
        <w:lastRenderedPageBreak/>
        <w:t xml:space="preserve">          minItems: </w:t>
      </w:r>
      <w:r>
        <w:rPr>
          <w:lang w:val="en-US"/>
        </w:rPr>
        <w:t>1</w:t>
      </w:r>
    </w:p>
    <w:p w14:paraId="63083F42" w14:textId="77777777" w:rsidR="001B0F14" w:rsidRDefault="001B0F14" w:rsidP="001B0F14">
      <w:pPr>
        <w:pStyle w:val="PL"/>
        <w:rPr>
          <w:lang w:val="en-US"/>
        </w:rPr>
      </w:pPr>
      <w:r>
        <w:rPr>
          <w:lang w:val="en-US"/>
        </w:rPr>
        <w:t xml:space="preserve">        anTypeCanBeChanged:</w:t>
      </w:r>
    </w:p>
    <w:p w14:paraId="4E6FA66F" w14:textId="77777777" w:rsidR="001B0F14" w:rsidRDefault="001B0F14" w:rsidP="001B0F14">
      <w:pPr>
        <w:pStyle w:val="PL"/>
        <w:rPr>
          <w:lang w:val="en-US"/>
        </w:rPr>
      </w:pPr>
      <w:r>
        <w:rPr>
          <w:lang w:val="en-US"/>
        </w:rPr>
        <w:t xml:space="preserve">          type: boolean</w:t>
      </w:r>
    </w:p>
    <w:p w14:paraId="51D91909" w14:textId="4228AE66" w:rsidR="001B0F14" w:rsidRPr="00EF3507" w:rsidRDefault="001B0F14" w:rsidP="0086296D">
      <w:pPr>
        <w:pStyle w:val="PL"/>
        <w:rPr>
          <w:lang w:val="en-US"/>
        </w:rPr>
      </w:pPr>
      <w:r>
        <w:rPr>
          <w:lang w:val="en-US"/>
        </w:rPr>
        <w:t xml:space="preserve">          default: false</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99CDD8C" w14:textId="77777777" w:rsidR="007202F8" w:rsidRDefault="00240BC9" w:rsidP="0086296D">
      <w:pPr>
        <w:pStyle w:val="PL"/>
        <w:rPr>
          <w:lang w:val="en-US"/>
        </w:rPr>
      </w:pPr>
      <w:r w:rsidRPr="002E5CBA">
        <w:rPr>
          <w:lang w:val="en-US"/>
        </w:rPr>
        <w:t xml:space="preserve">          minItems: </w:t>
      </w:r>
      <w:r>
        <w:rPr>
          <w:lang w:val="en-US"/>
        </w:rPr>
        <w:t>1</w:t>
      </w:r>
    </w:p>
    <w:p w14:paraId="6D976DE8"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56041AF" w14:textId="77777777" w:rsidR="007202F8" w:rsidRPr="002E5CBA" w:rsidRDefault="007202F8" w:rsidP="007202F8">
      <w:pPr>
        <w:pStyle w:val="PL"/>
        <w:rPr>
          <w:lang w:val="en-US"/>
        </w:rPr>
      </w:pPr>
      <w:r w:rsidRPr="002E5CBA">
        <w:rPr>
          <w:lang w:val="en-US"/>
        </w:rPr>
        <w:t xml:space="preserve">          type: array</w:t>
      </w:r>
    </w:p>
    <w:p w14:paraId="38C4BFB3" w14:textId="77777777" w:rsidR="007202F8" w:rsidRPr="002E5CBA" w:rsidRDefault="007202F8" w:rsidP="007202F8">
      <w:pPr>
        <w:pStyle w:val="PL"/>
        <w:rPr>
          <w:lang w:val="en-US"/>
        </w:rPr>
      </w:pPr>
      <w:r w:rsidRPr="002E5CBA">
        <w:rPr>
          <w:lang w:val="en-US"/>
        </w:rPr>
        <w:t xml:space="preserve">          items:</w:t>
      </w:r>
    </w:p>
    <w:p w14:paraId="6EFB09C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511D13" w14:textId="32415683" w:rsidR="00240BC9" w:rsidRPr="002E5CBA" w:rsidRDefault="007202F8" w:rsidP="0086296D">
      <w:pPr>
        <w:pStyle w:val="PL"/>
        <w:rPr>
          <w:lang w:val="en-US"/>
        </w:rPr>
      </w:pPr>
      <w:r w:rsidRPr="002E5CBA">
        <w:rPr>
          <w:lang w:val="en-US"/>
        </w:rPr>
        <w:t xml:space="preserve">          minItems: </w:t>
      </w:r>
      <w:r>
        <w:rPr>
          <w:lang w:val="en-US"/>
        </w:rPr>
        <w:t>1</w:t>
      </w:r>
    </w:p>
    <w:p w14:paraId="32EA07C3" w14:textId="77777777" w:rsidR="0086296D" w:rsidRPr="002E5CBA" w:rsidRDefault="0086296D" w:rsidP="0086296D">
      <w:pPr>
        <w:pStyle w:val="PL"/>
        <w:rPr>
          <w:lang w:val="en-US"/>
        </w:rPr>
      </w:pPr>
    </w:p>
    <w:p w14:paraId="32EA07C6" w14:textId="3F9F8847" w:rsidR="0086296D" w:rsidRPr="002E5CBA" w:rsidRDefault="0086296D" w:rsidP="0086296D">
      <w:pPr>
        <w:pStyle w:val="PL"/>
        <w:rPr>
          <w:lang w:val="en-US"/>
        </w:rPr>
      </w:pP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03C79F87" w14:textId="419A2842" w:rsidR="0001670E" w:rsidRPr="002E5CBA" w:rsidRDefault="0001670E" w:rsidP="00C43287">
      <w:pPr>
        <w:pStyle w:val="PL"/>
        <w:rPr>
          <w:lang w:val="en-US"/>
        </w:rPr>
      </w:pPr>
      <w:r w:rsidRPr="002E5CBA">
        <w:rPr>
          <w:lang w:val="en-US"/>
        </w:rPr>
        <w:t xml:space="preserve">            $ref: 'TS29571_CommonData.yaml#/components/schemas/Arp'</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lastRenderedPageBreak/>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28BC7EB1" w:rsidR="0089630E"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B43D9F" w14:textId="77777777" w:rsidR="0005439A" w:rsidRPr="002E5CBA" w:rsidRDefault="0005439A" w:rsidP="0005439A">
      <w:pPr>
        <w:pStyle w:val="PL"/>
        <w:rPr>
          <w:lang w:val="en-US"/>
        </w:rPr>
      </w:pPr>
      <w:r w:rsidRPr="002E5CBA">
        <w:rPr>
          <w:lang w:val="en-US"/>
        </w:rPr>
        <w:t xml:space="preserve">        </w:t>
      </w:r>
      <w:r>
        <w:rPr>
          <w:lang w:val="en-US"/>
        </w:rPr>
        <w:t>h</w:t>
      </w:r>
      <w:r w:rsidRPr="002E5CBA">
        <w:rPr>
          <w:lang w:val="en-US"/>
        </w:rPr>
        <w:t>smfPduSessionUri:</w:t>
      </w:r>
    </w:p>
    <w:p w14:paraId="2FACDB79" w14:textId="77777777" w:rsidR="0005439A" w:rsidRPr="002E5CBA" w:rsidRDefault="0005439A" w:rsidP="0005439A">
      <w:pPr>
        <w:pStyle w:val="PL"/>
        <w:rPr>
          <w:lang w:val="en-US"/>
        </w:rPr>
      </w:pPr>
      <w:r w:rsidRPr="002E5CBA">
        <w:rPr>
          <w:lang w:val="en-US"/>
        </w:rPr>
        <w:t xml:space="preserve">          $ref: 'TS29571_CommonData.yaml#/components/schemas/Uri'</w:t>
      </w:r>
    </w:p>
    <w:p w14:paraId="156C7B37" w14:textId="77777777" w:rsidR="0005439A" w:rsidRPr="002E5CBA" w:rsidRDefault="0005439A" w:rsidP="0005439A">
      <w:pPr>
        <w:pStyle w:val="PL"/>
        <w:rPr>
          <w:lang w:val="en-US"/>
        </w:rPr>
      </w:pPr>
      <w:r w:rsidRPr="002E5CBA">
        <w:rPr>
          <w:lang w:val="en-US"/>
        </w:rPr>
        <w:t xml:space="preserve">        supportedFeatures:</w:t>
      </w:r>
    </w:p>
    <w:p w14:paraId="625513DB" w14:textId="1E49970C" w:rsidR="0005439A" w:rsidRPr="002E5CBA" w:rsidRDefault="0005439A" w:rsidP="0086296D">
      <w:pPr>
        <w:pStyle w:val="PL"/>
        <w:rPr>
          <w:lang w:val="en-US"/>
        </w:rPr>
      </w:pPr>
      <w:r w:rsidRPr="002E5CBA">
        <w:rPr>
          <w:lang w:val="en-US"/>
        </w:rPr>
        <w:t xml:space="preserve">          $ref: 'TS29571_CommonData.yaml#/components/schemas/SupportedFeatures'</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5C157AA9" w14:textId="52074F8E" w:rsidR="0001670E" w:rsidRPr="002E5CBA" w:rsidRDefault="0001670E" w:rsidP="00C43287">
      <w:pPr>
        <w:pStyle w:val="PL"/>
        <w:rPr>
          <w:lang w:val="en-US"/>
        </w:rPr>
      </w:pPr>
      <w:r w:rsidRPr="002E5CBA">
        <w:rPr>
          <w:lang w:val="en-US"/>
        </w:rPr>
        <w:t xml:space="preserve">            $ref: 'TS29571_CommonData.yaml#/components/schemas/Arp'</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3FE0BAA" w14:textId="77777777" w:rsidR="007202F8" w:rsidRDefault="00240BC9" w:rsidP="0086296D">
      <w:pPr>
        <w:pStyle w:val="PL"/>
        <w:rPr>
          <w:lang w:val="en-US"/>
        </w:rPr>
      </w:pPr>
      <w:r w:rsidRPr="002E5CBA">
        <w:rPr>
          <w:lang w:val="en-US"/>
        </w:rPr>
        <w:t xml:space="preserve">          minItems: </w:t>
      </w:r>
      <w:r>
        <w:rPr>
          <w:lang w:val="en-US"/>
        </w:rPr>
        <w:t>1</w:t>
      </w:r>
    </w:p>
    <w:p w14:paraId="6A138F3D"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0B6B0CBA" w14:textId="77777777" w:rsidR="007202F8" w:rsidRPr="002E5CBA" w:rsidRDefault="007202F8" w:rsidP="007202F8">
      <w:pPr>
        <w:pStyle w:val="PL"/>
        <w:rPr>
          <w:lang w:val="en-US"/>
        </w:rPr>
      </w:pPr>
      <w:r w:rsidRPr="002E5CBA">
        <w:rPr>
          <w:lang w:val="en-US"/>
        </w:rPr>
        <w:t xml:space="preserve">          type: array</w:t>
      </w:r>
    </w:p>
    <w:p w14:paraId="24D3EED3" w14:textId="77777777" w:rsidR="007202F8" w:rsidRPr="002E5CBA" w:rsidRDefault="007202F8" w:rsidP="007202F8">
      <w:pPr>
        <w:pStyle w:val="PL"/>
        <w:rPr>
          <w:lang w:val="en-US"/>
        </w:rPr>
      </w:pPr>
      <w:r w:rsidRPr="002E5CBA">
        <w:rPr>
          <w:lang w:val="en-US"/>
        </w:rPr>
        <w:t xml:space="preserve">          items:</w:t>
      </w:r>
    </w:p>
    <w:p w14:paraId="717DD16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CC0552" w14:textId="0FA0BA1B" w:rsidR="00240BC9" w:rsidRPr="002E5CBA" w:rsidRDefault="007202F8" w:rsidP="0086296D">
      <w:pPr>
        <w:pStyle w:val="PL"/>
        <w:rPr>
          <w:lang w:val="en-US"/>
        </w:rPr>
      </w:pPr>
      <w:r w:rsidRPr="002E5CBA">
        <w:rPr>
          <w:lang w:val="en-US"/>
        </w:rPr>
        <w:t xml:space="preserve">          minItems: </w:t>
      </w:r>
      <w:r>
        <w:rPr>
          <w:lang w:val="en-US"/>
        </w:rPr>
        <w:t>1</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lastRenderedPageBreak/>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434B6558" w:rsidR="0086296D" w:rsidRPr="002E5CBA" w:rsidRDefault="0086296D" w:rsidP="0086296D">
      <w:pPr>
        <w:pStyle w:val="PL"/>
        <w:rPr>
          <w:lang w:val="en-US"/>
        </w:rPr>
      </w:pPr>
      <w:r w:rsidRPr="002E5CBA">
        <w:rPr>
          <w:lang w:val="en-US"/>
        </w:rPr>
        <w:t xml:space="preserve">        - statusInfo</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2668230F" w:rsidR="0086296D" w:rsidRPr="002E5CBA" w:rsidRDefault="0086296D" w:rsidP="0086296D">
      <w:pPr>
        <w:pStyle w:val="PL"/>
        <w:rPr>
          <w:lang w:val="en-US"/>
        </w:rPr>
      </w:pP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0415BE9C" w:rsidR="0086296D" w:rsidRPr="002E5CBA" w:rsidRDefault="0086296D" w:rsidP="0086296D">
      <w:pPr>
        <w:pStyle w:val="PL"/>
        <w:rPr>
          <w:lang w:val="en-US"/>
        </w:rPr>
      </w:pP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513E1713" w:rsidR="0086296D" w:rsidRPr="002E5CBA" w:rsidRDefault="0086296D" w:rsidP="0086296D">
      <w:pPr>
        <w:pStyle w:val="PL"/>
        <w:rPr>
          <w:lang w:val="en-US"/>
        </w:rPr>
      </w:pP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56081AC7" w:rsidR="0086296D" w:rsidRPr="002E5CBA" w:rsidRDefault="0086296D" w:rsidP="0086296D">
      <w:pPr>
        <w:pStyle w:val="PL"/>
        <w:rPr>
          <w:lang w:val="en-US"/>
        </w:rPr>
      </w:pP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lastRenderedPageBreak/>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0FF82D32" w:rsidR="0086296D" w:rsidRPr="002E5CBA" w:rsidRDefault="0086296D" w:rsidP="0086296D">
      <w:pPr>
        <w:pStyle w:val="PL"/>
        <w:rPr>
          <w:lang w:val="en-US"/>
        </w:rPr>
      </w:pP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3EEA9607" w:rsidR="0086296D" w:rsidRPr="002E5CBA" w:rsidRDefault="0086296D" w:rsidP="0086296D">
      <w:pPr>
        <w:pStyle w:val="PL"/>
        <w:rPr>
          <w:lang w:val="en-US"/>
        </w:rPr>
      </w:pP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t xml:space="preserve">        - notificationCause</w:t>
      </w:r>
    </w:p>
    <w:p w14:paraId="32EA0894" w14:textId="488A7398" w:rsidR="0086296D" w:rsidRPr="002E5CBA" w:rsidRDefault="0086296D" w:rsidP="0086296D">
      <w:pPr>
        <w:pStyle w:val="PL"/>
        <w:rPr>
          <w:lang w:val="en-US"/>
        </w:rPr>
      </w:pPr>
    </w:p>
    <w:p w14:paraId="32EA0895" w14:textId="02815B06" w:rsidR="0086296D" w:rsidRPr="002E5CBA" w:rsidRDefault="0086296D" w:rsidP="0086296D">
      <w:pPr>
        <w:pStyle w:val="PL"/>
        <w:rPr>
          <w:lang w:val="en-US"/>
        </w:rPr>
      </w:pP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378DAFA0" w:rsidR="0086296D" w:rsidRPr="002E5CBA" w:rsidRDefault="0086296D" w:rsidP="0086296D">
      <w:pPr>
        <w:pStyle w:val="PL"/>
        <w:rPr>
          <w:lang w:val="en-US"/>
        </w:rPr>
      </w:pP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51975AAD" w:rsidR="0086296D" w:rsidRPr="002E5CBA" w:rsidRDefault="0086296D" w:rsidP="0086296D">
      <w:pPr>
        <w:pStyle w:val="PL"/>
        <w:rPr>
          <w:lang w:val="en-US"/>
        </w:rPr>
      </w:pP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lastRenderedPageBreak/>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367E8F9E" w:rsidR="0086296D" w:rsidRPr="002E5CBA" w:rsidRDefault="0086296D" w:rsidP="0086296D">
      <w:pPr>
        <w:pStyle w:val="PL"/>
        <w:rPr>
          <w:lang w:val="en-US"/>
        </w:rPr>
      </w:pPr>
    </w:p>
    <w:p w14:paraId="32EA08C1" w14:textId="7BD2BD1B" w:rsidR="0086296D" w:rsidRPr="002E5CBA" w:rsidRDefault="0086296D" w:rsidP="0086296D">
      <w:pPr>
        <w:pStyle w:val="PL"/>
        <w:rPr>
          <w:lang w:val="en-US"/>
        </w:rPr>
      </w:pP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02D6A10C" w:rsidR="0086296D" w:rsidRDefault="0086296D" w:rsidP="0086296D">
      <w:pPr>
        <w:pStyle w:val="PL"/>
        <w:rPr>
          <w:lang w:val="en-US"/>
        </w:rPr>
      </w:pPr>
      <w:r w:rsidRPr="002E5CBA">
        <w:rPr>
          <w:lang w:val="en-US"/>
        </w:rPr>
        <w:t xml:space="preserve">          $ref: 'TS29571_CommonData.yaml#/components/schemas/Bytes'</w:t>
      </w:r>
    </w:p>
    <w:p w14:paraId="4F31EF14" w14:textId="77777777" w:rsidR="00FF3E13" w:rsidRDefault="00FF3E13" w:rsidP="00FF3E13">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7EED0081" w14:textId="343D3D04" w:rsidR="00FF3E13" w:rsidRPr="002E5CBA" w:rsidRDefault="00FF3E13" w:rsidP="0086296D">
      <w:pPr>
        <w:pStyle w:val="PL"/>
        <w:rPr>
          <w:lang w:val="en-US"/>
        </w:rPr>
      </w:pPr>
      <w:r w:rsidRPr="002E5CBA">
        <w:rPr>
          <w:lang w:val="en-US"/>
        </w:rPr>
        <w:t xml:space="preserve">          $ref: '#/components/schemas/EpsBearerId'</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30586209" w:rsidR="0086296D" w:rsidRPr="002E5CBA" w:rsidRDefault="0086296D" w:rsidP="0086296D">
      <w:pPr>
        <w:pStyle w:val="PL"/>
        <w:rPr>
          <w:lang w:val="en-US"/>
        </w:rPr>
      </w:pP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49B5D19B" w:rsidR="0086296D" w:rsidRPr="002E5CBA" w:rsidRDefault="0086296D" w:rsidP="0086296D">
      <w:pPr>
        <w:pStyle w:val="PL"/>
        <w:rPr>
          <w:lang w:val="en-US"/>
        </w:rPr>
      </w:pP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5F36F515" w:rsidR="0086296D" w:rsidRPr="002E5CBA" w:rsidRDefault="0086296D" w:rsidP="0086296D">
      <w:pPr>
        <w:pStyle w:val="PL"/>
        <w:rPr>
          <w:lang w:val="en-US"/>
        </w:rPr>
      </w:pP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5A65154C" w:rsidR="0086296D" w:rsidRPr="002E5CBA" w:rsidRDefault="0086296D" w:rsidP="0086296D">
      <w:pPr>
        <w:pStyle w:val="PL"/>
        <w:rPr>
          <w:lang w:val="en-US"/>
        </w:rPr>
      </w:pP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2EEE94F" w:rsidR="0086296D" w:rsidRPr="002E5CBA" w:rsidRDefault="0086296D" w:rsidP="0086296D">
      <w:pPr>
        <w:pStyle w:val="PL"/>
        <w:rPr>
          <w:lang w:val="en-US"/>
        </w:rPr>
      </w:pP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lastRenderedPageBreak/>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527980B2" w:rsidR="0086296D" w:rsidRPr="002E5CBA" w:rsidRDefault="0086296D" w:rsidP="0086296D">
      <w:pPr>
        <w:pStyle w:val="PL"/>
        <w:rPr>
          <w:lang w:val="en-US"/>
        </w:rPr>
      </w:pP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1A4B1664" w:rsidR="0086296D" w:rsidRDefault="0086296D" w:rsidP="0086296D">
      <w:pPr>
        <w:pStyle w:val="PL"/>
        <w:rPr>
          <w:lang w:val="en-US"/>
        </w:rPr>
      </w:pP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75C35BD6" w14:textId="7D83E3C8" w:rsidR="0001670E" w:rsidRPr="002E5CBA" w:rsidRDefault="0001670E" w:rsidP="00C43287">
      <w:pPr>
        <w:pStyle w:val="PL"/>
        <w:rPr>
          <w:lang w:val="en-US"/>
        </w:rPr>
      </w:pPr>
      <w:r w:rsidRPr="002E5CBA">
        <w:rPr>
          <w:lang w:val="en-US"/>
        </w:rPr>
        <w:t xml:space="preserve">            $ref: 'TS29571_CommonData.yaml#/components/schemas/Arp'</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0746F5B1" w:rsidR="0086296D" w:rsidRPr="002E5CBA" w:rsidRDefault="0086296D" w:rsidP="0086296D">
      <w:pPr>
        <w:pStyle w:val="PL"/>
        <w:rPr>
          <w:lang w:val="en-US"/>
        </w:rPr>
      </w:pPr>
      <w:r w:rsidRPr="002E5CBA">
        <w:rPr>
          <w:lang w:val="en-US"/>
        </w:rPr>
        <w:t># SIMPLE DATA TYPES</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1FD1ACF6" w:rsidR="0086296D" w:rsidRPr="002E5CBA" w:rsidRDefault="0086296D" w:rsidP="0086296D">
      <w:pPr>
        <w:pStyle w:val="PL"/>
        <w:rPr>
          <w:lang w:val="en-US"/>
        </w:rPr>
      </w:pP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lastRenderedPageBreak/>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49E51D07" w:rsidR="0086296D" w:rsidRPr="002E5CBA" w:rsidRDefault="0086296D" w:rsidP="0086296D">
      <w:pPr>
        <w:pStyle w:val="PL"/>
        <w:rPr>
          <w:lang w:val="en-US"/>
        </w:rPr>
      </w:pP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19B148C8" w:rsidR="0086296D" w:rsidRPr="002E5CBA" w:rsidRDefault="0086296D" w:rsidP="0086296D">
      <w:pPr>
        <w:pStyle w:val="PL"/>
        <w:rPr>
          <w:lang w:val="en-US"/>
        </w:rPr>
      </w:pP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6D04DF3D" w:rsidR="0086296D" w:rsidRPr="002E5CBA" w:rsidRDefault="0086296D" w:rsidP="0086296D">
      <w:pPr>
        <w:pStyle w:val="PL"/>
        <w:rPr>
          <w:lang w:val="en-US"/>
        </w:rPr>
      </w:pP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14F46CDC" w:rsidR="0086296D" w:rsidRDefault="0086296D" w:rsidP="0086296D">
      <w:pPr>
        <w:pStyle w:val="PL"/>
        <w:rPr>
          <w:lang w:val="en-US"/>
        </w:rPr>
      </w:pPr>
      <w:r w:rsidRPr="002E5CBA">
        <w:rPr>
          <w:lang w:val="en-US"/>
        </w:rPr>
        <w:t xml:space="preserve">      pattern: '^[A-F0-9]{8}$'</w:t>
      </w:r>
    </w:p>
    <w:p w14:paraId="180D78E0" w14:textId="77777777" w:rsidR="008D3B38" w:rsidRDefault="008D3B38" w:rsidP="008D3B38">
      <w:pPr>
        <w:pStyle w:val="PL"/>
        <w:rPr>
          <w:lang w:val="en-US"/>
        </w:rPr>
      </w:pPr>
    </w:p>
    <w:p w14:paraId="4BE175F5" w14:textId="6DE22760" w:rsidR="008D3B38" w:rsidRPr="002E5CBA" w:rsidRDefault="008D3B38" w:rsidP="008D3B38">
      <w:pPr>
        <w:pStyle w:val="PL"/>
        <w:rPr>
          <w:lang w:val="en-US"/>
        </w:rPr>
      </w:pPr>
      <w:r w:rsidRPr="002E5CBA">
        <w:rPr>
          <w:lang w:val="en-US"/>
        </w:rPr>
        <w:t xml:space="preserve">    </w:t>
      </w:r>
      <w:r>
        <w:rPr>
          <w:lang w:val="en-US"/>
        </w:rPr>
        <w:t>EpsBearerContextStatus</w:t>
      </w:r>
      <w:r w:rsidRPr="002E5CBA">
        <w:rPr>
          <w:lang w:val="en-US"/>
        </w:rPr>
        <w:t>:</w:t>
      </w:r>
    </w:p>
    <w:p w14:paraId="23772121" w14:textId="77777777" w:rsidR="008D3B38" w:rsidRPr="002E5CBA" w:rsidRDefault="008D3B38" w:rsidP="008D3B38">
      <w:pPr>
        <w:pStyle w:val="PL"/>
        <w:rPr>
          <w:lang w:val="en-US"/>
        </w:rPr>
      </w:pPr>
      <w:r w:rsidRPr="002E5CBA">
        <w:rPr>
          <w:lang w:val="en-US"/>
        </w:rPr>
        <w:t xml:space="preserve">      type: string</w:t>
      </w:r>
    </w:p>
    <w:p w14:paraId="0000DE43" w14:textId="1860BC38" w:rsidR="008D3B38" w:rsidRPr="002E5CBA" w:rsidRDefault="008D3B38" w:rsidP="0086296D">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6B4DC552"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43938888" w:rsidR="008670DC" w:rsidRDefault="008670DC" w:rsidP="008670DC">
      <w:pPr>
        <w:pStyle w:val="PL"/>
      </w:pPr>
      <w:r>
        <w:rPr>
          <w:lang w:val="en-US"/>
        </w:rPr>
        <w:t xml:space="preserve">          - </w:t>
      </w:r>
      <w:r>
        <w:t>HO_FAILURE</w:t>
      </w:r>
    </w:p>
    <w:p w14:paraId="0DE9A6FF" w14:textId="66C01AEC" w:rsidR="00E25195" w:rsidRDefault="00E25195" w:rsidP="008670DC">
      <w:pPr>
        <w:pStyle w:val="PL"/>
      </w:pPr>
      <w:r w:rsidRPr="002E5CBA">
        <w:rPr>
          <w:lang w:val="en-US"/>
        </w:rPr>
        <w:t xml:space="preserve">          </w:t>
      </w:r>
      <w:r>
        <w:rPr>
          <w:lang w:val="en-US"/>
        </w:rPr>
        <w:t xml:space="preserve">- </w:t>
      </w:r>
      <w:r>
        <w:t>INSUFFICIENT_UP_RESOURCES</w:t>
      </w:r>
    </w:p>
    <w:p w14:paraId="72D5D03C" w14:textId="156D4C21" w:rsidR="009A4057" w:rsidRPr="00B971AE" w:rsidRDefault="009A4057" w:rsidP="008670DC">
      <w:pPr>
        <w:pStyle w:val="PL"/>
        <w:rPr>
          <w:lang w:val="en-US"/>
        </w:rPr>
      </w:pPr>
      <w:r>
        <w:rPr>
          <w:lang w:val="en-US"/>
        </w:rPr>
        <w:t xml:space="preserve">          - </w:t>
      </w:r>
      <w:r w:rsidRPr="00EA2206">
        <w:t>PDU_SESSION_</w:t>
      </w:r>
      <w:r>
        <w:t>HANDED_OVER</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2197D8AC"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lastRenderedPageBreak/>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t xml:space="preserve">        - </w:t>
      </w:r>
      <w:r>
        <w:t>PDU_SESSION_STATUS_MISMATCH</w:t>
      </w:r>
    </w:p>
    <w:p w14:paraId="41840738" w14:textId="7E92639C" w:rsidR="008670DC" w:rsidRDefault="008670DC" w:rsidP="0086296D">
      <w:pPr>
        <w:pStyle w:val="PL"/>
      </w:pPr>
      <w:r>
        <w:rPr>
          <w:lang w:val="en-US"/>
        </w:rPr>
        <w:t xml:space="preserve">        - </w:t>
      </w:r>
      <w:r>
        <w:t>HO_FAILURE</w:t>
      </w:r>
    </w:p>
    <w:p w14:paraId="51045494" w14:textId="4C35AA69" w:rsidR="001E2E66" w:rsidRDefault="001E2E66" w:rsidP="0086296D">
      <w:pPr>
        <w:pStyle w:val="PL"/>
      </w:pPr>
      <w:r>
        <w:rPr>
          <w:lang w:val="en-US"/>
        </w:rPr>
        <w:t xml:space="preserve">        - </w:t>
      </w:r>
      <w:r>
        <w:t>INSUFFICIENT_UP_RESOURCES</w:t>
      </w:r>
    </w:p>
    <w:p w14:paraId="41D755A9" w14:textId="77534092" w:rsidR="009A4057" w:rsidRPr="008670DC" w:rsidRDefault="009A4057" w:rsidP="0086296D">
      <w:pPr>
        <w:pStyle w:val="PL"/>
        <w:rPr>
          <w:lang w:val="en-US"/>
        </w:rPr>
      </w:pPr>
      <w:r>
        <w:rPr>
          <w:lang w:val="en-US"/>
        </w:rPr>
        <w:t xml:space="preserve">        - </w:t>
      </w:r>
      <w:r w:rsidRPr="00EA2206">
        <w:t>PDU_SESSION_</w:t>
      </w:r>
      <w:r>
        <w:t>HANDED_OVER</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lastRenderedPageBreak/>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t xml:space="preserve">      </w:t>
      </w:r>
      <w:r>
        <w:rPr>
          <w:lang w:val="en-US"/>
        </w:rPr>
        <w:t xml:space="preserve">    - HANDOVER_REQ_ACK</w:t>
      </w:r>
    </w:p>
    <w:p w14:paraId="32EA0A25" w14:textId="5D7A6A18"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C45087D" w14:textId="77EE4DD8" w:rsidR="00F03565" w:rsidRDefault="00F03565" w:rsidP="00DA3B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6BC64BEC" w:rsidR="00DA3B9B" w:rsidRDefault="00DA3B9B" w:rsidP="00DA3B9B">
      <w:pPr>
        <w:pStyle w:val="PL"/>
        <w:rPr>
          <w:lang w:val="en-US"/>
        </w:rPr>
      </w:pPr>
      <w:r w:rsidRPr="005F65E6">
        <w:rPr>
          <w:lang w:val="en-US"/>
        </w:rPr>
        <w:t xml:space="preserve">        - HANDOVER_RES_AL</w:t>
      </w:r>
      <w:r>
        <w:rPr>
          <w:lang w:val="en-US"/>
        </w:rPr>
        <w:t>LOC_FAIL</w:t>
      </w:r>
    </w:p>
    <w:p w14:paraId="315B894F" w14:textId="3E002FF0" w:rsidR="00F03565" w:rsidRDefault="00F03565" w:rsidP="00DA3B9B">
      <w:pPr>
        <w:pStyle w:val="PL"/>
        <w:rPr>
          <w:lang w:val="en-US"/>
        </w:rPr>
      </w:pPr>
      <w:r w:rsidRPr="005F65E6">
        <w:rPr>
          <w:lang w:val="en-US"/>
        </w:rPr>
        <w:t xml:space="preserve">        - </w:t>
      </w:r>
      <w:r>
        <w:rPr>
          <w:lang w:val="en-US"/>
        </w:rPr>
        <w:t>SECONDARY_RAT_USAGE</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5977034" w:rsidR="0086296D" w:rsidRDefault="0086296D" w:rsidP="0086296D">
      <w:pPr>
        <w:pStyle w:val="PL"/>
      </w:pPr>
      <w:r>
        <w:t xml:space="preserve">  </w:t>
      </w:r>
      <w:r w:rsidR="00BA6BC3">
        <w:t xml:space="preserve">  </w:t>
      </w:r>
      <w:r>
        <w:t>'PduSessionCreateError':</w:t>
      </w:r>
    </w:p>
    <w:p w14:paraId="32EA0A49" w14:textId="42FEA659"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32EA0A4A" w14:textId="77777777" w:rsidR="0086296D" w:rsidRPr="002E5CBA" w:rsidRDefault="0086296D" w:rsidP="0086296D">
      <w:pPr>
        <w:pStyle w:val="PL"/>
        <w:rPr>
          <w:lang w:val="en-US"/>
        </w:rPr>
      </w:pPr>
      <w:r w:rsidRPr="002E5CBA">
        <w:rPr>
          <w:lang w:val="en-US"/>
        </w:rPr>
        <w:t xml:space="preserve">      content:</w:t>
      </w:r>
    </w:p>
    <w:p w14:paraId="32EA0A4B" w14:textId="3E4069F1" w:rsidR="0086296D" w:rsidRPr="002E5CBA" w:rsidRDefault="0086296D" w:rsidP="0086296D">
      <w:pPr>
        <w:pStyle w:val="PL"/>
        <w:rPr>
          <w:lang w:val="en-US"/>
        </w:rPr>
      </w:pPr>
      <w:r w:rsidRPr="002E5CBA">
        <w:rPr>
          <w:lang w:val="en-US"/>
        </w:rPr>
        <w:t xml:space="preserve">        application/json: # message without binary body part</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lastRenderedPageBreak/>
        <w:t xml:space="preserve">                  schema:</w:t>
      </w:r>
    </w:p>
    <w:p w14:paraId="32EA0A5F" w14:textId="0A911821" w:rsidR="0086296D" w:rsidRDefault="0086296D" w:rsidP="0086296D">
      <w:pPr>
        <w:pStyle w:val="PL"/>
      </w:pPr>
      <w:r w:rsidRPr="002E5CBA">
        <w:rPr>
          <w:lang w:val="en-US"/>
        </w:rPr>
        <w:t xml:space="preserve">                    type: string</w:t>
      </w:r>
    </w:p>
    <w:p w14:paraId="32EA0A60" w14:textId="77777777" w:rsidR="0086296D" w:rsidRDefault="0086296D" w:rsidP="0086296D">
      <w:pPr>
        <w:pStyle w:val="PL"/>
      </w:pPr>
    </w:p>
    <w:p w14:paraId="32EA0A61" w14:textId="4DB872DA" w:rsidR="0086296D" w:rsidRDefault="00DD192A" w:rsidP="0086296D">
      <w:pPr>
        <w:pStyle w:val="PL"/>
      </w:pPr>
      <w:r>
        <w:t xml:space="preserve">    </w:t>
      </w:r>
      <w:r w:rsidR="0086296D">
        <w:t>'HsmfUpdateError':</w:t>
      </w:r>
    </w:p>
    <w:p w14:paraId="32EA0A62" w14:textId="03C97BB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63" w14:textId="77777777" w:rsidR="0086296D" w:rsidRPr="002E5CBA" w:rsidRDefault="0086296D" w:rsidP="0086296D">
      <w:pPr>
        <w:pStyle w:val="PL"/>
        <w:rPr>
          <w:lang w:val="en-US"/>
        </w:rPr>
      </w:pPr>
      <w:r w:rsidRPr="002E5CBA">
        <w:rPr>
          <w:lang w:val="en-US"/>
        </w:rPr>
        <w:t xml:space="preserve">      content:</w:t>
      </w:r>
    </w:p>
    <w:p w14:paraId="32EA0A64" w14:textId="639BDEFD" w:rsidR="0086296D" w:rsidRPr="002E5CBA" w:rsidRDefault="0086296D" w:rsidP="0086296D">
      <w:pPr>
        <w:pStyle w:val="PL"/>
        <w:rPr>
          <w:lang w:val="en-US"/>
        </w:rPr>
      </w:pPr>
      <w:r w:rsidRPr="002E5CBA">
        <w:rPr>
          <w:lang w:val="en-US"/>
        </w:rPr>
        <w:t xml:space="preserve">        application/json: # message without binary body part</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6286C5F1" w:rsidR="0086296D" w:rsidRPr="002E5CBA" w:rsidRDefault="0086296D" w:rsidP="0086296D">
      <w:pPr>
        <w:pStyle w:val="PL"/>
        <w:rPr>
          <w:lang w:val="en-US"/>
        </w:rPr>
      </w:pPr>
      <w:r w:rsidRPr="002E5CBA">
        <w:rPr>
          <w:lang w:val="en-US"/>
        </w:rPr>
        <w:t xml:space="preserve">                    type: string</w:t>
      </w:r>
    </w:p>
    <w:p w14:paraId="32EA0A79" w14:textId="77777777" w:rsidR="0086296D" w:rsidRDefault="0086296D" w:rsidP="0086296D">
      <w:pPr>
        <w:pStyle w:val="PL"/>
        <w:rPr>
          <w:lang w:val="en-US"/>
        </w:rPr>
      </w:pPr>
    </w:p>
    <w:p w14:paraId="32EA0A7A" w14:textId="381AE7B1" w:rsidR="0086296D" w:rsidRDefault="00DD192A" w:rsidP="0086296D">
      <w:pPr>
        <w:pStyle w:val="PL"/>
      </w:pPr>
      <w:r>
        <w:t xml:space="preserve">    </w:t>
      </w:r>
      <w:r w:rsidR="0086296D">
        <w:t>'VsmfUpdateError':</w:t>
      </w:r>
    </w:p>
    <w:p w14:paraId="32EA0A7B" w14:textId="53A1B9DA"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7C" w14:textId="77777777" w:rsidR="0086296D" w:rsidRPr="002E5CBA" w:rsidRDefault="0086296D" w:rsidP="0086296D">
      <w:pPr>
        <w:pStyle w:val="PL"/>
        <w:rPr>
          <w:lang w:val="en-US"/>
        </w:rPr>
      </w:pPr>
      <w:r w:rsidRPr="002E5CBA">
        <w:rPr>
          <w:lang w:val="en-US"/>
        </w:rPr>
        <w:t xml:space="preserve">      content:</w:t>
      </w:r>
    </w:p>
    <w:p w14:paraId="32EA0A7D" w14:textId="7E63C0A0" w:rsidR="0086296D" w:rsidRPr="002E5CBA" w:rsidRDefault="0086296D" w:rsidP="0086296D">
      <w:pPr>
        <w:pStyle w:val="PL"/>
        <w:rPr>
          <w:lang w:val="en-US"/>
        </w:rPr>
      </w:pPr>
      <w:r w:rsidRPr="002E5CBA">
        <w:rPr>
          <w:lang w:val="en-US"/>
        </w:rPr>
        <w:t xml:space="preserve">        application/json: # message without binary body part</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1AF30669" w:rsidR="0086296D" w:rsidRPr="002E5CBA" w:rsidRDefault="0086296D" w:rsidP="0086296D">
      <w:pPr>
        <w:pStyle w:val="PL"/>
        <w:rPr>
          <w:lang w:val="en-US"/>
        </w:rPr>
      </w:pPr>
      <w:r w:rsidRPr="002E5CBA">
        <w:rPr>
          <w:lang w:val="en-US"/>
        </w:rPr>
        <w:t xml:space="preserve">                    type: string</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849AF26" w:rsidR="0086296D" w:rsidRPr="002E5CBA" w:rsidRDefault="0086296D" w:rsidP="0086296D">
      <w:pPr>
        <w:pStyle w:val="PL"/>
        <w:rPr>
          <w:lang w:val="en-US"/>
        </w:rPr>
      </w:pPr>
      <w:r w:rsidRPr="002E5CBA">
        <w:rPr>
          <w:lang w:val="en-US"/>
        </w:rPr>
        <w:t xml:space="preserve">                    type: string</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675" w:name="_Toc20129657"/>
      <w:bookmarkStart w:id="676" w:name="_Toc27584284"/>
      <w:bookmarkStart w:id="677" w:name="_Toc36455586"/>
      <w:r w:rsidRPr="002B35B4">
        <w:rPr>
          <w:lang w:val="en-US"/>
        </w:rPr>
        <w:lastRenderedPageBreak/>
        <w:t>Annex B (Informative):</w:t>
      </w:r>
      <w:r w:rsidRPr="002B35B4">
        <w:rPr>
          <w:lang w:val="en-US"/>
        </w:rPr>
        <w:br/>
        <w:t>HTTP Multipart Messages</w:t>
      </w:r>
      <w:bookmarkEnd w:id="675"/>
      <w:bookmarkEnd w:id="676"/>
      <w:bookmarkEnd w:id="677"/>
    </w:p>
    <w:p w14:paraId="32EA0A9D" w14:textId="77777777" w:rsidR="005C2369" w:rsidRPr="002B35B4" w:rsidRDefault="005C2369" w:rsidP="005C2369">
      <w:pPr>
        <w:pStyle w:val="Heading2"/>
        <w:rPr>
          <w:lang w:val="en-US"/>
        </w:rPr>
      </w:pPr>
      <w:bookmarkStart w:id="678" w:name="_Toc20129658"/>
      <w:bookmarkStart w:id="679" w:name="_Toc27584285"/>
      <w:bookmarkStart w:id="680" w:name="_Toc36455587"/>
      <w:r w:rsidRPr="002B35B4">
        <w:rPr>
          <w:lang w:val="en-US"/>
        </w:rPr>
        <w:t>B.1</w:t>
      </w:r>
      <w:r w:rsidRPr="002B35B4">
        <w:rPr>
          <w:lang w:val="en-US"/>
        </w:rPr>
        <w:tab/>
      </w:r>
      <w:r>
        <w:rPr>
          <w:lang w:val="en-US"/>
        </w:rPr>
        <w:t xml:space="preserve">Example of </w:t>
      </w:r>
      <w:r w:rsidRPr="002B35B4">
        <w:rPr>
          <w:lang w:val="en-US"/>
        </w:rPr>
        <w:t>HTTP multipart message</w:t>
      </w:r>
      <w:bookmarkEnd w:id="678"/>
      <w:bookmarkEnd w:id="679"/>
      <w:bookmarkEnd w:id="680"/>
    </w:p>
    <w:p w14:paraId="32EA0A9E" w14:textId="77777777" w:rsidR="005C2369" w:rsidRPr="005C2369" w:rsidRDefault="005C2369" w:rsidP="005C2369">
      <w:pPr>
        <w:pStyle w:val="Heading3"/>
        <w:rPr>
          <w:lang w:val="en-US"/>
        </w:rPr>
      </w:pPr>
      <w:bookmarkStart w:id="681" w:name="_Toc20129659"/>
      <w:bookmarkStart w:id="682" w:name="_Toc27584286"/>
      <w:bookmarkStart w:id="683" w:name="_Toc36455588"/>
      <w:r>
        <w:rPr>
          <w:lang w:val="en-US"/>
        </w:rPr>
        <w:t>B.1.1</w:t>
      </w:r>
      <w:r>
        <w:rPr>
          <w:lang w:val="en-US"/>
        </w:rPr>
        <w:tab/>
        <w:t>General</w:t>
      </w:r>
      <w:bookmarkEnd w:id="681"/>
      <w:bookmarkEnd w:id="682"/>
      <w:bookmarkEnd w:id="683"/>
    </w:p>
    <w:p w14:paraId="32EA0A9F" w14:textId="1A6C0E9C" w:rsidR="00374AB0" w:rsidRDefault="00374AB0" w:rsidP="00374AB0">
      <w:pPr>
        <w:rPr>
          <w:lang w:val="en-US" w:eastAsia="fr-FR"/>
        </w:rPr>
      </w:pPr>
      <w:r>
        <w:rPr>
          <w:lang w:val="en-US" w:eastAsia="fr-FR"/>
        </w:rPr>
        <w:t xml:space="preserve">This </w:t>
      </w:r>
      <w:r w:rsidR="005B1EEB">
        <w:rPr>
          <w:lang w:val="en-US" w:eastAsia="fr-FR"/>
        </w:rPr>
        <w:t>clause</w:t>
      </w:r>
      <w:r>
        <w:rPr>
          <w:lang w:val="en-US" w:eastAsia="fr-FR"/>
        </w:rPr>
        <w:t xml:space="preserv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684" w:name="_Toc20129660"/>
      <w:bookmarkStart w:id="685" w:name="_Toc27584287"/>
      <w:bookmarkStart w:id="686" w:name="_Toc36455589"/>
      <w:r>
        <w:rPr>
          <w:lang w:val="en-US" w:eastAsia="fr-FR"/>
        </w:rPr>
        <w:t>B.1.2</w:t>
      </w:r>
      <w:r>
        <w:rPr>
          <w:lang w:val="en-US" w:eastAsia="fr-FR"/>
        </w:rPr>
        <w:tab/>
        <w:t>Example HTTP multipart message with N1 SM Message binary data</w:t>
      </w:r>
      <w:bookmarkEnd w:id="684"/>
      <w:bookmarkEnd w:id="685"/>
      <w:bookmarkEnd w:id="686"/>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1B23375D"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687" w:name="historyclause"/>
      <w:r w:rsidRPr="004D3578">
        <w:br w:type="page"/>
      </w:r>
      <w:bookmarkStart w:id="688" w:name="_Toc20129661"/>
      <w:bookmarkStart w:id="689" w:name="_Toc27584288"/>
      <w:bookmarkStart w:id="690" w:name="_Toc36455590"/>
      <w:r w:rsidRPr="004D3578">
        <w:t xml:space="preserve">Annex </w:t>
      </w:r>
      <w:r w:rsidR="00212257">
        <w:t>C</w:t>
      </w:r>
      <w:r w:rsidR="00212257" w:rsidRPr="004D3578">
        <w:t xml:space="preserve"> </w:t>
      </w:r>
      <w:r w:rsidRPr="004D3578">
        <w:t>(informative):</w:t>
      </w:r>
      <w:r w:rsidRPr="004D3578">
        <w:br/>
        <w:t>Change history</w:t>
      </w:r>
      <w:bookmarkEnd w:id="688"/>
      <w:bookmarkEnd w:id="689"/>
      <w:bookmarkEnd w:id="690"/>
    </w:p>
    <w:bookmarkEnd w:id="687"/>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lang w:eastAsia="en-GB"/>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r w:rsidR="004F6B23" w:rsidRPr="006B0D02" w14:paraId="054CD91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A67F4B8" w14:textId="19B4BAC1" w:rsidR="004F6B23" w:rsidRDefault="004F6B23"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41062" w14:textId="77777777" w:rsidR="004F6B23" w:rsidRDefault="004F6B23" w:rsidP="00586EF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55BC4" w14:textId="77777777" w:rsidR="004F6B23" w:rsidRDefault="004F6B23" w:rsidP="00586E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E31B7" w14:textId="77777777" w:rsidR="004F6B23" w:rsidRDefault="004F6B23" w:rsidP="00586EF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60635" w14:textId="77777777" w:rsidR="004F6B23" w:rsidRPr="006B0D02" w:rsidRDefault="004F6B23"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F919" w14:textId="77777777" w:rsidR="004F6B23" w:rsidRDefault="004F6B23" w:rsidP="00586EF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8DF64" w14:textId="3B5DA814" w:rsidR="004F6B23" w:rsidRDefault="004F6B23" w:rsidP="00586EF4">
            <w:pPr>
              <w:pStyle w:val="TAL"/>
              <w:rPr>
                <w:rFonts w:cs="Arial"/>
                <w:sz w:val="16"/>
                <w:szCs w:val="16"/>
                <w:lang w:eastAsia="en-GB"/>
              </w:rPr>
            </w:pPr>
            <w:r w:rsidRPr="004F6B23">
              <w:rPr>
                <w:rFonts w:cs="Arial"/>
                <w:sz w:val="16"/>
                <w:szCs w:val="16"/>
                <w:lang w:eastAsia="en-GB"/>
              </w:rPr>
              <w:t>MaxIntegrityProtectedDataRate</w:t>
            </w:r>
            <w:r>
              <w:rPr>
                <w:rFonts w:cs="Arial"/>
                <w:sz w:val="16"/>
                <w:szCs w:val="16"/>
                <w:lang w:eastAsia="en-GB"/>
              </w:rPr>
              <w:t xml:space="preserve"> </w:t>
            </w:r>
            <w:r w:rsidRPr="004F6B23">
              <w:rPr>
                <w:rFonts w:cs="Arial"/>
                <w:sz w:val="16"/>
                <w:szCs w:val="16"/>
                <w:lang w:eastAsia="en-GB"/>
              </w:rPr>
              <w:t>spare quote fixed in yaml-file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D8B9" w14:textId="362479A1" w:rsidR="004F6B23" w:rsidRPr="00AC493C" w:rsidRDefault="004F6B23" w:rsidP="00586EF4">
            <w:pPr>
              <w:pStyle w:val="TAC"/>
              <w:rPr>
                <w:sz w:val="16"/>
                <w:szCs w:val="16"/>
              </w:rPr>
            </w:pPr>
            <w:r>
              <w:rPr>
                <w:sz w:val="16"/>
                <w:szCs w:val="16"/>
              </w:rPr>
              <w:t>15.2.1</w:t>
            </w:r>
          </w:p>
        </w:tc>
      </w:tr>
      <w:tr w:rsidR="00984507" w:rsidRPr="006B0D02" w14:paraId="319907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C54E" w14:textId="4B0ABA93" w:rsidR="00984507" w:rsidRDefault="00984507" w:rsidP="00586EF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43C9" w14:textId="38D38F60" w:rsidR="00984507" w:rsidRDefault="00984507" w:rsidP="00586EF4">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5900" w14:textId="47195F7E" w:rsidR="00984507" w:rsidRDefault="00984507" w:rsidP="00586EF4">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2CD0" w14:textId="7000A000" w:rsidR="00984507" w:rsidRDefault="00984507" w:rsidP="00586EF4">
            <w:pPr>
              <w:pStyle w:val="TAL"/>
              <w:jc w:val="center"/>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2345" w14:textId="77777777" w:rsidR="00984507" w:rsidRPr="006B0D02" w:rsidRDefault="00984507"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9E3A2" w14:textId="00501005" w:rsidR="00984507" w:rsidRDefault="00984507"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EA853" w14:textId="5750906B" w:rsidR="00984507" w:rsidRPr="004F6B23" w:rsidRDefault="00984507" w:rsidP="00586EF4">
            <w:pPr>
              <w:pStyle w:val="TAL"/>
              <w:rPr>
                <w:rFonts w:cs="Arial"/>
                <w:sz w:val="16"/>
                <w:szCs w:val="16"/>
                <w:lang w:eastAsia="en-GB"/>
              </w:rPr>
            </w:pPr>
            <w:r>
              <w:rPr>
                <w:rFonts w:cs="Arial"/>
                <w:sz w:val="16"/>
                <w:szCs w:val="16"/>
                <w:lang w:eastAsia="en-GB"/>
              </w:rPr>
              <w:t>OpenAPI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C5656" w14:textId="4FFF1D65" w:rsidR="00984507" w:rsidRDefault="00984507" w:rsidP="00586EF4">
            <w:pPr>
              <w:pStyle w:val="TAC"/>
              <w:rPr>
                <w:sz w:val="16"/>
                <w:szCs w:val="16"/>
              </w:rPr>
            </w:pPr>
            <w:r>
              <w:rPr>
                <w:sz w:val="16"/>
                <w:szCs w:val="16"/>
              </w:rPr>
              <w:t>15.3.0</w:t>
            </w:r>
          </w:p>
        </w:tc>
      </w:tr>
      <w:tr w:rsidR="00984507" w:rsidRPr="006B0D02" w14:paraId="42BF322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CADFDB" w14:textId="0E2827C8" w:rsidR="00984507" w:rsidRDefault="00984507" w:rsidP="00984507">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A9C90" w14:textId="358ADA81" w:rsidR="00984507" w:rsidRDefault="00984507" w:rsidP="00984507">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552F82" w14:textId="2AED5F35" w:rsidR="00984507" w:rsidRDefault="00984507" w:rsidP="00984507">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56FB" w14:textId="25AC1336" w:rsidR="00984507" w:rsidRDefault="00984507" w:rsidP="00984507">
            <w:pPr>
              <w:pStyle w:val="TAL"/>
              <w:jc w:val="center"/>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C355" w14:textId="5226F729" w:rsidR="00984507" w:rsidRPr="006B0D02" w:rsidRDefault="00984507" w:rsidP="0098450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F8027" w14:textId="3B3BC334" w:rsidR="00984507" w:rsidRDefault="00984507" w:rsidP="00984507">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1DB3" w14:textId="31DE8727" w:rsidR="00984507" w:rsidRPr="004F6B23" w:rsidRDefault="00984507" w:rsidP="00984507">
            <w:pPr>
              <w:pStyle w:val="TAL"/>
              <w:rPr>
                <w:rFonts w:cs="Arial"/>
                <w:sz w:val="16"/>
                <w:szCs w:val="16"/>
                <w:lang w:eastAsia="en-GB"/>
              </w:rPr>
            </w:pPr>
            <w:r w:rsidRPr="00984507">
              <w:rPr>
                <w:rFonts w:cs="Arial"/>
                <w:sz w:val="16"/>
                <w:szCs w:val="16"/>
                <w:lang w:eastAsia="en-GB"/>
              </w:rPr>
              <w:t>Secondary RAT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4B71" w14:textId="51B89117" w:rsidR="00984507" w:rsidRDefault="00984507" w:rsidP="00984507">
            <w:pPr>
              <w:pStyle w:val="TAC"/>
              <w:rPr>
                <w:sz w:val="16"/>
                <w:szCs w:val="16"/>
              </w:rPr>
            </w:pPr>
            <w:r w:rsidRPr="00AC217B">
              <w:rPr>
                <w:sz w:val="16"/>
                <w:szCs w:val="16"/>
              </w:rPr>
              <w:t>15.3.0</w:t>
            </w:r>
          </w:p>
        </w:tc>
      </w:tr>
      <w:tr w:rsidR="005E23A6" w:rsidRPr="006B0D02" w14:paraId="12FBA54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CEF186E" w14:textId="6F6A2DA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9251A" w14:textId="5766186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13AED" w14:textId="02C27B24"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E5FD4" w14:textId="0ACD560A" w:rsidR="005E23A6" w:rsidRDefault="005E23A6" w:rsidP="005E23A6">
            <w:pPr>
              <w:pStyle w:val="TAL"/>
              <w:jc w:val="center"/>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17AA" w14:textId="6DA7C2FF"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BB1D1" w14:textId="6038F7DB"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18FB2" w14:textId="03A71CD0" w:rsidR="005E23A6" w:rsidRPr="00984507" w:rsidRDefault="005E23A6" w:rsidP="005E23A6">
            <w:pPr>
              <w:pStyle w:val="TAL"/>
              <w:rPr>
                <w:rFonts w:cs="Arial"/>
                <w:sz w:val="16"/>
                <w:szCs w:val="16"/>
                <w:lang w:eastAsia="en-GB"/>
              </w:rPr>
            </w:pPr>
            <w:r w:rsidRPr="00984507">
              <w:rPr>
                <w:rFonts w:cs="Arial"/>
                <w:sz w:val="16"/>
                <w:szCs w:val="16"/>
                <w:lang w:eastAsia="en-GB"/>
              </w:rPr>
              <w:t>Target ID during inter NG-RAN node N2 based handover and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2614E" w14:textId="30A2F1B4" w:rsidR="005E23A6" w:rsidRDefault="005E23A6" w:rsidP="005E23A6">
            <w:pPr>
              <w:pStyle w:val="TAC"/>
              <w:rPr>
                <w:sz w:val="16"/>
                <w:szCs w:val="16"/>
              </w:rPr>
            </w:pPr>
            <w:r w:rsidRPr="00AC217B">
              <w:rPr>
                <w:sz w:val="16"/>
                <w:szCs w:val="16"/>
              </w:rPr>
              <w:t>15.3.0</w:t>
            </w:r>
          </w:p>
        </w:tc>
      </w:tr>
      <w:tr w:rsidR="005E23A6" w:rsidRPr="006B0D02" w14:paraId="2CE8A70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5AFF30" w14:textId="79FABA23"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CD3F8" w14:textId="22C3DB69"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C8A90" w14:textId="4EC51DF1"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C9C5D" w14:textId="14ACC045" w:rsidR="005E23A6" w:rsidRDefault="005E23A6" w:rsidP="005E23A6">
            <w:pPr>
              <w:pStyle w:val="TAL"/>
              <w:jc w:val="center"/>
              <w:rPr>
                <w:rFonts w:cs="Arial"/>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784C2"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CF2AC" w14:textId="04897CC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69569" w14:textId="58067FF3" w:rsidR="005E23A6" w:rsidRPr="00984507" w:rsidRDefault="005E23A6" w:rsidP="005E23A6">
            <w:pPr>
              <w:pStyle w:val="TAL"/>
              <w:rPr>
                <w:rFonts w:cs="Arial"/>
                <w:sz w:val="16"/>
                <w:szCs w:val="16"/>
                <w:lang w:eastAsia="en-GB"/>
              </w:rPr>
            </w:pPr>
            <w:r w:rsidRPr="00984507">
              <w:rPr>
                <w:rFonts w:cs="Arial"/>
                <w:sz w:val="16"/>
                <w:szCs w:val="16"/>
                <w:lang w:eastAsia="en-GB"/>
              </w:rPr>
              <w:t>Indirect data forwarding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ED0B0" w14:textId="761F51C4" w:rsidR="005E23A6" w:rsidRDefault="005E23A6" w:rsidP="005E23A6">
            <w:pPr>
              <w:pStyle w:val="TAC"/>
              <w:rPr>
                <w:sz w:val="16"/>
                <w:szCs w:val="16"/>
              </w:rPr>
            </w:pPr>
            <w:r w:rsidRPr="00AC217B">
              <w:rPr>
                <w:sz w:val="16"/>
                <w:szCs w:val="16"/>
              </w:rPr>
              <w:t>15.3.0</w:t>
            </w:r>
          </w:p>
        </w:tc>
      </w:tr>
      <w:tr w:rsidR="003B44C5" w:rsidRPr="006B0D02" w14:paraId="6EAEF07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0254F571" w14:textId="77777777" w:rsidR="003B44C5" w:rsidRDefault="003B44C5" w:rsidP="00462BBC">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89C09" w14:textId="77777777" w:rsidR="003B44C5" w:rsidRDefault="003B44C5" w:rsidP="00462BBC">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6D0A7" w14:textId="77777777" w:rsidR="003B44C5" w:rsidRDefault="003B44C5" w:rsidP="00462BBC">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56CF" w14:textId="77777777" w:rsidR="003B44C5" w:rsidRDefault="003B44C5" w:rsidP="00462BBC">
            <w:pPr>
              <w:pStyle w:val="TAL"/>
              <w:jc w:val="center"/>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20942" w14:textId="77777777" w:rsidR="003B44C5" w:rsidRDefault="003B44C5" w:rsidP="00462BB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FC73" w14:textId="77777777" w:rsidR="003B44C5" w:rsidRPr="0011147A" w:rsidRDefault="003B44C5"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68897" w14:textId="77777777" w:rsidR="003B44C5" w:rsidRPr="00984507" w:rsidRDefault="003B44C5" w:rsidP="00462BBC">
            <w:pPr>
              <w:pStyle w:val="TAL"/>
              <w:rPr>
                <w:rFonts w:cs="Arial"/>
                <w:sz w:val="16"/>
                <w:szCs w:val="16"/>
                <w:lang w:eastAsia="en-GB"/>
              </w:rPr>
            </w:pPr>
            <w:r>
              <w:rPr>
                <w:rFonts w:cs="Arial"/>
                <w:sz w:val="16"/>
                <w:szCs w:val="16"/>
                <w:lang w:eastAsia="en-GB"/>
              </w:rPr>
              <w:t>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2E744" w14:textId="77777777" w:rsidR="003B44C5" w:rsidRPr="00AC217B" w:rsidRDefault="003B44C5" w:rsidP="00462BBC">
            <w:pPr>
              <w:pStyle w:val="TAC"/>
              <w:rPr>
                <w:sz w:val="16"/>
                <w:szCs w:val="16"/>
              </w:rPr>
            </w:pPr>
            <w:r w:rsidRPr="00AC217B">
              <w:rPr>
                <w:sz w:val="16"/>
                <w:szCs w:val="16"/>
              </w:rPr>
              <w:t>15.3.0</w:t>
            </w:r>
          </w:p>
        </w:tc>
      </w:tr>
      <w:tr w:rsidR="005E23A6" w:rsidRPr="006B0D02" w14:paraId="2FF39C1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7B34AC9" w14:textId="7B1A755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C1C2" w14:textId="4115C10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E06EC" w14:textId="7A9A6189"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C3E3D" w14:textId="197D518F" w:rsidR="005E23A6" w:rsidRDefault="005E23A6" w:rsidP="005E23A6">
            <w:pPr>
              <w:pStyle w:val="TAL"/>
              <w:jc w:val="center"/>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C6DF8" w14:textId="54EAB59D"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3ABB1" w14:textId="2985AD86"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E9505" w14:textId="510EB863" w:rsidR="005E23A6" w:rsidRPr="00984507" w:rsidRDefault="005E23A6" w:rsidP="005E23A6">
            <w:pPr>
              <w:pStyle w:val="TAL"/>
              <w:rPr>
                <w:rFonts w:cs="Arial"/>
                <w:sz w:val="16"/>
                <w:szCs w:val="16"/>
                <w:lang w:eastAsia="en-GB"/>
              </w:rPr>
            </w:pPr>
            <w:r w:rsidRPr="00984507">
              <w:rPr>
                <w:rFonts w:cs="Arial"/>
                <w:sz w:val="16"/>
                <w:szCs w:val="16"/>
                <w:lang w:eastAsia="en-GB"/>
              </w:rPr>
              <w:t>Clarification on the use of pduSessionsActivateList during EPS to 5GS Idle Mode Mobility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411" w14:textId="2A90C211" w:rsidR="005E23A6" w:rsidRDefault="005E23A6" w:rsidP="005E23A6">
            <w:pPr>
              <w:pStyle w:val="TAC"/>
              <w:rPr>
                <w:sz w:val="16"/>
                <w:szCs w:val="16"/>
              </w:rPr>
            </w:pPr>
            <w:r w:rsidRPr="00AC217B">
              <w:rPr>
                <w:sz w:val="16"/>
                <w:szCs w:val="16"/>
              </w:rPr>
              <w:t>15.3.0</w:t>
            </w:r>
          </w:p>
        </w:tc>
      </w:tr>
      <w:tr w:rsidR="005E23A6" w:rsidRPr="006B0D02" w14:paraId="1D06E9F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A2B4C0" w14:textId="0F9CAF9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FCC5" w14:textId="090A1B24"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9F54D" w14:textId="63BFE647"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3561" w14:textId="59F35DD4" w:rsidR="005E23A6" w:rsidRDefault="005E23A6" w:rsidP="005E23A6">
            <w:pPr>
              <w:pStyle w:val="TAL"/>
              <w:jc w:val="center"/>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C319"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6F78" w14:textId="085EBA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6432F" w14:textId="1F19F626" w:rsidR="005E23A6" w:rsidRPr="00984507" w:rsidRDefault="005E23A6" w:rsidP="005E23A6">
            <w:pPr>
              <w:pStyle w:val="TAL"/>
              <w:rPr>
                <w:rFonts w:cs="Arial"/>
                <w:sz w:val="16"/>
                <w:szCs w:val="16"/>
                <w:lang w:eastAsia="en-GB"/>
              </w:rPr>
            </w:pPr>
            <w:r w:rsidRPr="00984507">
              <w:rPr>
                <w:rFonts w:cs="Arial"/>
                <w:sz w:val="16"/>
                <w:szCs w:val="16"/>
                <w:lang w:eastAsia="en-GB"/>
              </w:rPr>
              <w:t>Cause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2DD3" w14:textId="0E71D561" w:rsidR="005E23A6" w:rsidRDefault="005E23A6" w:rsidP="005E23A6">
            <w:pPr>
              <w:pStyle w:val="TAC"/>
              <w:rPr>
                <w:sz w:val="16"/>
                <w:szCs w:val="16"/>
              </w:rPr>
            </w:pPr>
            <w:r w:rsidRPr="00AC217B">
              <w:rPr>
                <w:sz w:val="16"/>
                <w:szCs w:val="16"/>
              </w:rPr>
              <w:t>15.3.0</w:t>
            </w:r>
          </w:p>
        </w:tc>
      </w:tr>
      <w:tr w:rsidR="005E23A6" w:rsidRPr="006B0D02" w14:paraId="7F0C080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61217CA" w14:textId="53F2267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77C3E" w14:textId="0BBA293A"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4AE4" w14:textId="7FCC5DEC"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C3AE" w14:textId="5599862B" w:rsidR="005E23A6" w:rsidRDefault="005E23A6" w:rsidP="005E23A6">
            <w:pPr>
              <w:pStyle w:val="TAL"/>
              <w:jc w:val="center"/>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9C30" w14:textId="1A999CB1"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BD33" w14:textId="3524E17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10640" w14:textId="5A7DB7FB" w:rsidR="005E23A6" w:rsidRPr="00984507" w:rsidRDefault="005E23A6" w:rsidP="005E23A6">
            <w:pPr>
              <w:pStyle w:val="TAL"/>
              <w:rPr>
                <w:rFonts w:cs="Arial"/>
                <w:sz w:val="16"/>
                <w:szCs w:val="16"/>
                <w:lang w:eastAsia="en-GB"/>
              </w:rPr>
            </w:pPr>
            <w:r w:rsidRPr="00984507">
              <w:rPr>
                <w:rFonts w:cs="Arial"/>
                <w:sz w:val="16"/>
                <w:szCs w:val="16"/>
                <w:lang w:eastAsia="en-GB"/>
              </w:rPr>
              <w:t>Update ReleaseSMContext Service Operation Description for PDU Session Release due to Change of Set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8BFB" w14:textId="40139D7D" w:rsidR="005E23A6" w:rsidRDefault="005E23A6" w:rsidP="005E23A6">
            <w:pPr>
              <w:pStyle w:val="TAC"/>
              <w:rPr>
                <w:sz w:val="16"/>
                <w:szCs w:val="16"/>
              </w:rPr>
            </w:pPr>
            <w:r w:rsidRPr="00AC217B">
              <w:rPr>
                <w:sz w:val="16"/>
                <w:szCs w:val="16"/>
              </w:rPr>
              <w:t>15.3.0</w:t>
            </w:r>
          </w:p>
        </w:tc>
      </w:tr>
      <w:tr w:rsidR="005E23A6" w:rsidRPr="006B0D02" w14:paraId="60B7DAE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02EAA5F" w14:textId="5E3C2E5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AC5D9" w14:textId="45CB2A3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4C650" w14:textId="1E1F023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8B28C" w14:textId="38D4B5ED" w:rsidR="005E23A6" w:rsidRDefault="005E23A6" w:rsidP="005E23A6">
            <w:pPr>
              <w:pStyle w:val="TAL"/>
              <w:jc w:val="center"/>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66346" w14:textId="5D5753CE"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B5A09" w14:textId="62EB6C5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9CA6E" w14:textId="444D35BD"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7E2E2" w14:textId="4B8DA78A" w:rsidR="005E23A6" w:rsidRDefault="005E23A6" w:rsidP="005E23A6">
            <w:pPr>
              <w:pStyle w:val="TAC"/>
              <w:rPr>
                <w:sz w:val="16"/>
                <w:szCs w:val="16"/>
              </w:rPr>
            </w:pPr>
            <w:r w:rsidRPr="00AC217B">
              <w:rPr>
                <w:sz w:val="16"/>
                <w:szCs w:val="16"/>
              </w:rPr>
              <w:t>15.3.0</w:t>
            </w:r>
          </w:p>
        </w:tc>
      </w:tr>
      <w:tr w:rsidR="005E23A6" w:rsidRPr="006B0D02" w14:paraId="67DC1FE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3BC3DB" w14:textId="26A5562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5847F" w14:textId="2FE6929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8D11C" w14:textId="3B91CFA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D1E7" w14:textId="01392D34" w:rsidR="005E23A6" w:rsidRDefault="005E23A6" w:rsidP="005E23A6">
            <w:pPr>
              <w:pStyle w:val="TAL"/>
              <w:jc w:val="center"/>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3D46" w14:textId="26D00A96"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C4E" w14:textId="7CA785E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BFDD2" w14:textId="2FCEBA5F"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20E8" w14:textId="14613EE3" w:rsidR="005E23A6" w:rsidRDefault="005E23A6" w:rsidP="005E23A6">
            <w:pPr>
              <w:pStyle w:val="TAC"/>
              <w:rPr>
                <w:sz w:val="16"/>
                <w:szCs w:val="16"/>
              </w:rPr>
            </w:pPr>
            <w:r w:rsidRPr="00AC217B">
              <w:rPr>
                <w:sz w:val="16"/>
                <w:szCs w:val="16"/>
              </w:rPr>
              <w:t>15.3.0</w:t>
            </w:r>
          </w:p>
        </w:tc>
      </w:tr>
      <w:tr w:rsidR="005E23A6" w:rsidRPr="006B0D02" w14:paraId="66D0555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707E11" w14:textId="63D8AAC9"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11828" w14:textId="0A1CCECB"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8A966" w14:textId="0E35F932"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72FC" w14:textId="06D591C1" w:rsidR="005E23A6" w:rsidRDefault="005E23A6" w:rsidP="005E23A6">
            <w:pPr>
              <w:pStyle w:val="TAL"/>
              <w:jc w:val="center"/>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331F3" w14:textId="62FDF655"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E942" w14:textId="41C9531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4425F" w14:textId="22FB9135" w:rsidR="005E23A6" w:rsidRPr="00984507" w:rsidRDefault="005E23A6" w:rsidP="005E23A6">
            <w:pPr>
              <w:pStyle w:val="TAL"/>
              <w:rPr>
                <w:rFonts w:cs="Arial"/>
                <w:sz w:val="16"/>
                <w:szCs w:val="16"/>
                <w:lang w:eastAsia="en-GB"/>
              </w:rPr>
            </w:pPr>
            <w:r w:rsidRPr="00984507">
              <w:rPr>
                <w:rFonts w:cs="Arial"/>
                <w:sz w:val="16"/>
                <w:szCs w:val="16"/>
                <w:lang w:eastAsia="en-GB"/>
              </w:rPr>
              <w:t>Status Notify for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31598" w14:textId="71B65790" w:rsidR="005E23A6" w:rsidRDefault="005E23A6" w:rsidP="005E23A6">
            <w:pPr>
              <w:pStyle w:val="TAC"/>
              <w:rPr>
                <w:sz w:val="16"/>
                <w:szCs w:val="16"/>
              </w:rPr>
            </w:pPr>
            <w:r w:rsidRPr="00AC217B">
              <w:rPr>
                <w:sz w:val="16"/>
                <w:szCs w:val="16"/>
              </w:rPr>
              <w:t>15.3.0</w:t>
            </w:r>
          </w:p>
        </w:tc>
      </w:tr>
      <w:tr w:rsidR="005E23A6" w:rsidRPr="006B0D02" w14:paraId="1804709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5F73909" w14:textId="47A5B686"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3CDE2" w14:textId="3B5817D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E391B" w14:textId="3D972876"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1B121" w14:textId="5A781B15" w:rsidR="005E23A6" w:rsidRDefault="005E23A6" w:rsidP="005E23A6">
            <w:pPr>
              <w:pStyle w:val="TAL"/>
              <w:jc w:val="center"/>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4FD2D" w14:textId="6681509A"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9E69" w14:textId="6384DD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EDAC" w14:textId="3DA60E42" w:rsidR="005E23A6" w:rsidRPr="00984507" w:rsidRDefault="005E23A6" w:rsidP="005E23A6">
            <w:pPr>
              <w:pStyle w:val="TAL"/>
              <w:rPr>
                <w:rFonts w:cs="Arial"/>
                <w:sz w:val="16"/>
                <w:szCs w:val="16"/>
                <w:lang w:eastAsia="en-GB"/>
              </w:rPr>
            </w:pPr>
            <w:r w:rsidRPr="00984507">
              <w:rPr>
                <w:rFonts w:cs="Arial"/>
                <w:sz w:val="16"/>
                <w:szCs w:val="16"/>
                <w:lang w:eastAsia="en-GB"/>
              </w:rPr>
              <w:t>Provide Resource URI before PDU Session Creation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CEC" w14:textId="7B4A2BFD" w:rsidR="005E23A6" w:rsidRDefault="005E23A6" w:rsidP="005E23A6">
            <w:pPr>
              <w:pStyle w:val="TAC"/>
              <w:rPr>
                <w:sz w:val="16"/>
                <w:szCs w:val="16"/>
              </w:rPr>
            </w:pPr>
            <w:r w:rsidRPr="00AC217B">
              <w:rPr>
                <w:sz w:val="16"/>
                <w:szCs w:val="16"/>
              </w:rPr>
              <w:t>15.3.0</w:t>
            </w:r>
          </w:p>
        </w:tc>
      </w:tr>
      <w:tr w:rsidR="005E23A6" w:rsidRPr="006B0D02" w14:paraId="5B86C5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F5062F" w14:textId="6AF807C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213A" w14:textId="484FB0D1"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67421" w14:textId="343F1313"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E975" w14:textId="5C8023D0" w:rsidR="005E23A6" w:rsidRDefault="005E23A6" w:rsidP="005E23A6">
            <w:pPr>
              <w:pStyle w:val="TAL"/>
              <w:jc w:val="center"/>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14AF" w14:textId="20EC49DC"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35B2" w14:textId="7B31D93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C960" w14:textId="213969FE" w:rsidR="005E23A6" w:rsidRPr="00984507" w:rsidRDefault="005E23A6" w:rsidP="005E23A6">
            <w:pPr>
              <w:pStyle w:val="TAL"/>
              <w:rPr>
                <w:rFonts w:cs="Arial"/>
                <w:sz w:val="16"/>
                <w:szCs w:val="16"/>
                <w:lang w:eastAsia="en-GB"/>
              </w:rPr>
            </w:pPr>
            <w:r w:rsidRPr="00984507">
              <w:rPr>
                <w:rFonts w:cs="Arial"/>
                <w:sz w:val="16"/>
                <w:szCs w:val="16"/>
                <w:lang w:eastAsia="en-GB"/>
              </w:rPr>
              <w:t>Allocated EBIs during EPS to 5GS Preparation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64E4C" w14:textId="678692B4" w:rsidR="005E23A6" w:rsidRDefault="005E23A6" w:rsidP="005E23A6">
            <w:pPr>
              <w:pStyle w:val="TAC"/>
              <w:rPr>
                <w:sz w:val="16"/>
                <w:szCs w:val="16"/>
              </w:rPr>
            </w:pPr>
            <w:r w:rsidRPr="00AC217B">
              <w:rPr>
                <w:sz w:val="16"/>
                <w:szCs w:val="16"/>
              </w:rPr>
              <w:t>15.3.0</w:t>
            </w:r>
          </w:p>
        </w:tc>
      </w:tr>
      <w:tr w:rsidR="00967DAD" w:rsidRPr="006B0D02" w14:paraId="520E6051"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3C980231" w14:textId="77777777" w:rsidR="00967DAD" w:rsidRDefault="00967DAD" w:rsidP="00462BB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E559" w14:textId="77777777" w:rsidR="00967DAD" w:rsidRDefault="00967DAD" w:rsidP="00462BBC">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34F1D" w14:textId="6E78F669" w:rsidR="00967DAD" w:rsidRDefault="00967DAD" w:rsidP="00462BBC">
            <w:pPr>
              <w:pStyle w:val="TAC"/>
              <w:rPr>
                <w:sz w:val="16"/>
                <w:szCs w:val="16"/>
              </w:rPr>
            </w:pPr>
            <w:r>
              <w:rPr>
                <w:sz w:val="16"/>
                <w:szCs w:val="16"/>
              </w:rPr>
              <w:t>CP-19</w:t>
            </w:r>
            <w:r w:rsidR="004954A0">
              <w:rPr>
                <w:sz w:val="16"/>
                <w:szCs w:val="16"/>
              </w:rPr>
              <w:t>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E5D3" w14:textId="2E65D0CE" w:rsidR="00967DAD" w:rsidRDefault="006D2CB6" w:rsidP="00462BBC">
            <w:pPr>
              <w:pStyle w:val="TAL"/>
              <w:jc w:val="center"/>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3A4C6" w14:textId="19297C28" w:rsidR="00967DAD" w:rsidRDefault="008F18E2" w:rsidP="00462BB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0098" w14:textId="77777777" w:rsidR="00967DAD" w:rsidRPr="0011147A" w:rsidRDefault="00967DAD"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497B1" w14:textId="446C02CC" w:rsidR="00967DAD" w:rsidRPr="00984507" w:rsidRDefault="006D2CB6" w:rsidP="00462BBC">
            <w:pPr>
              <w:pStyle w:val="TAL"/>
              <w:rPr>
                <w:rFonts w:cs="Arial"/>
                <w:sz w:val="16"/>
                <w:szCs w:val="16"/>
                <w:lang w:eastAsia="en-GB"/>
              </w:rPr>
            </w:pPr>
            <w:r w:rsidRPr="00F12B5D">
              <w:rPr>
                <w:rFonts w:cs="Arial"/>
                <w:sz w:val="16"/>
                <w:szCs w:val="16"/>
                <w:lang w:eastAsia="en-GB"/>
              </w:rPr>
              <w:t>Change of access type in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3E4A" w14:textId="77777777" w:rsidR="00967DAD" w:rsidRPr="00AC217B" w:rsidRDefault="00967DAD" w:rsidP="00462BBC">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C4187E3"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21E1B1E0"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1B151"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C738D" w14:textId="3C585F4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9BD1E" w14:textId="276D1049" w:rsidR="004954A0" w:rsidRDefault="004954A0" w:rsidP="004954A0">
            <w:pPr>
              <w:pStyle w:val="TAL"/>
              <w:jc w:val="center"/>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FA04" w14:textId="3829F676"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C6EA7"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DD89C" w14:textId="0097A146" w:rsidR="004954A0" w:rsidRPr="00984507" w:rsidRDefault="004954A0" w:rsidP="004954A0">
            <w:pPr>
              <w:pStyle w:val="TAL"/>
              <w:rPr>
                <w:rFonts w:cs="Arial"/>
                <w:sz w:val="16"/>
                <w:szCs w:val="16"/>
                <w:lang w:eastAsia="en-GB"/>
              </w:rPr>
            </w:pPr>
            <w:r w:rsidRPr="00F12B5D">
              <w:rPr>
                <w:rFonts w:cs="Arial"/>
                <w:sz w:val="16"/>
                <w:szCs w:val="16"/>
                <w:lang w:eastAsia="en-GB"/>
              </w:rPr>
              <w:t>EPS bearer synchronization upon EPS to 5GS idle mode mobility using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874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E044CB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3639A564"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AB20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CF2C3" w14:textId="12E083FF"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A0777" w14:textId="77777777" w:rsidR="004954A0" w:rsidRDefault="004954A0" w:rsidP="004954A0">
            <w:pPr>
              <w:pStyle w:val="TAL"/>
              <w:jc w:val="center"/>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D5E43"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F7B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E3832" w14:textId="77777777" w:rsidR="004954A0" w:rsidRPr="00984507" w:rsidRDefault="004954A0" w:rsidP="004954A0">
            <w:pPr>
              <w:pStyle w:val="TAL"/>
              <w:rPr>
                <w:rFonts w:cs="Arial"/>
                <w:sz w:val="16"/>
                <w:szCs w:val="16"/>
                <w:lang w:eastAsia="en-GB"/>
              </w:rPr>
            </w:pPr>
            <w:r w:rsidRPr="00F12B5D">
              <w:rPr>
                <w:rFonts w:cs="Arial"/>
                <w:sz w:val="16"/>
                <w:szCs w:val="16"/>
                <w:lang w:eastAsia="en-GB"/>
              </w:rPr>
              <w:t>Removing multiple redundant appearances of major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BFE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A1A0A1D"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EC"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77E85"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D9F77" w14:textId="5B21C904"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7F56" w14:textId="1E03B1CB" w:rsidR="004954A0" w:rsidRDefault="004954A0" w:rsidP="004954A0">
            <w:pPr>
              <w:pStyle w:val="TAL"/>
              <w:jc w:val="center"/>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0B753" w14:textId="0F784743"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9DA8"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F9D7" w14:textId="2ECE2367" w:rsidR="004954A0" w:rsidRPr="00984507" w:rsidRDefault="004954A0" w:rsidP="004954A0">
            <w:pPr>
              <w:pStyle w:val="TAL"/>
              <w:rPr>
                <w:rFonts w:cs="Arial"/>
                <w:sz w:val="16"/>
                <w:szCs w:val="16"/>
                <w:lang w:eastAsia="en-GB"/>
              </w:rPr>
            </w:pPr>
            <w:r w:rsidRPr="00F12B5D">
              <w:rPr>
                <w:rFonts w:cs="Arial"/>
                <w:sz w:val="16"/>
                <w:szCs w:val="16"/>
                <w:lang w:eastAsia="en-GB"/>
              </w:rPr>
              <w:t>Application Error "S-NSSAI_CONGESTION"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95B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B15F41B"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AB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BC14B"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3100C" w14:textId="62789B3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B5FE0" w14:textId="77777777" w:rsidR="004954A0" w:rsidRDefault="004954A0" w:rsidP="004954A0">
            <w:pPr>
              <w:pStyle w:val="TAL"/>
              <w:jc w:val="center"/>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9BABD" w14:textId="4A8FA195" w:rsidR="004954A0" w:rsidRDefault="004954A0" w:rsidP="004954A0">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DBE7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2062C" w14:textId="77777777" w:rsidR="004954A0" w:rsidRPr="00984507" w:rsidRDefault="004954A0" w:rsidP="004954A0">
            <w:pPr>
              <w:pStyle w:val="TAL"/>
              <w:rPr>
                <w:rFonts w:cs="Arial"/>
                <w:sz w:val="16"/>
                <w:szCs w:val="16"/>
                <w:lang w:eastAsia="en-GB"/>
              </w:rPr>
            </w:pPr>
            <w:r w:rsidRPr="00F12B5D">
              <w:rPr>
                <w:rFonts w:cs="Arial"/>
                <w:sz w:val="16"/>
                <w:szCs w:val="16"/>
                <w:lang w:eastAsia="en-GB"/>
              </w:rPr>
              <w:t>Clarification on Sending SMContextStatusNotify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39F61"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53B42B8"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567CB44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FF1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0A8CA" w14:textId="08C9B1E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4280" w14:textId="19D25977" w:rsidR="004954A0" w:rsidRDefault="004954A0" w:rsidP="004954A0">
            <w:pPr>
              <w:pStyle w:val="TAL"/>
              <w:jc w:val="center"/>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D84E" w14:textId="7F4D7378"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FDD5"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9186" w14:textId="4BE5CFAE" w:rsidR="004954A0" w:rsidRPr="00984507" w:rsidRDefault="004954A0" w:rsidP="004954A0">
            <w:pPr>
              <w:pStyle w:val="TAL"/>
              <w:rPr>
                <w:rFonts w:cs="Arial"/>
                <w:sz w:val="16"/>
                <w:szCs w:val="16"/>
                <w:lang w:eastAsia="en-GB"/>
              </w:rPr>
            </w:pPr>
            <w:r w:rsidRPr="00F12B5D">
              <w:rPr>
                <w:rFonts w:cs="Arial"/>
                <w:sz w:val="16"/>
                <w:szCs w:val="16"/>
                <w:lang w:eastAsia="en-GB"/>
              </w:rPr>
              <w:t>Essential Correction of HPLMN SNSSAI during SM Context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67D8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BB3877C"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417CE37"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EF3D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C589D" w14:textId="7700DE7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6803" w14:textId="77777777" w:rsidR="004954A0" w:rsidRDefault="004954A0" w:rsidP="004954A0">
            <w:pPr>
              <w:pStyle w:val="TAL"/>
              <w:jc w:val="center"/>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300EC"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42A9"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540F0" w14:textId="77777777" w:rsidR="004954A0" w:rsidRPr="00984507" w:rsidRDefault="004954A0" w:rsidP="004954A0">
            <w:pPr>
              <w:pStyle w:val="TAL"/>
              <w:rPr>
                <w:rFonts w:cs="Arial"/>
                <w:sz w:val="16"/>
                <w:szCs w:val="16"/>
                <w:lang w:eastAsia="en-GB"/>
              </w:rPr>
            </w:pPr>
            <w:r w:rsidRPr="00F12B5D">
              <w:rPr>
                <w:rFonts w:cs="Arial"/>
                <w:sz w:val="16"/>
                <w:szCs w:val="16"/>
                <w:lang w:eastAsia="en-GB"/>
              </w:rPr>
              <w:t>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E1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6A33537"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2F6"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11D7"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8027A4" w14:textId="6223E8A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A3CF" w14:textId="710E15C4" w:rsidR="004954A0" w:rsidRDefault="004954A0" w:rsidP="004954A0">
            <w:pPr>
              <w:pStyle w:val="TAL"/>
              <w:jc w:val="center"/>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1FEF7" w14:textId="6F0695F6"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EF72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BD667" w14:textId="5DC30CF9" w:rsidR="004954A0" w:rsidRPr="00984507" w:rsidRDefault="004954A0" w:rsidP="004954A0">
            <w:pPr>
              <w:pStyle w:val="TAL"/>
              <w:rPr>
                <w:rFonts w:cs="Arial"/>
                <w:sz w:val="16"/>
                <w:szCs w:val="16"/>
                <w:lang w:eastAsia="en-GB"/>
              </w:rPr>
            </w:pPr>
            <w:r w:rsidRPr="00F12B5D">
              <w:rPr>
                <w:rFonts w:cs="Arial"/>
                <w:sz w:val="16"/>
                <w:szCs w:val="16"/>
                <w:lang w:eastAsia="en-GB"/>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CFB5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A38EFF3"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2430C705"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DA5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7248D" w14:textId="34EB500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07DE" w14:textId="77777777" w:rsidR="004954A0" w:rsidRDefault="004954A0" w:rsidP="004954A0">
            <w:pPr>
              <w:pStyle w:val="TAL"/>
              <w:jc w:val="center"/>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4B6E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7B1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B331" w14:textId="77777777" w:rsidR="004954A0" w:rsidRPr="00F12B5D" w:rsidRDefault="004954A0" w:rsidP="004954A0">
            <w:pPr>
              <w:pStyle w:val="TAL"/>
              <w:rPr>
                <w:rFonts w:cs="Arial"/>
                <w:sz w:val="16"/>
                <w:szCs w:val="16"/>
                <w:lang w:eastAsia="en-GB"/>
              </w:rPr>
            </w:pPr>
            <w:r w:rsidRPr="008E5015">
              <w:rPr>
                <w:rFonts w:cs="Arial"/>
                <w:sz w:val="16"/>
                <w:szCs w:val="16"/>
                <w:lang w:eastAsia="en-GB"/>
              </w:rPr>
              <w:t>Location header in 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E1B4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FBE7B1"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6559F47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5A75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BFF1" w14:textId="6654551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6182" w14:textId="77777777" w:rsidR="004954A0" w:rsidRDefault="004954A0" w:rsidP="004954A0">
            <w:pPr>
              <w:pStyle w:val="TAL"/>
              <w:jc w:val="center"/>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93B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4A50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AE2D2"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 Nsmf_PDUSession_Create to support Mobility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C42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915F7F4"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67EF3C3"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489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FD75F" w14:textId="78611E6C"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1D6C" w14:textId="77777777" w:rsidR="004954A0" w:rsidRDefault="004954A0" w:rsidP="004954A0">
            <w:pPr>
              <w:pStyle w:val="TAL"/>
              <w:jc w:val="center"/>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37DC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CB79E"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D2C6D"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Correction of Procedure of Handover using UpdateSmContext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E072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D0E340F"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F7B"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DD05C"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F289E" w14:textId="615D8F59"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63560" w14:textId="77777777" w:rsidR="004954A0" w:rsidRDefault="004954A0" w:rsidP="004954A0">
            <w:pPr>
              <w:pStyle w:val="TAL"/>
              <w:jc w:val="center"/>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8702"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173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886DF" w14:textId="77777777" w:rsidR="004954A0" w:rsidRPr="00F12B5D" w:rsidRDefault="004954A0" w:rsidP="004954A0">
            <w:pPr>
              <w:pStyle w:val="TAL"/>
              <w:rPr>
                <w:rFonts w:cs="Arial"/>
                <w:sz w:val="16"/>
                <w:szCs w:val="16"/>
                <w:lang w:eastAsia="en-GB"/>
              </w:rPr>
            </w:pPr>
            <w:r w:rsidRPr="008E5015">
              <w:rPr>
                <w:rFonts w:cs="Arial"/>
                <w:sz w:val="16"/>
                <w:szCs w:val="16"/>
                <w:lang w:eastAsia="en-GB"/>
              </w:rPr>
              <w:t>Secondary RAT Usage reporting at PDU session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AEB3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6A0FC5"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7F30" w14:textId="1AE7BEA9"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D32A0" w14:textId="478A15F0"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BE3F7" w14:textId="10D8517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4B48" w14:textId="32CCDB7E" w:rsidR="004954A0" w:rsidRDefault="004954A0" w:rsidP="004954A0">
            <w:pPr>
              <w:pStyle w:val="TAL"/>
              <w:jc w:val="center"/>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C6BF" w14:textId="4D6BD08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67311" w14:textId="289C5568"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91950" w14:textId="432E3E3A" w:rsidR="004954A0" w:rsidRPr="00F12B5D" w:rsidRDefault="004954A0" w:rsidP="004954A0">
            <w:pPr>
              <w:pStyle w:val="TAL"/>
              <w:rPr>
                <w:rFonts w:cs="Arial"/>
                <w:sz w:val="16"/>
                <w:szCs w:val="16"/>
                <w:lang w:eastAsia="en-GB"/>
              </w:rPr>
            </w:pPr>
            <w:r w:rsidRPr="008E5015">
              <w:rPr>
                <w:rFonts w:cs="Arial"/>
                <w:sz w:val="16"/>
                <w:szCs w:val="16"/>
                <w:lang w:eastAsia="en-GB"/>
              </w:rPr>
              <w:t>Mapped EPS bearer contexts in n1SmInfoFromUe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CC623" w14:textId="652688DC"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780518"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3EBA04C9"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606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DF210" w14:textId="4D4FA57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400F" w14:textId="77777777" w:rsidR="004954A0" w:rsidRDefault="004954A0" w:rsidP="004954A0">
            <w:pPr>
              <w:pStyle w:val="TAL"/>
              <w:jc w:val="center"/>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422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058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079C2" w14:textId="77777777" w:rsidR="004954A0" w:rsidRPr="00F12B5D" w:rsidRDefault="004954A0" w:rsidP="004954A0">
            <w:pPr>
              <w:pStyle w:val="TAL"/>
              <w:rPr>
                <w:rFonts w:cs="Arial"/>
                <w:sz w:val="16"/>
                <w:szCs w:val="16"/>
                <w:lang w:eastAsia="en-GB"/>
              </w:rPr>
            </w:pPr>
            <w:r w:rsidRPr="008E5015">
              <w:rPr>
                <w:rFonts w:cs="Arial"/>
                <w:sz w:val="16"/>
                <w:szCs w:val="16"/>
                <w:lang w:eastAsia="en-GB"/>
              </w:rPr>
              <w:t>Target ID sent to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BFB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76D31B22"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CE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F916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906F0" w14:textId="2503399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F0B7" w14:textId="1DA8B1C8" w:rsidR="004954A0" w:rsidRDefault="004954A0" w:rsidP="004954A0">
            <w:pPr>
              <w:pStyle w:val="TAL"/>
              <w:jc w:val="center"/>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79EA"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F341"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BD829" w14:textId="427B7519" w:rsidR="004954A0" w:rsidRPr="00F12B5D" w:rsidRDefault="004954A0" w:rsidP="004954A0">
            <w:pPr>
              <w:pStyle w:val="TAL"/>
              <w:rPr>
                <w:rFonts w:cs="Arial"/>
                <w:sz w:val="16"/>
                <w:szCs w:val="16"/>
                <w:lang w:eastAsia="en-GB"/>
              </w:rPr>
            </w:pPr>
            <w:r w:rsidRPr="008E5015">
              <w:rPr>
                <w:rFonts w:cs="Arial"/>
                <w:sz w:val="16"/>
                <w:szCs w:val="16"/>
                <w:lang w:eastAsia="en-GB"/>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064A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507E9F"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3492AD1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81496"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AC3A4" w14:textId="32CC30F3"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3BDF" w14:textId="22A6A88D" w:rsidR="004954A0" w:rsidRDefault="004954A0" w:rsidP="004954A0">
            <w:pPr>
              <w:pStyle w:val="TAL"/>
              <w:jc w:val="center"/>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DD48" w14:textId="44E4E6FB"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71C5A"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772A7" w14:textId="3ADA5415" w:rsidR="004954A0" w:rsidRPr="00F12B5D" w:rsidRDefault="004954A0" w:rsidP="004954A0">
            <w:pPr>
              <w:pStyle w:val="TAL"/>
              <w:rPr>
                <w:rFonts w:cs="Arial"/>
                <w:sz w:val="16"/>
                <w:szCs w:val="16"/>
                <w:lang w:eastAsia="en-GB"/>
              </w:rPr>
            </w:pPr>
            <w:r w:rsidRPr="008E5015">
              <w:rPr>
                <w:rFonts w:cs="Arial"/>
                <w:sz w:val="16"/>
                <w:szCs w:val="16"/>
                <w:lang w:eastAsia="en-GB"/>
              </w:rPr>
              <w:t>Correction on GPSI for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62ED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3D9776E"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278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8580A"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65AAF" w14:textId="3BE52AB0"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F0B8" w14:textId="39011FD3" w:rsidR="004954A0" w:rsidRDefault="004954A0" w:rsidP="004954A0">
            <w:pPr>
              <w:pStyle w:val="TAL"/>
              <w:jc w:val="center"/>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CBA81"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C3C6"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265C3" w14:textId="1356DAC2" w:rsidR="004954A0" w:rsidRPr="00F12B5D" w:rsidRDefault="004954A0" w:rsidP="004954A0">
            <w:pPr>
              <w:pStyle w:val="TAL"/>
              <w:rPr>
                <w:rFonts w:cs="Arial"/>
                <w:sz w:val="16"/>
                <w:szCs w:val="16"/>
                <w:lang w:eastAsia="en-GB"/>
              </w:rPr>
            </w:pPr>
            <w:r w:rsidRPr="008E5015">
              <w:rPr>
                <w:rFonts w:cs="Arial"/>
                <w:sz w:val="16"/>
                <w:szCs w:val="16"/>
                <w:lang w:eastAsia="en-GB"/>
              </w:rPr>
              <w:t>3GPP TS 29.502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B3B8"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C604EB" w:rsidRPr="006B0D02" w14:paraId="4499BFB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5F677E7A" w14:textId="5EFB56AA" w:rsidR="00C604EB" w:rsidRDefault="00C604EB" w:rsidP="004954A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E936" w14:textId="66C3CEB1" w:rsidR="00C604EB" w:rsidRDefault="00C604EB" w:rsidP="004954A0">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E7CC1" w14:textId="66BA2F94" w:rsidR="00C604EB" w:rsidRPr="007D2602" w:rsidRDefault="00C604EB" w:rsidP="004954A0">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4E48A" w14:textId="025DF87A" w:rsidR="00C604EB" w:rsidRDefault="00193194" w:rsidP="004954A0">
            <w:pPr>
              <w:pStyle w:val="TAL"/>
              <w:jc w:val="center"/>
              <w:rPr>
                <w:rFonts w:cs="Arial"/>
                <w:sz w:val="16"/>
                <w:szCs w:val="16"/>
              </w:rPr>
            </w:pPr>
            <w:r>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02F3E" w14:textId="11B3F29B" w:rsidR="00C604EB" w:rsidRDefault="00193194"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E56" w14:textId="203EE9E9" w:rsidR="00C604EB" w:rsidRPr="0011147A" w:rsidRDefault="00193194" w:rsidP="004954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5B60A" w14:textId="5358F873" w:rsidR="00C604EB" w:rsidRPr="008E5015" w:rsidRDefault="00193194" w:rsidP="004954A0">
            <w:pPr>
              <w:pStyle w:val="TAL"/>
              <w:rPr>
                <w:rFonts w:cs="Arial"/>
                <w:sz w:val="16"/>
                <w:szCs w:val="16"/>
                <w:lang w:eastAsia="en-GB"/>
              </w:rPr>
            </w:pPr>
            <w:r w:rsidRPr="00193194">
              <w:rPr>
                <w:rFonts w:cs="Arial"/>
                <w:sz w:val="16"/>
                <w:szCs w:val="16"/>
                <w:lang w:eastAsia="en-GB"/>
              </w:rPr>
              <w:t>N2 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56D96" w14:textId="7824F3A6" w:rsidR="00C604EB" w:rsidRPr="00AC217B" w:rsidRDefault="00193194" w:rsidP="004954A0">
            <w:pPr>
              <w:pStyle w:val="TAC"/>
              <w:rPr>
                <w:sz w:val="16"/>
                <w:szCs w:val="16"/>
              </w:rPr>
            </w:pPr>
            <w:r>
              <w:rPr>
                <w:sz w:val="16"/>
                <w:szCs w:val="16"/>
              </w:rPr>
              <w:t>15.5.0</w:t>
            </w:r>
          </w:p>
        </w:tc>
      </w:tr>
      <w:tr w:rsidR="00193194" w:rsidRPr="006B0D02" w14:paraId="6B34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2B9A94D3" w14:textId="56DB391C" w:rsidR="00193194" w:rsidRDefault="00193194" w:rsidP="0019319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2A35" w14:textId="332ACCED" w:rsidR="00193194" w:rsidRDefault="00193194" w:rsidP="00193194">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C1F00" w14:textId="3BFAA920" w:rsidR="00193194" w:rsidRDefault="00193194" w:rsidP="00193194">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247B" w14:textId="20DE13D9" w:rsidR="00193194" w:rsidRDefault="00193194" w:rsidP="00193194">
            <w:pPr>
              <w:pStyle w:val="TAL"/>
              <w:jc w:val="center"/>
              <w:rPr>
                <w:rFonts w:cs="Arial"/>
                <w:sz w:val="16"/>
                <w:szCs w:val="16"/>
              </w:rPr>
            </w:pPr>
            <w:r>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6895" w14:textId="77777777" w:rsidR="00193194" w:rsidRDefault="00193194"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B1D87" w14:textId="02AC28E7" w:rsidR="00193194" w:rsidRDefault="00193194" w:rsidP="0019319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8B88E" w14:textId="21A9DAD2" w:rsidR="00193194" w:rsidRPr="00193194" w:rsidRDefault="00193194" w:rsidP="00193194">
            <w:pPr>
              <w:pStyle w:val="TAL"/>
              <w:rPr>
                <w:rFonts w:cs="Arial"/>
                <w:sz w:val="16"/>
                <w:szCs w:val="16"/>
                <w:lang w:eastAsia="en-GB"/>
              </w:rPr>
            </w:pPr>
            <w:r w:rsidRPr="00193194">
              <w:rPr>
                <w:rFonts w:cs="Arial"/>
                <w:sz w:val="16"/>
                <w:szCs w:val="16"/>
                <w:lang w:eastAsia="en-GB"/>
              </w:rPr>
              <w:t>Release of Indirect Data Forwarding Tunnels during 5GS to EPS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D0ACE" w14:textId="0C3C66E9" w:rsidR="00193194" w:rsidRDefault="00193194" w:rsidP="00193194">
            <w:pPr>
              <w:pStyle w:val="TAC"/>
              <w:rPr>
                <w:sz w:val="16"/>
                <w:szCs w:val="16"/>
              </w:rPr>
            </w:pPr>
            <w:r>
              <w:rPr>
                <w:sz w:val="16"/>
                <w:szCs w:val="16"/>
              </w:rPr>
              <w:t>15.5.0</w:t>
            </w:r>
          </w:p>
        </w:tc>
      </w:tr>
      <w:tr w:rsidR="003D33E7" w:rsidRPr="006B0D02" w14:paraId="7B02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1B85" w14:textId="1DD9ED5E" w:rsidR="003D33E7" w:rsidRDefault="003D33E7" w:rsidP="00193194">
            <w:pPr>
              <w:pStyle w:val="TAC"/>
              <w:rPr>
                <w:sz w:val="16"/>
                <w:szCs w:val="16"/>
              </w:rPr>
            </w:pPr>
            <w:r>
              <w:rPr>
                <w:sz w:val="16"/>
                <w:szCs w:val="16"/>
              </w:rPr>
              <w:t>2910-10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E77B1" w14:textId="77777777" w:rsidR="003D33E7" w:rsidRDefault="003D33E7" w:rsidP="0019319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26185" w14:textId="77777777" w:rsidR="003D33E7" w:rsidRDefault="003D33E7" w:rsidP="0019319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0934" w14:textId="77777777" w:rsidR="003D33E7" w:rsidRDefault="003D33E7" w:rsidP="0019319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139" w14:textId="77777777" w:rsidR="003D33E7" w:rsidRDefault="003D33E7"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EFAD" w14:textId="77777777" w:rsidR="003D33E7" w:rsidRDefault="003D33E7" w:rsidP="0019319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A7CC3" w14:textId="68E2CBA5" w:rsidR="003D33E7" w:rsidRPr="00193194" w:rsidRDefault="003D33E7" w:rsidP="00193194">
            <w:pPr>
              <w:pStyle w:val="TAL"/>
              <w:rPr>
                <w:rFonts w:cs="Arial"/>
                <w:sz w:val="16"/>
                <w:szCs w:val="16"/>
                <w:lang w:eastAsia="en-GB"/>
              </w:rPr>
            </w:pPr>
            <w:r>
              <w:rPr>
                <w:rFonts w:cs="Arial"/>
                <w:sz w:val="16"/>
                <w:szCs w:val="16"/>
                <w:lang w:eastAsia="en-GB"/>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13888" w14:textId="54DF8DA9" w:rsidR="003D33E7" w:rsidRDefault="003D33E7" w:rsidP="00193194">
            <w:pPr>
              <w:pStyle w:val="TAC"/>
              <w:rPr>
                <w:sz w:val="16"/>
                <w:szCs w:val="16"/>
              </w:rPr>
            </w:pPr>
            <w:r>
              <w:rPr>
                <w:sz w:val="16"/>
                <w:szCs w:val="16"/>
              </w:rPr>
              <w:t>15.5.1</w:t>
            </w:r>
          </w:p>
        </w:tc>
      </w:tr>
      <w:tr w:rsidR="00D42111" w:rsidRPr="006B0D02" w14:paraId="04274519"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6554" w14:textId="169BA413" w:rsidR="00D42111" w:rsidRDefault="00D42111" w:rsidP="00D42111">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E1584" w14:textId="45B3B9AC" w:rsidR="00D42111" w:rsidRDefault="00D42111" w:rsidP="00D42111">
            <w:pPr>
              <w:pStyle w:val="TAC"/>
              <w:rPr>
                <w:sz w:val="16"/>
                <w:szCs w:val="16"/>
              </w:rPr>
            </w:pPr>
            <w:r>
              <w:rPr>
                <w:sz w:val="16"/>
                <w:szCs w:val="16"/>
              </w:rPr>
              <w:t>CT#86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C462A" w14:textId="0BB63268" w:rsidR="00D42111" w:rsidRDefault="00481025" w:rsidP="00D42111">
            <w:pPr>
              <w:pStyle w:val="TAC"/>
              <w:rPr>
                <w:sz w:val="16"/>
                <w:szCs w:val="16"/>
              </w:rPr>
            </w:pPr>
            <w:r w:rsidRPr="00481025">
              <w:rPr>
                <w:sz w:val="16"/>
                <w:szCs w:val="16"/>
              </w:rPr>
              <w:t>CP-193026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C9199" w14:textId="546EAA21" w:rsidR="00D42111" w:rsidRDefault="00D42111" w:rsidP="00D42111">
            <w:pPr>
              <w:pStyle w:val="TAL"/>
              <w:jc w:val="center"/>
              <w:rPr>
                <w:rFonts w:cs="Arial"/>
                <w:sz w:val="16"/>
                <w:szCs w:val="16"/>
              </w:rPr>
            </w:pPr>
            <w:r>
              <w:rPr>
                <w:rFonts w:cs="Arial"/>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7A57" w14:textId="34818A62" w:rsidR="00D42111" w:rsidRDefault="00D42111" w:rsidP="00D421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3AB1" w14:textId="6A60159C" w:rsidR="00D42111" w:rsidRDefault="00D42111" w:rsidP="00D42111">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5F08" w14:textId="5AF40051" w:rsidR="00D42111" w:rsidRDefault="00D42111" w:rsidP="00D42111">
            <w:pPr>
              <w:pStyle w:val="TAL"/>
              <w:rPr>
                <w:rFonts w:cs="Arial"/>
                <w:sz w:val="16"/>
                <w:szCs w:val="16"/>
                <w:lang w:eastAsia="en-GB"/>
              </w:rPr>
            </w:pPr>
            <w:r w:rsidRPr="00D42111">
              <w:rPr>
                <w:rFonts w:cs="Arial"/>
                <w:sz w:val="16"/>
                <w:szCs w:val="16"/>
                <w:lang w:eastAsia="en-GB"/>
              </w:rPr>
              <w:t>Secondary RAT Data Usage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6A1BB" w14:textId="38FECC56" w:rsidR="00D42111" w:rsidRDefault="00D42111" w:rsidP="00D42111">
            <w:pPr>
              <w:pStyle w:val="TAC"/>
              <w:rPr>
                <w:sz w:val="16"/>
                <w:szCs w:val="16"/>
              </w:rPr>
            </w:pPr>
            <w:r>
              <w:rPr>
                <w:sz w:val="16"/>
                <w:szCs w:val="16"/>
              </w:rPr>
              <w:t>15.6.0</w:t>
            </w:r>
          </w:p>
        </w:tc>
      </w:tr>
      <w:tr w:rsidR="00D60EB8" w:rsidRPr="006B0D02" w14:paraId="39E1B5B1"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6B56" w14:textId="74C10A59" w:rsidR="00D60EB8" w:rsidRDefault="00D60EB8" w:rsidP="00D4211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FB09C" w14:textId="3D05E49D" w:rsidR="00D60EB8" w:rsidRDefault="00D60EB8" w:rsidP="00D42111">
            <w:pPr>
              <w:pStyle w:val="TAC"/>
              <w:rPr>
                <w:sz w:val="16"/>
                <w:szCs w:val="16"/>
              </w:rPr>
            </w:pPr>
            <w:r>
              <w:rPr>
                <w:sz w:val="16"/>
                <w:szCs w:val="16"/>
              </w:rPr>
              <w:t>CT#87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473FF0" w14:textId="0F208CA9" w:rsidR="00D60EB8" w:rsidRPr="00481025" w:rsidRDefault="00896DFA" w:rsidP="00D42111">
            <w:pPr>
              <w:pStyle w:val="TAC"/>
              <w:rPr>
                <w:sz w:val="16"/>
                <w:szCs w:val="16"/>
              </w:rPr>
            </w:pPr>
            <w:r w:rsidRPr="00896DFA">
              <w:rPr>
                <w:sz w:val="16"/>
                <w:szCs w:val="16"/>
              </w:rPr>
              <w:t>CP-200053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D059" w14:textId="759F7562" w:rsidR="00D60EB8" w:rsidRDefault="00D60EB8" w:rsidP="00D42111">
            <w:pPr>
              <w:pStyle w:val="TAL"/>
              <w:jc w:val="center"/>
              <w:rPr>
                <w:rFonts w:cs="Arial"/>
                <w:sz w:val="16"/>
                <w:szCs w:val="16"/>
              </w:rPr>
            </w:pPr>
            <w:r>
              <w:rPr>
                <w:rFonts w:cs="Arial"/>
                <w:sz w:val="16"/>
                <w:szCs w:val="16"/>
              </w:rPr>
              <w:t>0</w:t>
            </w:r>
            <w:r w:rsidR="00896DFA">
              <w:rPr>
                <w:rFonts w:cs="Arial"/>
                <w:sz w:val="16"/>
                <w:szCs w:val="16"/>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D168" w14:textId="77777777" w:rsidR="00D60EB8" w:rsidRDefault="00D60EB8" w:rsidP="00D421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B4BFD" w14:textId="1F7EDCF9" w:rsidR="00D60EB8" w:rsidRDefault="00896DFA" w:rsidP="00D42111">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EEE24" w14:textId="611A06B4" w:rsidR="00D60EB8" w:rsidRPr="00D42111" w:rsidRDefault="00896DFA" w:rsidP="00D42111">
            <w:pPr>
              <w:pStyle w:val="TAL"/>
              <w:rPr>
                <w:rFonts w:cs="Arial"/>
                <w:sz w:val="16"/>
                <w:szCs w:val="16"/>
                <w:lang w:eastAsia="en-GB"/>
              </w:rPr>
            </w:pPr>
            <w:r w:rsidRPr="00896DFA">
              <w:rPr>
                <w:rFonts w:cs="Arial"/>
                <w:sz w:val="16"/>
                <w:szCs w:val="16"/>
                <w:lang w:eastAsia="en-GB"/>
              </w:rPr>
              <w:t>EPS bearer 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2D4FC" w14:textId="51B0D8D4" w:rsidR="00D60EB8" w:rsidRDefault="00D60EB8" w:rsidP="00D42111">
            <w:pPr>
              <w:pStyle w:val="TAC"/>
              <w:rPr>
                <w:sz w:val="16"/>
                <w:szCs w:val="16"/>
              </w:rPr>
            </w:pPr>
            <w:r>
              <w:rPr>
                <w:sz w:val="16"/>
                <w:szCs w:val="16"/>
              </w:rPr>
              <w:t>15.7.0</w:t>
            </w:r>
          </w:p>
        </w:tc>
      </w:tr>
      <w:tr w:rsidR="00896DFA" w:rsidRPr="006B0D02" w14:paraId="1B36B840"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246B81A4" w14:textId="5F30E0D0" w:rsidR="00896DFA" w:rsidRDefault="00896DFA" w:rsidP="00896DFA">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264D" w14:textId="712D7EE0" w:rsidR="00896DFA" w:rsidRDefault="00896DFA" w:rsidP="00896DFA">
            <w:pPr>
              <w:pStyle w:val="TAC"/>
              <w:rPr>
                <w:sz w:val="16"/>
                <w:szCs w:val="16"/>
              </w:rPr>
            </w:pPr>
            <w:r>
              <w:rPr>
                <w:sz w:val="16"/>
                <w:szCs w:val="16"/>
              </w:rPr>
              <w:t>CT#87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1F3AE1" w14:textId="0D220036" w:rsidR="00896DFA" w:rsidRDefault="00896DFA" w:rsidP="00896DFA">
            <w:pPr>
              <w:pStyle w:val="TAC"/>
              <w:rPr>
                <w:sz w:val="16"/>
                <w:szCs w:val="16"/>
              </w:rPr>
            </w:pPr>
            <w:r w:rsidRPr="00896DFA">
              <w:rPr>
                <w:sz w:val="16"/>
                <w:szCs w:val="16"/>
              </w:rPr>
              <w:t>CP-20005</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9A95" w14:textId="5DBD786C" w:rsidR="00896DFA" w:rsidRDefault="00896DFA" w:rsidP="00896DFA">
            <w:pPr>
              <w:pStyle w:val="TAL"/>
              <w:jc w:val="center"/>
              <w:rPr>
                <w:rFonts w:cs="Arial"/>
                <w:sz w:val="16"/>
                <w:szCs w:val="16"/>
              </w:rPr>
            </w:pPr>
            <w:r>
              <w:rPr>
                <w:rFonts w:cs="Arial"/>
                <w:sz w:val="16"/>
                <w:szCs w:val="16"/>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145F5" w14:textId="77777777" w:rsidR="00896DFA" w:rsidRDefault="00896DFA" w:rsidP="00896DF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59D33" w14:textId="16C5A54F" w:rsidR="00896DFA" w:rsidRDefault="00896DFA" w:rsidP="00896DFA">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DC7529" w14:textId="63C0CCC3" w:rsidR="00896DFA" w:rsidRPr="00896DFA" w:rsidRDefault="00896DFA" w:rsidP="00896DFA">
            <w:pPr>
              <w:pStyle w:val="TAL"/>
              <w:rPr>
                <w:rFonts w:cs="Arial"/>
                <w:sz w:val="16"/>
                <w:szCs w:val="16"/>
                <w:lang w:eastAsia="en-GB"/>
              </w:rPr>
            </w:pPr>
            <w:r w:rsidRPr="00896DFA">
              <w:rPr>
                <w:rFonts w:cs="Arial"/>
                <w:sz w:val="16"/>
                <w:szCs w:val="16"/>
                <w:lang w:eastAsia="en-GB"/>
              </w:rPr>
              <w:t>Linked EPS Bearer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7723F" w14:textId="13BA3BB1" w:rsidR="00896DFA" w:rsidRDefault="00896DFA" w:rsidP="00896DFA">
            <w:pPr>
              <w:pStyle w:val="TAC"/>
              <w:rPr>
                <w:sz w:val="16"/>
                <w:szCs w:val="16"/>
              </w:rPr>
            </w:pPr>
            <w:r>
              <w:rPr>
                <w:sz w:val="16"/>
                <w:szCs w:val="16"/>
              </w:rPr>
              <w:t>15.7.0</w:t>
            </w:r>
          </w:p>
        </w:tc>
      </w:tr>
      <w:tr w:rsidR="00896DFA" w:rsidRPr="006B0D02" w14:paraId="4B527961"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60CCD4FC" w14:textId="7969461E" w:rsidR="00896DFA" w:rsidRDefault="00896DFA" w:rsidP="00896DFA">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3AE33" w14:textId="56B3D8B8" w:rsidR="00896DFA" w:rsidRDefault="00896DFA" w:rsidP="00896DFA">
            <w:pPr>
              <w:pStyle w:val="TAC"/>
              <w:rPr>
                <w:sz w:val="16"/>
                <w:szCs w:val="16"/>
              </w:rPr>
            </w:pPr>
            <w:r>
              <w:rPr>
                <w:sz w:val="16"/>
                <w:szCs w:val="16"/>
              </w:rPr>
              <w:t>CT#87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EAE85" w14:textId="7901C2FD" w:rsidR="00896DFA" w:rsidRDefault="00896DFA" w:rsidP="00896DFA">
            <w:pPr>
              <w:pStyle w:val="TAC"/>
              <w:rPr>
                <w:sz w:val="16"/>
                <w:szCs w:val="16"/>
              </w:rPr>
            </w:pPr>
            <w:r w:rsidRPr="00896DFA">
              <w:rPr>
                <w:sz w:val="16"/>
                <w:szCs w:val="16"/>
              </w:rPr>
              <w:t>CP-20005</w:t>
            </w:r>
            <w:r>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A15E9" w14:textId="4B40FA0D" w:rsidR="00896DFA" w:rsidRDefault="00896DFA" w:rsidP="00896DFA">
            <w:pPr>
              <w:pStyle w:val="TAL"/>
              <w:jc w:val="center"/>
              <w:rPr>
                <w:rFonts w:cs="Arial"/>
                <w:sz w:val="16"/>
                <w:szCs w:val="16"/>
              </w:rPr>
            </w:pPr>
            <w:r>
              <w:rPr>
                <w:rFonts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74D34" w14:textId="77777777" w:rsidR="00896DFA" w:rsidRDefault="00896DFA" w:rsidP="00896DF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C19E" w14:textId="37638059" w:rsidR="00896DFA" w:rsidRDefault="00896DFA" w:rsidP="00896DFA">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C2A9" w14:textId="313C5362" w:rsidR="00896DFA" w:rsidRPr="00896DFA" w:rsidRDefault="00896DFA" w:rsidP="00896DFA">
            <w:pPr>
              <w:pStyle w:val="TAL"/>
              <w:rPr>
                <w:rFonts w:cs="Arial"/>
                <w:sz w:val="16"/>
                <w:szCs w:val="16"/>
                <w:lang w:eastAsia="en-GB"/>
              </w:rPr>
            </w:pPr>
            <w:r w:rsidRPr="00896DFA">
              <w:rPr>
                <w:rFonts w:cs="Arial"/>
                <w:sz w:val="16"/>
                <w:szCs w:val="16"/>
                <w:lang w:eastAsia="en-GB"/>
              </w:rPr>
              <w:t>3GPP TS 29.502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99553" w14:textId="6A90A780" w:rsidR="00896DFA" w:rsidRDefault="00896DFA" w:rsidP="00896DFA">
            <w:pPr>
              <w:pStyle w:val="TAC"/>
              <w:rPr>
                <w:sz w:val="16"/>
                <w:szCs w:val="16"/>
              </w:rPr>
            </w:pPr>
            <w:r>
              <w:rPr>
                <w:sz w:val="16"/>
                <w:szCs w:val="16"/>
              </w:rPr>
              <w:t>15.7.0</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A0B21" w14:textId="77777777" w:rsidR="00BF37E5" w:rsidRDefault="00BF37E5">
      <w:r>
        <w:separator/>
      </w:r>
    </w:p>
  </w:endnote>
  <w:endnote w:type="continuationSeparator" w:id="0">
    <w:p w14:paraId="4B5AEC46" w14:textId="77777777" w:rsidR="00BF37E5" w:rsidRDefault="00BF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7470D7" w:rsidRDefault="00747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5EF2A" w14:textId="77777777" w:rsidR="00BF37E5" w:rsidRDefault="00BF37E5">
      <w:r>
        <w:separator/>
      </w:r>
    </w:p>
  </w:footnote>
  <w:footnote w:type="continuationSeparator" w:id="0">
    <w:p w14:paraId="5EF7441D" w14:textId="77777777" w:rsidR="00BF37E5" w:rsidRDefault="00BF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231505BB" w:rsidR="007470D7" w:rsidRDefault="00747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2A1">
      <w:rPr>
        <w:rFonts w:ascii="Arial" w:hAnsi="Arial" w:cs="Arial"/>
        <w:b/>
        <w:noProof/>
        <w:sz w:val="18"/>
        <w:szCs w:val="18"/>
      </w:rPr>
      <w:t>3GPP TS 29.502 V15.7.0 (2020-03)</w:t>
    </w:r>
    <w:r>
      <w:rPr>
        <w:rFonts w:ascii="Arial" w:hAnsi="Arial" w:cs="Arial"/>
        <w:b/>
        <w:sz w:val="18"/>
        <w:szCs w:val="18"/>
      </w:rPr>
      <w:fldChar w:fldCharType="end"/>
    </w:r>
  </w:p>
  <w:p w14:paraId="32EA0C6B" w14:textId="77777777" w:rsidR="007470D7" w:rsidRDefault="00747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53F95CFE" w:rsidR="007470D7" w:rsidRDefault="00747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2A1">
      <w:rPr>
        <w:rFonts w:ascii="Arial" w:hAnsi="Arial" w:cs="Arial"/>
        <w:b/>
        <w:noProof/>
        <w:sz w:val="18"/>
        <w:szCs w:val="18"/>
      </w:rPr>
      <w:t>Release 15</w:t>
    </w:r>
    <w:r>
      <w:rPr>
        <w:rFonts w:ascii="Arial" w:hAnsi="Arial" w:cs="Arial"/>
        <w:b/>
        <w:sz w:val="18"/>
        <w:szCs w:val="18"/>
      </w:rPr>
      <w:fldChar w:fldCharType="end"/>
    </w:r>
  </w:p>
  <w:p w14:paraId="32EA0C6D" w14:textId="77777777" w:rsidR="007470D7" w:rsidRDefault="00747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670E"/>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39A"/>
    <w:rsid w:val="00054A22"/>
    <w:rsid w:val="00057D55"/>
    <w:rsid w:val="00062058"/>
    <w:rsid w:val="000655A6"/>
    <w:rsid w:val="000659A3"/>
    <w:rsid w:val="00066066"/>
    <w:rsid w:val="00066CA2"/>
    <w:rsid w:val="00073DAB"/>
    <w:rsid w:val="0007511B"/>
    <w:rsid w:val="00075A23"/>
    <w:rsid w:val="00080512"/>
    <w:rsid w:val="0008153B"/>
    <w:rsid w:val="00083487"/>
    <w:rsid w:val="0008359C"/>
    <w:rsid w:val="00083EA1"/>
    <w:rsid w:val="0008449C"/>
    <w:rsid w:val="00087269"/>
    <w:rsid w:val="00087ED8"/>
    <w:rsid w:val="00090E6B"/>
    <w:rsid w:val="000922C2"/>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1640"/>
    <w:rsid w:val="001163BB"/>
    <w:rsid w:val="001167B5"/>
    <w:rsid w:val="0012068B"/>
    <w:rsid w:val="00122D13"/>
    <w:rsid w:val="00124FF6"/>
    <w:rsid w:val="00126C04"/>
    <w:rsid w:val="001307E4"/>
    <w:rsid w:val="00132C3B"/>
    <w:rsid w:val="0013566D"/>
    <w:rsid w:val="00135C6C"/>
    <w:rsid w:val="0013729C"/>
    <w:rsid w:val="00137672"/>
    <w:rsid w:val="001403FE"/>
    <w:rsid w:val="00141339"/>
    <w:rsid w:val="00141528"/>
    <w:rsid w:val="00141DCB"/>
    <w:rsid w:val="001433FE"/>
    <w:rsid w:val="00145147"/>
    <w:rsid w:val="001455EE"/>
    <w:rsid w:val="00150BDE"/>
    <w:rsid w:val="00151DAB"/>
    <w:rsid w:val="001539F9"/>
    <w:rsid w:val="00154C0E"/>
    <w:rsid w:val="00155865"/>
    <w:rsid w:val="0015656C"/>
    <w:rsid w:val="0015708C"/>
    <w:rsid w:val="00157484"/>
    <w:rsid w:val="001616CC"/>
    <w:rsid w:val="00164C8C"/>
    <w:rsid w:val="001741D7"/>
    <w:rsid w:val="0017428A"/>
    <w:rsid w:val="00175A0F"/>
    <w:rsid w:val="001769FF"/>
    <w:rsid w:val="00183B0B"/>
    <w:rsid w:val="00183F60"/>
    <w:rsid w:val="00185CBE"/>
    <w:rsid w:val="00193194"/>
    <w:rsid w:val="00196391"/>
    <w:rsid w:val="001A04AB"/>
    <w:rsid w:val="001A53C6"/>
    <w:rsid w:val="001B0F14"/>
    <w:rsid w:val="001B15B6"/>
    <w:rsid w:val="001B26E5"/>
    <w:rsid w:val="001B2A09"/>
    <w:rsid w:val="001B338C"/>
    <w:rsid w:val="001B3C45"/>
    <w:rsid w:val="001B4514"/>
    <w:rsid w:val="001B4917"/>
    <w:rsid w:val="001B606B"/>
    <w:rsid w:val="001C1420"/>
    <w:rsid w:val="001D02C2"/>
    <w:rsid w:val="001D6A2F"/>
    <w:rsid w:val="001D720D"/>
    <w:rsid w:val="001E1158"/>
    <w:rsid w:val="001E2BB5"/>
    <w:rsid w:val="001E2C5F"/>
    <w:rsid w:val="001E2CC5"/>
    <w:rsid w:val="001E2CE3"/>
    <w:rsid w:val="001E2E66"/>
    <w:rsid w:val="001E3D3C"/>
    <w:rsid w:val="001E494C"/>
    <w:rsid w:val="001E62A0"/>
    <w:rsid w:val="001E68C8"/>
    <w:rsid w:val="001F09C3"/>
    <w:rsid w:val="001F0F18"/>
    <w:rsid w:val="001F168B"/>
    <w:rsid w:val="00200773"/>
    <w:rsid w:val="002013A9"/>
    <w:rsid w:val="002021FA"/>
    <w:rsid w:val="0020346A"/>
    <w:rsid w:val="00210DBC"/>
    <w:rsid w:val="00211646"/>
    <w:rsid w:val="00212257"/>
    <w:rsid w:val="00214641"/>
    <w:rsid w:val="002150E6"/>
    <w:rsid w:val="0021658A"/>
    <w:rsid w:val="0022204F"/>
    <w:rsid w:val="00223D18"/>
    <w:rsid w:val="002326EA"/>
    <w:rsid w:val="002347A2"/>
    <w:rsid w:val="00234907"/>
    <w:rsid w:val="00240BC9"/>
    <w:rsid w:val="00247641"/>
    <w:rsid w:val="00247885"/>
    <w:rsid w:val="002556DF"/>
    <w:rsid w:val="00255747"/>
    <w:rsid w:val="00255F22"/>
    <w:rsid w:val="00260985"/>
    <w:rsid w:val="0026253F"/>
    <w:rsid w:val="0026346C"/>
    <w:rsid w:val="00271834"/>
    <w:rsid w:val="00271F8E"/>
    <w:rsid w:val="002733CF"/>
    <w:rsid w:val="00273FF0"/>
    <w:rsid w:val="00274A00"/>
    <w:rsid w:val="0028320D"/>
    <w:rsid w:val="00283FD2"/>
    <w:rsid w:val="002872F9"/>
    <w:rsid w:val="00291206"/>
    <w:rsid w:val="002929FF"/>
    <w:rsid w:val="00295C37"/>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C6ACE"/>
    <w:rsid w:val="002D049F"/>
    <w:rsid w:val="002D266C"/>
    <w:rsid w:val="002D33CC"/>
    <w:rsid w:val="002D42DB"/>
    <w:rsid w:val="002D6746"/>
    <w:rsid w:val="002D72C6"/>
    <w:rsid w:val="002D74C6"/>
    <w:rsid w:val="002E2FBC"/>
    <w:rsid w:val="002E45F9"/>
    <w:rsid w:val="002E4AA3"/>
    <w:rsid w:val="002E5223"/>
    <w:rsid w:val="002E555B"/>
    <w:rsid w:val="002E5CBA"/>
    <w:rsid w:val="002E69DE"/>
    <w:rsid w:val="002E6B0F"/>
    <w:rsid w:val="002F49AB"/>
    <w:rsid w:val="002F6700"/>
    <w:rsid w:val="002F776F"/>
    <w:rsid w:val="00300EEA"/>
    <w:rsid w:val="00301289"/>
    <w:rsid w:val="003020A4"/>
    <w:rsid w:val="0030273F"/>
    <w:rsid w:val="00310AF0"/>
    <w:rsid w:val="00311824"/>
    <w:rsid w:val="0031203C"/>
    <w:rsid w:val="00314CB1"/>
    <w:rsid w:val="00315CF9"/>
    <w:rsid w:val="00316B05"/>
    <w:rsid w:val="003172DC"/>
    <w:rsid w:val="003214B8"/>
    <w:rsid w:val="00321884"/>
    <w:rsid w:val="003249CE"/>
    <w:rsid w:val="0033395A"/>
    <w:rsid w:val="0033441A"/>
    <w:rsid w:val="00336646"/>
    <w:rsid w:val="003375AF"/>
    <w:rsid w:val="003409E1"/>
    <w:rsid w:val="00342AE2"/>
    <w:rsid w:val="00343388"/>
    <w:rsid w:val="00344400"/>
    <w:rsid w:val="00346776"/>
    <w:rsid w:val="0034737C"/>
    <w:rsid w:val="00351B3A"/>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484"/>
    <w:rsid w:val="00393627"/>
    <w:rsid w:val="00395426"/>
    <w:rsid w:val="003A2063"/>
    <w:rsid w:val="003A2F5A"/>
    <w:rsid w:val="003A472C"/>
    <w:rsid w:val="003A5883"/>
    <w:rsid w:val="003A58D9"/>
    <w:rsid w:val="003A7B75"/>
    <w:rsid w:val="003A7F41"/>
    <w:rsid w:val="003B3BBD"/>
    <w:rsid w:val="003B44C5"/>
    <w:rsid w:val="003C17D4"/>
    <w:rsid w:val="003C3971"/>
    <w:rsid w:val="003C4464"/>
    <w:rsid w:val="003C71B6"/>
    <w:rsid w:val="003D08A9"/>
    <w:rsid w:val="003D2044"/>
    <w:rsid w:val="003D3194"/>
    <w:rsid w:val="003D33E7"/>
    <w:rsid w:val="003D53DD"/>
    <w:rsid w:val="003D5E0C"/>
    <w:rsid w:val="003E0C28"/>
    <w:rsid w:val="003E2FE0"/>
    <w:rsid w:val="003E448D"/>
    <w:rsid w:val="003E4EC7"/>
    <w:rsid w:val="003F1ABE"/>
    <w:rsid w:val="003F6F3A"/>
    <w:rsid w:val="003F7D59"/>
    <w:rsid w:val="00400F3F"/>
    <w:rsid w:val="0040121A"/>
    <w:rsid w:val="0040519A"/>
    <w:rsid w:val="004059EF"/>
    <w:rsid w:val="0040603A"/>
    <w:rsid w:val="00406386"/>
    <w:rsid w:val="00414380"/>
    <w:rsid w:val="00415A74"/>
    <w:rsid w:val="004172D4"/>
    <w:rsid w:val="0042306F"/>
    <w:rsid w:val="00423A6B"/>
    <w:rsid w:val="00424946"/>
    <w:rsid w:val="0042634C"/>
    <w:rsid w:val="00431885"/>
    <w:rsid w:val="004322C2"/>
    <w:rsid w:val="00432359"/>
    <w:rsid w:val="00436C5C"/>
    <w:rsid w:val="00437038"/>
    <w:rsid w:val="00437539"/>
    <w:rsid w:val="0044169E"/>
    <w:rsid w:val="00445AA9"/>
    <w:rsid w:val="00445F4F"/>
    <w:rsid w:val="00446B4D"/>
    <w:rsid w:val="0045004B"/>
    <w:rsid w:val="0045129A"/>
    <w:rsid w:val="0045264B"/>
    <w:rsid w:val="00453CBE"/>
    <w:rsid w:val="00453F9B"/>
    <w:rsid w:val="0045457F"/>
    <w:rsid w:val="00461D64"/>
    <w:rsid w:val="00462BBC"/>
    <w:rsid w:val="00464203"/>
    <w:rsid w:val="00466518"/>
    <w:rsid w:val="00466E29"/>
    <w:rsid w:val="00467CE0"/>
    <w:rsid w:val="00472E5C"/>
    <w:rsid w:val="00473B2B"/>
    <w:rsid w:val="0047612F"/>
    <w:rsid w:val="00476E80"/>
    <w:rsid w:val="00481025"/>
    <w:rsid w:val="004832A1"/>
    <w:rsid w:val="004836FF"/>
    <w:rsid w:val="0048548F"/>
    <w:rsid w:val="00490E17"/>
    <w:rsid w:val="00494FF9"/>
    <w:rsid w:val="004951F2"/>
    <w:rsid w:val="004954A0"/>
    <w:rsid w:val="00496495"/>
    <w:rsid w:val="004968B4"/>
    <w:rsid w:val="00497BD1"/>
    <w:rsid w:val="004A256B"/>
    <w:rsid w:val="004A3588"/>
    <w:rsid w:val="004A73B2"/>
    <w:rsid w:val="004B1E63"/>
    <w:rsid w:val="004B2986"/>
    <w:rsid w:val="004B2C66"/>
    <w:rsid w:val="004B30AA"/>
    <w:rsid w:val="004B4015"/>
    <w:rsid w:val="004B5893"/>
    <w:rsid w:val="004B7551"/>
    <w:rsid w:val="004C0256"/>
    <w:rsid w:val="004C0491"/>
    <w:rsid w:val="004C1DF2"/>
    <w:rsid w:val="004C452C"/>
    <w:rsid w:val="004C7A0F"/>
    <w:rsid w:val="004D204C"/>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4F6B23"/>
    <w:rsid w:val="00501245"/>
    <w:rsid w:val="0050154D"/>
    <w:rsid w:val="00502D26"/>
    <w:rsid w:val="005062F4"/>
    <w:rsid w:val="00514061"/>
    <w:rsid w:val="00515184"/>
    <w:rsid w:val="005202F6"/>
    <w:rsid w:val="0052030D"/>
    <w:rsid w:val="00521F00"/>
    <w:rsid w:val="00523342"/>
    <w:rsid w:val="00523D42"/>
    <w:rsid w:val="0052604D"/>
    <w:rsid w:val="005278C6"/>
    <w:rsid w:val="00530483"/>
    <w:rsid w:val="005314CB"/>
    <w:rsid w:val="00532024"/>
    <w:rsid w:val="005340BE"/>
    <w:rsid w:val="00534644"/>
    <w:rsid w:val="00537332"/>
    <w:rsid w:val="005379C9"/>
    <w:rsid w:val="005402ED"/>
    <w:rsid w:val="00540A89"/>
    <w:rsid w:val="00543DFF"/>
    <w:rsid w:val="00543E6C"/>
    <w:rsid w:val="005443A1"/>
    <w:rsid w:val="00546A81"/>
    <w:rsid w:val="00550DD5"/>
    <w:rsid w:val="005511B9"/>
    <w:rsid w:val="00556F44"/>
    <w:rsid w:val="005579B4"/>
    <w:rsid w:val="0056191B"/>
    <w:rsid w:val="00561F66"/>
    <w:rsid w:val="005639BB"/>
    <w:rsid w:val="00564739"/>
    <w:rsid w:val="0056485C"/>
    <w:rsid w:val="00565087"/>
    <w:rsid w:val="00566251"/>
    <w:rsid w:val="0057039A"/>
    <w:rsid w:val="0057133F"/>
    <w:rsid w:val="0057186F"/>
    <w:rsid w:val="005718F8"/>
    <w:rsid w:val="00574427"/>
    <w:rsid w:val="00577A00"/>
    <w:rsid w:val="0058081A"/>
    <w:rsid w:val="00582216"/>
    <w:rsid w:val="00586EF4"/>
    <w:rsid w:val="005876C5"/>
    <w:rsid w:val="00591025"/>
    <w:rsid w:val="00591CE9"/>
    <w:rsid w:val="00592169"/>
    <w:rsid w:val="00592952"/>
    <w:rsid w:val="00592A72"/>
    <w:rsid w:val="005A3446"/>
    <w:rsid w:val="005A386C"/>
    <w:rsid w:val="005A3AC4"/>
    <w:rsid w:val="005A44F8"/>
    <w:rsid w:val="005A7F36"/>
    <w:rsid w:val="005B010B"/>
    <w:rsid w:val="005B1EEB"/>
    <w:rsid w:val="005B30C8"/>
    <w:rsid w:val="005B3BCD"/>
    <w:rsid w:val="005C2369"/>
    <w:rsid w:val="005C396C"/>
    <w:rsid w:val="005C4371"/>
    <w:rsid w:val="005C5A7F"/>
    <w:rsid w:val="005C7BEB"/>
    <w:rsid w:val="005D2B56"/>
    <w:rsid w:val="005D2E01"/>
    <w:rsid w:val="005D3F38"/>
    <w:rsid w:val="005D4FD4"/>
    <w:rsid w:val="005D5DEC"/>
    <w:rsid w:val="005D759C"/>
    <w:rsid w:val="005D77E2"/>
    <w:rsid w:val="005D7D49"/>
    <w:rsid w:val="005E0371"/>
    <w:rsid w:val="005E23A6"/>
    <w:rsid w:val="005E364F"/>
    <w:rsid w:val="005E4553"/>
    <w:rsid w:val="005E4D39"/>
    <w:rsid w:val="005F2BF1"/>
    <w:rsid w:val="005F68E7"/>
    <w:rsid w:val="00601A06"/>
    <w:rsid w:val="00601FC4"/>
    <w:rsid w:val="00610F24"/>
    <w:rsid w:val="00611600"/>
    <w:rsid w:val="006123CB"/>
    <w:rsid w:val="00614AA3"/>
    <w:rsid w:val="00614FDF"/>
    <w:rsid w:val="00615961"/>
    <w:rsid w:val="00615A0D"/>
    <w:rsid w:val="0061710A"/>
    <w:rsid w:val="006209B8"/>
    <w:rsid w:val="00622423"/>
    <w:rsid w:val="00625BA5"/>
    <w:rsid w:val="0062651C"/>
    <w:rsid w:val="00626E12"/>
    <w:rsid w:val="0063317F"/>
    <w:rsid w:val="00633A39"/>
    <w:rsid w:val="00633F4B"/>
    <w:rsid w:val="0063723A"/>
    <w:rsid w:val="0064088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67A88"/>
    <w:rsid w:val="00667D02"/>
    <w:rsid w:val="006730A0"/>
    <w:rsid w:val="00673124"/>
    <w:rsid w:val="00673DE3"/>
    <w:rsid w:val="006802B7"/>
    <w:rsid w:val="006823A9"/>
    <w:rsid w:val="00690664"/>
    <w:rsid w:val="00691914"/>
    <w:rsid w:val="00693420"/>
    <w:rsid w:val="00693E94"/>
    <w:rsid w:val="00694493"/>
    <w:rsid w:val="00695F6B"/>
    <w:rsid w:val="006A2726"/>
    <w:rsid w:val="006A75EE"/>
    <w:rsid w:val="006B01C1"/>
    <w:rsid w:val="006B0A3C"/>
    <w:rsid w:val="006B2A66"/>
    <w:rsid w:val="006B4138"/>
    <w:rsid w:val="006B7FDF"/>
    <w:rsid w:val="006C0588"/>
    <w:rsid w:val="006C113F"/>
    <w:rsid w:val="006C1737"/>
    <w:rsid w:val="006C1970"/>
    <w:rsid w:val="006C399E"/>
    <w:rsid w:val="006C39F4"/>
    <w:rsid w:val="006C46C1"/>
    <w:rsid w:val="006D03B6"/>
    <w:rsid w:val="006D0958"/>
    <w:rsid w:val="006D2CB6"/>
    <w:rsid w:val="006D30B6"/>
    <w:rsid w:val="006D67A5"/>
    <w:rsid w:val="006D6A64"/>
    <w:rsid w:val="006E1394"/>
    <w:rsid w:val="006E3195"/>
    <w:rsid w:val="006E509B"/>
    <w:rsid w:val="006E5C86"/>
    <w:rsid w:val="006F0756"/>
    <w:rsid w:val="006F0E35"/>
    <w:rsid w:val="006F0F5E"/>
    <w:rsid w:val="006F38EA"/>
    <w:rsid w:val="006F3952"/>
    <w:rsid w:val="006F3E15"/>
    <w:rsid w:val="006F6945"/>
    <w:rsid w:val="007115C0"/>
    <w:rsid w:val="007128E8"/>
    <w:rsid w:val="00713A3D"/>
    <w:rsid w:val="00714103"/>
    <w:rsid w:val="00714BBB"/>
    <w:rsid w:val="00716BA1"/>
    <w:rsid w:val="007202F8"/>
    <w:rsid w:val="00722470"/>
    <w:rsid w:val="00722A12"/>
    <w:rsid w:val="007244B4"/>
    <w:rsid w:val="00724CCA"/>
    <w:rsid w:val="00725A00"/>
    <w:rsid w:val="0072615B"/>
    <w:rsid w:val="007277D4"/>
    <w:rsid w:val="007319C9"/>
    <w:rsid w:val="00732B18"/>
    <w:rsid w:val="00734A5B"/>
    <w:rsid w:val="007369A7"/>
    <w:rsid w:val="007401E0"/>
    <w:rsid w:val="00740925"/>
    <w:rsid w:val="00741A77"/>
    <w:rsid w:val="00744E76"/>
    <w:rsid w:val="00745C4E"/>
    <w:rsid w:val="00745C60"/>
    <w:rsid w:val="00746DD1"/>
    <w:rsid w:val="007470D7"/>
    <w:rsid w:val="00750CE1"/>
    <w:rsid w:val="00754805"/>
    <w:rsid w:val="00757B26"/>
    <w:rsid w:val="00760FE7"/>
    <w:rsid w:val="00761A5B"/>
    <w:rsid w:val="0076425C"/>
    <w:rsid w:val="00765E06"/>
    <w:rsid w:val="00767821"/>
    <w:rsid w:val="007755C5"/>
    <w:rsid w:val="00775EEC"/>
    <w:rsid w:val="00777461"/>
    <w:rsid w:val="00781F0F"/>
    <w:rsid w:val="0078668E"/>
    <w:rsid w:val="007909A2"/>
    <w:rsid w:val="00790F6A"/>
    <w:rsid w:val="00793F63"/>
    <w:rsid w:val="007953DC"/>
    <w:rsid w:val="00796ACD"/>
    <w:rsid w:val="007A3FED"/>
    <w:rsid w:val="007A5354"/>
    <w:rsid w:val="007A7918"/>
    <w:rsid w:val="007B01C4"/>
    <w:rsid w:val="007B1863"/>
    <w:rsid w:val="007B1E45"/>
    <w:rsid w:val="007B24EB"/>
    <w:rsid w:val="007B2A56"/>
    <w:rsid w:val="007B2F95"/>
    <w:rsid w:val="007C443B"/>
    <w:rsid w:val="007C608D"/>
    <w:rsid w:val="007D1D86"/>
    <w:rsid w:val="007D3836"/>
    <w:rsid w:val="007D3AB1"/>
    <w:rsid w:val="007D4104"/>
    <w:rsid w:val="007D4220"/>
    <w:rsid w:val="007D4D07"/>
    <w:rsid w:val="007D5B47"/>
    <w:rsid w:val="007D7370"/>
    <w:rsid w:val="007D79D5"/>
    <w:rsid w:val="007E0AE0"/>
    <w:rsid w:val="007E2ACA"/>
    <w:rsid w:val="007E44E0"/>
    <w:rsid w:val="007E4E9C"/>
    <w:rsid w:val="007E5665"/>
    <w:rsid w:val="007E5E74"/>
    <w:rsid w:val="007E6172"/>
    <w:rsid w:val="007E670C"/>
    <w:rsid w:val="007F082E"/>
    <w:rsid w:val="007F2B55"/>
    <w:rsid w:val="007F5393"/>
    <w:rsid w:val="008018EB"/>
    <w:rsid w:val="008028A4"/>
    <w:rsid w:val="00802EBD"/>
    <w:rsid w:val="00803680"/>
    <w:rsid w:val="00803C4F"/>
    <w:rsid w:val="008041CA"/>
    <w:rsid w:val="008053EE"/>
    <w:rsid w:val="00807512"/>
    <w:rsid w:val="0081115B"/>
    <w:rsid w:val="00815CFA"/>
    <w:rsid w:val="00816D58"/>
    <w:rsid w:val="0081728F"/>
    <w:rsid w:val="008174B8"/>
    <w:rsid w:val="0082209E"/>
    <w:rsid w:val="008233E5"/>
    <w:rsid w:val="00824262"/>
    <w:rsid w:val="00830DC8"/>
    <w:rsid w:val="008347D2"/>
    <w:rsid w:val="0084263C"/>
    <w:rsid w:val="00843B28"/>
    <w:rsid w:val="008440BA"/>
    <w:rsid w:val="00844A5A"/>
    <w:rsid w:val="00847C27"/>
    <w:rsid w:val="008550C6"/>
    <w:rsid w:val="00857CA1"/>
    <w:rsid w:val="0086296D"/>
    <w:rsid w:val="00863E04"/>
    <w:rsid w:val="0086410A"/>
    <w:rsid w:val="00864308"/>
    <w:rsid w:val="00865353"/>
    <w:rsid w:val="00866F06"/>
    <w:rsid w:val="008670DC"/>
    <w:rsid w:val="0086747C"/>
    <w:rsid w:val="008679C6"/>
    <w:rsid w:val="00867EA1"/>
    <w:rsid w:val="00867F5D"/>
    <w:rsid w:val="0087215E"/>
    <w:rsid w:val="00873975"/>
    <w:rsid w:val="00874731"/>
    <w:rsid w:val="008768CA"/>
    <w:rsid w:val="00876C01"/>
    <w:rsid w:val="0087747B"/>
    <w:rsid w:val="00880762"/>
    <w:rsid w:val="00886AEF"/>
    <w:rsid w:val="00892204"/>
    <w:rsid w:val="0089630E"/>
    <w:rsid w:val="00896818"/>
    <w:rsid w:val="00896DFA"/>
    <w:rsid w:val="0089734A"/>
    <w:rsid w:val="008A27A6"/>
    <w:rsid w:val="008B2858"/>
    <w:rsid w:val="008B4F38"/>
    <w:rsid w:val="008B6662"/>
    <w:rsid w:val="008B6CCA"/>
    <w:rsid w:val="008C05C8"/>
    <w:rsid w:val="008C18E3"/>
    <w:rsid w:val="008C33CD"/>
    <w:rsid w:val="008C5F54"/>
    <w:rsid w:val="008C602C"/>
    <w:rsid w:val="008D05F4"/>
    <w:rsid w:val="008D1CA3"/>
    <w:rsid w:val="008D3B38"/>
    <w:rsid w:val="008D5069"/>
    <w:rsid w:val="008D71DF"/>
    <w:rsid w:val="008E0514"/>
    <w:rsid w:val="008E5015"/>
    <w:rsid w:val="008E59E9"/>
    <w:rsid w:val="008F18E2"/>
    <w:rsid w:val="008F1D8C"/>
    <w:rsid w:val="008F2EEE"/>
    <w:rsid w:val="009002B8"/>
    <w:rsid w:val="00900417"/>
    <w:rsid w:val="00900F8B"/>
    <w:rsid w:val="0090271F"/>
    <w:rsid w:val="00902771"/>
    <w:rsid w:val="00902E23"/>
    <w:rsid w:val="00904780"/>
    <w:rsid w:val="00906901"/>
    <w:rsid w:val="00910358"/>
    <w:rsid w:val="0091276A"/>
    <w:rsid w:val="0091348E"/>
    <w:rsid w:val="00913B64"/>
    <w:rsid w:val="00917607"/>
    <w:rsid w:val="00917CCB"/>
    <w:rsid w:val="0092000A"/>
    <w:rsid w:val="009204DE"/>
    <w:rsid w:val="00924B77"/>
    <w:rsid w:val="0092754A"/>
    <w:rsid w:val="00930C37"/>
    <w:rsid w:val="00930FFA"/>
    <w:rsid w:val="00936681"/>
    <w:rsid w:val="009367DE"/>
    <w:rsid w:val="00940340"/>
    <w:rsid w:val="00940F86"/>
    <w:rsid w:val="00942E96"/>
    <w:rsid w:val="00942EC2"/>
    <w:rsid w:val="00943FC1"/>
    <w:rsid w:val="00944E62"/>
    <w:rsid w:val="00945C29"/>
    <w:rsid w:val="00946B01"/>
    <w:rsid w:val="00947128"/>
    <w:rsid w:val="0095220C"/>
    <w:rsid w:val="00954735"/>
    <w:rsid w:val="0095518F"/>
    <w:rsid w:val="00955ABA"/>
    <w:rsid w:val="00962C48"/>
    <w:rsid w:val="00964B44"/>
    <w:rsid w:val="00967B09"/>
    <w:rsid w:val="00967DAD"/>
    <w:rsid w:val="009709A8"/>
    <w:rsid w:val="00972C3C"/>
    <w:rsid w:val="00977B30"/>
    <w:rsid w:val="00983A83"/>
    <w:rsid w:val="00984507"/>
    <w:rsid w:val="00997C10"/>
    <w:rsid w:val="009A1E94"/>
    <w:rsid w:val="009A221B"/>
    <w:rsid w:val="009A4057"/>
    <w:rsid w:val="009A472E"/>
    <w:rsid w:val="009A54F5"/>
    <w:rsid w:val="009A700F"/>
    <w:rsid w:val="009A7B1D"/>
    <w:rsid w:val="009B1310"/>
    <w:rsid w:val="009B2898"/>
    <w:rsid w:val="009B40BE"/>
    <w:rsid w:val="009C15CA"/>
    <w:rsid w:val="009C367A"/>
    <w:rsid w:val="009C379B"/>
    <w:rsid w:val="009C39D6"/>
    <w:rsid w:val="009C460B"/>
    <w:rsid w:val="009C509A"/>
    <w:rsid w:val="009C72EF"/>
    <w:rsid w:val="009C7F2A"/>
    <w:rsid w:val="009D03E8"/>
    <w:rsid w:val="009D1C5D"/>
    <w:rsid w:val="009D3639"/>
    <w:rsid w:val="009D428D"/>
    <w:rsid w:val="009D5F43"/>
    <w:rsid w:val="009E047C"/>
    <w:rsid w:val="009E22BE"/>
    <w:rsid w:val="009E2E7C"/>
    <w:rsid w:val="009E62F3"/>
    <w:rsid w:val="009E643A"/>
    <w:rsid w:val="009E7721"/>
    <w:rsid w:val="009F0B09"/>
    <w:rsid w:val="009F2BEE"/>
    <w:rsid w:val="009F37B7"/>
    <w:rsid w:val="009F49A7"/>
    <w:rsid w:val="009F58C8"/>
    <w:rsid w:val="00A008A1"/>
    <w:rsid w:val="00A026D8"/>
    <w:rsid w:val="00A04DED"/>
    <w:rsid w:val="00A10F02"/>
    <w:rsid w:val="00A164B4"/>
    <w:rsid w:val="00A16DD3"/>
    <w:rsid w:val="00A173A1"/>
    <w:rsid w:val="00A173C3"/>
    <w:rsid w:val="00A2123E"/>
    <w:rsid w:val="00A258AF"/>
    <w:rsid w:val="00A26201"/>
    <w:rsid w:val="00A26C18"/>
    <w:rsid w:val="00A275B6"/>
    <w:rsid w:val="00A27FD9"/>
    <w:rsid w:val="00A334C5"/>
    <w:rsid w:val="00A33AE1"/>
    <w:rsid w:val="00A423F5"/>
    <w:rsid w:val="00A5010E"/>
    <w:rsid w:val="00A53724"/>
    <w:rsid w:val="00A54C8F"/>
    <w:rsid w:val="00A62BFB"/>
    <w:rsid w:val="00A64E4D"/>
    <w:rsid w:val="00A64FA1"/>
    <w:rsid w:val="00A66A84"/>
    <w:rsid w:val="00A67485"/>
    <w:rsid w:val="00A70002"/>
    <w:rsid w:val="00A76DF2"/>
    <w:rsid w:val="00A773FB"/>
    <w:rsid w:val="00A77EF6"/>
    <w:rsid w:val="00A80640"/>
    <w:rsid w:val="00A82346"/>
    <w:rsid w:val="00A846AA"/>
    <w:rsid w:val="00A85319"/>
    <w:rsid w:val="00A871EC"/>
    <w:rsid w:val="00A87DAF"/>
    <w:rsid w:val="00A9285E"/>
    <w:rsid w:val="00A94618"/>
    <w:rsid w:val="00A974E8"/>
    <w:rsid w:val="00AA1A08"/>
    <w:rsid w:val="00AA33B7"/>
    <w:rsid w:val="00AA5D75"/>
    <w:rsid w:val="00AA5EC6"/>
    <w:rsid w:val="00AB24E7"/>
    <w:rsid w:val="00AC0345"/>
    <w:rsid w:val="00AC0447"/>
    <w:rsid w:val="00AC3C0F"/>
    <w:rsid w:val="00AC60A1"/>
    <w:rsid w:val="00AC65ED"/>
    <w:rsid w:val="00AD1DC5"/>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AF7AD0"/>
    <w:rsid w:val="00B0024F"/>
    <w:rsid w:val="00B01E79"/>
    <w:rsid w:val="00B0363A"/>
    <w:rsid w:val="00B04712"/>
    <w:rsid w:val="00B07071"/>
    <w:rsid w:val="00B10246"/>
    <w:rsid w:val="00B12810"/>
    <w:rsid w:val="00B12CFB"/>
    <w:rsid w:val="00B146FC"/>
    <w:rsid w:val="00B14B23"/>
    <w:rsid w:val="00B15449"/>
    <w:rsid w:val="00B15635"/>
    <w:rsid w:val="00B159D7"/>
    <w:rsid w:val="00B22C74"/>
    <w:rsid w:val="00B24770"/>
    <w:rsid w:val="00B24B95"/>
    <w:rsid w:val="00B25179"/>
    <w:rsid w:val="00B26153"/>
    <w:rsid w:val="00B26D3E"/>
    <w:rsid w:val="00B357AA"/>
    <w:rsid w:val="00B365DB"/>
    <w:rsid w:val="00B415EE"/>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67911"/>
    <w:rsid w:val="00B70DBF"/>
    <w:rsid w:val="00B71C8F"/>
    <w:rsid w:val="00B735E1"/>
    <w:rsid w:val="00B75785"/>
    <w:rsid w:val="00B767EA"/>
    <w:rsid w:val="00B76A8B"/>
    <w:rsid w:val="00B777FA"/>
    <w:rsid w:val="00B800BD"/>
    <w:rsid w:val="00B830F4"/>
    <w:rsid w:val="00B91D5E"/>
    <w:rsid w:val="00B95F67"/>
    <w:rsid w:val="00B971AE"/>
    <w:rsid w:val="00BA054B"/>
    <w:rsid w:val="00BA6BC3"/>
    <w:rsid w:val="00BA6DEA"/>
    <w:rsid w:val="00BB2C8B"/>
    <w:rsid w:val="00BB3EDD"/>
    <w:rsid w:val="00BB446C"/>
    <w:rsid w:val="00BB4921"/>
    <w:rsid w:val="00BB4FCE"/>
    <w:rsid w:val="00BC03B1"/>
    <w:rsid w:val="00BC0F7D"/>
    <w:rsid w:val="00BC3F17"/>
    <w:rsid w:val="00BC4212"/>
    <w:rsid w:val="00BC662F"/>
    <w:rsid w:val="00BD1894"/>
    <w:rsid w:val="00BD492D"/>
    <w:rsid w:val="00BD4D8C"/>
    <w:rsid w:val="00BD542F"/>
    <w:rsid w:val="00BD560E"/>
    <w:rsid w:val="00BD5876"/>
    <w:rsid w:val="00BD7A3A"/>
    <w:rsid w:val="00BE1013"/>
    <w:rsid w:val="00BE10CE"/>
    <w:rsid w:val="00BE2AA6"/>
    <w:rsid w:val="00BE3568"/>
    <w:rsid w:val="00BE5AF8"/>
    <w:rsid w:val="00BF17DC"/>
    <w:rsid w:val="00BF184E"/>
    <w:rsid w:val="00BF21F8"/>
    <w:rsid w:val="00BF37E5"/>
    <w:rsid w:val="00BF50C8"/>
    <w:rsid w:val="00BF6237"/>
    <w:rsid w:val="00BF6F67"/>
    <w:rsid w:val="00BF79F2"/>
    <w:rsid w:val="00C00CCD"/>
    <w:rsid w:val="00C00E37"/>
    <w:rsid w:val="00C017F0"/>
    <w:rsid w:val="00C047A2"/>
    <w:rsid w:val="00C1229A"/>
    <w:rsid w:val="00C126F7"/>
    <w:rsid w:val="00C15B9E"/>
    <w:rsid w:val="00C21E43"/>
    <w:rsid w:val="00C22548"/>
    <w:rsid w:val="00C3113F"/>
    <w:rsid w:val="00C327E7"/>
    <w:rsid w:val="00C32D49"/>
    <w:rsid w:val="00C33079"/>
    <w:rsid w:val="00C37E13"/>
    <w:rsid w:val="00C42A16"/>
    <w:rsid w:val="00C43287"/>
    <w:rsid w:val="00C45231"/>
    <w:rsid w:val="00C456A0"/>
    <w:rsid w:val="00C522F3"/>
    <w:rsid w:val="00C54F62"/>
    <w:rsid w:val="00C56B6A"/>
    <w:rsid w:val="00C572C9"/>
    <w:rsid w:val="00C604EB"/>
    <w:rsid w:val="00C6105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4B50"/>
    <w:rsid w:val="00CA614F"/>
    <w:rsid w:val="00CA6BCD"/>
    <w:rsid w:val="00CB06BA"/>
    <w:rsid w:val="00CB29BE"/>
    <w:rsid w:val="00CB37B1"/>
    <w:rsid w:val="00CB3EFC"/>
    <w:rsid w:val="00CB469F"/>
    <w:rsid w:val="00CB4D70"/>
    <w:rsid w:val="00CB7F66"/>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2A60"/>
    <w:rsid w:val="00CF3130"/>
    <w:rsid w:val="00CF4292"/>
    <w:rsid w:val="00CF4622"/>
    <w:rsid w:val="00D026DF"/>
    <w:rsid w:val="00D03DB7"/>
    <w:rsid w:val="00D06113"/>
    <w:rsid w:val="00D068FA"/>
    <w:rsid w:val="00D103EA"/>
    <w:rsid w:val="00D12558"/>
    <w:rsid w:val="00D14950"/>
    <w:rsid w:val="00D25D8B"/>
    <w:rsid w:val="00D26B90"/>
    <w:rsid w:val="00D33309"/>
    <w:rsid w:val="00D33524"/>
    <w:rsid w:val="00D359E6"/>
    <w:rsid w:val="00D40752"/>
    <w:rsid w:val="00D42111"/>
    <w:rsid w:val="00D43ADD"/>
    <w:rsid w:val="00D510EF"/>
    <w:rsid w:val="00D5618A"/>
    <w:rsid w:val="00D60EB8"/>
    <w:rsid w:val="00D64AFE"/>
    <w:rsid w:val="00D66CA9"/>
    <w:rsid w:val="00D67984"/>
    <w:rsid w:val="00D7213D"/>
    <w:rsid w:val="00D73198"/>
    <w:rsid w:val="00D736A1"/>
    <w:rsid w:val="00D738D6"/>
    <w:rsid w:val="00D755EB"/>
    <w:rsid w:val="00D801FA"/>
    <w:rsid w:val="00D80699"/>
    <w:rsid w:val="00D80960"/>
    <w:rsid w:val="00D8165C"/>
    <w:rsid w:val="00D838FA"/>
    <w:rsid w:val="00D86742"/>
    <w:rsid w:val="00D87E00"/>
    <w:rsid w:val="00D90CE8"/>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115C"/>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066"/>
    <w:rsid w:val="00E047D8"/>
    <w:rsid w:val="00E055C0"/>
    <w:rsid w:val="00E07642"/>
    <w:rsid w:val="00E10C7D"/>
    <w:rsid w:val="00E1292F"/>
    <w:rsid w:val="00E13DB8"/>
    <w:rsid w:val="00E1556A"/>
    <w:rsid w:val="00E23F5A"/>
    <w:rsid w:val="00E2464A"/>
    <w:rsid w:val="00E25195"/>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6B9B"/>
    <w:rsid w:val="00E576F7"/>
    <w:rsid w:val="00E61E79"/>
    <w:rsid w:val="00E62A53"/>
    <w:rsid w:val="00E63746"/>
    <w:rsid w:val="00E63B73"/>
    <w:rsid w:val="00E63D72"/>
    <w:rsid w:val="00E728F2"/>
    <w:rsid w:val="00E745A2"/>
    <w:rsid w:val="00E7640D"/>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A441A"/>
    <w:rsid w:val="00EB10C7"/>
    <w:rsid w:val="00EB5414"/>
    <w:rsid w:val="00EB5EF1"/>
    <w:rsid w:val="00EC16EB"/>
    <w:rsid w:val="00EC2994"/>
    <w:rsid w:val="00EC3482"/>
    <w:rsid w:val="00EC35CC"/>
    <w:rsid w:val="00EC4A25"/>
    <w:rsid w:val="00EC4EF0"/>
    <w:rsid w:val="00EC7544"/>
    <w:rsid w:val="00ED293A"/>
    <w:rsid w:val="00ED5BD1"/>
    <w:rsid w:val="00EE1868"/>
    <w:rsid w:val="00EE2547"/>
    <w:rsid w:val="00EE2896"/>
    <w:rsid w:val="00EE48EB"/>
    <w:rsid w:val="00EE7D8D"/>
    <w:rsid w:val="00EF1212"/>
    <w:rsid w:val="00EF3507"/>
    <w:rsid w:val="00EF413E"/>
    <w:rsid w:val="00EF45D8"/>
    <w:rsid w:val="00EF700E"/>
    <w:rsid w:val="00F02238"/>
    <w:rsid w:val="00F025A2"/>
    <w:rsid w:val="00F03565"/>
    <w:rsid w:val="00F04712"/>
    <w:rsid w:val="00F04A38"/>
    <w:rsid w:val="00F04A70"/>
    <w:rsid w:val="00F057BE"/>
    <w:rsid w:val="00F05D45"/>
    <w:rsid w:val="00F1180E"/>
    <w:rsid w:val="00F12B5D"/>
    <w:rsid w:val="00F133CC"/>
    <w:rsid w:val="00F16F55"/>
    <w:rsid w:val="00F22EC7"/>
    <w:rsid w:val="00F22ED5"/>
    <w:rsid w:val="00F24790"/>
    <w:rsid w:val="00F24E28"/>
    <w:rsid w:val="00F24ED9"/>
    <w:rsid w:val="00F2520C"/>
    <w:rsid w:val="00F25774"/>
    <w:rsid w:val="00F25EA1"/>
    <w:rsid w:val="00F314D4"/>
    <w:rsid w:val="00F33C0A"/>
    <w:rsid w:val="00F44ECA"/>
    <w:rsid w:val="00F5014C"/>
    <w:rsid w:val="00F518A1"/>
    <w:rsid w:val="00F6376C"/>
    <w:rsid w:val="00F6442A"/>
    <w:rsid w:val="00F653B8"/>
    <w:rsid w:val="00F660F7"/>
    <w:rsid w:val="00F66FBD"/>
    <w:rsid w:val="00F67D85"/>
    <w:rsid w:val="00F70259"/>
    <w:rsid w:val="00F80346"/>
    <w:rsid w:val="00F82463"/>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E453A"/>
    <w:rsid w:val="00FF2B95"/>
    <w:rsid w:val="00FF2C45"/>
    <w:rsid w:val="00FF3E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hyperlink" Target="https://www.3gpp.org/ftp/Specs/%3cPlenary%3e/%3cRelease%3e/OpenAPI/" TargetMode="Externa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4BC10-509E-49F6-8E18-FC0B4A34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Pages>
  <Words>53266</Words>
  <Characters>303621</Characters>
  <Application>Microsoft Office Word</Application>
  <DocSecurity>0</DocSecurity>
  <Lines>2530</Lines>
  <Paragraphs>712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356175</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177</cp:revision>
  <dcterms:created xsi:type="dcterms:W3CDTF">2018-12-22T01:29:00Z</dcterms:created>
  <dcterms:modified xsi:type="dcterms:W3CDTF">2020-03-30T08:10:00Z</dcterms:modified>
</cp:coreProperties>
</file>