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3944FD23"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D42111">
        <w:t>6</w:t>
      </w:r>
      <w:r w:rsidR="00984507">
        <w:t>.</w:t>
      </w:r>
      <w:r w:rsidR="00D42111">
        <w:t>0</w:t>
      </w:r>
      <w:r w:rsidRPr="004D3578">
        <w:t xml:space="preserve"> </w:t>
      </w:r>
      <w:r w:rsidRPr="004D3578">
        <w:rPr>
          <w:sz w:val="32"/>
        </w:rPr>
        <w:t>(</w:t>
      </w:r>
      <w:r w:rsidR="00F80346">
        <w:rPr>
          <w:sz w:val="32"/>
        </w:rPr>
        <w:t>201</w:t>
      </w:r>
      <w:r w:rsidR="00984507">
        <w:rPr>
          <w:sz w:val="32"/>
        </w:rPr>
        <w:t>9</w:t>
      </w:r>
      <w:r w:rsidRPr="004D3578">
        <w:rPr>
          <w:sz w:val="32"/>
        </w:rPr>
        <w:t>-</w:t>
      </w:r>
      <w:r w:rsidR="003D33E7">
        <w:rPr>
          <w:sz w:val="32"/>
        </w:rPr>
        <w:t>1</w:t>
      </w:r>
      <w:r w:rsidR="00D42111">
        <w:rPr>
          <w:sz w:val="32"/>
        </w:rPr>
        <w:t>2</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31B990EB"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2"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3C3B2DC3"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677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2E9EE42" w14:textId="77777777" w:rsidR="00080512" w:rsidRPr="004D3578" w:rsidRDefault="00080512">
      <w:pPr>
        <w:pStyle w:val="TT"/>
      </w:pPr>
      <w:r w:rsidRPr="004D3578">
        <w:br w:type="page"/>
      </w:r>
      <w:r w:rsidRPr="004D3578">
        <w:lastRenderedPageBreak/>
        <w:t>Contents</w:t>
      </w:r>
    </w:p>
    <w:p w14:paraId="2EB78F7F" w14:textId="53EFF018" w:rsidR="008347D2" w:rsidRDefault="008347D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_Toc27584065 \h </w:instrText>
      </w:r>
      <w:r>
        <w:fldChar w:fldCharType="separate"/>
      </w:r>
      <w:r>
        <w:t>7</w:t>
      </w:r>
      <w:r>
        <w:fldChar w:fldCharType="end"/>
      </w:r>
    </w:p>
    <w:p w14:paraId="5308C0BF" w14:textId="18E48136" w:rsidR="008347D2" w:rsidRDefault="008347D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_Toc27584066 \h </w:instrText>
      </w:r>
      <w:r>
        <w:fldChar w:fldCharType="separate"/>
      </w:r>
      <w:r>
        <w:t>8</w:t>
      </w:r>
      <w:r>
        <w:fldChar w:fldCharType="end"/>
      </w:r>
    </w:p>
    <w:p w14:paraId="11D72F6A" w14:textId="482AA63F" w:rsidR="008347D2" w:rsidRDefault="008347D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_Toc27584067 \h </w:instrText>
      </w:r>
      <w:r>
        <w:fldChar w:fldCharType="separate"/>
      </w:r>
      <w:r>
        <w:t>8</w:t>
      </w:r>
      <w:r>
        <w:fldChar w:fldCharType="end"/>
      </w:r>
    </w:p>
    <w:p w14:paraId="0742A8B0" w14:textId="2B035163" w:rsidR="008347D2" w:rsidRDefault="008347D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_Toc27584068 \h </w:instrText>
      </w:r>
      <w:r>
        <w:fldChar w:fldCharType="separate"/>
      </w:r>
      <w:r>
        <w:t>9</w:t>
      </w:r>
      <w:r>
        <w:fldChar w:fldCharType="end"/>
      </w:r>
    </w:p>
    <w:p w14:paraId="234E1DBD" w14:textId="4B16AB70" w:rsidR="008347D2" w:rsidRDefault="008347D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_Toc27584069 \h </w:instrText>
      </w:r>
      <w:r>
        <w:fldChar w:fldCharType="separate"/>
      </w:r>
      <w:r>
        <w:t>9</w:t>
      </w:r>
      <w:r>
        <w:fldChar w:fldCharType="end"/>
      </w:r>
    </w:p>
    <w:p w14:paraId="06D79F2D" w14:textId="733EB1DD" w:rsidR="008347D2" w:rsidRDefault="008347D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_Toc27584070 \h </w:instrText>
      </w:r>
      <w:r>
        <w:fldChar w:fldCharType="separate"/>
      </w:r>
      <w:r>
        <w:t>9</w:t>
      </w:r>
      <w:r>
        <w:fldChar w:fldCharType="end"/>
      </w:r>
    </w:p>
    <w:p w14:paraId="190227B7" w14:textId="7AA86052" w:rsidR="008347D2" w:rsidRDefault="008347D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_Toc27584071 \h </w:instrText>
      </w:r>
      <w:r>
        <w:fldChar w:fldCharType="separate"/>
      </w:r>
      <w:r>
        <w:t>9</w:t>
      </w:r>
      <w:r>
        <w:fldChar w:fldCharType="end"/>
      </w:r>
    </w:p>
    <w:p w14:paraId="02BA4AF6" w14:textId="7821CF22" w:rsidR="008347D2" w:rsidRDefault="008347D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_Toc27584072 \h </w:instrText>
      </w:r>
      <w:r>
        <w:fldChar w:fldCharType="separate"/>
      </w:r>
      <w:r>
        <w:t>9</w:t>
      </w:r>
      <w:r>
        <w:fldChar w:fldCharType="end"/>
      </w:r>
    </w:p>
    <w:p w14:paraId="3FDA6AAD" w14:textId="12D87BCC" w:rsidR="008347D2" w:rsidRDefault="008347D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SMF</w:t>
      </w:r>
      <w:r>
        <w:tab/>
      </w:r>
      <w:r>
        <w:fldChar w:fldCharType="begin" w:fldLock="1"/>
      </w:r>
      <w:r>
        <w:instrText xml:space="preserve"> PAGEREF _Toc27584073 \h </w:instrText>
      </w:r>
      <w:r>
        <w:fldChar w:fldCharType="separate"/>
      </w:r>
      <w:r>
        <w:t>10</w:t>
      </w:r>
      <w:r>
        <w:fldChar w:fldCharType="end"/>
      </w:r>
    </w:p>
    <w:p w14:paraId="393B483D" w14:textId="42CF5873" w:rsidR="008347D2" w:rsidRDefault="008347D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_Toc27584074 \h </w:instrText>
      </w:r>
      <w:r>
        <w:fldChar w:fldCharType="separate"/>
      </w:r>
      <w:r>
        <w:t>10</w:t>
      </w:r>
      <w:r>
        <w:fldChar w:fldCharType="end"/>
      </w:r>
    </w:p>
    <w:p w14:paraId="324F3164" w14:textId="6A35E9C8" w:rsidR="008347D2" w:rsidRDefault="008347D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Nsmf_PDUSession Service</w:t>
      </w:r>
      <w:r>
        <w:tab/>
      </w:r>
      <w:r>
        <w:fldChar w:fldCharType="begin" w:fldLock="1"/>
      </w:r>
      <w:r>
        <w:instrText xml:space="preserve"> PAGEREF _Toc27584075 \h </w:instrText>
      </w:r>
      <w:r>
        <w:fldChar w:fldCharType="separate"/>
      </w:r>
      <w:r>
        <w:t>10</w:t>
      </w:r>
      <w:r>
        <w:fldChar w:fldCharType="end"/>
      </w:r>
    </w:p>
    <w:p w14:paraId="23268C04" w14:textId="134DB2D9" w:rsidR="008347D2" w:rsidRDefault="008347D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_Toc27584076 \h </w:instrText>
      </w:r>
      <w:r>
        <w:fldChar w:fldCharType="separate"/>
      </w:r>
      <w:r>
        <w:t>10</w:t>
      </w:r>
      <w:r>
        <w:fldChar w:fldCharType="end"/>
      </w:r>
    </w:p>
    <w:p w14:paraId="18D64242" w14:textId="3B017C1B" w:rsidR="008347D2" w:rsidRDefault="008347D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_Toc27584077 \h </w:instrText>
      </w:r>
      <w:r>
        <w:fldChar w:fldCharType="separate"/>
      </w:r>
      <w:r>
        <w:t>11</w:t>
      </w:r>
      <w:r>
        <w:fldChar w:fldCharType="end"/>
      </w:r>
    </w:p>
    <w:p w14:paraId="6EB8986B" w14:textId="0AA75630" w:rsidR="008347D2" w:rsidRDefault="008347D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_Toc27584078 \h </w:instrText>
      </w:r>
      <w:r>
        <w:fldChar w:fldCharType="separate"/>
      </w:r>
      <w:r>
        <w:t>11</w:t>
      </w:r>
      <w:r>
        <w:fldChar w:fldCharType="end"/>
      </w:r>
    </w:p>
    <w:p w14:paraId="3ABC34C9" w14:textId="11505365" w:rsidR="008347D2" w:rsidRDefault="008347D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 SM Context service operation</w:t>
      </w:r>
      <w:r>
        <w:tab/>
      </w:r>
      <w:r>
        <w:fldChar w:fldCharType="begin" w:fldLock="1"/>
      </w:r>
      <w:r>
        <w:instrText xml:space="preserve"> PAGEREF _Toc27584079 \h </w:instrText>
      </w:r>
      <w:r>
        <w:fldChar w:fldCharType="separate"/>
      </w:r>
      <w:r>
        <w:t>11</w:t>
      </w:r>
      <w:r>
        <w:fldChar w:fldCharType="end"/>
      </w:r>
    </w:p>
    <w:p w14:paraId="6141DCDB" w14:textId="23698B96" w:rsidR="008347D2" w:rsidRDefault="008347D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_Toc27584080 \h </w:instrText>
      </w:r>
      <w:r>
        <w:fldChar w:fldCharType="separate"/>
      </w:r>
      <w:r>
        <w:t>11</w:t>
      </w:r>
      <w:r>
        <w:fldChar w:fldCharType="end"/>
      </w:r>
    </w:p>
    <w:p w14:paraId="36C2B598" w14:textId="36A38D22" w:rsidR="008347D2" w:rsidRDefault="008347D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EPS to 5GS Idle mode mobility using N26 interface</w:t>
      </w:r>
      <w:r>
        <w:tab/>
      </w:r>
      <w:r>
        <w:fldChar w:fldCharType="begin" w:fldLock="1"/>
      </w:r>
      <w:r>
        <w:instrText xml:space="preserve"> PAGEREF _Toc27584081 \h </w:instrText>
      </w:r>
      <w:r>
        <w:fldChar w:fldCharType="separate"/>
      </w:r>
      <w:r>
        <w:t>13</w:t>
      </w:r>
      <w:r>
        <w:fldChar w:fldCharType="end"/>
      </w:r>
    </w:p>
    <w:p w14:paraId="66BD619B" w14:textId="672975F4" w:rsidR="008347D2" w:rsidRDefault="008347D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EPS to 5GS Handover Preparation using N26 interface</w:t>
      </w:r>
      <w:r>
        <w:tab/>
      </w:r>
      <w:r>
        <w:fldChar w:fldCharType="begin" w:fldLock="1"/>
      </w:r>
      <w:r>
        <w:instrText xml:space="preserve"> PAGEREF _Toc27584082 \h </w:instrText>
      </w:r>
      <w:r>
        <w:fldChar w:fldCharType="separate"/>
      </w:r>
      <w:r>
        <w:t>15</w:t>
      </w:r>
      <w:r>
        <w:fldChar w:fldCharType="end"/>
      </w:r>
    </w:p>
    <w:p w14:paraId="0A566BE7" w14:textId="670E0777" w:rsidR="008347D2" w:rsidRDefault="008347D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 SM Context service operation</w:t>
      </w:r>
      <w:r>
        <w:tab/>
      </w:r>
      <w:r>
        <w:fldChar w:fldCharType="begin" w:fldLock="1"/>
      </w:r>
      <w:r>
        <w:instrText xml:space="preserve"> PAGEREF _Toc27584083 \h </w:instrText>
      </w:r>
      <w:r>
        <w:fldChar w:fldCharType="separate"/>
      </w:r>
      <w:r>
        <w:t>16</w:t>
      </w:r>
      <w:r>
        <w:fldChar w:fldCharType="end"/>
      </w:r>
    </w:p>
    <w:p w14:paraId="3076224F" w14:textId="468A19F9" w:rsidR="008347D2" w:rsidRDefault="008347D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_Toc27584084 \h </w:instrText>
      </w:r>
      <w:r>
        <w:fldChar w:fldCharType="separate"/>
      </w:r>
      <w:r>
        <w:t>16</w:t>
      </w:r>
      <w:r>
        <w:fldChar w:fldCharType="end"/>
      </w:r>
    </w:p>
    <w:p w14:paraId="3F0EFCAD" w14:textId="213B3D45" w:rsidR="008347D2" w:rsidRDefault="008347D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Activation and Deactivation of the User Plane connection of a PDU session</w:t>
      </w:r>
      <w:r>
        <w:tab/>
      </w:r>
      <w:r>
        <w:fldChar w:fldCharType="begin" w:fldLock="1"/>
      </w:r>
      <w:r>
        <w:instrText xml:space="preserve"> PAGEREF _Toc27584085 \h </w:instrText>
      </w:r>
      <w:r>
        <w:fldChar w:fldCharType="separate"/>
      </w:r>
      <w:r>
        <w:t>17</w:t>
      </w:r>
      <w:r>
        <w:fldChar w:fldCharType="end"/>
      </w:r>
    </w:p>
    <w:p w14:paraId="3D0059BB" w14:textId="0624599D" w:rsidR="008347D2" w:rsidRDefault="008347D2">
      <w:pPr>
        <w:pStyle w:val="TOC6"/>
        <w:rPr>
          <w:rFonts w:asciiTheme="minorHAnsi" w:eastAsiaTheme="minorEastAsia" w:hAnsiTheme="minorHAnsi" w:cstheme="minorBidi"/>
          <w:sz w:val="22"/>
          <w:szCs w:val="22"/>
          <w:lang w:eastAsia="en-GB"/>
        </w:rPr>
      </w:pPr>
      <w:r>
        <w:t>5.2.2.3.2.1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_Toc27584086 \h </w:instrText>
      </w:r>
      <w:r>
        <w:fldChar w:fldCharType="separate"/>
      </w:r>
      <w:r>
        <w:t>17</w:t>
      </w:r>
      <w:r>
        <w:fldChar w:fldCharType="end"/>
      </w:r>
    </w:p>
    <w:p w14:paraId="517F2F74" w14:textId="4914F787" w:rsidR="008347D2" w:rsidRDefault="008347D2">
      <w:pPr>
        <w:pStyle w:val="TOC6"/>
        <w:rPr>
          <w:rFonts w:asciiTheme="minorHAnsi" w:eastAsiaTheme="minorEastAsia" w:hAnsiTheme="minorHAnsi" w:cstheme="minorBidi"/>
          <w:sz w:val="22"/>
          <w:szCs w:val="22"/>
          <w:lang w:eastAsia="en-GB"/>
        </w:rPr>
      </w:pPr>
      <w:r>
        <w:t>5.2.2.3.2.2</w:t>
      </w:r>
      <w:r>
        <w:rPr>
          <w:rFonts w:asciiTheme="minorHAnsi" w:eastAsiaTheme="minorEastAsia" w:hAnsiTheme="minorHAnsi" w:cstheme="minorBidi"/>
          <w:sz w:val="22"/>
          <w:szCs w:val="22"/>
          <w:lang w:eastAsia="en-GB"/>
        </w:rPr>
        <w:tab/>
      </w:r>
      <w:r>
        <w:t>Activation of User Plane connectivity of a PDU session</w:t>
      </w:r>
      <w:r>
        <w:tab/>
      </w:r>
      <w:r>
        <w:fldChar w:fldCharType="begin" w:fldLock="1"/>
      </w:r>
      <w:r>
        <w:instrText xml:space="preserve"> PAGEREF _Toc27584087 \h </w:instrText>
      </w:r>
      <w:r>
        <w:fldChar w:fldCharType="separate"/>
      </w:r>
      <w:r>
        <w:t>18</w:t>
      </w:r>
      <w:r>
        <w:fldChar w:fldCharType="end"/>
      </w:r>
    </w:p>
    <w:p w14:paraId="174C4AC9" w14:textId="35BA9F44" w:rsidR="008347D2" w:rsidRDefault="008347D2">
      <w:pPr>
        <w:pStyle w:val="TOC6"/>
        <w:rPr>
          <w:rFonts w:asciiTheme="minorHAnsi" w:eastAsiaTheme="minorEastAsia" w:hAnsiTheme="minorHAnsi" w:cstheme="minorBidi"/>
          <w:sz w:val="22"/>
          <w:szCs w:val="22"/>
          <w:lang w:eastAsia="en-GB"/>
        </w:rPr>
      </w:pPr>
      <w:r>
        <w:t>5.2.2.3.2.3</w:t>
      </w:r>
      <w:r>
        <w:rPr>
          <w:rFonts w:asciiTheme="minorHAnsi" w:eastAsiaTheme="minorEastAsia" w:hAnsiTheme="minorHAnsi" w:cstheme="minorBidi"/>
          <w:sz w:val="22"/>
          <w:szCs w:val="22"/>
          <w:lang w:eastAsia="en-GB"/>
        </w:rPr>
        <w:tab/>
      </w:r>
      <w:r>
        <w:t>Deactivation of User Plane connectivity of a PDU session</w:t>
      </w:r>
      <w:r>
        <w:tab/>
      </w:r>
      <w:r>
        <w:fldChar w:fldCharType="begin" w:fldLock="1"/>
      </w:r>
      <w:r>
        <w:instrText xml:space="preserve"> PAGEREF _Toc27584088 \h </w:instrText>
      </w:r>
      <w:r>
        <w:fldChar w:fldCharType="separate"/>
      </w:r>
      <w:r>
        <w:t>19</w:t>
      </w:r>
      <w:r>
        <w:fldChar w:fldCharType="end"/>
      </w:r>
    </w:p>
    <w:p w14:paraId="64DDCC19" w14:textId="108BE0A7" w:rsidR="008347D2" w:rsidRDefault="008347D2">
      <w:pPr>
        <w:pStyle w:val="TOC6"/>
        <w:rPr>
          <w:rFonts w:asciiTheme="minorHAnsi" w:eastAsiaTheme="minorEastAsia" w:hAnsiTheme="minorHAnsi" w:cstheme="minorBidi"/>
          <w:sz w:val="22"/>
          <w:szCs w:val="22"/>
          <w:lang w:eastAsia="en-GB"/>
        </w:rPr>
      </w:pPr>
      <w:r>
        <w:t>5.2.2.3.2.4</w:t>
      </w:r>
      <w:r>
        <w:rPr>
          <w:rFonts w:asciiTheme="minorHAnsi" w:eastAsiaTheme="minorEastAsia" w:hAnsiTheme="minorHAnsi" w:cstheme="minorBidi"/>
          <w:sz w:val="22"/>
          <w:szCs w:val="22"/>
          <w:lang w:eastAsia="en-GB"/>
        </w:rPr>
        <w:tab/>
      </w:r>
      <w:r>
        <w:t>Changing the access type of a PDU session from non-3GPP access to 3GPP access during a Service Request procedure</w:t>
      </w:r>
      <w:r>
        <w:tab/>
      </w:r>
      <w:r>
        <w:fldChar w:fldCharType="begin" w:fldLock="1"/>
      </w:r>
      <w:r>
        <w:instrText xml:space="preserve"> PAGEREF _Toc27584089 \h </w:instrText>
      </w:r>
      <w:r>
        <w:fldChar w:fldCharType="separate"/>
      </w:r>
      <w:r>
        <w:t>20</w:t>
      </w:r>
      <w:r>
        <w:fldChar w:fldCharType="end"/>
      </w:r>
    </w:p>
    <w:p w14:paraId="2BEBB513" w14:textId="535080DC" w:rsidR="008347D2" w:rsidRDefault="008347D2">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Xn Handover</w:t>
      </w:r>
      <w:r>
        <w:tab/>
      </w:r>
      <w:r>
        <w:fldChar w:fldCharType="begin" w:fldLock="1"/>
      </w:r>
      <w:r>
        <w:instrText xml:space="preserve"> PAGEREF _Toc27584090 \h </w:instrText>
      </w:r>
      <w:r>
        <w:fldChar w:fldCharType="separate"/>
      </w:r>
      <w:r>
        <w:t>20</w:t>
      </w:r>
      <w:r>
        <w:fldChar w:fldCharType="end"/>
      </w:r>
    </w:p>
    <w:p w14:paraId="0C8E5327" w14:textId="01B05685" w:rsidR="008347D2" w:rsidRDefault="008347D2">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N2 Handover</w:t>
      </w:r>
      <w:r>
        <w:tab/>
      </w:r>
      <w:r>
        <w:fldChar w:fldCharType="begin" w:fldLock="1"/>
      </w:r>
      <w:r>
        <w:instrText xml:space="preserve"> PAGEREF _Toc27584091 \h </w:instrText>
      </w:r>
      <w:r>
        <w:fldChar w:fldCharType="separate"/>
      </w:r>
      <w:r>
        <w:t>22</w:t>
      </w:r>
      <w:r>
        <w:fldChar w:fldCharType="end"/>
      </w:r>
    </w:p>
    <w:p w14:paraId="4B18A9F4" w14:textId="245376E2" w:rsidR="008347D2" w:rsidRDefault="008347D2">
      <w:pPr>
        <w:pStyle w:val="TOC6"/>
        <w:rPr>
          <w:rFonts w:asciiTheme="minorHAnsi" w:eastAsiaTheme="minorEastAsia" w:hAnsiTheme="minorHAnsi" w:cstheme="minorBidi"/>
          <w:sz w:val="22"/>
          <w:szCs w:val="22"/>
          <w:lang w:eastAsia="en-GB"/>
        </w:rPr>
      </w:pPr>
      <w:r>
        <w:t>5.2.2.3.4.1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_Toc27584092 \h </w:instrText>
      </w:r>
      <w:r>
        <w:fldChar w:fldCharType="separate"/>
      </w:r>
      <w:r>
        <w:t>22</w:t>
      </w:r>
      <w:r>
        <w:fldChar w:fldCharType="end"/>
      </w:r>
    </w:p>
    <w:p w14:paraId="0C3CC49E" w14:textId="06541838" w:rsidR="008347D2" w:rsidRDefault="008347D2">
      <w:pPr>
        <w:pStyle w:val="TOC6"/>
        <w:rPr>
          <w:rFonts w:asciiTheme="minorHAnsi" w:eastAsiaTheme="minorEastAsia" w:hAnsiTheme="minorHAnsi" w:cstheme="minorBidi"/>
          <w:sz w:val="22"/>
          <w:szCs w:val="22"/>
          <w:lang w:eastAsia="en-GB"/>
        </w:rPr>
      </w:pPr>
      <w:r>
        <w:t>5.2.2.3.4.2</w:t>
      </w:r>
      <w:r>
        <w:rPr>
          <w:rFonts w:asciiTheme="minorHAnsi" w:eastAsiaTheme="minorEastAsia" w:hAnsiTheme="minorHAnsi" w:cstheme="minorBidi"/>
          <w:sz w:val="22"/>
          <w:szCs w:val="22"/>
          <w:lang w:eastAsia="en-GB"/>
        </w:rPr>
        <w:tab/>
      </w:r>
      <w:r>
        <w:t>N2 Handover Preparation</w:t>
      </w:r>
      <w:r>
        <w:tab/>
      </w:r>
      <w:r>
        <w:fldChar w:fldCharType="begin" w:fldLock="1"/>
      </w:r>
      <w:r>
        <w:instrText xml:space="preserve"> PAGEREF _Toc27584093 \h </w:instrText>
      </w:r>
      <w:r>
        <w:fldChar w:fldCharType="separate"/>
      </w:r>
      <w:r>
        <w:t>22</w:t>
      </w:r>
      <w:r>
        <w:fldChar w:fldCharType="end"/>
      </w:r>
    </w:p>
    <w:p w14:paraId="124FA61C" w14:textId="2E05AA56" w:rsidR="008347D2" w:rsidRDefault="008347D2">
      <w:pPr>
        <w:pStyle w:val="TOC6"/>
        <w:rPr>
          <w:rFonts w:asciiTheme="minorHAnsi" w:eastAsiaTheme="minorEastAsia" w:hAnsiTheme="minorHAnsi" w:cstheme="minorBidi"/>
          <w:sz w:val="22"/>
          <w:szCs w:val="22"/>
          <w:lang w:eastAsia="en-GB"/>
        </w:rPr>
      </w:pPr>
      <w:r>
        <w:t>5.2.2.3.4.3</w:t>
      </w:r>
      <w:r>
        <w:rPr>
          <w:rFonts w:asciiTheme="minorHAnsi" w:eastAsiaTheme="minorEastAsia" w:hAnsiTheme="minorHAnsi" w:cstheme="minorBidi"/>
          <w:sz w:val="22"/>
          <w:szCs w:val="22"/>
          <w:lang w:eastAsia="en-GB"/>
        </w:rPr>
        <w:tab/>
      </w:r>
      <w:r>
        <w:t>N2 Handover Execution</w:t>
      </w:r>
      <w:r>
        <w:tab/>
      </w:r>
      <w:r>
        <w:fldChar w:fldCharType="begin" w:fldLock="1"/>
      </w:r>
      <w:r>
        <w:instrText xml:space="preserve"> PAGEREF _Toc27584094 \h </w:instrText>
      </w:r>
      <w:r>
        <w:fldChar w:fldCharType="separate"/>
      </w:r>
      <w:r>
        <w:t>24</w:t>
      </w:r>
      <w:r>
        <w:fldChar w:fldCharType="end"/>
      </w:r>
    </w:p>
    <w:p w14:paraId="14A4494E" w14:textId="6D743E30" w:rsidR="008347D2" w:rsidRDefault="008347D2">
      <w:pPr>
        <w:pStyle w:val="TOC6"/>
        <w:rPr>
          <w:rFonts w:asciiTheme="minorHAnsi" w:eastAsiaTheme="minorEastAsia" w:hAnsiTheme="minorHAnsi" w:cstheme="minorBidi"/>
          <w:sz w:val="22"/>
          <w:szCs w:val="22"/>
          <w:lang w:eastAsia="en-GB"/>
        </w:rPr>
      </w:pPr>
      <w:r>
        <w:t>5.2.2.3.4.4</w:t>
      </w:r>
      <w:r>
        <w:rPr>
          <w:rFonts w:asciiTheme="minorHAnsi" w:eastAsiaTheme="minorEastAsia" w:hAnsiTheme="minorHAnsi" w:cstheme="minorBidi"/>
          <w:sz w:val="22"/>
          <w:szCs w:val="22"/>
          <w:lang w:eastAsia="en-GB"/>
        </w:rPr>
        <w:tab/>
      </w:r>
      <w:r>
        <w:t>N2 Handover Cancellation</w:t>
      </w:r>
      <w:r>
        <w:tab/>
      </w:r>
      <w:r>
        <w:fldChar w:fldCharType="begin" w:fldLock="1"/>
      </w:r>
      <w:r>
        <w:instrText xml:space="preserve"> PAGEREF _Toc27584095 \h </w:instrText>
      </w:r>
      <w:r>
        <w:fldChar w:fldCharType="separate"/>
      </w:r>
      <w:r>
        <w:t>25</w:t>
      </w:r>
      <w:r>
        <w:fldChar w:fldCharType="end"/>
      </w:r>
    </w:p>
    <w:p w14:paraId="7D9CF399" w14:textId="2B3D9F8C" w:rsidR="008347D2" w:rsidRDefault="008347D2">
      <w:pPr>
        <w:pStyle w:val="TOC5"/>
        <w:rPr>
          <w:rFonts w:asciiTheme="minorHAnsi" w:eastAsiaTheme="minorEastAsia" w:hAnsiTheme="minorHAnsi" w:cstheme="minorBidi"/>
          <w:sz w:val="22"/>
          <w:szCs w:val="22"/>
          <w:lang w:eastAsia="en-GB"/>
        </w:rPr>
      </w:pPr>
      <w:r>
        <w:t>5.2.2.3.5</w:t>
      </w:r>
      <w:r>
        <w:rPr>
          <w:rFonts w:asciiTheme="minorHAnsi" w:eastAsiaTheme="minorEastAsia" w:hAnsiTheme="minorHAnsi" w:cstheme="minorBidi"/>
          <w:sz w:val="22"/>
          <w:szCs w:val="22"/>
          <w:lang w:eastAsia="en-GB"/>
        </w:rPr>
        <w:tab/>
      </w:r>
      <w:r>
        <w:t>Handover between 3GPP and untrusted non-3GPP access procedures</w:t>
      </w:r>
      <w:r>
        <w:tab/>
      </w:r>
      <w:r>
        <w:fldChar w:fldCharType="begin" w:fldLock="1"/>
      </w:r>
      <w:r>
        <w:instrText xml:space="preserve"> PAGEREF _Toc27584096 \h </w:instrText>
      </w:r>
      <w:r>
        <w:fldChar w:fldCharType="separate"/>
      </w:r>
      <w:r>
        <w:t>26</w:t>
      </w:r>
      <w:r>
        <w:fldChar w:fldCharType="end"/>
      </w:r>
    </w:p>
    <w:p w14:paraId="093A329D" w14:textId="00CBE232" w:rsidR="008347D2" w:rsidRDefault="008347D2">
      <w:pPr>
        <w:pStyle w:val="TOC6"/>
        <w:rPr>
          <w:rFonts w:asciiTheme="minorHAnsi" w:eastAsiaTheme="minorEastAsia" w:hAnsiTheme="minorHAnsi" w:cstheme="minorBidi"/>
          <w:sz w:val="22"/>
          <w:szCs w:val="22"/>
          <w:lang w:eastAsia="en-GB"/>
        </w:rPr>
      </w:pPr>
      <w:r>
        <w:t>5.2.2.3.5.1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_Toc27584097 \h </w:instrText>
      </w:r>
      <w:r>
        <w:fldChar w:fldCharType="separate"/>
      </w:r>
      <w:r>
        <w:t>26</w:t>
      </w:r>
      <w:r>
        <w:fldChar w:fldCharType="end"/>
      </w:r>
    </w:p>
    <w:p w14:paraId="18B47898" w14:textId="7AC23FDE" w:rsidR="008347D2" w:rsidRDefault="008347D2">
      <w:pPr>
        <w:pStyle w:val="TOC6"/>
        <w:rPr>
          <w:rFonts w:asciiTheme="minorHAnsi" w:eastAsiaTheme="minorEastAsia" w:hAnsiTheme="minorHAnsi" w:cstheme="minorBidi"/>
          <w:sz w:val="22"/>
          <w:szCs w:val="22"/>
          <w:lang w:eastAsia="en-GB"/>
        </w:rPr>
      </w:pPr>
      <w:r>
        <w:t>5.2.2.3.5.2</w:t>
      </w:r>
      <w:r>
        <w:rPr>
          <w:rFonts w:asciiTheme="minorHAnsi" w:eastAsiaTheme="minorEastAsia" w:hAnsiTheme="minorHAnsi" w:cstheme="minorBidi"/>
          <w:sz w:val="22"/>
          <w:szCs w:val="22"/>
          <w:lang w:eastAsia="en-GB"/>
        </w:rPr>
        <w:tab/>
      </w:r>
      <w:r>
        <w:t>Handover of a PDU session without AMF change or with target AMF in same PLMN</w:t>
      </w:r>
      <w:r>
        <w:tab/>
      </w:r>
      <w:r>
        <w:fldChar w:fldCharType="begin" w:fldLock="1"/>
      </w:r>
      <w:r>
        <w:instrText xml:space="preserve"> PAGEREF _Toc27584098 \h </w:instrText>
      </w:r>
      <w:r>
        <w:fldChar w:fldCharType="separate"/>
      </w:r>
      <w:r>
        <w:t>26</w:t>
      </w:r>
      <w:r>
        <w:fldChar w:fldCharType="end"/>
      </w:r>
    </w:p>
    <w:p w14:paraId="5E83249A" w14:textId="593C9017" w:rsidR="008347D2" w:rsidRDefault="008347D2">
      <w:pPr>
        <w:pStyle w:val="TOC5"/>
        <w:rPr>
          <w:rFonts w:asciiTheme="minorHAnsi" w:eastAsiaTheme="minorEastAsia" w:hAnsiTheme="minorHAnsi" w:cstheme="minorBidi"/>
          <w:sz w:val="22"/>
          <w:szCs w:val="22"/>
          <w:lang w:eastAsia="en-GB"/>
        </w:rPr>
      </w:pPr>
      <w:r>
        <w:t>5.2.2.3.6</w:t>
      </w:r>
      <w:r>
        <w:rPr>
          <w:rFonts w:asciiTheme="minorHAnsi" w:eastAsiaTheme="minorEastAsia" w:hAnsiTheme="minorHAnsi" w:cstheme="minorBidi"/>
          <w:sz w:val="22"/>
          <w:szCs w:val="22"/>
          <w:lang w:eastAsia="en-GB"/>
        </w:rPr>
        <w:tab/>
      </w:r>
      <w:r>
        <w:t>Inter-AMF change or mobility</w:t>
      </w:r>
      <w:r>
        <w:tab/>
      </w:r>
      <w:r>
        <w:fldChar w:fldCharType="begin" w:fldLock="1"/>
      </w:r>
      <w:r>
        <w:instrText xml:space="preserve"> PAGEREF _Toc27584099 \h </w:instrText>
      </w:r>
      <w:r>
        <w:fldChar w:fldCharType="separate"/>
      </w:r>
      <w:r>
        <w:t>26</w:t>
      </w:r>
      <w:r>
        <w:fldChar w:fldCharType="end"/>
      </w:r>
    </w:p>
    <w:p w14:paraId="6820096D" w14:textId="23F84D53" w:rsidR="008347D2" w:rsidRDefault="008347D2">
      <w:pPr>
        <w:pStyle w:val="TOC5"/>
        <w:rPr>
          <w:rFonts w:asciiTheme="minorHAnsi" w:eastAsiaTheme="minorEastAsia" w:hAnsiTheme="minorHAnsi" w:cstheme="minorBidi"/>
          <w:sz w:val="22"/>
          <w:szCs w:val="22"/>
          <w:lang w:eastAsia="en-GB"/>
        </w:rPr>
      </w:pPr>
      <w:r>
        <w:t>5.2.2.3.7</w:t>
      </w:r>
      <w:r>
        <w:rPr>
          <w:rFonts w:asciiTheme="minorHAnsi" w:eastAsiaTheme="minorEastAsia" w:hAnsiTheme="minorHAnsi" w:cstheme="minorBidi"/>
          <w:sz w:val="22"/>
          <w:szCs w:val="22"/>
          <w:lang w:eastAsia="en-GB"/>
        </w:rPr>
        <w:tab/>
      </w:r>
      <w:r>
        <w:t>RAN Initiated QoS Flow Mobility</w:t>
      </w:r>
      <w:r>
        <w:tab/>
      </w:r>
      <w:r>
        <w:fldChar w:fldCharType="begin" w:fldLock="1"/>
      </w:r>
      <w:r>
        <w:instrText xml:space="preserve"> PAGEREF _Toc27584100 \h </w:instrText>
      </w:r>
      <w:r>
        <w:fldChar w:fldCharType="separate"/>
      </w:r>
      <w:r>
        <w:t>27</w:t>
      </w:r>
      <w:r>
        <w:fldChar w:fldCharType="end"/>
      </w:r>
    </w:p>
    <w:p w14:paraId="30168080" w14:textId="0CE0C72E" w:rsidR="008347D2" w:rsidRDefault="008347D2">
      <w:pPr>
        <w:pStyle w:val="TOC5"/>
        <w:rPr>
          <w:rFonts w:asciiTheme="minorHAnsi" w:eastAsiaTheme="minorEastAsia" w:hAnsiTheme="minorHAnsi" w:cstheme="minorBidi"/>
          <w:sz w:val="22"/>
          <w:szCs w:val="22"/>
          <w:lang w:eastAsia="en-GB"/>
        </w:rPr>
      </w:pPr>
      <w:r>
        <w:t>5.2.2.3.8</w:t>
      </w:r>
      <w:r>
        <w:rPr>
          <w:rFonts w:asciiTheme="minorHAnsi" w:eastAsiaTheme="minorEastAsia" w:hAnsiTheme="minorHAnsi" w:cstheme="minorBidi"/>
          <w:sz w:val="22"/>
          <w:szCs w:val="22"/>
          <w:lang w:eastAsia="en-GB"/>
        </w:rPr>
        <w:tab/>
      </w:r>
      <w:r>
        <w:t>EPS to 5GS Handover using N26 interface</w:t>
      </w:r>
      <w:r>
        <w:tab/>
      </w:r>
      <w:r>
        <w:fldChar w:fldCharType="begin" w:fldLock="1"/>
      </w:r>
      <w:r>
        <w:instrText xml:space="preserve"> PAGEREF _Toc27584101 \h </w:instrText>
      </w:r>
      <w:r>
        <w:fldChar w:fldCharType="separate"/>
      </w:r>
      <w:r>
        <w:t>28</w:t>
      </w:r>
      <w:r>
        <w:fldChar w:fldCharType="end"/>
      </w:r>
    </w:p>
    <w:p w14:paraId="6A4C8989" w14:textId="2700AEFA" w:rsidR="008347D2" w:rsidRDefault="008347D2">
      <w:pPr>
        <w:pStyle w:val="TOC6"/>
        <w:rPr>
          <w:rFonts w:asciiTheme="minorHAnsi" w:eastAsiaTheme="minorEastAsia" w:hAnsiTheme="minorHAnsi" w:cstheme="minorBidi"/>
          <w:sz w:val="22"/>
          <w:szCs w:val="22"/>
          <w:lang w:eastAsia="en-GB"/>
        </w:rPr>
      </w:pPr>
      <w:r>
        <w:t>5.2.2.3.8.1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_Toc27584102 \h </w:instrText>
      </w:r>
      <w:r>
        <w:fldChar w:fldCharType="separate"/>
      </w:r>
      <w:r>
        <w:t>28</w:t>
      </w:r>
      <w:r>
        <w:fldChar w:fldCharType="end"/>
      </w:r>
    </w:p>
    <w:p w14:paraId="15454136" w14:textId="4D6EF689" w:rsidR="008347D2" w:rsidRDefault="008347D2">
      <w:pPr>
        <w:pStyle w:val="TOC6"/>
        <w:rPr>
          <w:rFonts w:asciiTheme="minorHAnsi" w:eastAsiaTheme="minorEastAsia" w:hAnsiTheme="minorHAnsi" w:cstheme="minorBidi"/>
          <w:sz w:val="22"/>
          <w:szCs w:val="22"/>
          <w:lang w:eastAsia="en-GB"/>
        </w:rPr>
      </w:pPr>
      <w:r>
        <w:t>5.2.2.3.8.2</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_Toc27584103 \h </w:instrText>
      </w:r>
      <w:r>
        <w:fldChar w:fldCharType="separate"/>
      </w:r>
      <w:r>
        <w:t>28</w:t>
      </w:r>
      <w:r>
        <w:fldChar w:fldCharType="end"/>
      </w:r>
    </w:p>
    <w:p w14:paraId="1CE3726F" w14:textId="710FBF3D" w:rsidR="008347D2" w:rsidRDefault="008347D2">
      <w:pPr>
        <w:pStyle w:val="TOC6"/>
        <w:rPr>
          <w:rFonts w:asciiTheme="minorHAnsi" w:eastAsiaTheme="minorEastAsia" w:hAnsiTheme="minorHAnsi" w:cstheme="minorBidi"/>
          <w:sz w:val="22"/>
          <w:szCs w:val="22"/>
          <w:lang w:eastAsia="en-GB"/>
        </w:rPr>
      </w:pPr>
      <w:r>
        <w:t>5.2.2.3.8.3</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_Toc27584104 \h </w:instrText>
      </w:r>
      <w:r>
        <w:fldChar w:fldCharType="separate"/>
      </w:r>
      <w:r>
        <w:t>28</w:t>
      </w:r>
      <w:r>
        <w:fldChar w:fldCharType="end"/>
      </w:r>
    </w:p>
    <w:p w14:paraId="5CA9E08B" w14:textId="1BC0B93A" w:rsidR="008347D2" w:rsidRDefault="008347D2">
      <w:pPr>
        <w:pStyle w:val="TOC6"/>
        <w:rPr>
          <w:rFonts w:asciiTheme="minorHAnsi" w:eastAsiaTheme="minorEastAsia" w:hAnsiTheme="minorHAnsi" w:cstheme="minorBidi"/>
          <w:sz w:val="22"/>
          <w:szCs w:val="22"/>
          <w:lang w:eastAsia="en-GB"/>
        </w:rPr>
      </w:pPr>
      <w:r>
        <w:t>5.2.2.3.8.4</w:t>
      </w:r>
      <w:r>
        <w:rPr>
          <w:rFonts w:asciiTheme="minorHAnsi" w:eastAsiaTheme="minorEastAsia" w:hAnsiTheme="minorHAnsi" w:cstheme="minorBidi"/>
          <w:sz w:val="22"/>
          <w:szCs w:val="22"/>
          <w:lang w:eastAsia="en-GB"/>
        </w:rPr>
        <w:tab/>
      </w:r>
      <w:r>
        <w:t>EPS to 5GS Handover Cancellation</w:t>
      </w:r>
      <w:r>
        <w:tab/>
      </w:r>
      <w:r>
        <w:fldChar w:fldCharType="begin" w:fldLock="1"/>
      </w:r>
      <w:r>
        <w:instrText xml:space="preserve"> PAGEREF _Toc27584105 \h </w:instrText>
      </w:r>
      <w:r>
        <w:fldChar w:fldCharType="separate"/>
      </w:r>
      <w:r>
        <w:t>29</w:t>
      </w:r>
      <w:r>
        <w:fldChar w:fldCharType="end"/>
      </w:r>
    </w:p>
    <w:p w14:paraId="7C1814A0" w14:textId="58DD8365" w:rsidR="008347D2" w:rsidRDefault="008347D2">
      <w:pPr>
        <w:pStyle w:val="TOC5"/>
        <w:rPr>
          <w:rFonts w:asciiTheme="minorHAnsi" w:eastAsiaTheme="minorEastAsia" w:hAnsiTheme="minorHAnsi" w:cstheme="minorBidi"/>
          <w:sz w:val="22"/>
          <w:szCs w:val="22"/>
          <w:lang w:eastAsia="en-GB"/>
        </w:rPr>
      </w:pPr>
      <w:r>
        <w:t>5.2.2.3.9</w:t>
      </w:r>
      <w:r>
        <w:rPr>
          <w:rFonts w:asciiTheme="minorHAnsi" w:eastAsiaTheme="minorEastAsia" w:hAnsiTheme="minorHAnsi" w:cstheme="minorBidi"/>
          <w:sz w:val="22"/>
          <w:szCs w:val="22"/>
          <w:lang w:eastAsia="en-GB"/>
        </w:rPr>
        <w:tab/>
      </w:r>
      <w:r>
        <w:t>5GS to EPS Handover using N26 interface</w:t>
      </w:r>
      <w:r>
        <w:tab/>
      </w:r>
      <w:r>
        <w:fldChar w:fldCharType="begin" w:fldLock="1"/>
      </w:r>
      <w:r>
        <w:instrText xml:space="preserve"> PAGEREF _Toc27584106 \h </w:instrText>
      </w:r>
      <w:r>
        <w:fldChar w:fldCharType="separate"/>
      </w:r>
      <w:r>
        <w:t>29</w:t>
      </w:r>
      <w:r>
        <w:fldChar w:fldCharType="end"/>
      </w:r>
    </w:p>
    <w:p w14:paraId="42DC400D" w14:textId="5E361F94" w:rsidR="008347D2" w:rsidRDefault="008347D2">
      <w:pPr>
        <w:pStyle w:val="TOC5"/>
        <w:rPr>
          <w:rFonts w:asciiTheme="minorHAnsi" w:eastAsiaTheme="minorEastAsia" w:hAnsiTheme="minorHAnsi" w:cstheme="minorBidi"/>
          <w:sz w:val="22"/>
          <w:szCs w:val="22"/>
          <w:lang w:eastAsia="en-GB"/>
        </w:rPr>
      </w:pPr>
      <w:r>
        <w:t>5.2.2.3.10</w:t>
      </w:r>
      <w:r>
        <w:rPr>
          <w:rFonts w:asciiTheme="minorHAnsi" w:eastAsiaTheme="minorEastAsia" w:hAnsiTheme="minorHAnsi" w:cstheme="minorBidi"/>
          <w:sz w:val="22"/>
          <w:szCs w:val="22"/>
          <w:lang w:eastAsia="en-GB"/>
        </w:rPr>
        <w:tab/>
      </w:r>
      <w:r>
        <w:t>P-CSCF Restoration Procedure via AMF</w:t>
      </w:r>
      <w:r>
        <w:tab/>
      </w:r>
      <w:r>
        <w:fldChar w:fldCharType="begin" w:fldLock="1"/>
      </w:r>
      <w:r>
        <w:instrText xml:space="preserve"> PAGEREF _Toc27584107 \h </w:instrText>
      </w:r>
      <w:r>
        <w:fldChar w:fldCharType="separate"/>
      </w:r>
      <w:r>
        <w:t>29</w:t>
      </w:r>
      <w:r>
        <w:fldChar w:fldCharType="end"/>
      </w:r>
    </w:p>
    <w:p w14:paraId="16920B5E" w14:textId="60621B25" w:rsidR="008347D2" w:rsidRDefault="008347D2">
      <w:pPr>
        <w:pStyle w:val="TOC5"/>
        <w:rPr>
          <w:rFonts w:asciiTheme="minorHAnsi" w:eastAsiaTheme="minorEastAsia" w:hAnsiTheme="minorHAnsi" w:cstheme="minorBidi"/>
          <w:sz w:val="22"/>
          <w:szCs w:val="22"/>
          <w:lang w:eastAsia="en-GB"/>
        </w:rPr>
      </w:pPr>
      <w:r>
        <w:t>5.2.2.3.11</w:t>
      </w:r>
      <w:r>
        <w:rPr>
          <w:rFonts w:asciiTheme="minorHAnsi" w:eastAsiaTheme="minorEastAsia" w:hAnsiTheme="minorHAnsi" w:cstheme="minorBidi"/>
          <w:sz w:val="22"/>
          <w:szCs w:val="22"/>
          <w:lang w:eastAsia="en-GB"/>
        </w:rPr>
        <w:tab/>
      </w:r>
      <w:r>
        <w:t>AMF requested PDU Session Release due to duplicated PDU Session Id</w:t>
      </w:r>
      <w:r>
        <w:tab/>
      </w:r>
      <w:r>
        <w:fldChar w:fldCharType="begin" w:fldLock="1"/>
      </w:r>
      <w:r>
        <w:instrText xml:space="preserve"> PAGEREF _Toc27584108 \h </w:instrText>
      </w:r>
      <w:r>
        <w:fldChar w:fldCharType="separate"/>
      </w:r>
      <w:r>
        <w:t>29</w:t>
      </w:r>
      <w:r>
        <w:fldChar w:fldCharType="end"/>
      </w:r>
    </w:p>
    <w:p w14:paraId="7BCAC40D" w14:textId="0C0ECE2E" w:rsidR="008347D2" w:rsidRDefault="008347D2">
      <w:pPr>
        <w:pStyle w:val="TOC5"/>
        <w:rPr>
          <w:rFonts w:asciiTheme="minorHAnsi" w:eastAsiaTheme="minorEastAsia" w:hAnsiTheme="minorHAnsi" w:cstheme="minorBidi"/>
          <w:sz w:val="22"/>
          <w:szCs w:val="22"/>
          <w:lang w:eastAsia="en-GB"/>
        </w:rPr>
      </w:pPr>
      <w:r>
        <w:t>5.2.2.3.12</w:t>
      </w:r>
      <w:r>
        <w:rPr>
          <w:rFonts w:asciiTheme="minorHAnsi" w:eastAsiaTheme="minorEastAsia" w:hAnsiTheme="minorHAnsi" w:cstheme="minorBidi"/>
          <w:sz w:val="22"/>
          <w:szCs w:val="22"/>
          <w:lang w:eastAsia="en-GB"/>
        </w:rPr>
        <w:tab/>
      </w:r>
      <w:r>
        <w:t>AMF requested PDU Session Release due to slice not available</w:t>
      </w:r>
      <w:r>
        <w:tab/>
      </w:r>
      <w:r>
        <w:fldChar w:fldCharType="begin" w:fldLock="1"/>
      </w:r>
      <w:r>
        <w:instrText xml:space="preserve"> PAGEREF _Toc27584109 \h </w:instrText>
      </w:r>
      <w:r>
        <w:fldChar w:fldCharType="separate"/>
      </w:r>
      <w:r>
        <w:t>30</w:t>
      </w:r>
      <w:r>
        <w:fldChar w:fldCharType="end"/>
      </w:r>
    </w:p>
    <w:p w14:paraId="2CD01BB0" w14:textId="4A1BAF1F" w:rsidR="008347D2" w:rsidRDefault="008347D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Release SM Context service operation</w:t>
      </w:r>
      <w:r>
        <w:tab/>
      </w:r>
      <w:r>
        <w:fldChar w:fldCharType="begin" w:fldLock="1"/>
      </w:r>
      <w:r>
        <w:instrText xml:space="preserve"> PAGEREF _Toc27584110 \h </w:instrText>
      </w:r>
      <w:r>
        <w:fldChar w:fldCharType="separate"/>
      </w:r>
      <w:r>
        <w:t>30</w:t>
      </w:r>
      <w:r>
        <w:fldChar w:fldCharType="end"/>
      </w:r>
    </w:p>
    <w:p w14:paraId="46C2F73E" w14:textId="2403F2F3" w:rsidR="008347D2" w:rsidRDefault="008347D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_Toc27584111 \h </w:instrText>
      </w:r>
      <w:r>
        <w:fldChar w:fldCharType="separate"/>
      </w:r>
      <w:r>
        <w:t>30</w:t>
      </w:r>
      <w:r>
        <w:fldChar w:fldCharType="end"/>
      </w:r>
    </w:p>
    <w:p w14:paraId="4093EA3A" w14:textId="50A0F7A6" w:rsidR="008347D2" w:rsidRDefault="008347D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 SM Context Status service operation</w:t>
      </w:r>
      <w:r>
        <w:tab/>
      </w:r>
      <w:r>
        <w:fldChar w:fldCharType="begin" w:fldLock="1"/>
      </w:r>
      <w:r>
        <w:instrText xml:space="preserve"> PAGEREF _Toc27584112 \h </w:instrText>
      </w:r>
      <w:r>
        <w:fldChar w:fldCharType="separate"/>
      </w:r>
      <w:r>
        <w:t>31</w:t>
      </w:r>
      <w:r>
        <w:fldChar w:fldCharType="end"/>
      </w:r>
    </w:p>
    <w:p w14:paraId="058D91B5" w14:textId="76CC270C" w:rsidR="008347D2" w:rsidRDefault="008347D2">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_Toc27584113 \h </w:instrText>
      </w:r>
      <w:r>
        <w:fldChar w:fldCharType="separate"/>
      </w:r>
      <w:r>
        <w:t>31</w:t>
      </w:r>
      <w:r>
        <w:fldChar w:fldCharType="end"/>
      </w:r>
    </w:p>
    <w:p w14:paraId="231B900B" w14:textId="4B05F545" w:rsidR="008347D2" w:rsidRDefault="008347D2">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Retrieve SM Context service operation</w:t>
      </w:r>
      <w:r>
        <w:tab/>
      </w:r>
      <w:r>
        <w:fldChar w:fldCharType="begin" w:fldLock="1"/>
      </w:r>
      <w:r>
        <w:instrText xml:space="preserve"> PAGEREF _Toc27584114 \h </w:instrText>
      </w:r>
      <w:r>
        <w:fldChar w:fldCharType="separate"/>
      </w:r>
      <w:r>
        <w:t>32</w:t>
      </w:r>
      <w:r>
        <w:fldChar w:fldCharType="end"/>
      </w:r>
    </w:p>
    <w:p w14:paraId="7371ADD1" w14:textId="67DFF15A" w:rsidR="008347D2" w:rsidRDefault="008347D2">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_Toc27584115 \h </w:instrText>
      </w:r>
      <w:r>
        <w:fldChar w:fldCharType="separate"/>
      </w:r>
      <w:r>
        <w:t>32</w:t>
      </w:r>
      <w:r>
        <w:fldChar w:fldCharType="end"/>
      </w:r>
    </w:p>
    <w:p w14:paraId="6B261120" w14:textId="02D1B7DA" w:rsidR="008347D2" w:rsidRDefault="008347D2">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Create service operation</w:t>
      </w:r>
      <w:r>
        <w:tab/>
      </w:r>
      <w:r>
        <w:fldChar w:fldCharType="begin" w:fldLock="1"/>
      </w:r>
      <w:r>
        <w:instrText xml:space="preserve"> PAGEREF _Toc27584116 \h </w:instrText>
      </w:r>
      <w:r>
        <w:fldChar w:fldCharType="separate"/>
      </w:r>
      <w:r>
        <w:t>33</w:t>
      </w:r>
      <w:r>
        <w:fldChar w:fldCharType="end"/>
      </w:r>
    </w:p>
    <w:p w14:paraId="2E6BEF8A" w14:textId="14DE47EA" w:rsidR="008347D2" w:rsidRDefault="008347D2">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_Toc27584117 \h </w:instrText>
      </w:r>
      <w:r>
        <w:fldChar w:fldCharType="separate"/>
      </w:r>
      <w:r>
        <w:t>33</w:t>
      </w:r>
      <w:r>
        <w:fldChar w:fldCharType="end"/>
      </w:r>
    </w:p>
    <w:p w14:paraId="7DD13ECC" w14:textId="1D725758" w:rsidR="008347D2" w:rsidRDefault="008347D2">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EPS to 5GS Idle mode mobility</w:t>
      </w:r>
      <w:r>
        <w:tab/>
      </w:r>
      <w:r>
        <w:fldChar w:fldCharType="begin" w:fldLock="1"/>
      </w:r>
      <w:r>
        <w:instrText xml:space="preserve"> PAGEREF _Toc27584118 \h </w:instrText>
      </w:r>
      <w:r>
        <w:fldChar w:fldCharType="separate"/>
      </w:r>
      <w:r>
        <w:t>35</w:t>
      </w:r>
      <w:r>
        <w:fldChar w:fldCharType="end"/>
      </w:r>
    </w:p>
    <w:p w14:paraId="5F6304C1" w14:textId="632697E5" w:rsidR="008347D2" w:rsidRDefault="008347D2">
      <w:pPr>
        <w:pStyle w:val="TOC5"/>
        <w:rPr>
          <w:rFonts w:asciiTheme="minorHAnsi" w:eastAsiaTheme="minorEastAsia" w:hAnsiTheme="minorHAnsi" w:cstheme="minorBidi"/>
          <w:sz w:val="22"/>
          <w:szCs w:val="22"/>
          <w:lang w:eastAsia="en-GB"/>
        </w:rPr>
      </w:pPr>
      <w:r>
        <w:lastRenderedPageBreak/>
        <w:t>5.2.2.7.3</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_Toc27584119 \h </w:instrText>
      </w:r>
      <w:r>
        <w:fldChar w:fldCharType="separate"/>
      </w:r>
      <w:r>
        <w:t>36</w:t>
      </w:r>
      <w:r>
        <w:fldChar w:fldCharType="end"/>
      </w:r>
    </w:p>
    <w:p w14:paraId="74BA48A3" w14:textId="074DBB9D" w:rsidR="008347D2" w:rsidRDefault="008347D2">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_Toc27584120 \h </w:instrText>
      </w:r>
      <w:r>
        <w:fldChar w:fldCharType="separate"/>
      </w:r>
      <w:r>
        <w:t>37</w:t>
      </w:r>
      <w:r>
        <w:fldChar w:fldCharType="end"/>
      </w:r>
    </w:p>
    <w:p w14:paraId="29817DF7" w14:textId="4FA246BC" w:rsidR="008347D2" w:rsidRDefault="008347D2">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_Toc27584121 \h </w:instrText>
      </w:r>
      <w:r>
        <w:fldChar w:fldCharType="separate"/>
      </w:r>
      <w:r>
        <w:t>37</w:t>
      </w:r>
      <w:r>
        <w:fldChar w:fldCharType="end"/>
      </w:r>
    </w:p>
    <w:p w14:paraId="67CA442B" w14:textId="61682F35" w:rsidR="008347D2" w:rsidRDefault="008347D2">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Update service operation towards H-SMF</w:t>
      </w:r>
      <w:r>
        <w:tab/>
      </w:r>
      <w:r>
        <w:fldChar w:fldCharType="begin" w:fldLock="1"/>
      </w:r>
      <w:r>
        <w:instrText xml:space="preserve"> PAGEREF _Toc27584122 \h </w:instrText>
      </w:r>
      <w:r>
        <w:fldChar w:fldCharType="separate"/>
      </w:r>
      <w:r>
        <w:t>37</w:t>
      </w:r>
      <w:r>
        <w:fldChar w:fldCharType="end"/>
      </w:r>
    </w:p>
    <w:p w14:paraId="55A624D9" w14:textId="54CC03F9" w:rsidR="008347D2" w:rsidRDefault="008347D2">
      <w:pPr>
        <w:pStyle w:val="TOC6"/>
        <w:rPr>
          <w:rFonts w:asciiTheme="minorHAnsi" w:eastAsiaTheme="minorEastAsia" w:hAnsiTheme="minorHAnsi" w:cstheme="minorBidi"/>
          <w:sz w:val="22"/>
          <w:szCs w:val="22"/>
          <w:lang w:eastAsia="en-GB"/>
        </w:rPr>
      </w:pPr>
      <w:r>
        <w:t>5.2.2.8.2.1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_Toc27584123 \h </w:instrText>
      </w:r>
      <w:r>
        <w:fldChar w:fldCharType="separate"/>
      </w:r>
      <w:r>
        <w:t>37</w:t>
      </w:r>
      <w:r>
        <w:fldChar w:fldCharType="end"/>
      </w:r>
    </w:p>
    <w:p w14:paraId="61E08301" w14:textId="3CB05B6A" w:rsidR="008347D2" w:rsidRDefault="008347D2">
      <w:pPr>
        <w:pStyle w:val="TOC6"/>
        <w:rPr>
          <w:rFonts w:asciiTheme="minorHAnsi" w:eastAsiaTheme="minorEastAsia" w:hAnsiTheme="minorHAnsi" w:cstheme="minorBidi"/>
          <w:sz w:val="22"/>
          <w:szCs w:val="22"/>
          <w:lang w:eastAsia="en-GB"/>
        </w:rPr>
      </w:pPr>
      <w:r>
        <w:t>5.2.2.8.2.2</w:t>
      </w:r>
      <w:r>
        <w:rPr>
          <w:rFonts w:asciiTheme="minorHAnsi" w:eastAsiaTheme="minorEastAsia" w:hAnsiTheme="minorHAnsi" w:cstheme="minorBidi"/>
          <w:sz w:val="22"/>
          <w:szCs w:val="22"/>
          <w:lang w:eastAsia="en-GB"/>
        </w:rPr>
        <w:tab/>
      </w:r>
      <w:r>
        <w:t>UE or visited network requested PDU session modification</w:t>
      </w:r>
      <w:r>
        <w:tab/>
      </w:r>
      <w:r>
        <w:fldChar w:fldCharType="begin" w:fldLock="1"/>
      </w:r>
      <w:r>
        <w:instrText xml:space="preserve"> PAGEREF _Toc27584124 \h </w:instrText>
      </w:r>
      <w:r>
        <w:fldChar w:fldCharType="separate"/>
      </w:r>
      <w:r>
        <w:t>38</w:t>
      </w:r>
      <w:r>
        <w:fldChar w:fldCharType="end"/>
      </w:r>
    </w:p>
    <w:p w14:paraId="7D0EA5F6" w14:textId="5868604C" w:rsidR="008347D2" w:rsidRDefault="008347D2">
      <w:pPr>
        <w:pStyle w:val="TOC6"/>
        <w:rPr>
          <w:rFonts w:asciiTheme="minorHAnsi" w:eastAsiaTheme="minorEastAsia" w:hAnsiTheme="minorHAnsi" w:cstheme="minorBidi"/>
          <w:sz w:val="22"/>
          <w:szCs w:val="22"/>
          <w:lang w:eastAsia="en-GB"/>
        </w:rPr>
      </w:pPr>
      <w:r w:rsidRPr="008347D2">
        <w:t>5.2.2.8.2.3</w:t>
      </w:r>
      <w:r w:rsidRPr="008347D2">
        <w:rPr>
          <w:rFonts w:asciiTheme="minorHAnsi" w:eastAsiaTheme="minorEastAsia" w:hAnsiTheme="minorHAnsi" w:cstheme="minorBidi"/>
          <w:sz w:val="22"/>
          <w:szCs w:val="22"/>
          <w:lang w:eastAsia="en-GB"/>
        </w:rPr>
        <w:tab/>
      </w:r>
      <w:r w:rsidRPr="006A5101">
        <w:rPr>
          <w:lang w:val="en-US"/>
        </w:rPr>
        <w:t>UE requested PDU session release</w:t>
      </w:r>
      <w:r>
        <w:tab/>
      </w:r>
      <w:r>
        <w:fldChar w:fldCharType="begin" w:fldLock="1"/>
      </w:r>
      <w:r>
        <w:instrText xml:space="preserve"> PAGEREF _Toc27584125 \h </w:instrText>
      </w:r>
      <w:r>
        <w:fldChar w:fldCharType="separate"/>
      </w:r>
      <w:r>
        <w:t>38</w:t>
      </w:r>
      <w:r>
        <w:fldChar w:fldCharType="end"/>
      </w:r>
    </w:p>
    <w:p w14:paraId="3601BE16" w14:textId="295E89DB" w:rsidR="008347D2" w:rsidRDefault="008347D2">
      <w:pPr>
        <w:pStyle w:val="TOC6"/>
        <w:rPr>
          <w:rFonts w:asciiTheme="minorHAnsi" w:eastAsiaTheme="minorEastAsia" w:hAnsiTheme="minorHAnsi" w:cstheme="minorBidi"/>
          <w:sz w:val="22"/>
          <w:szCs w:val="22"/>
          <w:lang w:eastAsia="en-GB"/>
        </w:rPr>
      </w:pPr>
      <w:r>
        <w:t>5.2.2.8.2.4</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_Toc27584126 \h </w:instrText>
      </w:r>
      <w:r>
        <w:fldChar w:fldCharType="separate"/>
      </w:r>
      <w:r>
        <w:t>38</w:t>
      </w:r>
      <w:r>
        <w:fldChar w:fldCharType="end"/>
      </w:r>
    </w:p>
    <w:p w14:paraId="7BE6253C" w14:textId="6C13CF58" w:rsidR="008347D2" w:rsidRDefault="008347D2">
      <w:pPr>
        <w:pStyle w:val="TOC6"/>
        <w:rPr>
          <w:rFonts w:asciiTheme="minorHAnsi" w:eastAsiaTheme="minorEastAsia" w:hAnsiTheme="minorHAnsi" w:cstheme="minorBidi"/>
          <w:sz w:val="22"/>
          <w:szCs w:val="22"/>
          <w:lang w:eastAsia="en-GB"/>
        </w:rPr>
      </w:pPr>
      <w:r>
        <w:t>5.2.2.8.2.5</w:t>
      </w:r>
      <w:r>
        <w:rPr>
          <w:rFonts w:asciiTheme="minorHAnsi" w:eastAsiaTheme="minorEastAsia" w:hAnsiTheme="minorHAnsi" w:cstheme="minorBidi"/>
          <w:sz w:val="22"/>
          <w:szCs w:val="22"/>
          <w:lang w:eastAsia="en-GB"/>
        </w:rPr>
        <w:tab/>
      </w:r>
      <w:r>
        <w:t>Handover between 3GPP and untrusted non-3GPP access (Home Routed PDU session)</w:t>
      </w:r>
      <w:r>
        <w:tab/>
      </w:r>
      <w:r>
        <w:fldChar w:fldCharType="begin" w:fldLock="1"/>
      </w:r>
      <w:r>
        <w:instrText xml:space="preserve"> PAGEREF _Toc27584127 \h </w:instrText>
      </w:r>
      <w:r>
        <w:fldChar w:fldCharType="separate"/>
      </w:r>
      <w:r>
        <w:t>39</w:t>
      </w:r>
      <w:r>
        <w:fldChar w:fldCharType="end"/>
      </w:r>
    </w:p>
    <w:p w14:paraId="472F676E" w14:textId="1E71F732" w:rsidR="008347D2" w:rsidRDefault="008347D2">
      <w:pPr>
        <w:pStyle w:val="TOC6"/>
        <w:rPr>
          <w:rFonts w:asciiTheme="minorHAnsi" w:eastAsiaTheme="minorEastAsia" w:hAnsiTheme="minorHAnsi" w:cstheme="minorBidi"/>
          <w:sz w:val="22"/>
          <w:szCs w:val="22"/>
          <w:lang w:eastAsia="en-GB"/>
        </w:rPr>
      </w:pPr>
      <w:r>
        <w:t>5.2.2.8.2.6</w:t>
      </w:r>
      <w:r>
        <w:rPr>
          <w:rFonts w:asciiTheme="minorHAnsi" w:eastAsiaTheme="minorEastAsia" w:hAnsiTheme="minorHAnsi" w:cstheme="minorBidi"/>
          <w:sz w:val="22"/>
          <w:szCs w:val="22"/>
          <w:lang w:eastAsia="en-GB"/>
        </w:rPr>
        <w:tab/>
      </w:r>
      <w:r>
        <w:t>P-CSCF Restoration Procedure via AMF (Home Routed PDU session)</w:t>
      </w:r>
      <w:r>
        <w:tab/>
      </w:r>
      <w:r>
        <w:fldChar w:fldCharType="begin" w:fldLock="1"/>
      </w:r>
      <w:r>
        <w:instrText xml:space="preserve"> PAGEREF _Toc27584128 \h </w:instrText>
      </w:r>
      <w:r>
        <w:fldChar w:fldCharType="separate"/>
      </w:r>
      <w:r>
        <w:t>39</w:t>
      </w:r>
      <w:r>
        <w:fldChar w:fldCharType="end"/>
      </w:r>
    </w:p>
    <w:p w14:paraId="009FD1E3" w14:textId="72801525" w:rsidR="008347D2" w:rsidRDefault="008347D2">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Update service operation towards V-SMF</w:t>
      </w:r>
      <w:r>
        <w:tab/>
      </w:r>
      <w:r>
        <w:fldChar w:fldCharType="begin" w:fldLock="1"/>
      </w:r>
      <w:r>
        <w:instrText xml:space="preserve"> PAGEREF _Toc27584129 \h </w:instrText>
      </w:r>
      <w:r>
        <w:fldChar w:fldCharType="separate"/>
      </w:r>
      <w:r>
        <w:t>39</w:t>
      </w:r>
      <w:r>
        <w:fldChar w:fldCharType="end"/>
      </w:r>
    </w:p>
    <w:p w14:paraId="0E43ACA9" w14:textId="634603E0" w:rsidR="008347D2" w:rsidRDefault="008347D2">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_Toc27584130 \h </w:instrText>
      </w:r>
      <w:r>
        <w:fldChar w:fldCharType="separate"/>
      </w:r>
      <w:r>
        <w:t>39</w:t>
      </w:r>
      <w:r>
        <w:fldChar w:fldCharType="end"/>
      </w:r>
    </w:p>
    <w:p w14:paraId="554395E7" w14:textId="543B0A47" w:rsidR="008347D2" w:rsidRDefault="008347D2">
      <w:pPr>
        <w:pStyle w:val="TOC6"/>
        <w:rPr>
          <w:rFonts w:asciiTheme="minorHAnsi" w:eastAsiaTheme="minorEastAsia" w:hAnsiTheme="minorHAnsi" w:cstheme="minorBidi"/>
          <w:sz w:val="22"/>
          <w:szCs w:val="22"/>
          <w:lang w:eastAsia="en-GB"/>
        </w:rPr>
      </w:pPr>
      <w:r>
        <w:t>5.2.2.8.3.2</w:t>
      </w:r>
      <w:r>
        <w:rPr>
          <w:rFonts w:asciiTheme="minorHAnsi" w:eastAsiaTheme="minorEastAsia" w:hAnsiTheme="minorHAnsi" w:cstheme="minorBidi"/>
          <w:sz w:val="22"/>
          <w:szCs w:val="22"/>
          <w:lang w:eastAsia="en-GB"/>
        </w:rPr>
        <w:tab/>
      </w:r>
      <w:r>
        <w:t>Home network requested PDU session modification</w:t>
      </w:r>
      <w:r>
        <w:tab/>
      </w:r>
      <w:r>
        <w:fldChar w:fldCharType="begin" w:fldLock="1"/>
      </w:r>
      <w:r>
        <w:instrText xml:space="preserve"> PAGEREF _Toc27584131 \h </w:instrText>
      </w:r>
      <w:r>
        <w:fldChar w:fldCharType="separate"/>
      </w:r>
      <w:r>
        <w:t>40</w:t>
      </w:r>
      <w:r>
        <w:fldChar w:fldCharType="end"/>
      </w:r>
    </w:p>
    <w:p w14:paraId="1CDAA157" w14:textId="207E1A33" w:rsidR="008347D2" w:rsidRDefault="008347D2">
      <w:pPr>
        <w:pStyle w:val="TOC6"/>
        <w:rPr>
          <w:rFonts w:asciiTheme="minorHAnsi" w:eastAsiaTheme="minorEastAsia" w:hAnsiTheme="minorHAnsi" w:cstheme="minorBidi"/>
          <w:sz w:val="22"/>
          <w:szCs w:val="22"/>
          <w:lang w:eastAsia="en-GB"/>
        </w:rPr>
      </w:pPr>
      <w:r>
        <w:t>5.2.2.8.3.3</w:t>
      </w:r>
      <w:r>
        <w:rPr>
          <w:rFonts w:asciiTheme="minorHAnsi" w:eastAsiaTheme="minorEastAsia" w:hAnsiTheme="minorHAnsi" w:cstheme="minorBidi"/>
          <w:sz w:val="22"/>
          <w:szCs w:val="22"/>
          <w:lang w:eastAsia="en-GB"/>
        </w:rPr>
        <w:tab/>
      </w:r>
      <w:r>
        <w:t>Home network requested PDU session release</w:t>
      </w:r>
      <w:r>
        <w:tab/>
      </w:r>
      <w:r>
        <w:fldChar w:fldCharType="begin" w:fldLock="1"/>
      </w:r>
      <w:r>
        <w:instrText xml:space="preserve"> PAGEREF _Toc27584132 \h </w:instrText>
      </w:r>
      <w:r>
        <w:fldChar w:fldCharType="separate"/>
      </w:r>
      <w:r>
        <w:t>41</w:t>
      </w:r>
      <w:r>
        <w:fldChar w:fldCharType="end"/>
      </w:r>
    </w:p>
    <w:p w14:paraId="0A6C3D4F" w14:textId="759508AE" w:rsidR="008347D2" w:rsidRDefault="008347D2">
      <w:pPr>
        <w:pStyle w:val="TOC6"/>
        <w:rPr>
          <w:rFonts w:asciiTheme="minorHAnsi" w:eastAsiaTheme="minorEastAsia" w:hAnsiTheme="minorHAnsi" w:cstheme="minorBidi"/>
          <w:sz w:val="22"/>
          <w:szCs w:val="22"/>
          <w:lang w:eastAsia="en-GB"/>
        </w:rPr>
      </w:pPr>
      <w:r>
        <w:t>5.2.2.8.3.4</w:t>
      </w:r>
      <w:r>
        <w:rPr>
          <w:rFonts w:asciiTheme="minorHAnsi" w:eastAsiaTheme="minorEastAsia" w:hAnsiTheme="minorHAnsi" w:cstheme="minorBidi"/>
          <w:sz w:val="22"/>
          <w:szCs w:val="22"/>
          <w:lang w:eastAsia="en-GB"/>
        </w:rPr>
        <w:tab/>
      </w:r>
      <w:r>
        <w:t>Handover between 3GPP and untrusted non-3GPP access, from 5GC-N3IWF to EPS or from 5GS to EPC/ePDG</w:t>
      </w:r>
      <w:r>
        <w:tab/>
      </w:r>
      <w:r>
        <w:fldChar w:fldCharType="begin" w:fldLock="1"/>
      </w:r>
      <w:r>
        <w:instrText xml:space="preserve"> PAGEREF _Toc27584133 \h </w:instrText>
      </w:r>
      <w:r>
        <w:fldChar w:fldCharType="separate"/>
      </w:r>
      <w:r>
        <w:t>41</w:t>
      </w:r>
      <w:r>
        <w:fldChar w:fldCharType="end"/>
      </w:r>
    </w:p>
    <w:p w14:paraId="7578A3BD" w14:textId="49CAEFDA" w:rsidR="008347D2" w:rsidRDefault="008347D2">
      <w:pPr>
        <w:pStyle w:val="TOC6"/>
        <w:rPr>
          <w:rFonts w:asciiTheme="minorHAnsi" w:eastAsiaTheme="minorEastAsia" w:hAnsiTheme="minorHAnsi" w:cstheme="minorBidi"/>
          <w:sz w:val="22"/>
          <w:szCs w:val="22"/>
          <w:lang w:eastAsia="en-GB"/>
        </w:rPr>
      </w:pPr>
      <w:r>
        <w:t>5.2.2.8.3.5</w:t>
      </w:r>
      <w:r>
        <w:rPr>
          <w:rFonts w:asciiTheme="minorHAnsi" w:eastAsiaTheme="minorEastAsia" w:hAnsiTheme="minorHAnsi" w:cstheme="minorBidi"/>
          <w:sz w:val="22"/>
          <w:szCs w:val="22"/>
          <w:lang w:eastAsia="en-GB"/>
        </w:rPr>
        <w:tab/>
      </w:r>
      <w:r>
        <w:t>EPS Bearer ID assignment</w:t>
      </w:r>
      <w:r>
        <w:tab/>
      </w:r>
      <w:r>
        <w:fldChar w:fldCharType="begin" w:fldLock="1"/>
      </w:r>
      <w:r>
        <w:instrText xml:space="preserve"> PAGEREF _Toc27584134 \h </w:instrText>
      </w:r>
      <w:r>
        <w:fldChar w:fldCharType="separate"/>
      </w:r>
      <w:r>
        <w:t>42</w:t>
      </w:r>
      <w:r>
        <w:fldChar w:fldCharType="end"/>
      </w:r>
    </w:p>
    <w:p w14:paraId="302E71A9" w14:textId="6E1CC1CD" w:rsidR="008347D2" w:rsidRDefault="008347D2">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Release service operation</w:t>
      </w:r>
      <w:r>
        <w:tab/>
      </w:r>
      <w:r>
        <w:fldChar w:fldCharType="begin" w:fldLock="1"/>
      </w:r>
      <w:r>
        <w:instrText xml:space="preserve"> PAGEREF _Toc27584135 \h </w:instrText>
      </w:r>
      <w:r>
        <w:fldChar w:fldCharType="separate"/>
      </w:r>
      <w:r>
        <w:t>42</w:t>
      </w:r>
      <w:r>
        <w:fldChar w:fldCharType="end"/>
      </w:r>
    </w:p>
    <w:p w14:paraId="00CB3EBC" w14:textId="361B39D0" w:rsidR="008347D2" w:rsidRDefault="008347D2">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_Toc27584136 \h </w:instrText>
      </w:r>
      <w:r>
        <w:fldChar w:fldCharType="separate"/>
      </w:r>
      <w:r>
        <w:t>42</w:t>
      </w:r>
      <w:r>
        <w:fldChar w:fldCharType="end"/>
      </w:r>
    </w:p>
    <w:p w14:paraId="103259B6" w14:textId="4FB9C1F3" w:rsidR="008347D2" w:rsidRDefault="008347D2">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Notify Status service operation</w:t>
      </w:r>
      <w:r>
        <w:tab/>
      </w:r>
      <w:r>
        <w:fldChar w:fldCharType="begin" w:fldLock="1"/>
      </w:r>
      <w:r>
        <w:instrText xml:space="preserve"> PAGEREF _Toc27584137 \h </w:instrText>
      </w:r>
      <w:r>
        <w:fldChar w:fldCharType="separate"/>
      </w:r>
      <w:r>
        <w:t>43</w:t>
      </w:r>
      <w:r>
        <w:fldChar w:fldCharType="end"/>
      </w:r>
    </w:p>
    <w:p w14:paraId="76A8636C" w14:textId="1F6F027D" w:rsidR="008347D2" w:rsidRDefault="008347D2">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_Toc27584138 \h </w:instrText>
      </w:r>
      <w:r>
        <w:fldChar w:fldCharType="separate"/>
      </w:r>
      <w:r>
        <w:t>43</w:t>
      </w:r>
      <w:r>
        <w:fldChar w:fldCharType="end"/>
      </w:r>
    </w:p>
    <w:p w14:paraId="34FB1671" w14:textId="2661DC4E" w:rsidR="008347D2" w:rsidRDefault="008347D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General procedures</w:t>
      </w:r>
      <w:r>
        <w:tab/>
      </w:r>
      <w:r>
        <w:fldChar w:fldCharType="begin" w:fldLock="1"/>
      </w:r>
      <w:r>
        <w:instrText xml:space="preserve"> PAGEREF _Toc27584139 \h </w:instrText>
      </w:r>
      <w:r>
        <w:fldChar w:fldCharType="separate"/>
      </w:r>
      <w:r>
        <w:t>44</w:t>
      </w:r>
      <w:r>
        <w:fldChar w:fldCharType="end"/>
      </w:r>
    </w:p>
    <w:p w14:paraId="1F98B403" w14:textId="04007A5A" w:rsidR="008347D2" w:rsidRDefault="008347D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Transfer of NAS SM information between UE and H-SMF for Home Routed PDU sessions</w:t>
      </w:r>
      <w:r>
        <w:tab/>
      </w:r>
      <w:r>
        <w:fldChar w:fldCharType="begin" w:fldLock="1"/>
      </w:r>
      <w:r>
        <w:instrText xml:space="preserve"> PAGEREF _Toc27584140 \h </w:instrText>
      </w:r>
      <w:r>
        <w:fldChar w:fldCharType="separate"/>
      </w:r>
      <w:r>
        <w:t>44</w:t>
      </w:r>
      <w:r>
        <w:fldChar w:fldCharType="end"/>
      </w:r>
    </w:p>
    <w:p w14:paraId="403E8B17" w14:textId="1F6FD829" w:rsidR="008347D2" w:rsidRDefault="008347D2">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_Toc27584141 \h </w:instrText>
      </w:r>
      <w:r>
        <w:fldChar w:fldCharType="separate"/>
      </w:r>
      <w:r>
        <w:t>44</w:t>
      </w:r>
      <w:r>
        <w:fldChar w:fldCharType="end"/>
      </w:r>
    </w:p>
    <w:p w14:paraId="3A6ACD71" w14:textId="6433B31A" w:rsidR="008347D2" w:rsidRDefault="008347D2">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V-SMF Behaviour</w:t>
      </w:r>
      <w:r>
        <w:tab/>
      </w:r>
      <w:r>
        <w:fldChar w:fldCharType="begin" w:fldLock="1"/>
      </w:r>
      <w:r>
        <w:instrText xml:space="preserve"> PAGEREF _Toc27584142 \h </w:instrText>
      </w:r>
      <w:r>
        <w:fldChar w:fldCharType="separate"/>
      </w:r>
      <w:r>
        <w:t>44</w:t>
      </w:r>
      <w:r>
        <w:fldChar w:fldCharType="end"/>
      </w:r>
    </w:p>
    <w:p w14:paraId="2E584AF5" w14:textId="6D803745" w:rsidR="008347D2" w:rsidRDefault="008347D2">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H-SMF Behaviour</w:t>
      </w:r>
      <w:r>
        <w:tab/>
      </w:r>
      <w:r>
        <w:fldChar w:fldCharType="begin" w:fldLock="1"/>
      </w:r>
      <w:r>
        <w:instrText xml:space="preserve"> PAGEREF _Toc27584143 \h </w:instrText>
      </w:r>
      <w:r>
        <w:fldChar w:fldCharType="separate"/>
      </w:r>
      <w:r>
        <w:t>45</w:t>
      </w:r>
      <w:r>
        <w:fldChar w:fldCharType="end"/>
      </w:r>
    </w:p>
    <w:p w14:paraId="0C4069DB" w14:textId="72AE6BF9" w:rsidR="008347D2" w:rsidRDefault="008347D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_Toc27584144 \h </w:instrText>
      </w:r>
      <w:r>
        <w:fldChar w:fldCharType="separate"/>
      </w:r>
      <w:r>
        <w:t>45</w:t>
      </w:r>
      <w:r>
        <w:fldChar w:fldCharType="end"/>
      </w:r>
    </w:p>
    <w:p w14:paraId="1E29A9A9" w14:textId="665B0FF1" w:rsidR="008347D2" w:rsidRDefault="008347D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Nsmf_PDUSession Service API</w:t>
      </w:r>
      <w:r>
        <w:tab/>
      </w:r>
      <w:r>
        <w:fldChar w:fldCharType="begin" w:fldLock="1"/>
      </w:r>
      <w:r>
        <w:instrText xml:space="preserve"> PAGEREF _Toc27584145 \h </w:instrText>
      </w:r>
      <w:r>
        <w:fldChar w:fldCharType="separate"/>
      </w:r>
      <w:r>
        <w:t>45</w:t>
      </w:r>
      <w:r>
        <w:fldChar w:fldCharType="end"/>
      </w:r>
    </w:p>
    <w:p w14:paraId="3F5E8D97" w14:textId="3DC5F3C4" w:rsidR="008347D2" w:rsidRDefault="008347D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_Toc27584146 \h </w:instrText>
      </w:r>
      <w:r>
        <w:fldChar w:fldCharType="separate"/>
      </w:r>
      <w:r>
        <w:t>45</w:t>
      </w:r>
      <w:r>
        <w:fldChar w:fldCharType="end"/>
      </w:r>
    </w:p>
    <w:p w14:paraId="296AA17D" w14:textId="26CD2B68" w:rsidR="008347D2" w:rsidRDefault="008347D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_Toc27584147 \h </w:instrText>
      </w:r>
      <w:r>
        <w:fldChar w:fldCharType="separate"/>
      </w:r>
      <w:r>
        <w:t>45</w:t>
      </w:r>
      <w:r>
        <w:fldChar w:fldCharType="end"/>
      </w:r>
    </w:p>
    <w:p w14:paraId="7AC204C2" w14:textId="6617D70D" w:rsidR="008347D2" w:rsidRDefault="008347D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_Toc27584148 \h </w:instrText>
      </w:r>
      <w:r>
        <w:fldChar w:fldCharType="separate"/>
      </w:r>
      <w:r>
        <w:t>45</w:t>
      </w:r>
      <w:r>
        <w:fldChar w:fldCharType="end"/>
      </w:r>
    </w:p>
    <w:p w14:paraId="003D8A34" w14:textId="5B2B5DB4" w:rsidR="008347D2" w:rsidRDefault="008347D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_Toc27584149 \h </w:instrText>
      </w:r>
      <w:r>
        <w:fldChar w:fldCharType="separate"/>
      </w:r>
      <w:r>
        <w:t>45</w:t>
      </w:r>
      <w:r>
        <w:fldChar w:fldCharType="end"/>
      </w:r>
    </w:p>
    <w:p w14:paraId="53EBACF4" w14:textId="18BDFCE7" w:rsidR="008347D2" w:rsidRDefault="008347D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_Toc27584150 \h </w:instrText>
      </w:r>
      <w:r>
        <w:fldChar w:fldCharType="separate"/>
      </w:r>
      <w:r>
        <w:t>45</w:t>
      </w:r>
      <w:r>
        <w:fldChar w:fldCharType="end"/>
      </w:r>
    </w:p>
    <w:p w14:paraId="1356F219" w14:textId="1812AEA7" w:rsidR="008347D2" w:rsidRDefault="008347D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_Toc27584151 \h </w:instrText>
      </w:r>
      <w:r>
        <w:fldChar w:fldCharType="separate"/>
      </w:r>
      <w:r>
        <w:t>46</w:t>
      </w:r>
      <w:r>
        <w:fldChar w:fldCharType="end"/>
      </w:r>
    </w:p>
    <w:p w14:paraId="099268B3" w14:textId="1B9D343A" w:rsidR="008347D2" w:rsidRDefault="008347D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_Toc27584152 \h </w:instrText>
      </w:r>
      <w:r>
        <w:fldChar w:fldCharType="separate"/>
      </w:r>
      <w:r>
        <w:t>46</w:t>
      </w:r>
      <w:r>
        <w:fldChar w:fldCharType="end"/>
      </w:r>
    </w:p>
    <w:p w14:paraId="50C756AB" w14:textId="3482B063" w:rsidR="008347D2" w:rsidRDefault="008347D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_Toc27584153 \h </w:instrText>
      </w:r>
      <w:r>
        <w:fldChar w:fldCharType="separate"/>
      </w:r>
      <w:r>
        <w:t>46</w:t>
      </w:r>
      <w:r>
        <w:fldChar w:fldCharType="end"/>
      </w:r>
    </w:p>
    <w:p w14:paraId="0A54CE71" w14:textId="78533D67" w:rsidR="008347D2" w:rsidRDefault="008347D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_Toc27584154 \h </w:instrText>
      </w:r>
      <w:r>
        <w:fldChar w:fldCharType="separate"/>
      </w:r>
      <w:r>
        <w:t>46</w:t>
      </w:r>
      <w:r>
        <w:fldChar w:fldCharType="end"/>
      </w:r>
    </w:p>
    <w:p w14:paraId="7280833D" w14:textId="2695C086" w:rsidR="008347D2" w:rsidRDefault="008347D2">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_Toc27584155 \h </w:instrText>
      </w:r>
      <w:r>
        <w:fldChar w:fldCharType="separate"/>
      </w:r>
      <w:r>
        <w:t>47</w:t>
      </w:r>
      <w:r>
        <w:fldChar w:fldCharType="end"/>
      </w:r>
    </w:p>
    <w:p w14:paraId="4737B239" w14:textId="00AA72F2" w:rsidR="008347D2" w:rsidRDefault="008347D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_Toc27584156 \h </w:instrText>
      </w:r>
      <w:r>
        <w:fldChar w:fldCharType="separate"/>
      </w:r>
      <w:r>
        <w:t>47</w:t>
      </w:r>
      <w:r>
        <w:fldChar w:fldCharType="end"/>
      </w:r>
    </w:p>
    <w:p w14:paraId="3EBD004F" w14:textId="6084BA03" w:rsidR="008347D2" w:rsidRDefault="008347D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_Toc27584157 \h </w:instrText>
      </w:r>
      <w:r>
        <w:fldChar w:fldCharType="separate"/>
      </w:r>
      <w:r>
        <w:t>47</w:t>
      </w:r>
      <w:r>
        <w:fldChar w:fldCharType="end"/>
      </w:r>
    </w:p>
    <w:p w14:paraId="73C1BB1A" w14:textId="347D9303" w:rsidR="008347D2" w:rsidRDefault="008347D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SM contexts collection</w:t>
      </w:r>
      <w:r>
        <w:tab/>
      </w:r>
      <w:r>
        <w:fldChar w:fldCharType="begin" w:fldLock="1"/>
      </w:r>
      <w:r>
        <w:instrText xml:space="preserve"> PAGEREF _Toc27584158 \h </w:instrText>
      </w:r>
      <w:r>
        <w:fldChar w:fldCharType="separate"/>
      </w:r>
      <w:r>
        <w:t>49</w:t>
      </w:r>
      <w:r>
        <w:fldChar w:fldCharType="end"/>
      </w:r>
    </w:p>
    <w:p w14:paraId="6A33BD91" w14:textId="46D5558D" w:rsidR="008347D2" w:rsidRDefault="008347D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_Toc27584159 \h </w:instrText>
      </w:r>
      <w:r>
        <w:fldChar w:fldCharType="separate"/>
      </w:r>
      <w:r>
        <w:t>49</w:t>
      </w:r>
      <w:r>
        <w:fldChar w:fldCharType="end"/>
      </w:r>
    </w:p>
    <w:p w14:paraId="5DFC5DE2" w14:textId="7BC69CAB" w:rsidR="008347D2" w:rsidRDefault="008347D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_Toc27584160 \h </w:instrText>
      </w:r>
      <w:r>
        <w:fldChar w:fldCharType="separate"/>
      </w:r>
      <w:r>
        <w:t>49</w:t>
      </w:r>
      <w:r>
        <w:fldChar w:fldCharType="end"/>
      </w:r>
    </w:p>
    <w:p w14:paraId="35AA8AC2" w14:textId="620AE39B" w:rsidR="008347D2" w:rsidRDefault="008347D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_Toc27584161 \h </w:instrText>
      </w:r>
      <w:r>
        <w:fldChar w:fldCharType="separate"/>
      </w:r>
      <w:r>
        <w:t>49</w:t>
      </w:r>
      <w:r>
        <w:fldChar w:fldCharType="end"/>
      </w:r>
    </w:p>
    <w:p w14:paraId="6A99FE47" w14:textId="5D2887D9" w:rsidR="008347D2" w:rsidRDefault="008347D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_Toc27584162 \h </w:instrText>
      </w:r>
      <w:r>
        <w:fldChar w:fldCharType="separate"/>
      </w:r>
      <w:r>
        <w:t>49</w:t>
      </w:r>
      <w:r>
        <w:fldChar w:fldCharType="end"/>
      </w:r>
    </w:p>
    <w:p w14:paraId="30BCE6C6" w14:textId="71E86892" w:rsidR="008347D2" w:rsidRDefault="008347D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_Toc27584163 \h </w:instrText>
      </w:r>
      <w:r>
        <w:fldChar w:fldCharType="separate"/>
      </w:r>
      <w:r>
        <w:t>51</w:t>
      </w:r>
      <w:r>
        <w:fldChar w:fldCharType="end"/>
      </w:r>
    </w:p>
    <w:p w14:paraId="59EE12DE" w14:textId="0BA65F0E" w:rsidR="008347D2" w:rsidRDefault="008347D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SM context</w:t>
      </w:r>
      <w:r>
        <w:tab/>
      </w:r>
      <w:r>
        <w:fldChar w:fldCharType="begin" w:fldLock="1"/>
      </w:r>
      <w:r>
        <w:instrText xml:space="preserve"> PAGEREF _Toc27584164 \h </w:instrText>
      </w:r>
      <w:r>
        <w:fldChar w:fldCharType="separate"/>
      </w:r>
      <w:r>
        <w:t>52</w:t>
      </w:r>
      <w:r>
        <w:fldChar w:fldCharType="end"/>
      </w:r>
    </w:p>
    <w:p w14:paraId="1D56BFCB" w14:textId="1818BC8B" w:rsidR="008347D2" w:rsidRDefault="008347D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_Toc27584165 \h </w:instrText>
      </w:r>
      <w:r>
        <w:fldChar w:fldCharType="separate"/>
      </w:r>
      <w:r>
        <w:t>52</w:t>
      </w:r>
      <w:r>
        <w:fldChar w:fldCharType="end"/>
      </w:r>
    </w:p>
    <w:p w14:paraId="24088CDD" w14:textId="05484962" w:rsidR="008347D2" w:rsidRDefault="008347D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_Toc27584166 \h </w:instrText>
      </w:r>
      <w:r>
        <w:fldChar w:fldCharType="separate"/>
      </w:r>
      <w:r>
        <w:t>52</w:t>
      </w:r>
      <w:r>
        <w:fldChar w:fldCharType="end"/>
      </w:r>
    </w:p>
    <w:p w14:paraId="7710C403" w14:textId="783AC889" w:rsidR="008347D2" w:rsidRDefault="008347D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_Toc27584167 \h </w:instrText>
      </w:r>
      <w:r>
        <w:fldChar w:fldCharType="separate"/>
      </w:r>
      <w:r>
        <w:t>52</w:t>
      </w:r>
      <w:r>
        <w:fldChar w:fldCharType="end"/>
      </w:r>
    </w:p>
    <w:p w14:paraId="593C9D1A" w14:textId="56172B0A" w:rsidR="008347D2" w:rsidRDefault="008347D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_Toc27584168 \h </w:instrText>
      </w:r>
      <w:r>
        <w:fldChar w:fldCharType="separate"/>
      </w:r>
      <w:r>
        <w:t>52</w:t>
      </w:r>
      <w:r>
        <w:fldChar w:fldCharType="end"/>
      </w:r>
    </w:p>
    <w:p w14:paraId="0563CB96" w14:textId="3A6E822A" w:rsidR="008347D2" w:rsidRDefault="008347D2">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_Toc27584169 \h </w:instrText>
      </w:r>
      <w:r>
        <w:fldChar w:fldCharType="separate"/>
      </w:r>
      <w:r>
        <w:t>52</w:t>
      </w:r>
      <w:r>
        <w:fldChar w:fldCharType="end"/>
      </w:r>
    </w:p>
    <w:p w14:paraId="6085E480" w14:textId="45F075DB" w:rsidR="008347D2" w:rsidRDefault="008347D2">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_Toc27584170 \h </w:instrText>
      </w:r>
      <w:r>
        <w:fldChar w:fldCharType="separate"/>
      </w:r>
      <w:r>
        <w:t>52</w:t>
      </w:r>
      <w:r>
        <w:fldChar w:fldCharType="end"/>
      </w:r>
    </w:p>
    <w:p w14:paraId="0B9BE662" w14:textId="070818B7" w:rsidR="008347D2" w:rsidRDefault="008347D2">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_Toc27584171 \h </w:instrText>
      </w:r>
      <w:r>
        <w:fldChar w:fldCharType="separate"/>
      </w:r>
      <w:r>
        <w:t>52</w:t>
      </w:r>
      <w:r>
        <w:fldChar w:fldCharType="end"/>
      </w:r>
    </w:p>
    <w:p w14:paraId="76E1F5F2" w14:textId="5A4432D2" w:rsidR="008347D2" w:rsidRDefault="008347D2">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_Toc27584172 \h </w:instrText>
      </w:r>
      <w:r>
        <w:fldChar w:fldCharType="separate"/>
      </w:r>
      <w:r>
        <w:t>52</w:t>
      </w:r>
      <w:r>
        <w:fldChar w:fldCharType="end"/>
      </w:r>
    </w:p>
    <w:p w14:paraId="55A53588" w14:textId="7450A6B6" w:rsidR="008347D2" w:rsidRDefault="008347D2">
      <w:pPr>
        <w:pStyle w:val="TOC6"/>
        <w:rPr>
          <w:rFonts w:asciiTheme="minorHAnsi" w:eastAsiaTheme="minorEastAsia" w:hAnsiTheme="minorHAnsi" w:cstheme="minorBidi"/>
          <w:sz w:val="22"/>
          <w:szCs w:val="22"/>
          <w:lang w:eastAsia="en-GB"/>
        </w:rPr>
      </w:pPr>
      <w:r>
        <w:t>6.1.3.3.4.3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_Toc27584173 \h </w:instrText>
      </w:r>
      <w:r>
        <w:fldChar w:fldCharType="separate"/>
      </w:r>
      <w:r>
        <w:t>53</w:t>
      </w:r>
      <w:r>
        <w:fldChar w:fldCharType="end"/>
      </w:r>
    </w:p>
    <w:p w14:paraId="3E037C8C" w14:textId="24B720B0" w:rsidR="008347D2" w:rsidRDefault="008347D2">
      <w:pPr>
        <w:pStyle w:val="TOC7"/>
        <w:rPr>
          <w:rFonts w:asciiTheme="minorHAnsi" w:eastAsiaTheme="minorEastAsia" w:hAnsiTheme="minorHAnsi" w:cstheme="minorBidi"/>
          <w:sz w:val="22"/>
          <w:szCs w:val="22"/>
          <w:lang w:eastAsia="en-GB"/>
        </w:rPr>
      </w:pPr>
      <w:r>
        <w:t>6.1.3.3.4.3.1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_Toc27584174 \h </w:instrText>
      </w:r>
      <w:r>
        <w:fldChar w:fldCharType="separate"/>
      </w:r>
      <w:r>
        <w:t>53</w:t>
      </w:r>
      <w:r>
        <w:fldChar w:fldCharType="end"/>
      </w:r>
    </w:p>
    <w:p w14:paraId="26CDCE0B" w14:textId="48DDEBE4" w:rsidR="008347D2" w:rsidRDefault="008347D2">
      <w:pPr>
        <w:pStyle w:val="TOC7"/>
        <w:rPr>
          <w:rFonts w:asciiTheme="minorHAnsi" w:eastAsiaTheme="minorEastAsia" w:hAnsiTheme="minorHAnsi" w:cstheme="minorBidi"/>
          <w:sz w:val="22"/>
          <w:szCs w:val="22"/>
          <w:lang w:eastAsia="en-GB"/>
        </w:rPr>
      </w:pPr>
      <w:r>
        <w:t>6.1.3.3.4.3.2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_Toc27584175 \h </w:instrText>
      </w:r>
      <w:r>
        <w:fldChar w:fldCharType="separate"/>
      </w:r>
      <w:r>
        <w:t>53</w:t>
      </w:r>
      <w:r>
        <w:fldChar w:fldCharType="end"/>
      </w:r>
    </w:p>
    <w:p w14:paraId="406644E7" w14:textId="2C3799FD" w:rsidR="008347D2" w:rsidRDefault="008347D2">
      <w:pPr>
        <w:pStyle w:val="TOC6"/>
        <w:rPr>
          <w:rFonts w:asciiTheme="minorHAnsi" w:eastAsiaTheme="minorEastAsia" w:hAnsiTheme="minorHAnsi" w:cstheme="minorBidi"/>
          <w:sz w:val="22"/>
          <w:szCs w:val="22"/>
          <w:lang w:eastAsia="en-GB"/>
        </w:rPr>
      </w:pPr>
      <w:r>
        <w:t>6.1.3.3.4.4</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_Toc27584176 \h </w:instrText>
      </w:r>
      <w:r>
        <w:fldChar w:fldCharType="separate"/>
      </w:r>
      <w:r>
        <w:t>54</w:t>
      </w:r>
      <w:r>
        <w:fldChar w:fldCharType="end"/>
      </w:r>
    </w:p>
    <w:p w14:paraId="2E6E21A5" w14:textId="0EAA2F05" w:rsidR="008347D2" w:rsidRDefault="008347D2">
      <w:pPr>
        <w:pStyle w:val="TOC7"/>
        <w:rPr>
          <w:rFonts w:asciiTheme="minorHAnsi" w:eastAsiaTheme="minorEastAsia" w:hAnsiTheme="minorHAnsi" w:cstheme="minorBidi"/>
          <w:sz w:val="22"/>
          <w:szCs w:val="22"/>
          <w:lang w:eastAsia="en-GB"/>
        </w:rPr>
      </w:pPr>
      <w:r>
        <w:t>6.1.3.3.4.4.1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_Toc27584177 \h </w:instrText>
      </w:r>
      <w:r>
        <w:fldChar w:fldCharType="separate"/>
      </w:r>
      <w:r>
        <w:t>54</w:t>
      </w:r>
      <w:r>
        <w:fldChar w:fldCharType="end"/>
      </w:r>
    </w:p>
    <w:p w14:paraId="520D749B" w14:textId="48EB2984" w:rsidR="008347D2" w:rsidRDefault="008347D2">
      <w:pPr>
        <w:pStyle w:val="TOC7"/>
        <w:rPr>
          <w:rFonts w:asciiTheme="minorHAnsi" w:eastAsiaTheme="minorEastAsia" w:hAnsiTheme="minorHAnsi" w:cstheme="minorBidi"/>
          <w:sz w:val="22"/>
          <w:szCs w:val="22"/>
          <w:lang w:eastAsia="en-GB"/>
        </w:rPr>
      </w:pPr>
      <w:r>
        <w:t>6.1.3.3.4.4.2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_Toc27584178 \h </w:instrText>
      </w:r>
      <w:r>
        <w:fldChar w:fldCharType="separate"/>
      </w:r>
      <w:r>
        <w:t>54</w:t>
      </w:r>
      <w:r>
        <w:fldChar w:fldCharType="end"/>
      </w:r>
    </w:p>
    <w:p w14:paraId="693F4AF4" w14:textId="17915BFA" w:rsidR="008347D2" w:rsidRDefault="008347D2">
      <w:pPr>
        <w:pStyle w:val="TOC4"/>
        <w:rPr>
          <w:rFonts w:asciiTheme="minorHAnsi" w:eastAsiaTheme="minorEastAsia" w:hAnsiTheme="minorHAnsi" w:cstheme="minorBidi"/>
          <w:sz w:val="22"/>
          <w:szCs w:val="22"/>
          <w:lang w:eastAsia="en-GB"/>
        </w:rPr>
      </w:pPr>
      <w:r w:rsidRPr="008347D2">
        <w:lastRenderedPageBreak/>
        <w:t>6.1.3.5</w:t>
      </w:r>
      <w:r w:rsidRPr="008347D2">
        <w:rPr>
          <w:rFonts w:asciiTheme="minorHAnsi" w:eastAsiaTheme="minorEastAsia" w:hAnsiTheme="minorHAnsi" w:cstheme="minorBidi"/>
          <w:sz w:val="22"/>
          <w:szCs w:val="22"/>
          <w:lang w:eastAsia="en-GB"/>
        </w:rPr>
        <w:tab/>
      </w:r>
      <w:r w:rsidRPr="006A5101">
        <w:rPr>
          <w:lang w:val="fr-FR"/>
        </w:rPr>
        <w:t>Resource: PDU sessions collection (H-SMF)</w:t>
      </w:r>
      <w:r>
        <w:tab/>
      </w:r>
      <w:r>
        <w:fldChar w:fldCharType="begin" w:fldLock="1"/>
      </w:r>
      <w:r>
        <w:instrText xml:space="preserve"> PAGEREF _Toc27584179 \h </w:instrText>
      </w:r>
      <w:r>
        <w:fldChar w:fldCharType="separate"/>
      </w:r>
      <w:r>
        <w:t>54</w:t>
      </w:r>
      <w:r>
        <w:fldChar w:fldCharType="end"/>
      </w:r>
    </w:p>
    <w:p w14:paraId="3C2B5B04" w14:textId="16CEC749" w:rsidR="008347D2" w:rsidRDefault="008347D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_Toc27584180 \h </w:instrText>
      </w:r>
      <w:r>
        <w:fldChar w:fldCharType="separate"/>
      </w:r>
      <w:r>
        <w:t>54</w:t>
      </w:r>
      <w:r>
        <w:fldChar w:fldCharType="end"/>
      </w:r>
    </w:p>
    <w:p w14:paraId="664F8344" w14:textId="233B01B8" w:rsidR="008347D2" w:rsidRDefault="008347D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_Toc27584181 \h </w:instrText>
      </w:r>
      <w:r>
        <w:fldChar w:fldCharType="separate"/>
      </w:r>
      <w:r>
        <w:t>54</w:t>
      </w:r>
      <w:r>
        <w:fldChar w:fldCharType="end"/>
      </w:r>
    </w:p>
    <w:p w14:paraId="136BA73D" w14:textId="6222593A" w:rsidR="008347D2" w:rsidRDefault="008347D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_Toc27584182 \h </w:instrText>
      </w:r>
      <w:r>
        <w:fldChar w:fldCharType="separate"/>
      </w:r>
      <w:r>
        <w:t>55</w:t>
      </w:r>
      <w:r>
        <w:fldChar w:fldCharType="end"/>
      </w:r>
    </w:p>
    <w:p w14:paraId="23FB9957" w14:textId="0A3ECF82" w:rsidR="008347D2" w:rsidRDefault="008347D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_Toc27584183 \h </w:instrText>
      </w:r>
      <w:r>
        <w:fldChar w:fldCharType="separate"/>
      </w:r>
      <w:r>
        <w:t>55</w:t>
      </w:r>
      <w:r>
        <w:fldChar w:fldCharType="end"/>
      </w:r>
    </w:p>
    <w:p w14:paraId="063671B4" w14:textId="7CFBA27D" w:rsidR="008347D2" w:rsidRDefault="008347D2">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_Toc27584184 \h </w:instrText>
      </w:r>
      <w:r>
        <w:fldChar w:fldCharType="separate"/>
      </w:r>
      <w:r>
        <w:t>57</w:t>
      </w:r>
      <w:r>
        <w:fldChar w:fldCharType="end"/>
      </w:r>
    </w:p>
    <w:p w14:paraId="71B4CAB9" w14:textId="0C6A693F" w:rsidR="008347D2" w:rsidRDefault="008347D2">
      <w:pPr>
        <w:pStyle w:val="TOC6"/>
        <w:rPr>
          <w:rFonts w:asciiTheme="minorHAnsi" w:eastAsiaTheme="minorEastAsia" w:hAnsiTheme="minorHAnsi" w:cstheme="minorBidi"/>
          <w:sz w:val="22"/>
          <w:szCs w:val="22"/>
          <w:lang w:eastAsia="en-GB"/>
        </w:rPr>
      </w:pPr>
      <w:r>
        <w:t>6.1.3.5.4.1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_Toc27584185 \h </w:instrText>
      </w:r>
      <w:r>
        <w:fldChar w:fldCharType="separate"/>
      </w:r>
      <w:r>
        <w:t>57</w:t>
      </w:r>
      <w:r>
        <w:fldChar w:fldCharType="end"/>
      </w:r>
    </w:p>
    <w:p w14:paraId="3FD20E39" w14:textId="09A87776" w:rsidR="008347D2" w:rsidRDefault="008347D2">
      <w:pPr>
        <w:pStyle w:val="TOC4"/>
        <w:rPr>
          <w:rFonts w:asciiTheme="minorHAnsi" w:eastAsiaTheme="minorEastAsia" w:hAnsiTheme="minorHAnsi" w:cstheme="minorBidi"/>
          <w:sz w:val="22"/>
          <w:szCs w:val="22"/>
          <w:lang w:eastAsia="en-GB"/>
        </w:rPr>
      </w:pPr>
      <w:r w:rsidRPr="008347D2">
        <w:t>6.1.3.6</w:t>
      </w:r>
      <w:r w:rsidRPr="008347D2">
        <w:rPr>
          <w:rFonts w:asciiTheme="minorHAnsi" w:eastAsiaTheme="minorEastAsia" w:hAnsiTheme="minorHAnsi" w:cstheme="minorBidi"/>
          <w:sz w:val="22"/>
          <w:szCs w:val="22"/>
          <w:lang w:eastAsia="en-GB"/>
        </w:rPr>
        <w:tab/>
      </w:r>
      <w:r w:rsidRPr="006A5101">
        <w:rPr>
          <w:lang w:val="en-US"/>
        </w:rPr>
        <w:t>Resource: Individual PDU session (H-SMF)</w:t>
      </w:r>
      <w:r>
        <w:tab/>
      </w:r>
      <w:r>
        <w:fldChar w:fldCharType="begin" w:fldLock="1"/>
      </w:r>
      <w:r>
        <w:instrText xml:space="preserve"> PAGEREF _Toc27584186 \h </w:instrText>
      </w:r>
      <w:r>
        <w:fldChar w:fldCharType="separate"/>
      </w:r>
      <w:r>
        <w:t>57</w:t>
      </w:r>
      <w:r>
        <w:fldChar w:fldCharType="end"/>
      </w:r>
    </w:p>
    <w:p w14:paraId="787873A6" w14:textId="621337BA" w:rsidR="008347D2" w:rsidRDefault="008347D2">
      <w:pPr>
        <w:pStyle w:val="TOC5"/>
        <w:rPr>
          <w:rFonts w:asciiTheme="minorHAnsi" w:eastAsiaTheme="minorEastAsia" w:hAnsiTheme="minorHAnsi" w:cstheme="minorBidi"/>
          <w:sz w:val="22"/>
          <w:szCs w:val="22"/>
          <w:lang w:eastAsia="en-GB"/>
        </w:rPr>
      </w:pPr>
      <w:r w:rsidRPr="008347D2">
        <w:t>6.1.3.6.1</w:t>
      </w:r>
      <w:r w:rsidRPr="008347D2">
        <w:rPr>
          <w:rFonts w:asciiTheme="minorHAnsi" w:eastAsiaTheme="minorEastAsia" w:hAnsiTheme="minorHAnsi" w:cstheme="minorBidi"/>
          <w:sz w:val="22"/>
          <w:szCs w:val="22"/>
          <w:lang w:eastAsia="en-GB"/>
        </w:rPr>
        <w:tab/>
      </w:r>
      <w:r w:rsidRPr="006A5101">
        <w:rPr>
          <w:lang w:val="en-US"/>
        </w:rPr>
        <w:t>Description</w:t>
      </w:r>
      <w:r>
        <w:tab/>
      </w:r>
      <w:r>
        <w:fldChar w:fldCharType="begin" w:fldLock="1"/>
      </w:r>
      <w:r>
        <w:instrText xml:space="preserve"> PAGEREF _Toc27584187 \h </w:instrText>
      </w:r>
      <w:r>
        <w:fldChar w:fldCharType="separate"/>
      </w:r>
      <w:r>
        <w:t>57</w:t>
      </w:r>
      <w:r>
        <w:fldChar w:fldCharType="end"/>
      </w:r>
    </w:p>
    <w:p w14:paraId="3FF9AA6E" w14:textId="6FBBF71A" w:rsidR="008347D2" w:rsidRDefault="008347D2">
      <w:pPr>
        <w:pStyle w:val="TOC5"/>
        <w:rPr>
          <w:rFonts w:asciiTheme="minorHAnsi" w:eastAsiaTheme="minorEastAsia" w:hAnsiTheme="minorHAnsi" w:cstheme="minorBidi"/>
          <w:sz w:val="22"/>
          <w:szCs w:val="22"/>
          <w:lang w:eastAsia="en-GB"/>
        </w:rPr>
      </w:pPr>
      <w:r w:rsidRPr="008347D2">
        <w:t>6.1.3.6.2</w:t>
      </w:r>
      <w:r w:rsidRPr="008347D2">
        <w:rPr>
          <w:rFonts w:asciiTheme="minorHAnsi" w:eastAsiaTheme="minorEastAsia" w:hAnsiTheme="minorHAnsi" w:cstheme="minorBidi"/>
          <w:sz w:val="22"/>
          <w:szCs w:val="22"/>
          <w:lang w:eastAsia="en-GB"/>
        </w:rPr>
        <w:tab/>
      </w:r>
      <w:r w:rsidRPr="006A5101">
        <w:rPr>
          <w:lang w:val="en-US"/>
        </w:rPr>
        <w:t>Resource Definition</w:t>
      </w:r>
      <w:r>
        <w:tab/>
      </w:r>
      <w:r>
        <w:fldChar w:fldCharType="begin" w:fldLock="1"/>
      </w:r>
      <w:r>
        <w:instrText xml:space="preserve"> PAGEREF _Toc27584188 \h </w:instrText>
      </w:r>
      <w:r>
        <w:fldChar w:fldCharType="separate"/>
      </w:r>
      <w:r>
        <w:t>57</w:t>
      </w:r>
      <w:r>
        <w:fldChar w:fldCharType="end"/>
      </w:r>
    </w:p>
    <w:p w14:paraId="680C1301" w14:textId="39AB89CE" w:rsidR="008347D2" w:rsidRDefault="008347D2">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_Toc27584189 \h </w:instrText>
      </w:r>
      <w:r>
        <w:fldChar w:fldCharType="separate"/>
      </w:r>
      <w:r>
        <w:t>57</w:t>
      </w:r>
      <w:r>
        <w:fldChar w:fldCharType="end"/>
      </w:r>
    </w:p>
    <w:p w14:paraId="3241ED6C" w14:textId="784AA5F9" w:rsidR="008347D2" w:rsidRDefault="008347D2">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_Toc27584190 \h </w:instrText>
      </w:r>
      <w:r>
        <w:fldChar w:fldCharType="separate"/>
      </w:r>
      <w:r>
        <w:t>57</w:t>
      </w:r>
      <w:r>
        <w:fldChar w:fldCharType="end"/>
      </w:r>
    </w:p>
    <w:p w14:paraId="263E1CD5" w14:textId="5EE25AAA" w:rsidR="008347D2" w:rsidRDefault="008347D2">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_Toc27584191 \h </w:instrText>
      </w:r>
      <w:r>
        <w:fldChar w:fldCharType="separate"/>
      </w:r>
      <w:r>
        <w:t>57</w:t>
      </w:r>
      <w:r>
        <w:fldChar w:fldCharType="end"/>
      </w:r>
    </w:p>
    <w:p w14:paraId="37E4CDA1" w14:textId="0A13BACA" w:rsidR="008347D2" w:rsidRDefault="008347D2">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_Toc27584192 \h </w:instrText>
      </w:r>
      <w:r>
        <w:fldChar w:fldCharType="separate"/>
      </w:r>
      <w:r>
        <w:t>57</w:t>
      </w:r>
      <w:r>
        <w:fldChar w:fldCharType="end"/>
      </w:r>
    </w:p>
    <w:p w14:paraId="5FB16072" w14:textId="50410576" w:rsidR="008347D2" w:rsidRDefault="008347D2">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_Toc27584193 \h </w:instrText>
      </w:r>
      <w:r>
        <w:fldChar w:fldCharType="separate"/>
      </w:r>
      <w:r>
        <w:t>57</w:t>
      </w:r>
      <w:r>
        <w:fldChar w:fldCharType="end"/>
      </w:r>
    </w:p>
    <w:p w14:paraId="32CDCFC7" w14:textId="378F2D3E" w:rsidR="008347D2" w:rsidRDefault="008347D2">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_Toc27584194 \h </w:instrText>
      </w:r>
      <w:r>
        <w:fldChar w:fldCharType="separate"/>
      </w:r>
      <w:r>
        <w:t>57</w:t>
      </w:r>
      <w:r>
        <w:fldChar w:fldCharType="end"/>
      </w:r>
    </w:p>
    <w:p w14:paraId="1CA8E162" w14:textId="41FA9019" w:rsidR="008347D2" w:rsidRDefault="008347D2">
      <w:pPr>
        <w:pStyle w:val="TOC6"/>
        <w:rPr>
          <w:rFonts w:asciiTheme="minorHAnsi" w:eastAsiaTheme="minorEastAsia" w:hAnsiTheme="minorHAnsi" w:cstheme="minorBidi"/>
          <w:sz w:val="22"/>
          <w:szCs w:val="22"/>
          <w:lang w:eastAsia="en-GB"/>
        </w:rPr>
      </w:pPr>
      <w:r>
        <w:t>6.1.3.6.4.3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_Toc27584195 \h </w:instrText>
      </w:r>
      <w:r>
        <w:fldChar w:fldCharType="separate"/>
      </w:r>
      <w:r>
        <w:t>58</w:t>
      </w:r>
      <w:r>
        <w:fldChar w:fldCharType="end"/>
      </w:r>
    </w:p>
    <w:p w14:paraId="15DB2926" w14:textId="277D2A25" w:rsidR="008347D2" w:rsidRDefault="008347D2">
      <w:pPr>
        <w:pStyle w:val="TOC7"/>
        <w:rPr>
          <w:rFonts w:asciiTheme="minorHAnsi" w:eastAsiaTheme="minorEastAsia" w:hAnsiTheme="minorHAnsi" w:cstheme="minorBidi"/>
          <w:sz w:val="22"/>
          <w:szCs w:val="22"/>
          <w:lang w:eastAsia="en-GB"/>
        </w:rPr>
      </w:pPr>
      <w:r>
        <w:t>6.1.3.6.4.3.1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_Toc27584196 \h </w:instrText>
      </w:r>
      <w:r>
        <w:fldChar w:fldCharType="separate"/>
      </w:r>
      <w:r>
        <w:t>58</w:t>
      </w:r>
      <w:r>
        <w:fldChar w:fldCharType="end"/>
      </w:r>
    </w:p>
    <w:p w14:paraId="13C6414B" w14:textId="6AD7A732" w:rsidR="008347D2" w:rsidRDefault="008347D2">
      <w:pPr>
        <w:pStyle w:val="TOC7"/>
        <w:rPr>
          <w:rFonts w:asciiTheme="minorHAnsi" w:eastAsiaTheme="minorEastAsia" w:hAnsiTheme="minorHAnsi" w:cstheme="minorBidi"/>
          <w:sz w:val="22"/>
          <w:szCs w:val="22"/>
          <w:lang w:eastAsia="en-GB"/>
        </w:rPr>
      </w:pPr>
      <w:r>
        <w:t>6.1.3.6.4.3.2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_Toc27584197 \h </w:instrText>
      </w:r>
      <w:r>
        <w:fldChar w:fldCharType="separate"/>
      </w:r>
      <w:r>
        <w:t>58</w:t>
      </w:r>
      <w:r>
        <w:fldChar w:fldCharType="end"/>
      </w:r>
    </w:p>
    <w:p w14:paraId="37C38D59" w14:textId="5753FE8D" w:rsidR="008347D2" w:rsidRDefault="008347D2">
      <w:pPr>
        <w:pStyle w:val="TOC4"/>
        <w:rPr>
          <w:rFonts w:asciiTheme="minorHAnsi" w:eastAsiaTheme="minorEastAsia" w:hAnsiTheme="minorHAnsi" w:cstheme="minorBidi"/>
          <w:sz w:val="22"/>
          <w:szCs w:val="22"/>
          <w:lang w:eastAsia="en-GB"/>
        </w:rPr>
      </w:pPr>
      <w:r w:rsidRPr="008347D2">
        <w:t>6.1.3.7</w:t>
      </w:r>
      <w:r w:rsidRPr="008347D2">
        <w:rPr>
          <w:rFonts w:asciiTheme="minorHAnsi" w:eastAsiaTheme="minorEastAsia" w:hAnsiTheme="minorHAnsi" w:cstheme="minorBidi"/>
          <w:sz w:val="22"/>
          <w:szCs w:val="22"/>
          <w:lang w:eastAsia="en-GB"/>
        </w:rPr>
        <w:tab/>
      </w:r>
      <w:r w:rsidRPr="006A5101">
        <w:rPr>
          <w:lang w:val="en-US"/>
        </w:rPr>
        <w:t>Resource: Individual PDU session (V-SMF)</w:t>
      </w:r>
      <w:r>
        <w:tab/>
      </w:r>
      <w:r>
        <w:fldChar w:fldCharType="begin" w:fldLock="1"/>
      </w:r>
      <w:r>
        <w:instrText xml:space="preserve"> PAGEREF _Toc27584198 \h </w:instrText>
      </w:r>
      <w:r>
        <w:fldChar w:fldCharType="separate"/>
      </w:r>
      <w:r>
        <w:t>59</w:t>
      </w:r>
      <w:r>
        <w:fldChar w:fldCharType="end"/>
      </w:r>
    </w:p>
    <w:p w14:paraId="64126486" w14:textId="369ED9EF" w:rsidR="008347D2" w:rsidRDefault="008347D2">
      <w:pPr>
        <w:pStyle w:val="TOC5"/>
        <w:rPr>
          <w:rFonts w:asciiTheme="minorHAnsi" w:eastAsiaTheme="minorEastAsia" w:hAnsiTheme="minorHAnsi" w:cstheme="minorBidi"/>
          <w:sz w:val="22"/>
          <w:szCs w:val="22"/>
          <w:lang w:eastAsia="en-GB"/>
        </w:rPr>
      </w:pPr>
      <w:r w:rsidRPr="008347D2">
        <w:t>6.1.3.7.1</w:t>
      </w:r>
      <w:r w:rsidRPr="008347D2">
        <w:rPr>
          <w:rFonts w:asciiTheme="minorHAnsi" w:eastAsiaTheme="minorEastAsia" w:hAnsiTheme="minorHAnsi" w:cstheme="minorBidi"/>
          <w:sz w:val="22"/>
          <w:szCs w:val="22"/>
          <w:lang w:eastAsia="en-GB"/>
        </w:rPr>
        <w:tab/>
      </w:r>
      <w:r w:rsidRPr="006A5101">
        <w:rPr>
          <w:lang w:val="en-US"/>
        </w:rPr>
        <w:t>Description</w:t>
      </w:r>
      <w:r>
        <w:tab/>
      </w:r>
      <w:r>
        <w:fldChar w:fldCharType="begin" w:fldLock="1"/>
      </w:r>
      <w:r>
        <w:instrText xml:space="preserve"> PAGEREF _Toc27584199 \h </w:instrText>
      </w:r>
      <w:r>
        <w:fldChar w:fldCharType="separate"/>
      </w:r>
      <w:r>
        <w:t>59</w:t>
      </w:r>
      <w:r>
        <w:fldChar w:fldCharType="end"/>
      </w:r>
    </w:p>
    <w:p w14:paraId="30A756AD" w14:textId="4817DBB7" w:rsidR="008347D2" w:rsidRDefault="008347D2">
      <w:pPr>
        <w:pStyle w:val="TOC5"/>
        <w:rPr>
          <w:rFonts w:asciiTheme="minorHAnsi" w:eastAsiaTheme="minorEastAsia" w:hAnsiTheme="minorHAnsi" w:cstheme="minorBidi"/>
          <w:sz w:val="22"/>
          <w:szCs w:val="22"/>
          <w:lang w:eastAsia="en-GB"/>
        </w:rPr>
      </w:pPr>
      <w:r w:rsidRPr="008347D2">
        <w:t>6.1.3.7.2</w:t>
      </w:r>
      <w:r w:rsidRPr="008347D2">
        <w:rPr>
          <w:rFonts w:asciiTheme="minorHAnsi" w:eastAsiaTheme="minorEastAsia" w:hAnsiTheme="minorHAnsi" w:cstheme="minorBidi"/>
          <w:sz w:val="22"/>
          <w:szCs w:val="22"/>
          <w:lang w:eastAsia="en-GB"/>
        </w:rPr>
        <w:tab/>
      </w:r>
      <w:r w:rsidRPr="006A5101">
        <w:rPr>
          <w:lang w:val="en-US"/>
        </w:rPr>
        <w:t>Resource Definition</w:t>
      </w:r>
      <w:r>
        <w:tab/>
      </w:r>
      <w:r>
        <w:fldChar w:fldCharType="begin" w:fldLock="1"/>
      </w:r>
      <w:r>
        <w:instrText xml:space="preserve"> PAGEREF _Toc27584200 \h </w:instrText>
      </w:r>
      <w:r>
        <w:fldChar w:fldCharType="separate"/>
      </w:r>
      <w:r>
        <w:t>59</w:t>
      </w:r>
      <w:r>
        <w:fldChar w:fldCharType="end"/>
      </w:r>
    </w:p>
    <w:p w14:paraId="1EB4F734" w14:textId="5CE0A114" w:rsidR="008347D2" w:rsidRDefault="008347D2">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_Toc27584201 \h </w:instrText>
      </w:r>
      <w:r>
        <w:fldChar w:fldCharType="separate"/>
      </w:r>
      <w:r>
        <w:t>59</w:t>
      </w:r>
      <w:r>
        <w:fldChar w:fldCharType="end"/>
      </w:r>
    </w:p>
    <w:p w14:paraId="1F7C3CE4" w14:textId="66BDCA2E" w:rsidR="008347D2" w:rsidRDefault="008347D2">
      <w:pPr>
        <w:pStyle w:val="TOC6"/>
        <w:rPr>
          <w:rFonts w:asciiTheme="minorHAnsi" w:eastAsiaTheme="minorEastAsia" w:hAnsiTheme="minorHAnsi" w:cstheme="minorBidi"/>
          <w:sz w:val="22"/>
          <w:szCs w:val="22"/>
          <w:lang w:eastAsia="en-GB"/>
        </w:rPr>
      </w:pPr>
      <w:r>
        <w:t>6.1.3.7.3.1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_Toc27584202 \h </w:instrText>
      </w:r>
      <w:r>
        <w:fldChar w:fldCharType="separate"/>
      </w:r>
      <w:r>
        <w:t>59</w:t>
      </w:r>
      <w:r>
        <w:fldChar w:fldCharType="end"/>
      </w:r>
    </w:p>
    <w:p w14:paraId="7C38B6BD" w14:textId="78F73F02" w:rsidR="008347D2" w:rsidRDefault="008347D2">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_Toc27584203 \h </w:instrText>
      </w:r>
      <w:r>
        <w:fldChar w:fldCharType="separate"/>
      </w:r>
      <w:r>
        <w:t>60</w:t>
      </w:r>
      <w:r>
        <w:fldChar w:fldCharType="end"/>
      </w:r>
    </w:p>
    <w:p w14:paraId="26C76E8B" w14:textId="0D954BAB" w:rsidR="008347D2" w:rsidRDefault="008347D2">
      <w:pPr>
        <w:pStyle w:val="TOC6"/>
        <w:rPr>
          <w:rFonts w:asciiTheme="minorHAnsi" w:eastAsiaTheme="minorEastAsia" w:hAnsiTheme="minorHAnsi" w:cstheme="minorBidi"/>
          <w:sz w:val="22"/>
          <w:szCs w:val="22"/>
          <w:lang w:eastAsia="en-GB"/>
        </w:rPr>
      </w:pPr>
      <w:r>
        <w:t>6.1.3.7.4.1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_Toc27584204 \h </w:instrText>
      </w:r>
      <w:r>
        <w:fldChar w:fldCharType="separate"/>
      </w:r>
      <w:r>
        <w:t>60</w:t>
      </w:r>
      <w:r>
        <w:fldChar w:fldCharType="end"/>
      </w:r>
    </w:p>
    <w:p w14:paraId="4BE883F7" w14:textId="0872BA49" w:rsidR="008347D2" w:rsidRDefault="008347D2">
      <w:pPr>
        <w:pStyle w:val="TOC6"/>
        <w:rPr>
          <w:rFonts w:asciiTheme="minorHAnsi" w:eastAsiaTheme="minorEastAsia" w:hAnsiTheme="minorHAnsi" w:cstheme="minorBidi"/>
          <w:sz w:val="22"/>
          <w:szCs w:val="22"/>
          <w:lang w:eastAsia="en-GB"/>
        </w:rPr>
      </w:pPr>
      <w:r>
        <w:t>6.1.3.7.4.2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_Toc27584205 \h </w:instrText>
      </w:r>
      <w:r>
        <w:fldChar w:fldCharType="separate"/>
      </w:r>
      <w:r>
        <w:t>60</w:t>
      </w:r>
      <w:r>
        <w:fldChar w:fldCharType="end"/>
      </w:r>
    </w:p>
    <w:p w14:paraId="321B80C9" w14:textId="4077E156" w:rsidR="008347D2" w:rsidRDefault="008347D2">
      <w:pPr>
        <w:pStyle w:val="TOC7"/>
        <w:rPr>
          <w:rFonts w:asciiTheme="minorHAnsi" w:eastAsiaTheme="minorEastAsia" w:hAnsiTheme="minorHAnsi" w:cstheme="minorBidi"/>
          <w:sz w:val="22"/>
          <w:szCs w:val="22"/>
          <w:lang w:eastAsia="en-GB"/>
        </w:rPr>
      </w:pPr>
      <w:r>
        <w:t>6.1.3.7.4.2.1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_Toc27584206 \h </w:instrText>
      </w:r>
      <w:r>
        <w:fldChar w:fldCharType="separate"/>
      </w:r>
      <w:r>
        <w:t>60</w:t>
      </w:r>
      <w:r>
        <w:fldChar w:fldCharType="end"/>
      </w:r>
    </w:p>
    <w:p w14:paraId="642861A1" w14:textId="0496F090" w:rsidR="008347D2" w:rsidRDefault="008347D2">
      <w:pPr>
        <w:pStyle w:val="TOC7"/>
        <w:rPr>
          <w:rFonts w:asciiTheme="minorHAnsi" w:eastAsiaTheme="minorEastAsia" w:hAnsiTheme="minorHAnsi" w:cstheme="minorBidi"/>
          <w:sz w:val="22"/>
          <w:szCs w:val="22"/>
          <w:lang w:eastAsia="en-GB"/>
        </w:rPr>
      </w:pPr>
      <w:r>
        <w:t>6.1.3.7.4.2.2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_Toc27584207 \h </w:instrText>
      </w:r>
      <w:r>
        <w:fldChar w:fldCharType="separate"/>
      </w:r>
      <w:r>
        <w:t>60</w:t>
      </w:r>
      <w:r>
        <w:fldChar w:fldCharType="end"/>
      </w:r>
    </w:p>
    <w:p w14:paraId="7C3649AE" w14:textId="62BF5870" w:rsidR="008347D2" w:rsidRDefault="008347D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_Toc27584208 \h </w:instrText>
      </w:r>
      <w:r>
        <w:fldChar w:fldCharType="separate"/>
      </w:r>
      <w:r>
        <w:t>61</w:t>
      </w:r>
      <w:r>
        <w:fldChar w:fldCharType="end"/>
      </w:r>
    </w:p>
    <w:p w14:paraId="49B5A381" w14:textId="39880AAC" w:rsidR="008347D2" w:rsidRDefault="008347D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_Toc27584209 \h </w:instrText>
      </w:r>
      <w:r>
        <w:fldChar w:fldCharType="separate"/>
      </w:r>
      <w:r>
        <w:t>61</w:t>
      </w:r>
      <w:r>
        <w:fldChar w:fldCharType="end"/>
      </w:r>
    </w:p>
    <w:p w14:paraId="584E591D" w14:textId="1D9E7BFC" w:rsidR="008347D2" w:rsidRDefault="008347D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_Toc27584210 \h </w:instrText>
      </w:r>
      <w:r>
        <w:fldChar w:fldCharType="separate"/>
      </w:r>
      <w:r>
        <w:t>61</w:t>
      </w:r>
      <w:r>
        <w:fldChar w:fldCharType="end"/>
      </w:r>
    </w:p>
    <w:p w14:paraId="50BD91CA" w14:textId="2CDDA13A" w:rsidR="008347D2" w:rsidRDefault="008347D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SM Context Status Notification</w:t>
      </w:r>
      <w:r>
        <w:tab/>
      </w:r>
      <w:r>
        <w:fldChar w:fldCharType="begin" w:fldLock="1"/>
      </w:r>
      <w:r>
        <w:instrText xml:space="preserve"> PAGEREF _Toc27584211 \h </w:instrText>
      </w:r>
      <w:r>
        <w:fldChar w:fldCharType="separate"/>
      </w:r>
      <w:r>
        <w:t>62</w:t>
      </w:r>
      <w:r>
        <w:fldChar w:fldCharType="end"/>
      </w:r>
    </w:p>
    <w:p w14:paraId="138ECD93" w14:textId="59B5E113" w:rsidR="008347D2" w:rsidRDefault="008347D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_Toc27584212 \h </w:instrText>
      </w:r>
      <w:r>
        <w:fldChar w:fldCharType="separate"/>
      </w:r>
      <w:r>
        <w:t>62</w:t>
      </w:r>
      <w:r>
        <w:fldChar w:fldCharType="end"/>
      </w:r>
    </w:p>
    <w:p w14:paraId="6871360D" w14:textId="1B0E4246" w:rsidR="008347D2" w:rsidRDefault="008347D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_Toc27584213 \h </w:instrText>
      </w:r>
      <w:r>
        <w:fldChar w:fldCharType="separate"/>
      </w:r>
      <w:r>
        <w:t>62</w:t>
      </w:r>
      <w:r>
        <w:fldChar w:fldCharType="end"/>
      </w:r>
    </w:p>
    <w:p w14:paraId="5A336CA9" w14:textId="7181B013" w:rsidR="008347D2" w:rsidRDefault="008347D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_Toc27584214 \h </w:instrText>
      </w:r>
      <w:r>
        <w:fldChar w:fldCharType="separate"/>
      </w:r>
      <w:r>
        <w:t>62</w:t>
      </w:r>
      <w:r>
        <w:fldChar w:fldCharType="end"/>
      </w:r>
    </w:p>
    <w:p w14:paraId="01DC645E" w14:textId="463EFC21" w:rsidR="008347D2" w:rsidRDefault="008347D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_Toc27584215 \h </w:instrText>
      </w:r>
      <w:r>
        <w:fldChar w:fldCharType="separate"/>
      </w:r>
      <w:r>
        <w:t>62</w:t>
      </w:r>
      <w:r>
        <w:fldChar w:fldCharType="end"/>
      </w:r>
    </w:p>
    <w:p w14:paraId="7F031CDF" w14:textId="19AC682D" w:rsidR="008347D2" w:rsidRDefault="008347D2">
      <w:pPr>
        <w:pStyle w:val="TOC4"/>
        <w:rPr>
          <w:rFonts w:asciiTheme="minorHAnsi" w:eastAsiaTheme="minorEastAsia" w:hAnsiTheme="minorHAnsi" w:cstheme="minorBidi"/>
          <w:sz w:val="22"/>
          <w:szCs w:val="22"/>
          <w:lang w:eastAsia="en-GB"/>
        </w:rPr>
      </w:pPr>
      <w:r w:rsidRPr="008347D2">
        <w:t>6.1.6.2</w:t>
      </w:r>
      <w:r w:rsidRPr="008347D2">
        <w:rPr>
          <w:rFonts w:asciiTheme="minorHAnsi" w:eastAsiaTheme="minorEastAsia" w:hAnsiTheme="minorHAnsi" w:cstheme="minorBidi"/>
          <w:sz w:val="22"/>
          <w:szCs w:val="22"/>
          <w:lang w:eastAsia="en-GB"/>
        </w:rPr>
        <w:tab/>
      </w:r>
      <w:r w:rsidRPr="006A5101">
        <w:rPr>
          <w:lang w:val="en-US"/>
        </w:rPr>
        <w:t>Structured data types</w:t>
      </w:r>
      <w:r>
        <w:tab/>
      </w:r>
      <w:r>
        <w:fldChar w:fldCharType="begin" w:fldLock="1"/>
      </w:r>
      <w:r>
        <w:instrText xml:space="preserve"> PAGEREF _Toc27584216 \h </w:instrText>
      </w:r>
      <w:r>
        <w:fldChar w:fldCharType="separate"/>
      </w:r>
      <w:r>
        <w:t>64</w:t>
      </w:r>
      <w:r>
        <w:fldChar w:fldCharType="end"/>
      </w:r>
    </w:p>
    <w:p w14:paraId="35779618" w14:textId="0999E598" w:rsidR="008347D2" w:rsidRDefault="008347D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_Toc27584217 \h </w:instrText>
      </w:r>
      <w:r>
        <w:fldChar w:fldCharType="separate"/>
      </w:r>
      <w:r>
        <w:t>64</w:t>
      </w:r>
      <w:r>
        <w:fldChar w:fldCharType="end"/>
      </w:r>
    </w:p>
    <w:p w14:paraId="47C5E3AC" w14:textId="677C7FF7" w:rsidR="008347D2" w:rsidRDefault="008347D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SmContextCreateData</w:t>
      </w:r>
      <w:r>
        <w:tab/>
      </w:r>
      <w:r>
        <w:fldChar w:fldCharType="begin" w:fldLock="1"/>
      </w:r>
      <w:r>
        <w:instrText xml:space="preserve"> PAGEREF _Toc27584218 \h </w:instrText>
      </w:r>
      <w:r>
        <w:fldChar w:fldCharType="separate"/>
      </w:r>
      <w:r>
        <w:t>65</w:t>
      </w:r>
      <w:r>
        <w:fldChar w:fldCharType="end"/>
      </w:r>
    </w:p>
    <w:p w14:paraId="0DBC05DE" w14:textId="73FE0711" w:rsidR="008347D2" w:rsidRDefault="008347D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SMContextCreatedData</w:t>
      </w:r>
      <w:r>
        <w:tab/>
      </w:r>
      <w:r>
        <w:fldChar w:fldCharType="begin" w:fldLock="1"/>
      </w:r>
      <w:r>
        <w:instrText xml:space="preserve"> PAGEREF _Toc27584219 \h </w:instrText>
      </w:r>
      <w:r>
        <w:fldChar w:fldCharType="separate"/>
      </w:r>
      <w:r>
        <w:t>69</w:t>
      </w:r>
      <w:r>
        <w:fldChar w:fldCharType="end"/>
      </w:r>
    </w:p>
    <w:p w14:paraId="0139DAF6" w14:textId="5ACA5BAB" w:rsidR="008347D2" w:rsidRDefault="008347D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SMContextUpdateData</w:t>
      </w:r>
      <w:r>
        <w:tab/>
      </w:r>
      <w:r>
        <w:fldChar w:fldCharType="begin" w:fldLock="1"/>
      </w:r>
      <w:r>
        <w:instrText xml:space="preserve"> PAGEREF _Toc27584220 \h </w:instrText>
      </w:r>
      <w:r>
        <w:fldChar w:fldCharType="separate"/>
      </w:r>
      <w:r>
        <w:t>70</w:t>
      </w:r>
      <w:r>
        <w:fldChar w:fldCharType="end"/>
      </w:r>
    </w:p>
    <w:p w14:paraId="2391C385" w14:textId="2BFD2042" w:rsidR="008347D2" w:rsidRDefault="008347D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SMContextUpdatedData</w:t>
      </w:r>
      <w:r>
        <w:tab/>
      </w:r>
      <w:r>
        <w:fldChar w:fldCharType="begin" w:fldLock="1"/>
      </w:r>
      <w:r>
        <w:instrText xml:space="preserve"> PAGEREF _Toc27584221 \h </w:instrText>
      </w:r>
      <w:r>
        <w:fldChar w:fldCharType="separate"/>
      </w:r>
      <w:r>
        <w:t>75</w:t>
      </w:r>
      <w:r>
        <w:fldChar w:fldCharType="end"/>
      </w:r>
    </w:p>
    <w:p w14:paraId="2A0688FB" w14:textId="0CAD8315" w:rsidR="008347D2" w:rsidRDefault="008347D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SMContextReleaseData</w:t>
      </w:r>
      <w:r>
        <w:tab/>
      </w:r>
      <w:r>
        <w:fldChar w:fldCharType="begin" w:fldLock="1"/>
      </w:r>
      <w:r>
        <w:instrText xml:space="preserve"> PAGEREF _Toc27584222 \h </w:instrText>
      </w:r>
      <w:r>
        <w:fldChar w:fldCharType="separate"/>
      </w:r>
      <w:r>
        <w:t>76</w:t>
      </w:r>
      <w:r>
        <w:fldChar w:fldCharType="end"/>
      </w:r>
    </w:p>
    <w:p w14:paraId="57C1C4FC" w14:textId="5FD24CBB" w:rsidR="008347D2" w:rsidRDefault="008347D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SMContextRetrieveData</w:t>
      </w:r>
      <w:r>
        <w:tab/>
      </w:r>
      <w:r>
        <w:fldChar w:fldCharType="begin" w:fldLock="1"/>
      </w:r>
      <w:r>
        <w:instrText xml:space="preserve"> PAGEREF _Toc27584223 \h </w:instrText>
      </w:r>
      <w:r>
        <w:fldChar w:fldCharType="separate"/>
      </w:r>
      <w:r>
        <w:t>77</w:t>
      </w:r>
      <w:r>
        <w:fldChar w:fldCharType="end"/>
      </w:r>
    </w:p>
    <w:p w14:paraId="3FAED7CB" w14:textId="3D637606" w:rsidR="008347D2" w:rsidRDefault="008347D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SMContextStatusNotification</w:t>
      </w:r>
      <w:r>
        <w:tab/>
      </w:r>
      <w:r>
        <w:fldChar w:fldCharType="begin" w:fldLock="1"/>
      </w:r>
      <w:r>
        <w:instrText xml:space="preserve"> PAGEREF _Toc27584224 \h </w:instrText>
      </w:r>
      <w:r>
        <w:fldChar w:fldCharType="separate"/>
      </w:r>
      <w:r>
        <w:t>77</w:t>
      </w:r>
      <w:r>
        <w:fldChar w:fldCharType="end"/>
      </w:r>
    </w:p>
    <w:p w14:paraId="3199599E" w14:textId="268DD21E" w:rsidR="008347D2" w:rsidRDefault="008347D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PduSessionCreateData</w:t>
      </w:r>
      <w:r>
        <w:tab/>
      </w:r>
      <w:r>
        <w:fldChar w:fldCharType="begin" w:fldLock="1"/>
      </w:r>
      <w:r>
        <w:instrText xml:space="preserve"> PAGEREF _Toc27584225 \h </w:instrText>
      </w:r>
      <w:r>
        <w:fldChar w:fldCharType="separate"/>
      </w:r>
      <w:r>
        <w:t>78</w:t>
      </w:r>
      <w:r>
        <w:fldChar w:fldCharType="end"/>
      </w:r>
    </w:p>
    <w:p w14:paraId="630FD831" w14:textId="1BDC82C5" w:rsidR="008347D2" w:rsidRDefault="008347D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PduSessionCreatedData</w:t>
      </w:r>
      <w:r>
        <w:tab/>
      </w:r>
      <w:r>
        <w:fldChar w:fldCharType="begin" w:fldLock="1"/>
      </w:r>
      <w:r>
        <w:instrText xml:space="preserve"> PAGEREF _Toc27584226 \h </w:instrText>
      </w:r>
      <w:r>
        <w:fldChar w:fldCharType="separate"/>
      </w:r>
      <w:r>
        <w:t>82</w:t>
      </w:r>
      <w:r>
        <w:fldChar w:fldCharType="end"/>
      </w:r>
    </w:p>
    <w:p w14:paraId="71E5A8D0" w14:textId="74F10B0E" w:rsidR="008347D2" w:rsidRDefault="008347D2">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HsmfUpdateData</w:t>
      </w:r>
      <w:r>
        <w:tab/>
      </w:r>
      <w:r>
        <w:fldChar w:fldCharType="begin" w:fldLock="1"/>
      </w:r>
      <w:r>
        <w:instrText xml:space="preserve"> PAGEREF _Toc27584227 \h </w:instrText>
      </w:r>
      <w:r>
        <w:fldChar w:fldCharType="separate"/>
      </w:r>
      <w:r>
        <w:t>85</w:t>
      </w:r>
      <w:r>
        <w:fldChar w:fldCharType="end"/>
      </w:r>
    </w:p>
    <w:p w14:paraId="128A2BAD" w14:textId="140F8756" w:rsidR="008347D2" w:rsidRDefault="008347D2">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HsmfUpdatedData</w:t>
      </w:r>
      <w:r>
        <w:tab/>
      </w:r>
      <w:r>
        <w:fldChar w:fldCharType="begin" w:fldLock="1"/>
      </w:r>
      <w:r>
        <w:instrText xml:space="preserve"> PAGEREF _Toc27584228 \h </w:instrText>
      </w:r>
      <w:r>
        <w:fldChar w:fldCharType="separate"/>
      </w:r>
      <w:r>
        <w:t>88</w:t>
      </w:r>
      <w:r>
        <w:fldChar w:fldCharType="end"/>
      </w:r>
    </w:p>
    <w:p w14:paraId="59BA45EA" w14:textId="70B3A1D0" w:rsidR="008347D2" w:rsidRDefault="008347D2">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ReleaseData</w:t>
      </w:r>
      <w:r>
        <w:tab/>
      </w:r>
      <w:r>
        <w:fldChar w:fldCharType="begin" w:fldLock="1"/>
      </w:r>
      <w:r>
        <w:instrText xml:space="preserve"> PAGEREF _Toc27584229 \h </w:instrText>
      </w:r>
      <w:r>
        <w:fldChar w:fldCharType="separate"/>
      </w:r>
      <w:r>
        <w:t>89</w:t>
      </w:r>
      <w:r>
        <w:fldChar w:fldCharType="end"/>
      </w:r>
    </w:p>
    <w:p w14:paraId="5A191971" w14:textId="2D2DEECB" w:rsidR="008347D2" w:rsidRDefault="008347D2">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HsmfUpdateError</w:t>
      </w:r>
      <w:r>
        <w:tab/>
      </w:r>
      <w:r>
        <w:fldChar w:fldCharType="begin" w:fldLock="1"/>
      </w:r>
      <w:r>
        <w:instrText xml:space="preserve"> PAGEREF _Toc27584230 \h </w:instrText>
      </w:r>
      <w:r>
        <w:fldChar w:fldCharType="separate"/>
      </w:r>
      <w:r>
        <w:t>90</w:t>
      </w:r>
      <w:r>
        <w:fldChar w:fldCharType="end"/>
      </w:r>
    </w:p>
    <w:p w14:paraId="0FF1F26C" w14:textId="48926C1D" w:rsidR="008347D2" w:rsidRDefault="008347D2">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VsmfUpdateData</w:t>
      </w:r>
      <w:r>
        <w:tab/>
      </w:r>
      <w:r>
        <w:fldChar w:fldCharType="begin" w:fldLock="1"/>
      </w:r>
      <w:r>
        <w:instrText xml:space="preserve"> PAGEREF _Toc27584231 \h </w:instrText>
      </w:r>
      <w:r>
        <w:fldChar w:fldCharType="separate"/>
      </w:r>
      <w:r>
        <w:t>91</w:t>
      </w:r>
      <w:r>
        <w:fldChar w:fldCharType="end"/>
      </w:r>
    </w:p>
    <w:p w14:paraId="4FEDE210" w14:textId="50CBFB89" w:rsidR="008347D2" w:rsidRDefault="008347D2">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VsmfUpdatedData</w:t>
      </w:r>
      <w:r>
        <w:tab/>
      </w:r>
      <w:r>
        <w:fldChar w:fldCharType="begin" w:fldLock="1"/>
      </w:r>
      <w:r>
        <w:instrText xml:space="preserve"> PAGEREF _Toc27584232 \h </w:instrText>
      </w:r>
      <w:r>
        <w:fldChar w:fldCharType="separate"/>
      </w:r>
      <w:r>
        <w:t>94</w:t>
      </w:r>
      <w:r>
        <w:fldChar w:fldCharType="end"/>
      </w:r>
    </w:p>
    <w:p w14:paraId="74066EEE" w14:textId="177CF8D0" w:rsidR="008347D2" w:rsidRDefault="008347D2">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StatusNotification</w:t>
      </w:r>
      <w:r>
        <w:tab/>
      </w:r>
      <w:r>
        <w:fldChar w:fldCharType="begin" w:fldLock="1"/>
      </w:r>
      <w:r>
        <w:instrText xml:space="preserve"> PAGEREF _Toc27584233 \h </w:instrText>
      </w:r>
      <w:r>
        <w:fldChar w:fldCharType="separate"/>
      </w:r>
      <w:r>
        <w:t>95</w:t>
      </w:r>
      <w:r>
        <w:fldChar w:fldCharType="end"/>
      </w:r>
    </w:p>
    <w:p w14:paraId="35DA889D" w14:textId="580FFBDC" w:rsidR="008347D2" w:rsidRDefault="008347D2">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QosFlowItem</w:t>
      </w:r>
      <w:r>
        <w:tab/>
      </w:r>
      <w:r>
        <w:fldChar w:fldCharType="begin" w:fldLock="1"/>
      </w:r>
      <w:r>
        <w:instrText xml:space="preserve"> PAGEREF _Toc27584234 \h </w:instrText>
      </w:r>
      <w:r>
        <w:fldChar w:fldCharType="separate"/>
      </w:r>
      <w:r>
        <w:t>95</w:t>
      </w:r>
      <w:r>
        <w:fldChar w:fldCharType="end"/>
      </w:r>
    </w:p>
    <w:p w14:paraId="1BB7B518" w14:textId="27EDFEA6" w:rsidR="008347D2" w:rsidRDefault="008347D2">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QosFlowSetupItem</w:t>
      </w:r>
      <w:r>
        <w:tab/>
      </w:r>
      <w:r>
        <w:fldChar w:fldCharType="begin" w:fldLock="1"/>
      </w:r>
      <w:r>
        <w:instrText xml:space="preserve"> PAGEREF _Toc27584235 \h </w:instrText>
      </w:r>
      <w:r>
        <w:fldChar w:fldCharType="separate"/>
      </w:r>
      <w:r>
        <w:t>95</w:t>
      </w:r>
      <w:r>
        <w:fldChar w:fldCharType="end"/>
      </w:r>
    </w:p>
    <w:p w14:paraId="71AB2D30" w14:textId="0E032A6B" w:rsidR="008347D2" w:rsidRDefault="008347D2">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QosFlowAddModifyRequestItem</w:t>
      </w:r>
      <w:r>
        <w:tab/>
      </w:r>
      <w:r>
        <w:fldChar w:fldCharType="begin" w:fldLock="1"/>
      </w:r>
      <w:r>
        <w:instrText xml:space="preserve"> PAGEREF _Toc27584236 \h </w:instrText>
      </w:r>
      <w:r>
        <w:fldChar w:fldCharType="separate"/>
      </w:r>
      <w:r>
        <w:t>96</w:t>
      </w:r>
      <w:r>
        <w:fldChar w:fldCharType="end"/>
      </w:r>
    </w:p>
    <w:p w14:paraId="4EF1719D" w14:textId="5ECE3F06" w:rsidR="008347D2" w:rsidRDefault="008347D2">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QosFlowReleaseRequestItem</w:t>
      </w:r>
      <w:r>
        <w:tab/>
      </w:r>
      <w:r>
        <w:fldChar w:fldCharType="begin" w:fldLock="1"/>
      </w:r>
      <w:r>
        <w:instrText xml:space="preserve"> PAGEREF _Toc27584237 \h </w:instrText>
      </w:r>
      <w:r>
        <w:fldChar w:fldCharType="separate"/>
      </w:r>
      <w:r>
        <w:t>96</w:t>
      </w:r>
      <w:r>
        <w:fldChar w:fldCharType="end"/>
      </w:r>
    </w:p>
    <w:p w14:paraId="1FA07286" w14:textId="3652C616" w:rsidR="008347D2" w:rsidRDefault="008347D2">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QosFlowProfile</w:t>
      </w:r>
      <w:r>
        <w:tab/>
      </w:r>
      <w:r>
        <w:fldChar w:fldCharType="begin" w:fldLock="1"/>
      </w:r>
      <w:r>
        <w:instrText xml:space="preserve"> PAGEREF _Toc27584238 \h </w:instrText>
      </w:r>
      <w:r>
        <w:fldChar w:fldCharType="separate"/>
      </w:r>
      <w:r>
        <w:t>97</w:t>
      </w:r>
      <w:r>
        <w:fldChar w:fldCharType="end"/>
      </w:r>
    </w:p>
    <w:p w14:paraId="69563407" w14:textId="11FA2978" w:rsidR="008347D2" w:rsidRDefault="008347D2">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GbrQosFlowInformation</w:t>
      </w:r>
      <w:r>
        <w:tab/>
      </w:r>
      <w:r>
        <w:fldChar w:fldCharType="begin" w:fldLock="1"/>
      </w:r>
      <w:r>
        <w:instrText xml:space="preserve"> PAGEREF _Toc27584239 \h </w:instrText>
      </w:r>
      <w:r>
        <w:fldChar w:fldCharType="separate"/>
      </w:r>
      <w:r>
        <w:t>97</w:t>
      </w:r>
      <w:r>
        <w:fldChar w:fldCharType="end"/>
      </w:r>
    </w:p>
    <w:p w14:paraId="2B16D6F9" w14:textId="711E7AC1" w:rsidR="008347D2" w:rsidRDefault="008347D2">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QosFlowNotifyItem</w:t>
      </w:r>
      <w:r>
        <w:tab/>
      </w:r>
      <w:r>
        <w:fldChar w:fldCharType="begin" w:fldLock="1"/>
      </w:r>
      <w:r>
        <w:instrText xml:space="preserve"> PAGEREF _Toc27584240 \h </w:instrText>
      </w:r>
      <w:r>
        <w:fldChar w:fldCharType="separate"/>
      </w:r>
      <w:r>
        <w:t>98</w:t>
      </w:r>
      <w:r>
        <w:fldChar w:fldCharType="end"/>
      </w:r>
    </w:p>
    <w:p w14:paraId="2641CD8C" w14:textId="5AEB132A" w:rsidR="008347D2" w:rsidRDefault="008347D2">
      <w:pPr>
        <w:pStyle w:val="TOC5"/>
        <w:rPr>
          <w:rFonts w:asciiTheme="minorHAnsi" w:eastAsiaTheme="minorEastAsia" w:hAnsiTheme="minorHAnsi" w:cstheme="minorBidi"/>
          <w:sz w:val="22"/>
          <w:szCs w:val="22"/>
          <w:lang w:eastAsia="en-GB"/>
        </w:rPr>
      </w:pPr>
      <w:r>
        <w:lastRenderedPageBreak/>
        <w:t>6.1.6.2.25</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_Toc27584241 \h </w:instrText>
      </w:r>
      <w:r>
        <w:fldChar w:fldCharType="separate"/>
      </w:r>
      <w:r>
        <w:t>98</w:t>
      </w:r>
      <w:r>
        <w:fldChar w:fldCharType="end"/>
      </w:r>
    </w:p>
    <w:p w14:paraId="45774B73" w14:textId="37FFB6FB" w:rsidR="008347D2" w:rsidRDefault="008347D2">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_Toc27584242 \h </w:instrText>
      </w:r>
      <w:r>
        <w:fldChar w:fldCharType="separate"/>
      </w:r>
      <w:r>
        <w:t>98</w:t>
      </w:r>
      <w:r>
        <w:fldChar w:fldCharType="end"/>
      </w:r>
    </w:p>
    <w:p w14:paraId="0C966195" w14:textId="0F005AE1" w:rsidR="008347D2" w:rsidRDefault="008347D2">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SMContextRetrievedData</w:t>
      </w:r>
      <w:r>
        <w:tab/>
      </w:r>
      <w:r>
        <w:fldChar w:fldCharType="begin" w:fldLock="1"/>
      </w:r>
      <w:r>
        <w:instrText xml:space="preserve"> PAGEREF _Toc27584243 \h </w:instrText>
      </w:r>
      <w:r>
        <w:fldChar w:fldCharType="separate"/>
      </w:r>
      <w:r>
        <w:t>98</w:t>
      </w:r>
      <w:r>
        <w:fldChar w:fldCharType="end"/>
      </w:r>
    </w:p>
    <w:p w14:paraId="002A4CB3" w14:textId="2CE46280" w:rsidR="008347D2" w:rsidRDefault="008347D2">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 xml:space="preserve">Type: </w:t>
      </w:r>
      <w:r>
        <w:rPr>
          <w:lang w:eastAsia="zh-CN"/>
        </w:rPr>
        <w:t>TunnelInfo</w:t>
      </w:r>
      <w:r>
        <w:tab/>
      </w:r>
      <w:r>
        <w:fldChar w:fldCharType="begin" w:fldLock="1"/>
      </w:r>
      <w:r>
        <w:instrText xml:space="preserve"> PAGEREF _Toc27584244 \h </w:instrText>
      </w:r>
      <w:r>
        <w:fldChar w:fldCharType="separate"/>
      </w:r>
      <w:r>
        <w:t>98</w:t>
      </w:r>
      <w:r>
        <w:fldChar w:fldCharType="end"/>
      </w:r>
    </w:p>
    <w:p w14:paraId="71CD3203" w14:textId="0824CD53" w:rsidR="008347D2" w:rsidRDefault="008347D2">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 xml:space="preserve">Type: </w:t>
      </w:r>
      <w:r>
        <w:rPr>
          <w:lang w:eastAsia="zh-CN"/>
        </w:rPr>
        <w:t>StatusInfo</w:t>
      </w:r>
      <w:r>
        <w:tab/>
      </w:r>
      <w:r>
        <w:fldChar w:fldCharType="begin" w:fldLock="1"/>
      </w:r>
      <w:r>
        <w:instrText xml:space="preserve"> PAGEREF _Toc27584245 \h </w:instrText>
      </w:r>
      <w:r>
        <w:fldChar w:fldCharType="separate"/>
      </w:r>
      <w:r>
        <w:t>98</w:t>
      </w:r>
      <w:r>
        <w:fldChar w:fldCharType="end"/>
      </w:r>
    </w:p>
    <w:p w14:paraId="680485C4" w14:textId="536CDAF2" w:rsidR="008347D2" w:rsidRDefault="008347D2">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VsmfUpdateError</w:t>
      </w:r>
      <w:r>
        <w:tab/>
      </w:r>
      <w:r>
        <w:fldChar w:fldCharType="begin" w:fldLock="1"/>
      </w:r>
      <w:r>
        <w:instrText xml:space="preserve"> PAGEREF _Toc27584246 \h </w:instrText>
      </w:r>
      <w:r>
        <w:fldChar w:fldCharType="separate"/>
      </w:r>
      <w:r>
        <w:t>99</w:t>
      </w:r>
      <w:r>
        <w:fldChar w:fldCharType="end"/>
      </w:r>
    </w:p>
    <w:p w14:paraId="108C8EFE" w14:textId="361E14A4" w:rsidR="008347D2" w:rsidRDefault="008347D2">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 xml:space="preserve">Type: </w:t>
      </w:r>
      <w:r>
        <w:rPr>
          <w:lang w:eastAsia="zh-CN"/>
        </w:rPr>
        <w:t>EpsPdnCnxInfo</w:t>
      </w:r>
      <w:r>
        <w:tab/>
      </w:r>
      <w:r>
        <w:fldChar w:fldCharType="begin" w:fldLock="1"/>
      </w:r>
      <w:r>
        <w:instrText xml:space="preserve"> PAGEREF _Toc27584247 \h </w:instrText>
      </w:r>
      <w:r>
        <w:fldChar w:fldCharType="separate"/>
      </w:r>
      <w:r>
        <w:t>99</w:t>
      </w:r>
      <w:r>
        <w:fldChar w:fldCharType="end"/>
      </w:r>
    </w:p>
    <w:p w14:paraId="7B565121" w14:textId="0FD8A104" w:rsidR="008347D2" w:rsidRDefault="008347D2">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 xml:space="preserve">Type: </w:t>
      </w:r>
      <w:r>
        <w:rPr>
          <w:lang w:eastAsia="zh-CN"/>
        </w:rPr>
        <w:t>EpsBearerInfo</w:t>
      </w:r>
      <w:r>
        <w:tab/>
      </w:r>
      <w:r>
        <w:fldChar w:fldCharType="begin" w:fldLock="1"/>
      </w:r>
      <w:r>
        <w:instrText xml:space="preserve"> PAGEREF _Toc27584248 \h </w:instrText>
      </w:r>
      <w:r>
        <w:fldChar w:fldCharType="separate"/>
      </w:r>
      <w:r>
        <w:t>100</w:t>
      </w:r>
      <w:r>
        <w:fldChar w:fldCharType="end"/>
      </w:r>
    </w:p>
    <w:p w14:paraId="39735B4C" w14:textId="7F099A53" w:rsidR="008347D2" w:rsidRDefault="008347D2">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PduSessionNotifyItem</w:t>
      </w:r>
      <w:r>
        <w:tab/>
      </w:r>
      <w:r>
        <w:fldChar w:fldCharType="begin" w:fldLock="1"/>
      </w:r>
      <w:r>
        <w:instrText xml:space="preserve"> PAGEREF _Toc27584249 \h </w:instrText>
      </w:r>
      <w:r>
        <w:fldChar w:fldCharType="separate"/>
      </w:r>
      <w:r>
        <w:t>100</w:t>
      </w:r>
      <w:r>
        <w:fldChar w:fldCharType="end"/>
      </w:r>
    </w:p>
    <w:p w14:paraId="19823346" w14:textId="12CD2209" w:rsidR="008347D2" w:rsidRDefault="008347D2">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 xml:space="preserve">Type: </w:t>
      </w:r>
      <w:r>
        <w:rPr>
          <w:lang w:eastAsia="zh-CN"/>
        </w:rPr>
        <w:t>EbiArpMapping</w:t>
      </w:r>
      <w:r>
        <w:tab/>
      </w:r>
      <w:r>
        <w:fldChar w:fldCharType="begin" w:fldLock="1"/>
      </w:r>
      <w:r>
        <w:instrText xml:space="preserve"> PAGEREF _Toc27584250 \h </w:instrText>
      </w:r>
      <w:r>
        <w:fldChar w:fldCharType="separate"/>
      </w:r>
      <w:r>
        <w:t>100</w:t>
      </w:r>
      <w:r>
        <w:fldChar w:fldCharType="end"/>
      </w:r>
    </w:p>
    <w:p w14:paraId="32F5D4E7" w14:textId="4B726F07" w:rsidR="008347D2" w:rsidRDefault="008347D2">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SmContextCreateError</w:t>
      </w:r>
      <w:r>
        <w:tab/>
      </w:r>
      <w:r>
        <w:fldChar w:fldCharType="begin" w:fldLock="1"/>
      </w:r>
      <w:r>
        <w:instrText xml:space="preserve"> PAGEREF _Toc27584251 \h </w:instrText>
      </w:r>
      <w:r>
        <w:fldChar w:fldCharType="separate"/>
      </w:r>
      <w:r>
        <w:t>100</w:t>
      </w:r>
      <w:r>
        <w:fldChar w:fldCharType="end"/>
      </w:r>
    </w:p>
    <w:p w14:paraId="1BF57EE8" w14:textId="00C7D7B8" w:rsidR="008347D2" w:rsidRDefault="008347D2">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SMContextUpdateError</w:t>
      </w:r>
      <w:r>
        <w:tab/>
      </w:r>
      <w:r>
        <w:fldChar w:fldCharType="begin" w:fldLock="1"/>
      </w:r>
      <w:r>
        <w:instrText xml:space="preserve"> PAGEREF _Toc27584252 \h </w:instrText>
      </w:r>
      <w:r>
        <w:fldChar w:fldCharType="separate"/>
      </w:r>
      <w:r>
        <w:t>101</w:t>
      </w:r>
      <w:r>
        <w:fldChar w:fldCharType="end"/>
      </w:r>
    </w:p>
    <w:p w14:paraId="34124DB8" w14:textId="2360B2EA" w:rsidR="008347D2" w:rsidRDefault="008347D2">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PduSessionCreateError</w:t>
      </w:r>
      <w:r>
        <w:tab/>
      </w:r>
      <w:r>
        <w:fldChar w:fldCharType="begin" w:fldLock="1"/>
      </w:r>
      <w:r>
        <w:instrText xml:space="preserve"> PAGEREF _Toc27584253 \h </w:instrText>
      </w:r>
      <w:r>
        <w:fldChar w:fldCharType="separate"/>
      </w:r>
      <w:r>
        <w:t>102</w:t>
      </w:r>
      <w:r>
        <w:fldChar w:fldCharType="end"/>
      </w:r>
    </w:p>
    <w:p w14:paraId="3D3C519A" w14:textId="2ED25AE9" w:rsidR="008347D2" w:rsidRDefault="008347D2">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 xml:space="preserve">Type: </w:t>
      </w:r>
      <w:r>
        <w:rPr>
          <w:lang w:eastAsia="zh-CN"/>
        </w:rPr>
        <w:t>MmeCapabilities</w:t>
      </w:r>
      <w:r>
        <w:tab/>
      </w:r>
      <w:r>
        <w:fldChar w:fldCharType="begin" w:fldLock="1"/>
      </w:r>
      <w:r>
        <w:instrText xml:space="preserve"> PAGEREF _Toc27584254 \h </w:instrText>
      </w:r>
      <w:r>
        <w:fldChar w:fldCharType="separate"/>
      </w:r>
      <w:r>
        <w:t>102</w:t>
      </w:r>
      <w:r>
        <w:fldChar w:fldCharType="end"/>
      </w:r>
    </w:p>
    <w:p w14:paraId="4E135EE8" w14:textId="71F59BAF" w:rsidR="008347D2" w:rsidRDefault="008347D2">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_Toc27584255 \h </w:instrText>
      </w:r>
      <w:r>
        <w:fldChar w:fldCharType="separate"/>
      </w:r>
      <w:r>
        <w:t>102</w:t>
      </w:r>
      <w:r>
        <w:fldChar w:fldCharType="end"/>
      </w:r>
    </w:p>
    <w:p w14:paraId="582CBB94" w14:textId="257B0839" w:rsidR="008347D2" w:rsidRDefault="008347D2">
      <w:pPr>
        <w:pStyle w:val="TOC4"/>
        <w:rPr>
          <w:rFonts w:asciiTheme="minorHAnsi" w:eastAsiaTheme="minorEastAsia" w:hAnsiTheme="minorHAnsi" w:cstheme="minorBidi"/>
          <w:sz w:val="22"/>
          <w:szCs w:val="22"/>
          <w:lang w:eastAsia="en-GB"/>
        </w:rPr>
      </w:pPr>
      <w:r w:rsidRPr="008347D2">
        <w:t>6.1.6.3</w:t>
      </w:r>
      <w:r w:rsidRPr="008347D2">
        <w:rPr>
          <w:rFonts w:asciiTheme="minorHAnsi" w:eastAsiaTheme="minorEastAsia" w:hAnsiTheme="minorHAnsi" w:cstheme="minorBidi"/>
          <w:sz w:val="22"/>
          <w:szCs w:val="22"/>
          <w:lang w:eastAsia="en-GB"/>
        </w:rPr>
        <w:tab/>
      </w:r>
      <w:r w:rsidRPr="006A5101">
        <w:rPr>
          <w:lang w:val="en-US"/>
        </w:rPr>
        <w:t>Simple data types and enumerations</w:t>
      </w:r>
      <w:r>
        <w:tab/>
      </w:r>
      <w:r>
        <w:fldChar w:fldCharType="begin" w:fldLock="1"/>
      </w:r>
      <w:r>
        <w:instrText xml:space="preserve"> PAGEREF _Toc27584256 \h </w:instrText>
      </w:r>
      <w:r>
        <w:fldChar w:fldCharType="separate"/>
      </w:r>
      <w:r>
        <w:t>102</w:t>
      </w:r>
      <w:r>
        <w:fldChar w:fldCharType="end"/>
      </w:r>
    </w:p>
    <w:p w14:paraId="4724F9AD" w14:textId="0B30532C" w:rsidR="008347D2" w:rsidRDefault="008347D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_Toc27584257 \h </w:instrText>
      </w:r>
      <w:r>
        <w:fldChar w:fldCharType="separate"/>
      </w:r>
      <w:r>
        <w:t>102</w:t>
      </w:r>
      <w:r>
        <w:fldChar w:fldCharType="end"/>
      </w:r>
    </w:p>
    <w:p w14:paraId="708B44AD" w14:textId="639575C8" w:rsidR="008347D2" w:rsidRDefault="008347D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_Toc27584258 \h </w:instrText>
      </w:r>
      <w:r>
        <w:fldChar w:fldCharType="separate"/>
      </w:r>
      <w:r>
        <w:t>103</w:t>
      </w:r>
      <w:r>
        <w:fldChar w:fldCharType="end"/>
      </w:r>
    </w:p>
    <w:p w14:paraId="29D69118" w14:textId="1949EEE0" w:rsidR="008347D2" w:rsidRDefault="008347D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UpCnxState</w:t>
      </w:r>
      <w:r>
        <w:tab/>
      </w:r>
      <w:r>
        <w:fldChar w:fldCharType="begin" w:fldLock="1"/>
      </w:r>
      <w:r>
        <w:instrText xml:space="preserve"> PAGEREF _Toc27584259 \h </w:instrText>
      </w:r>
      <w:r>
        <w:fldChar w:fldCharType="separate"/>
      </w:r>
      <w:r>
        <w:t>103</w:t>
      </w:r>
      <w:r>
        <w:fldChar w:fldCharType="end"/>
      </w:r>
    </w:p>
    <w:p w14:paraId="2788FD18" w14:textId="57256866" w:rsidR="008347D2" w:rsidRDefault="008347D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HoState</w:t>
      </w:r>
      <w:r>
        <w:tab/>
      </w:r>
      <w:r>
        <w:fldChar w:fldCharType="begin" w:fldLock="1"/>
      </w:r>
      <w:r>
        <w:instrText xml:space="preserve"> PAGEREF _Toc27584260 \h </w:instrText>
      </w:r>
      <w:r>
        <w:fldChar w:fldCharType="separate"/>
      </w:r>
      <w:r>
        <w:t>104</w:t>
      </w:r>
      <w:r>
        <w:fldChar w:fldCharType="end"/>
      </w:r>
    </w:p>
    <w:p w14:paraId="4D623E1C" w14:textId="1583F46D" w:rsidR="008347D2" w:rsidRDefault="008347D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RequestType</w:t>
      </w:r>
      <w:r>
        <w:tab/>
      </w:r>
      <w:r>
        <w:fldChar w:fldCharType="begin" w:fldLock="1"/>
      </w:r>
      <w:r>
        <w:instrText xml:space="preserve"> PAGEREF _Toc27584261 \h </w:instrText>
      </w:r>
      <w:r>
        <w:fldChar w:fldCharType="separate"/>
      </w:r>
      <w:r>
        <w:t>104</w:t>
      </w:r>
      <w:r>
        <w:fldChar w:fldCharType="end"/>
      </w:r>
    </w:p>
    <w:p w14:paraId="4CF5A172" w14:textId="4BE0AE7F" w:rsidR="008347D2" w:rsidRDefault="008347D2">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RequestIndication</w:t>
      </w:r>
      <w:r>
        <w:tab/>
      </w:r>
      <w:r>
        <w:fldChar w:fldCharType="begin" w:fldLock="1"/>
      </w:r>
      <w:r>
        <w:instrText xml:space="preserve"> PAGEREF _Toc27584262 \h </w:instrText>
      </w:r>
      <w:r>
        <w:fldChar w:fldCharType="separate"/>
      </w:r>
      <w:r>
        <w:t>104</w:t>
      </w:r>
      <w:r>
        <w:fldChar w:fldCharType="end"/>
      </w:r>
    </w:p>
    <w:p w14:paraId="063F7420" w14:textId="7137E30C" w:rsidR="008347D2" w:rsidRDefault="008347D2">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NotificationCause</w:t>
      </w:r>
      <w:r>
        <w:tab/>
      </w:r>
      <w:r>
        <w:fldChar w:fldCharType="begin" w:fldLock="1"/>
      </w:r>
      <w:r>
        <w:instrText xml:space="preserve"> PAGEREF _Toc27584263 \h </w:instrText>
      </w:r>
      <w:r>
        <w:fldChar w:fldCharType="separate"/>
      </w:r>
      <w:r>
        <w:t>104</w:t>
      </w:r>
      <w:r>
        <w:fldChar w:fldCharType="end"/>
      </w:r>
    </w:p>
    <w:p w14:paraId="4B569DB5" w14:textId="5D75FBFF" w:rsidR="008347D2" w:rsidRDefault="008347D2">
      <w:pPr>
        <w:pStyle w:val="TOC5"/>
        <w:rPr>
          <w:rFonts w:asciiTheme="minorHAnsi" w:eastAsiaTheme="minorEastAsia" w:hAnsiTheme="minorHAnsi" w:cstheme="minorBidi"/>
          <w:sz w:val="22"/>
          <w:szCs w:val="22"/>
          <w:lang w:eastAsia="en-GB"/>
        </w:rPr>
      </w:pPr>
      <w:r w:rsidRPr="008347D2">
        <w:t>6.1.6.3.8</w:t>
      </w:r>
      <w:r w:rsidRPr="008347D2">
        <w:rPr>
          <w:rFonts w:asciiTheme="minorHAnsi" w:eastAsiaTheme="minorEastAsia" w:hAnsiTheme="minorHAnsi" w:cstheme="minorBidi"/>
          <w:sz w:val="22"/>
          <w:szCs w:val="22"/>
          <w:lang w:eastAsia="en-GB"/>
        </w:rPr>
        <w:tab/>
      </w:r>
      <w:r w:rsidRPr="006A5101">
        <w:rPr>
          <w:lang w:val="en-US"/>
        </w:rPr>
        <w:t>Enumeration: Cause</w:t>
      </w:r>
      <w:r>
        <w:tab/>
      </w:r>
      <w:r>
        <w:fldChar w:fldCharType="begin" w:fldLock="1"/>
      </w:r>
      <w:r>
        <w:instrText xml:space="preserve"> PAGEREF _Toc27584264 \h </w:instrText>
      </w:r>
      <w:r>
        <w:fldChar w:fldCharType="separate"/>
      </w:r>
      <w:r>
        <w:t>105</w:t>
      </w:r>
      <w:r>
        <w:fldChar w:fldCharType="end"/>
      </w:r>
    </w:p>
    <w:p w14:paraId="54ECF76D" w14:textId="40429892" w:rsidR="008347D2" w:rsidRDefault="008347D2">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ResourceStatus</w:t>
      </w:r>
      <w:r>
        <w:tab/>
      </w:r>
      <w:r>
        <w:fldChar w:fldCharType="begin" w:fldLock="1"/>
      </w:r>
      <w:r>
        <w:instrText xml:space="preserve"> PAGEREF _Toc27584265 \h </w:instrText>
      </w:r>
      <w:r>
        <w:fldChar w:fldCharType="separate"/>
      </w:r>
      <w:r>
        <w:t>105</w:t>
      </w:r>
      <w:r>
        <w:fldChar w:fldCharType="end"/>
      </w:r>
    </w:p>
    <w:p w14:paraId="21DD062A" w14:textId="701BEE03" w:rsidR="008347D2" w:rsidRDefault="008347D2">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DnnSelectionMode</w:t>
      </w:r>
      <w:r>
        <w:tab/>
      </w:r>
      <w:r>
        <w:fldChar w:fldCharType="begin" w:fldLock="1"/>
      </w:r>
      <w:r>
        <w:instrText xml:space="preserve"> PAGEREF _Toc27584266 \h </w:instrText>
      </w:r>
      <w:r>
        <w:fldChar w:fldCharType="separate"/>
      </w:r>
      <w:r>
        <w:t>105</w:t>
      </w:r>
      <w:r>
        <w:fldChar w:fldCharType="end"/>
      </w:r>
    </w:p>
    <w:p w14:paraId="37422C82" w14:textId="4BC07A13" w:rsidR="008347D2" w:rsidRDefault="008347D2">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EpsInterworkingIndication</w:t>
      </w:r>
      <w:r>
        <w:tab/>
      </w:r>
      <w:r>
        <w:fldChar w:fldCharType="begin" w:fldLock="1"/>
      </w:r>
      <w:r>
        <w:instrText xml:space="preserve"> PAGEREF _Toc27584267 \h </w:instrText>
      </w:r>
      <w:r>
        <w:fldChar w:fldCharType="separate"/>
      </w:r>
      <w:r>
        <w:t>106</w:t>
      </w:r>
      <w:r>
        <w:fldChar w:fldCharType="end"/>
      </w:r>
    </w:p>
    <w:p w14:paraId="00B25A5C" w14:textId="026042BB" w:rsidR="008347D2" w:rsidRDefault="008347D2">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N2SmInfoType</w:t>
      </w:r>
      <w:r>
        <w:tab/>
      </w:r>
      <w:r>
        <w:fldChar w:fldCharType="begin" w:fldLock="1"/>
      </w:r>
      <w:r>
        <w:instrText xml:space="preserve"> PAGEREF _Toc27584268 \h </w:instrText>
      </w:r>
      <w:r>
        <w:fldChar w:fldCharType="separate"/>
      </w:r>
      <w:r>
        <w:t>106</w:t>
      </w:r>
      <w:r>
        <w:fldChar w:fldCharType="end"/>
      </w:r>
    </w:p>
    <w:p w14:paraId="55413ACF" w14:textId="4AFB7AA3" w:rsidR="008347D2" w:rsidRDefault="008347D2">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MaxIntegrityProtectedDataRate</w:t>
      </w:r>
      <w:r>
        <w:tab/>
      </w:r>
      <w:r>
        <w:fldChar w:fldCharType="begin" w:fldLock="1"/>
      </w:r>
      <w:r>
        <w:instrText xml:space="preserve"> PAGEREF _Toc27584269 \h </w:instrText>
      </w:r>
      <w:r>
        <w:fldChar w:fldCharType="separate"/>
      </w:r>
      <w:r>
        <w:t>106</w:t>
      </w:r>
      <w:r>
        <w:fldChar w:fldCharType="end"/>
      </w:r>
    </w:p>
    <w:p w14:paraId="427A0AAA" w14:textId="3008629F" w:rsidR="008347D2" w:rsidRDefault="008347D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_Toc27584270 \h </w:instrText>
      </w:r>
      <w:r>
        <w:fldChar w:fldCharType="separate"/>
      </w:r>
      <w:r>
        <w:t>107</w:t>
      </w:r>
      <w:r>
        <w:fldChar w:fldCharType="end"/>
      </w:r>
    </w:p>
    <w:p w14:paraId="5EF7FD8A" w14:textId="6CFD347C" w:rsidR="008347D2" w:rsidRDefault="008347D2">
      <w:pPr>
        <w:pStyle w:val="TOC5"/>
        <w:rPr>
          <w:rFonts w:asciiTheme="minorHAnsi" w:eastAsiaTheme="minorEastAsia" w:hAnsiTheme="minorHAnsi" w:cstheme="minorBidi"/>
          <w:sz w:val="22"/>
          <w:szCs w:val="22"/>
          <w:lang w:eastAsia="en-GB"/>
        </w:rPr>
      </w:pPr>
      <w:r w:rsidRPr="008347D2">
        <w:t>6.1.6.4.1</w:t>
      </w:r>
      <w:r w:rsidRPr="008347D2">
        <w:rPr>
          <w:rFonts w:asciiTheme="minorHAnsi" w:eastAsiaTheme="minorEastAsia" w:hAnsiTheme="minorHAnsi" w:cstheme="minorBidi"/>
          <w:sz w:val="22"/>
          <w:szCs w:val="22"/>
          <w:lang w:eastAsia="en-GB"/>
        </w:rPr>
        <w:tab/>
      </w:r>
      <w:r w:rsidRPr="006A5101">
        <w:rPr>
          <w:lang w:val="en-US"/>
        </w:rPr>
        <w:t>Introduction</w:t>
      </w:r>
      <w:r>
        <w:tab/>
      </w:r>
      <w:r>
        <w:fldChar w:fldCharType="begin" w:fldLock="1"/>
      </w:r>
      <w:r>
        <w:instrText xml:space="preserve"> PAGEREF _Toc27584271 \h </w:instrText>
      </w:r>
      <w:r>
        <w:fldChar w:fldCharType="separate"/>
      </w:r>
      <w:r>
        <w:t>107</w:t>
      </w:r>
      <w:r>
        <w:fldChar w:fldCharType="end"/>
      </w:r>
    </w:p>
    <w:p w14:paraId="6AC6728B" w14:textId="0ABD133E" w:rsidR="008347D2" w:rsidRDefault="008347D2">
      <w:pPr>
        <w:pStyle w:val="TOC5"/>
        <w:rPr>
          <w:rFonts w:asciiTheme="minorHAnsi" w:eastAsiaTheme="minorEastAsia" w:hAnsiTheme="minorHAnsi" w:cstheme="minorBidi"/>
          <w:sz w:val="22"/>
          <w:szCs w:val="22"/>
          <w:lang w:eastAsia="en-GB"/>
        </w:rPr>
      </w:pPr>
      <w:r w:rsidRPr="008347D2">
        <w:t>6.1.6.4.2</w:t>
      </w:r>
      <w:r w:rsidRPr="008347D2">
        <w:rPr>
          <w:rFonts w:asciiTheme="minorHAnsi" w:eastAsiaTheme="minorEastAsia" w:hAnsiTheme="minorHAnsi" w:cstheme="minorBidi"/>
          <w:sz w:val="22"/>
          <w:szCs w:val="22"/>
          <w:lang w:eastAsia="en-GB"/>
        </w:rPr>
        <w:tab/>
      </w:r>
      <w:r w:rsidRPr="006A5101">
        <w:rPr>
          <w:lang w:val="en-US"/>
        </w:rPr>
        <w:t>N1 SM Message</w:t>
      </w:r>
      <w:r>
        <w:tab/>
      </w:r>
      <w:r>
        <w:fldChar w:fldCharType="begin" w:fldLock="1"/>
      </w:r>
      <w:r>
        <w:instrText xml:space="preserve"> PAGEREF _Toc27584272 \h </w:instrText>
      </w:r>
      <w:r>
        <w:fldChar w:fldCharType="separate"/>
      </w:r>
      <w:r>
        <w:t>107</w:t>
      </w:r>
      <w:r>
        <w:fldChar w:fldCharType="end"/>
      </w:r>
    </w:p>
    <w:p w14:paraId="5A252F69" w14:textId="5C8DE0DF" w:rsidR="008347D2" w:rsidRDefault="008347D2">
      <w:pPr>
        <w:pStyle w:val="TOC5"/>
        <w:rPr>
          <w:rFonts w:asciiTheme="minorHAnsi" w:eastAsiaTheme="minorEastAsia" w:hAnsiTheme="minorHAnsi" w:cstheme="minorBidi"/>
          <w:sz w:val="22"/>
          <w:szCs w:val="22"/>
          <w:lang w:eastAsia="en-GB"/>
        </w:rPr>
      </w:pPr>
      <w:r w:rsidRPr="008347D2">
        <w:t>6.1.6.4.3</w:t>
      </w:r>
      <w:r w:rsidRPr="008347D2">
        <w:rPr>
          <w:rFonts w:asciiTheme="minorHAnsi" w:eastAsiaTheme="minorEastAsia" w:hAnsiTheme="minorHAnsi" w:cstheme="minorBidi"/>
          <w:sz w:val="22"/>
          <w:szCs w:val="22"/>
          <w:lang w:eastAsia="en-GB"/>
        </w:rPr>
        <w:tab/>
      </w:r>
      <w:r w:rsidRPr="006A5101">
        <w:rPr>
          <w:lang w:val="en-US"/>
        </w:rPr>
        <w:t>N2 SM Information</w:t>
      </w:r>
      <w:r>
        <w:tab/>
      </w:r>
      <w:r>
        <w:fldChar w:fldCharType="begin" w:fldLock="1"/>
      </w:r>
      <w:r>
        <w:instrText xml:space="preserve"> PAGEREF _Toc27584273 \h </w:instrText>
      </w:r>
      <w:r>
        <w:fldChar w:fldCharType="separate"/>
      </w:r>
      <w:r>
        <w:t>107</w:t>
      </w:r>
      <w:r>
        <w:fldChar w:fldCharType="end"/>
      </w:r>
    </w:p>
    <w:p w14:paraId="5F98C528" w14:textId="2C963BFE" w:rsidR="008347D2" w:rsidRDefault="008347D2">
      <w:pPr>
        <w:pStyle w:val="TOC5"/>
        <w:rPr>
          <w:rFonts w:asciiTheme="minorHAnsi" w:eastAsiaTheme="minorEastAsia" w:hAnsiTheme="minorHAnsi" w:cstheme="minorBidi"/>
          <w:sz w:val="22"/>
          <w:szCs w:val="22"/>
          <w:lang w:eastAsia="en-GB"/>
        </w:rPr>
      </w:pPr>
      <w:r w:rsidRPr="008347D2">
        <w:t>6.1.6.4.4</w:t>
      </w:r>
      <w:r w:rsidRPr="008347D2">
        <w:rPr>
          <w:rFonts w:asciiTheme="minorHAnsi" w:eastAsiaTheme="minorEastAsia" w:hAnsiTheme="minorHAnsi" w:cstheme="minorBidi"/>
          <w:sz w:val="22"/>
          <w:szCs w:val="22"/>
          <w:lang w:eastAsia="en-GB"/>
        </w:rPr>
        <w:tab/>
      </w:r>
      <w:r w:rsidRPr="006A5101">
        <w:rPr>
          <w:lang w:val="en-US"/>
        </w:rPr>
        <w:t xml:space="preserve">n1SmInfoFromUe, n1SmInfoToUe, </w:t>
      </w:r>
      <w:r>
        <w:t>unknownN1SmInfo</w:t>
      </w:r>
      <w:r>
        <w:tab/>
      </w:r>
      <w:r>
        <w:fldChar w:fldCharType="begin" w:fldLock="1"/>
      </w:r>
      <w:r>
        <w:instrText xml:space="preserve"> PAGEREF _Toc27584274 \h </w:instrText>
      </w:r>
      <w:r>
        <w:fldChar w:fldCharType="separate"/>
      </w:r>
      <w:r>
        <w:t>108</w:t>
      </w:r>
      <w:r>
        <w:fldChar w:fldCharType="end"/>
      </w:r>
    </w:p>
    <w:p w14:paraId="02D06C99" w14:textId="4E90565D" w:rsidR="008347D2" w:rsidRDefault="008347D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_Toc27584275 \h </w:instrText>
      </w:r>
      <w:r>
        <w:fldChar w:fldCharType="separate"/>
      </w:r>
      <w:r>
        <w:t>110</w:t>
      </w:r>
      <w:r>
        <w:fldChar w:fldCharType="end"/>
      </w:r>
    </w:p>
    <w:p w14:paraId="10E2CDA0" w14:textId="680001EF" w:rsidR="008347D2" w:rsidRDefault="008347D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_Toc27584276 \h </w:instrText>
      </w:r>
      <w:r>
        <w:fldChar w:fldCharType="separate"/>
      </w:r>
      <w:r>
        <w:t>110</w:t>
      </w:r>
      <w:r>
        <w:fldChar w:fldCharType="end"/>
      </w:r>
    </w:p>
    <w:p w14:paraId="67F734C3" w14:textId="4A597881" w:rsidR="008347D2" w:rsidRDefault="008347D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_Toc27584277 \h </w:instrText>
      </w:r>
      <w:r>
        <w:fldChar w:fldCharType="separate"/>
      </w:r>
      <w:r>
        <w:t>110</w:t>
      </w:r>
      <w:r>
        <w:fldChar w:fldCharType="end"/>
      </w:r>
    </w:p>
    <w:p w14:paraId="11B0122E" w14:textId="6CB8F8DB" w:rsidR="008347D2" w:rsidRDefault="008347D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_Toc27584278 \h </w:instrText>
      </w:r>
      <w:r>
        <w:fldChar w:fldCharType="separate"/>
      </w:r>
      <w:r>
        <w:t>110</w:t>
      </w:r>
      <w:r>
        <w:fldChar w:fldCharType="end"/>
      </w:r>
    </w:p>
    <w:p w14:paraId="2AB6336C" w14:textId="28A847F3" w:rsidR="008347D2" w:rsidRDefault="008347D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_Toc27584279 \h </w:instrText>
      </w:r>
      <w:r>
        <w:fldChar w:fldCharType="separate"/>
      </w:r>
      <w:r>
        <w:t>113</w:t>
      </w:r>
      <w:r>
        <w:fldChar w:fldCharType="end"/>
      </w:r>
    </w:p>
    <w:p w14:paraId="2ADF7F5E" w14:textId="3D47E794" w:rsidR="008347D2" w:rsidRDefault="008347D2">
      <w:pPr>
        <w:pStyle w:val="TOC3"/>
        <w:rPr>
          <w:rFonts w:asciiTheme="minorHAnsi" w:eastAsiaTheme="minorEastAsia" w:hAnsiTheme="minorHAnsi" w:cstheme="minorBidi"/>
          <w:sz w:val="22"/>
          <w:szCs w:val="22"/>
          <w:lang w:eastAsia="en-GB"/>
        </w:rPr>
      </w:pPr>
      <w:r w:rsidRPr="008347D2">
        <w:t>6.1.9</w:t>
      </w:r>
      <w:r w:rsidRPr="008347D2">
        <w:rPr>
          <w:rFonts w:asciiTheme="minorHAnsi" w:eastAsiaTheme="minorEastAsia" w:hAnsiTheme="minorHAnsi" w:cstheme="minorBidi"/>
          <w:sz w:val="22"/>
          <w:szCs w:val="22"/>
          <w:lang w:eastAsia="en-GB"/>
        </w:rPr>
        <w:tab/>
      </w:r>
      <w:r w:rsidRPr="006A5101">
        <w:rPr>
          <w:lang w:val="en-US"/>
        </w:rPr>
        <w:t>Security</w:t>
      </w:r>
      <w:r>
        <w:tab/>
      </w:r>
      <w:r>
        <w:fldChar w:fldCharType="begin" w:fldLock="1"/>
      </w:r>
      <w:r>
        <w:instrText xml:space="preserve"> PAGEREF _Toc27584280 \h </w:instrText>
      </w:r>
      <w:r>
        <w:fldChar w:fldCharType="separate"/>
      </w:r>
      <w:r>
        <w:t>114</w:t>
      </w:r>
      <w:r>
        <w:fldChar w:fldCharType="end"/>
      </w:r>
    </w:p>
    <w:p w14:paraId="5B25F76A" w14:textId="6C43341F" w:rsidR="008347D2" w:rsidRDefault="008347D2" w:rsidP="008347D2">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_Toc27584281 \h </w:instrText>
      </w:r>
      <w:r>
        <w:fldChar w:fldCharType="separate"/>
      </w:r>
      <w:r>
        <w:t>115</w:t>
      </w:r>
      <w:r>
        <w:fldChar w:fldCharType="end"/>
      </w:r>
    </w:p>
    <w:p w14:paraId="5A91752C" w14:textId="7769D6C1" w:rsidR="008347D2" w:rsidRDefault="008347D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_Toc27584282 \h </w:instrText>
      </w:r>
      <w:r>
        <w:fldChar w:fldCharType="separate"/>
      </w:r>
      <w:r>
        <w:t>115</w:t>
      </w:r>
      <w:r>
        <w:fldChar w:fldCharType="end"/>
      </w:r>
    </w:p>
    <w:p w14:paraId="194906C2" w14:textId="102AE7B1" w:rsidR="008347D2" w:rsidRDefault="008347D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Nsmf_PDUSession API</w:t>
      </w:r>
      <w:r>
        <w:tab/>
      </w:r>
      <w:r>
        <w:fldChar w:fldCharType="begin" w:fldLock="1"/>
      </w:r>
      <w:r>
        <w:instrText xml:space="preserve"> PAGEREF _Toc27584283 \h </w:instrText>
      </w:r>
      <w:r>
        <w:fldChar w:fldCharType="separate"/>
      </w:r>
      <w:r>
        <w:t>115</w:t>
      </w:r>
      <w:r>
        <w:fldChar w:fldCharType="end"/>
      </w:r>
    </w:p>
    <w:p w14:paraId="2194F7ED" w14:textId="3F0093C1" w:rsidR="008347D2" w:rsidRDefault="008347D2" w:rsidP="008347D2">
      <w:pPr>
        <w:pStyle w:val="TOC8"/>
        <w:rPr>
          <w:rFonts w:asciiTheme="minorHAnsi" w:eastAsiaTheme="minorEastAsia" w:hAnsiTheme="minorHAnsi" w:cstheme="minorBidi"/>
          <w:b w:val="0"/>
          <w:szCs w:val="22"/>
          <w:lang w:eastAsia="en-GB"/>
        </w:rPr>
      </w:pPr>
      <w:r w:rsidRPr="008347D2">
        <w:t>Annex B (Informative):</w:t>
      </w:r>
      <w:r>
        <w:tab/>
      </w:r>
      <w:r w:rsidRPr="008347D2">
        <w:t>HTTP Multipart Messages</w:t>
      </w:r>
      <w:r w:rsidRPr="008347D2">
        <w:tab/>
      </w:r>
      <w:r>
        <w:fldChar w:fldCharType="begin" w:fldLock="1"/>
      </w:r>
      <w:r>
        <w:instrText xml:space="preserve"> PAGEREF _Toc27584284 \h </w:instrText>
      </w:r>
      <w:r>
        <w:fldChar w:fldCharType="separate"/>
      </w:r>
      <w:r>
        <w:t>146</w:t>
      </w:r>
      <w:r>
        <w:fldChar w:fldCharType="end"/>
      </w:r>
    </w:p>
    <w:p w14:paraId="6AF80275" w14:textId="2629BC24" w:rsidR="008347D2" w:rsidRDefault="008347D2">
      <w:pPr>
        <w:pStyle w:val="TOC2"/>
        <w:rPr>
          <w:rFonts w:asciiTheme="minorHAnsi" w:eastAsiaTheme="minorEastAsia" w:hAnsiTheme="minorHAnsi" w:cstheme="minorBidi"/>
          <w:sz w:val="22"/>
          <w:szCs w:val="22"/>
          <w:lang w:eastAsia="en-GB"/>
        </w:rPr>
      </w:pPr>
      <w:r w:rsidRPr="008347D2">
        <w:t>B.1</w:t>
      </w:r>
      <w:r w:rsidRPr="008347D2">
        <w:rPr>
          <w:rFonts w:asciiTheme="minorHAnsi" w:eastAsiaTheme="minorEastAsia" w:hAnsiTheme="minorHAnsi" w:cstheme="minorBidi"/>
          <w:sz w:val="22"/>
          <w:szCs w:val="22"/>
          <w:lang w:eastAsia="en-GB"/>
        </w:rPr>
        <w:tab/>
      </w:r>
      <w:r w:rsidRPr="006A5101">
        <w:rPr>
          <w:lang w:val="en-US"/>
        </w:rPr>
        <w:t>Example of HTTP multipart message</w:t>
      </w:r>
      <w:r>
        <w:tab/>
      </w:r>
      <w:r>
        <w:fldChar w:fldCharType="begin" w:fldLock="1"/>
      </w:r>
      <w:r>
        <w:instrText xml:space="preserve"> PAGEREF _Toc27584285 \h </w:instrText>
      </w:r>
      <w:r>
        <w:fldChar w:fldCharType="separate"/>
      </w:r>
      <w:r>
        <w:t>146</w:t>
      </w:r>
      <w:r>
        <w:fldChar w:fldCharType="end"/>
      </w:r>
    </w:p>
    <w:p w14:paraId="478327A8" w14:textId="041A4D0F" w:rsidR="008347D2" w:rsidRDefault="008347D2">
      <w:pPr>
        <w:pStyle w:val="TOC3"/>
        <w:rPr>
          <w:rFonts w:asciiTheme="minorHAnsi" w:eastAsiaTheme="minorEastAsia" w:hAnsiTheme="minorHAnsi" w:cstheme="minorBidi"/>
          <w:sz w:val="22"/>
          <w:szCs w:val="22"/>
          <w:lang w:eastAsia="en-GB"/>
        </w:rPr>
      </w:pPr>
      <w:r w:rsidRPr="008347D2">
        <w:t>B.1.1</w:t>
      </w:r>
      <w:r w:rsidRPr="008347D2">
        <w:rPr>
          <w:rFonts w:asciiTheme="minorHAnsi" w:eastAsiaTheme="minorEastAsia" w:hAnsiTheme="minorHAnsi" w:cstheme="minorBidi"/>
          <w:sz w:val="22"/>
          <w:szCs w:val="22"/>
          <w:lang w:eastAsia="en-GB"/>
        </w:rPr>
        <w:tab/>
      </w:r>
      <w:r w:rsidRPr="006A5101">
        <w:rPr>
          <w:lang w:val="en-US"/>
        </w:rPr>
        <w:t>General</w:t>
      </w:r>
      <w:r>
        <w:tab/>
      </w:r>
      <w:r>
        <w:fldChar w:fldCharType="begin" w:fldLock="1"/>
      </w:r>
      <w:r>
        <w:instrText xml:space="preserve"> PAGEREF _Toc27584286 \h </w:instrText>
      </w:r>
      <w:r>
        <w:fldChar w:fldCharType="separate"/>
      </w:r>
      <w:r>
        <w:t>146</w:t>
      </w:r>
      <w:r>
        <w:fldChar w:fldCharType="end"/>
      </w:r>
    </w:p>
    <w:p w14:paraId="0D953A44" w14:textId="29477759" w:rsidR="008347D2" w:rsidRDefault="008347D2">
      <w:pPr>
        <w:pStyle w:val="TOC3"/>
        <w:rPr>
          <w:rFonts w:asciiTheme="minorHAnsi" w:eastAsiaTheme="minorEastAsia" w:hAnsiTheme="minorHAnsi" w:cstheme="minorBidi"/>
          <w:sz w:val="22"/>
          <w:szCs w:val="22"/>
          <w:lang w:eastAsia="en-GB"/>
        </w:rPr>
      </w:pPr>
      <w:r w:rsidRPr="008347D2">
        <w:t>B.1.2</w:t>
      </w:r>
      <w:r w:rsidRPr="008347D2">
        <w:rPr>
          <w:rFonts w:asciiTheme="minorHAnsi" w:eastAsiaTheme="minorEastAsia" w:hAnsiTheme="minorHAnsi" w:cstheme="minorBidi"/>
          <w:sz w:val="22"/>
          <w:szCs w:val="22"/>
        </w:rPr>
        <w:tab/>
      </w:r>
      <w:r w:rsidRPr="006A5101">
        <w:rPr>
          <w:lang w:val="en-US" w:eastAsia="fr-FR"/>
        </w:rPr>
        <w:t>Example HTTP multipart message with N1 SM Message binary data</w:t>
      </w:r>
      <w:r>
        <w:tab/>
      </w:r>
      <w:r>
        <w:fldChar w:fldCharType="begin" w:fldLock="1"/>
      </w:r>
      <w:r>
        <w:instrText xml:space="preserve"> PAGEREF _Toc27584287 \h </w:instrText>
      </w:r>
      <w:r>
        <w:fldChar w:fldCharType="separate"/>
      </w:r>
      <w:r>
        <w:t>147</w:t>
      </w:r>
      <w:r>
        <w:fldChar w:fldCharType="end"/>
      </w:r>
    </w:p>
    <w:p w14:paraId="30E8FB33" w14:textId="62DAA17A" w:rsidR="008347D2" w:rsidRDefault="008347D2" w:rsidP="008347D2">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_Toc27584288 \h </w:instrText>
      </w:r>
      <w:r>
        <w:fldChar w:fldCharType="separate"/>
      </w:r>
      <w:r>
        <w:t>148</w:t>
      </w:r>
      <w:r>
        <w:fldChar w:fldCharType="end"/>
      </w:r>
    </w:p>
    <w:p w14:paraId="32E9EF1F" w14:textId="2114C4B6" w:rsidR="00080512" w:rsidRPr="004D3578" w:rsidRDefault="008347D2">
      <w:r>
        <w:rPr>
          <w:noProof/>
          <w:sz w:val="22"/>
        </w:rPr>
        <w:fldChar w:fldCharType="end"/>
      </w:r>
    </w:p>
    <w:p w14:paraId="32E9EF20" w14:textId="77777777" w:rsidR="00080512" w:rsidRPr="004D3578" w:rsidRDefault="00080512">
      <w:pPr>
        <w:pStyle w:val="Heading1"/>
      </w:pPr>
      <w:r w:rsidRPr="004D3578">
        <w:br w:type="page"/>
      </w:r>
      <w:bookmarkStart w:id="4" w:name="_Toc20129438"/>
      <w:bookmarkStart w:id="5" w:name="_Toc27584065"/>
      <w:r w:rsidRPr="004D3578">
        <w:lastRenderedPageBreak/>
        <w:t>Foreword</w:t>
      </w:r>
      <w:bookmarkEnd w:id="4"/>
      <w:bookmarkEnd w:id="5"/>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310FAB4D" w:rsidR="00080512" w:rsidRPr="004D3578" w:rsidRDefault="00080512">
      <w:pPr>
        <w:pStyle w:val="B3"/>
      </w:pPr>
      <w:r w:rsidRPr="004D3578">
        <w:t>3</w:t>
      </w:r>
      <w:r w:rsidRPr="004D3578">
        <w:tab/>
        <w:t>or greater indicates TSG approved document under change control.</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6" w:name="_Toc20129439"/>
      <w:bookmarkStart w:id="7" w:name="_Toc27584066"/>
      <w:r w:rsidRPr="004D3578">
        <w:lastRenderedPageBreak/>
        <w:t>1</w:t>
      </w:r>
      <w:r w:rsidRPr="004D3578">
        <w:tab/>
        <w:t>Scope</w:t>
      </w:r>
      <w:bookmarkEnd w:id="6"/>
      <w:bookmarkEnd w:id="7"/>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6FD2313D" w:rsidR="000A45AE" w:rsidRPr="005E4D39" w:rsidRDefault="000A45AE" w:rsidP="000A45AE">
      <w:r>
        <w:t xml:space="preserve">The 5G System stage 2 architecture and procedures are specified in </w:t>
      </w:r>
      <w:r w:rsidR="00CA4B50">
        <w:t>3GPP TS </w:t>
      </w:r>
      <w:r w:rsidR="00CA4B50" w:rsidRPr="005E4D39">
        <w:t>23.501 </w:t>
      </w:r>
      <w:r w:rsidRPr="005E4D39">
        <w:t>[2] and </w:t>
      </w:r>
      <w:r w:rsidR="00CA4B50" w:rsidRPr="005E4D39">
        <w:t>3GPP</w:t>
      </w:r>
      <w:r w:rsidR="00CA4B50">
        <w:t> </w:t>
      </w:r>
      <w:r w:rsidR="00CA4B50" w:rsidRPr="005E4D39">
        <w:t>TS</w:t>
      </w:r>
      <w:r w:rsidR="00CA4B50">
        <w:t> </w:t>
      </w:r>
      <w:r w:rsidR="00CA4B50" w:rsidRPr="005E4D39">
        <w:t>23.502 </w:t>
      </w:r>
      <w:r w:rsidRPr="005E4D39">
        <w:t>[3].</w:t>
      </w:r>
    </w:p>
    <w:p w14:paraId="32E9EF2E" w14:textId="39E6EED4" w:rsidR="000A45AE" w:rsidRDefault="000A45AE" w:rsidP="000A45AE">
      <w:r w:rsidRPr="005E4D39">
        <w:t xml:space="preserve">The Technical Realization of the Service Based Architecture and the Principles and Guidelines for Services Definition are specified in </w:t>
      </w:r>
      <w:r w:rsidR="00CA4B50" w:rsidRPr="005E4D39">
        <w:t>3GPP</w:t>
      </w:r>
      <w:r w:rsidR="00CA4B50">
        <w:t> </w:t>
      </w:r>
      <w:r w:rsidR="00CA4B50" w:rsidRPr="005E4D39">
        <w:t>TS</w:t>
      </w:r>
      <w:r w:rsidR="00CA4B50">
        <w:t> </w:t>
      </w:r>
      <w:r w:rsidR="00CA4B50" w:rsidRPr="005E4D39">
        <w:t>29.500 </w:t>
      </w:r>
      <w:r w:rsidRPr="005E4D39">
        <w:t>[4] and </w:t>
      </w:r>
      <w:r w:rsidR="00CA4B50" w:rsidRPr="005E4D39">
        <w:t>3GPP</w:t>
      </w:r>
      <w:r w:rsidR="00CA4B50">
        <w:t> </w:t>
      </w:r>
      <w:r w:rsidR="00CA4B50" w:rsidRPr="005E4D39">
        <w:t>TS</w:t>
      </w:r>
      <w:r w:rsidR="00CA4B50">
        <w:t> </w:t>
      </w:r>
      <w:r w:rsidR="00CA4B50" w:rsidRPr="005E4D39">
        <w:t>29.501 </w:t>
      </w:r>
      <w:r w:rsidRPr="005E4D39">
        <w:t>[5].</w:t>
      </w:r>
    </w:p>
    <w:p w14:paraId="32E9EF2F" w14:textId="11AAA1CF" w:rsidR="000A45AE" w:rsidRDefault="000A45AE" w:rsidP="000A45AE">
      <w:r>
        <w:t xml:space="preserve">The Session Management Event Exposure Service is specified in </w:t>
      </w:r>
      <w:r w:rsidR="00CA4B50">
        <w:t>3GPP TS 29.508 </w:t>
      </w:r>
      <w:r>
        <w:t>[6].</w:t>
      </w:r>
    </w:p>
    <w:p w14:paraId="32E9EF30" w14:textId="77777777" w:rsidR="00080512" w:rsidRPr="004D3578" w:rsidRDefault="00080512">
      <w:pPr>
        <w:pStyle w:val="Heading1"/>
      </w:pPr>
      <w:bookmarkStart w:id="8" w:name="_Toc20129440"/>
      <w:bookmarkStart w:id="9" w:name="_Toc27584067"/>
      <w:r w:rsidRPr="004D3578">
        <w:t>2</w:t>
      </w:r>
      <w:r w:rsidRPr="004D3578">
        <w:tab/>
        <w:t>References</w:t>
      </w:r>
      <w:bookmarkEnd w:id="8"/>
      <w:bookmarkEnd w:id="9"/>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14:paraId="32E9EF35" w14:textId="4A5E755F" w:rsidR="00EC4A25" w:rsidRDefault="00EC4A25" w:rsidP="00EC4A25">
      <w:pPr>
        <w:pStyle w:val="EX"/>
      </w:pPr>
      <w:r w:rsidRPr="004D3578">
        <w:t>[1]</w:t>
      </w:r>
      <w:r w:rsidRPr="004D3578">
        <w:tab/>
      </w:r>
      <w:r w:rsidR="00CA4B50" w:rsidRPr="004D3578">
        <w:t>3GPP</w:t>
      </w:r>
      <w:r w:rsidR="00CA4B50">
        <w:t> </w:t>
      </w:r>
      <w:r w:rsidR="00CA4B50" w:rsidRPr="004D3578">
        <w:t>TR</w:t>
      </w:r>
      <w:r w:rsidR="00CA4B50">
        <w:t> </w:t>
      </w:r>
      <w:r w:rsidR="00CA4B50" w:rsidRPr="004D3578">
        <w:t>21.905:</w:t>
      </w:r>
      <w:r w:rsidRPr="004D3578">
        <w:t xml:space="preserve"> "Vocabulary for 3GPP Specifications".</w:t>
      </w:r>
    </w:p>
    <w:p w14:paraId="32E9EF36" w14:textId="150CC2CD" w:rsidR="000A45AE" w:rsidRPr="005E4D39" w:rsidRDefault="000A45AE" w:rsidP="000A45AE">
      <w:pPr>
        <w:pStyle w:val="EX"/>
      </w:pPr>
      <w:r>
        <w:t>[2]</w:t>
      </w:r>
      <w:r>
        <w:tab/>
      </w:r>
      <w:r w:rsidR="00CA4B50">
        <w:t>3GPP </w:t>
      </w:r>
      <w:r w:rsidR="00CA4B50" w:rsidRPr="005E4D39">
        <w:t>TS</w:t>
      </w:r>
      <w:r w:rsidR="00CA4B50">
        <w:t> </w:t>
      </w:r>
      <w:r w:rsidR="00CA4B50" w:rsidRPr="005E4D39">
        <w:t>23.501:</w:t>
      </w:r>
      <w:r w:rsidRPr="005E4D39">
        <w:t xml:space="preserve"> "System Architecture for the 5G System; Stage 2".</w:t>
      </w:r>
    </w:p>
    <w:p w14:paraId="32E9EF37" w14:textId="03ED550F" w:rsidR="000A45AE" w:rsidRPr="005E4D39" w:rsidRDefault="000A45AE" w:rsidP="000A45AE">
      <w:pPr>
        <w:pStyle w:val="EX"/>
      </w:pPr>
      <w:r w:rsidRPr="005E4D39">
        <w:t>[</w:t>
      </w:r>
      <w:r>
        <w:t>3</w:t>
      </w:r>
      <w:r w:rsidRPr="005E4D39">
        <w:t>]</w:t>
      </w:r>
      <w:r w:rsidRPr="005E4D39">
        <w:tab/>
      </w:r>
      <w:r w:rsidR="00CA4B50" w:rsidRPr="005E4D39">
        <w:t>3GPP</w:t>
      </w:r>
      <w:r w:rsidR="00CA4B50">
        <w:t> </w:t>
      </w:r>
      <w:r w:rsidR="00CA4B50" w:rsidRPr="005E4D39">
        <w:t>TS</w:t>
      </w:r>
      <w:r w:rsidR="00CA4B50">
        <w:t> </w:t>
      </w:r>
      <w:r w:rsidR="00CA4B50" w:rsidRPr="005E4D39">
        <w:t>23.502:</w:t>
      </w:r>
      <w:r w:rsidRPr="005E4D39">
        <w:t xml:space="preserve"> "Procedures for the 5G System; Stage 2".</w:t>
      </w:r>
    </w:p>
    <w:p w14:paraId="32E9EF38" w14:textId="6F75D7AC" w:rsidR="000A45AE" w:rsidRPr="005E4D39" w:rsidRDefault="000A45AE" w:rsidP="000A45AE">
      <w:pPr>
        <w:pStyle w:val="EX"/>
      </w:pPr>
      <w:r w:rsidRPr="005E4D39">
        <w:t>[</w:t>
      </w:r>
      <w:r>
        <w:t>4</w:t>
      </w:r>
      <w:r w:rsidRPr="005E4D39">
        <w:t>]</w:t>
      </w:r>
      <w:r w:rsidRPr="005E4D39">
        <w:tab/>
      </w:r>
      <w:r w:rsidR="00CA4B50" w:rsidRPr="005E4D39">
        <w:t>3GPP</w:t>
      </w:r>
      <w:r w:rsidR="00CA4B50">
        <w:t> </w:t>
      </w:r>
      <w:r w:rsidR="00CA4B50" w:rsidRPr="005E4D39">
        <w:t>TS</w:t>
      </w:r>
      <w:r w:rsidR="00CA4B50">
        <w:t> </w:t>
      </w:r>
      <w:r w:rsidR="00CA4B50" w:rsidRPr="005E4D39">
        <w:t>29.500:</w:t>
      </w:r>
      <w:r w:rsidRPr="005E4D39">
        <w:t xml:space="preserve"> "5G System; Technical Realization of Service Based Architecture; Stage 3".</w:t>
      </w:r>
    </w:p>
    <w:p w14:paraId="32E9EF39" w14:textId="63ECA7E6" w:rsidR="000A45AE" w:rsidRDefault="000A45AE" w:rsidP="000A45AE">
      <w:pPr>
        <w:pStyle w:val="EX"/>
      </w:pPr>
      <w:r w:rsidRPr="005E4D39">
        <w:t>[</w:t>
      </w:r>
      <w:r>
        <w:t>5</w:t>
      </w:r>
      <w:r w:rsidRPr="005E4D39">
        <w:t>]</w:t>
      </w:r>
      <w:r w:rsidRPr="005E4D39">
        <w:tab/>
      </w:r>
      <w:r w:rsidR="00CA4B50" w:rsidRPr="005E4D39">
        <w:t>3GPP</w:t>
      </w:r>
      <w:r w:rsidR="00CA4B50">
        <w:t> </w:t>
      </w:r>
      <w:r w:rsidR="00CA4B50" w:rsidRPr="005E4D39">
        <w:t>TS</w:t>
      </w:r>
      <w:r w:rsidR="00CA4B50">
        <w:t> </w:t>
      </w:r>
      <w:r w:rsidR="00CA4B50" w:rsidRPr="005E4D39">
        <w:t>29.501:</w:t>
      </w:r>
      <w:r w:rsidRPr="005E4D39">
        <w:t xml:space="preserve"> "5G</w:t>
      </w:r>
      <w:r>
        <w:t xml:space="preserve"> System; Principles and Guidelines for Services Definition; Stage 3".</w:t>
      </w:r>
    </w:p>
    <w:p w14:paraId="32E9EF3A" w14:textId="28C94F19" w:rsidR="00EC4EF0" w:rsidRDefault="000A45AE" w:rsidP="007B24EB">
      <w:pPr>
        <w:pStyle w:val="EX"/>
      </w:pPr>
      <w:r>
        <w:t>[6]</w:t>
      </w:r>
      <w:r>
        <w:tab/>
      </w:r>
      <w:r w:rsidR="00CA4B50" w:rsidRPr="005E4D39">
        <w:t>3GPP</w:t>
      </w:r>
      <w:r w:rsidR="00CA4B50">
        <w:t> </w:t>
      </w:r>
      <w:r w:rsidR="00CA4B50" w:rsidRPr="005E4D39">
        <w:t>TS</w:t>
      </w:r>
      <w:r w:rsidR="00CA4B50">
        <w:t> </w:t>
      </w:r>
      <w:r w:rsidR="00CA4B50" w:rsidRPr="005E4D39">
        <w:t>29.50</w:t>
      </w:r>
      <w:r w:rsidR="00CA4B50">
        <w:t>8</w:t>
      </w:r>
      <w:r w:rsidR="00CA4B50" w:rsidRPr="005E4D39">
        <w:t>:</w:t>
      </w:r>
      <w:r w:rsidRPr="005E4D39">
        <w:t xml:space="preserve"> "5G</w:t>
      </w:r>
      <w:r>
        <w:t xml:space="preserve"> System; Session Management Event Exposure Service; Stage 3".</w:t>
      </w:r>
    </w:p>
    <w:p w14:paraId="32E9EF3B" w14:textId="3856DC53" w:rsidR="00490E17" w:rsidRDefault="00490E17" w:rsidP="00490E17">
      <w:pPr>
        <w:pStyle w:val="EX"/>
      </w:pPr>
      <w:r>
        <w:t>[7]</w:t>
      </w:r>
      <w:r>
        <w:tab/>
      </w:r>
      <w:r w:rsidR="00CA4B50" w:rsidRPr="005E4D39">
        <w:t>3GPP</w:t>
      </w:r>
      <w:r w:rsidR="00CA4B50">
        <w:t> </w:t>
      </w:r>
      <w:r w:rsidR="00CA4B50" w:rsidRPr="005E4D39">
        <w:t>TS</w:t>
      </w:r>
      <w:r w:rsidR="00CA4B50">
        <w:t> </w:t>
      </w:r>
      <w:r w:rsidR="00CA4B50" w:rsidRPr="005E4D39">
        <w:t>2</w:t>
      </w:r>
      <w:r w:rsidR="00CA4B50">
        <w:t>4</w:t>
      </w:r>
      <w:r w:rsidR="00CA4B50" w:rsidRPr="005E4D39">
        <w:t>.50</w:t>
      </w:r>
      <w:r w:rsidR="00CA4B50">
        <w:t>1</w:t>
      </w:r>
      <w:r w:rsidR="00CA4B50" w:rsidRPr="005E4D39">
        <w:t>:</w:t>
      </w:r>
      <w:r w:rsidRPr="005E4D39">
        <w:t xml:space="preserve"> "</w:t>
      </w:r>
      <w:r>
        <w:t>Non-Access-Stratum (NAS) protocol for 5G System (5GS); Stage 3".</w:t>
      </w:r>
    </w:p>
    <w:p w14:paraId="32E9EF3C" w14:textId="72D59F1B" w:rsidR="00490E17" w:rsidRDefault="00490E17" w:rsidP="00490E17">
      <w:pPr>
        <w:pStyle w:val="EX"/>
      </w:pPr>
      <w:r>
        <w:t>[8]</w:t>
      </w:r>
      <w:r>
        <w:tab/>
      </w:r>
      <w:r w:rsidR="00CA4B50" w:rsidRPr="005E4D39">
        <w:t>3GPP</w:t>
      </w:r>
      <w:r w:rsidR="00CA4B50">
        <w:t> </w:t>
      </w:r>
      <w:r w:rsidR="00CA4B50" w:rsidRPr="005E4D39">
        <w:t>TS</w:t>
      </w:r>
      <w:r w:rsidR="00CA4B50">
        <w:t> </w:t>
      </w:r>
      <w:r w:rsidR="00CA4B50" w:rsidRPr="005E4D39">
        <w:t>2</w:t>
      </w:r>
      <w:r w:rsidR="00CA4B50">
        <w:t>4</w:t>
      </w:r>
      <w:r w:rsidR="00CA4B50" w:rsidRPr="005E4D39">
        <w:t>.</w:t>
      </w:r>
      <w:r w:rsidR="00CA4B50">
        <w:t>007</w:t>
      </w:r>
      <w:r w:rsidR="00CA4B50" w:rsidRPr="005E4D39">
        <w:t>:</w:t>
      </w:r>
      <w:r w:rsidRPr="005E4D39">
        <w:t xml:space="preserve"> "</w:t>
      </w:r>
      <w:r>
        <w:t>Mobile radio interface signalling layer 3; General aspects".</w:t>
      </w:r>
    </w:p>
    <w:p w14:paraId="32E9EF3D" w14:textId="7AC2D37D" w:rsidR="002E69DE" w:rsidRDefault="002E69DE" w:rsidP="002E69DE">
      <w:pPr>
        <w:pStyle w:val="EX"/>
      </w:pPr>
      <w:r>
        <w:t>[</w:t>
      </w:r>
      <w:r w:rsidR="007D4220">
        <w:t>9</w:t>
      </w:r>
      <w:r>
        <w:t>]</w:t>
      </w:r>
      <w:r>
        <w:tab/>
      </w:r>
      <w:r w:rsidR="00CA4B50" w:rsidRPr="005E4D39">
        <w:t>3GPP</w:t>
      </w:r>
      <w:r w:rsidR="00CA4B50">
        <w:t> </w:t>
      </w:r>
      <w:r w:rsidR="00CA4B50" w:rsidRPr="005E4D39">
        <w:t>TS</w:t>
      </w:r>
      <w:r w:rsidR="00CA4B50">
        <w:t> 38</w:t>
      </w:r>
      <w:r w:rsidR="00CA4B50" w:rsidRPr="005E4D39">
        <w:t>.</w:t>
      </w:r>
      <w:r w:rsidR="00CA4B50">
        <w:t>413</w:t>
      </w:r>
      <w:r w:rsidR="00CA4B50" w:rsidRPr="005E4D39">
        <w:t>:</w:t>
      </w:r>
      <w:r w:rsidRPr="005E4D39">
        <w:t xml:space="preserve"> "</w:t>
      </w:r>
      <w:r>
        <w:t>NG Radio Access Network (NG-RAN); NG Application Protocol (NGAP)".</w:t>
      </w:r>
    </w:p>
    <w:p w14:paraId="32E9EF3E" w14:textId="4E8BE2B1" w:rsidR="002E69DE" w:rsidRDefault="002E69DE" w:rsidP="002E69DE">
      <w:pPr>
        <w:pStyle w:val="EX"/>
        <w:rPr>
          <w:snapToGrid w:val="0"/>
        </w:rPr>
      </w:pPr>
      <w:r>
        <w:rPr>
          <w:snapToGrid w:val="0"/>
        </w:rPr>
        <w:t>[</w:t>
      </w:r>
      <w:r w:rsidR="007D4220">
        <w:rPr>
          <w:snapToGrid w:val="0"/>
        </w:rPr>
        <w:t>10</w:t>
      </w:r>
      <w:r>
        <w:rPr>
          <w:snapToGrid w:val="0"/>
        </w:rPr>
        <w:t>]</w:t>
      </w:r>
      <w:r>
        <w:rPr>
          <w:snapToGrid w:val="0"/>
        </w:rPr>
        <w:tab/>
      </w:r>
      <w:r w:rsidR="00CA4B50">
        <w:rPr>
          <w:snapToGrid w:val="0"/>
        </w:rPr>
        <w:t>IETF RFC 2387:</w:t>
      </w:r>
      <w:r>
        <w:rPr>
          <w:snapToGrid w:val="0"/>
        </w:rPr>
        <w:t xml:space="preserve"> "The MIME Multipart/Related Content-type".</w:t>
      </w:r>
    </w:p>
    <w:p w14:paraId="32E9EF3F" w14:textId="02254364"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00CA4B50" w:rsidRPr="006E3855">
        <w:rPr>
          <w:lang w:eastAsia="zh-CN"/>
        </w:rPr>
        <w:t>IETF</w:t>
      </w:r>
      <w:r w:rsidR="00CA4B50">
        <w:rPr>
          <w:lang w:eastAsia="zh-CN"/>
        </w:rPr>
        <w:t> </w:t>
      </w:r>
      <w:r w:rsidR="00CA4B50" w:rsidRPr="006E3855">
        <w:rPr>
          <w:lang w:eastAsia="zh-CN"/>
        </w:rPr>
        <w:t>RFC</w:t>
      </w:r>
      <w:r w:rsidR="00CA4B50">
        <w:rPr>
          <w:lang w:eastAsia="zh-CN"/>
        </w:rPr>
        <w:t> 8259</w:t>
      </w:r>
      <w:r w:rsidR="00CA4B50" w:rsidRPr="006E3855">
        <w:rPr>
          <w:lang w:eastAsia="zh-CN"/>
        </w:rPr>
        <w:t>:</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416A8DFD" w:rsidR="002E69DE" w:rsidRDefault="002E69DE" w:rsidP="002E69DE">
      <w:pPr>
        <w:pStyle w:val="EX"/>
        <w:rPr>
          <w:snapToGrid w:val="0"/>
        </w:rPr>
      </w:pPr>
      <w:r>
        <w:rPr>
          <w:snapToGrid w:val="0"/>
        </w:rPr>
        <w:t>[</w:t>
      </w:r>
      <w:r w:rsidR="007D4220">
        <w:rPr>
          <w:snapToGrid w:val="0"/>
        </w:rPr>
        <w:t>12</w:t>
      </w:r>
      <w:r>
        <w:rPr>
          <w:snapToGrid w:val="0"/>
        </w:rPr>
        <w:t>]</w:t>
      </w:r>
      <w:r>
        <w:rPr>
          <w:snapToGrid w:val="0"/>
        </w:rPr>
        <w:tab/>
      </w:r>
      <w:r w:rsidR="00CA4B50">
        <w:rPr>
          <w:snapToGrid w:val="0"/>
        </w:rPr>
        <w:t>IETF RFC 2045:</w:t>
      </w:r>
      <w:r>
        <w:rPr>
          <w:snapToGrid w:val="0"/>
        </w:rPr>
        <w:t xml:space="preserve"> "Multipurpose Internet Mail Extensions (MIME) Part One: Format of Internet Message Bodies".</w:t>
      </w:r>
    </w:p>
    <w:p w14:paraId="32E9EF41" w14:textId="44F7577D" w:rsidR="00490E17" w:rsidRDefault="00F86A32" w:rsidP="007B24EB">
      <w:pPr>
        <w:pStyle w:val="EX"/>
      </w:pPr>
      <w:r>
        <w:t>[13]</w:t>
      </w:r>
      <w:r>
        <w:tab/>
      </w:r>
      <w:r w:rsidR="00CA4B50" w:rsidRPr="005E4D39">
        <w:t>3GPP</w:t>
      </w:r>
      <w:r w:rsidR="00CA4B50">
        <w:t> </w:t>
      </w:r>
      <w:r w:rsidR="00CA4B50" w:rsidRPr="005E4D39">
        <w:t>TS</w:t>
      </w:r>
      <w:r w:rsidR="00CA4B50">
        <w:t> </w:t>
      </w:r>
      <w:r w:rsidR="00CA4B50" w:rsidRPr="005E4D39">
        <w:t>29.5</w:t>
      </w:r>
      <w:r w:rsidR="00CA4B50">
        <w:t>71</w:t>
      </w:r>
      <w:r w:rsidR="00CA4B50" w:rsidRPr="005E4D39">
        <w:t>:</w:t>
      </w:r>
      <w:r w:rsidRPr="005E4D39">
        <w:t xml:space="preserve"> "5G</w:t>
      </w:r>
      <w:r>
        <w:t xml:space="preserve"> System; Common Data Types for Service Based Interfaces; Stage 3".</w:t>
      </w:r>
    </w:p>
    <w:p w14:paraId="32E9EF42" w14:textId="164852B9"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r>
      <w:r w:rsidR="00CA4B50" w:rsidRPr="00C02424">
        <w:rPr>
          <w:noProof/>
        </w:rPr>
        <w:t>IETF</w:t>
      </w:r>
      <w:r w:rsidR="00CA4B50">
        <w:rPr>
          <w:noProof/>
        </w:rPr>
        <w:t> </w:t>
      </w:r>
      <w:r w:rsidR="00CA4B50" w:rsidRPr="00C02424">
        <w:rPr>
          <w:noProof/>
        </w:rPr>
        <w:t>RFC</w:t>
      </w:r>
      <w:r w:rsidR="00CA4B50">
        <w:rPr>
          <w:noProof/>
        </w:rPr>
        <w:t> </w:t>
      </w:r>
      <w:r w:rsidR="00CA4B50" w:rsidRPr="00C02424">
        <w:rPr>
          <w:noProof/>
        </w:rPr>
        <w:t>7540:</w:t>
      </w:r>
      <w:r w:rsidRPr="00C02424">
        <w:rPr>
          <w:noProof/>
        </w:rPr>
        <w:t xml:space="preserve"> "Hypertext Transfer Protocol Version 2 (HTTP/2)".</w:t>
      </w:r>
    </w:p>
    <w:p w14:paraId="32E9EF43" w14:textId="7A5DE05B"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sidR="00CA4B50">
        <w:rPr>
          <w:rStyle w:val="Hyperlink"/>
          <w:noProof/>
        </w:rPr>
        <w:t>.</w:t>
      </w:r>
    </w:p>
    <w:p w14:paraId="32E9EF44" w14:textId="10DB121D" w:rsidR="00BE3568" w:rsidRDefault="009F58C8" w:rsidP="007B24EB">
      <w:pPr>
        <w:pStyle w:val="EX"/>
      </w:pPr>
      <w:r w:rsidRPr="00990165">
        <w:t>[</w:t>
      </w:r>
      <w:r>
        <w:t>16</w:t>
      </w:r>
      <w:r w:rsidRPr="00990165">
        <w:t>]</w:t>
      </w:r>
      <w:r w:rsidRPr="00990165">
        <w:tab/>
      </w:r>
      <w:r w:rsidR="00CA4B50" w:rsidRPr="00990165">
        <w:t>3GPP</w:t>
      </w:r>
      <w:r w:rsidR="00CA4B50">
        <w:t> </w:t>
      </w:r>
      <w:r w:rsidR="00CA4B50" w:rsidRPr="00990165">
        <w:t>TS</w:t>
      </w:r>
      <w:r w:rsidR="00CA4B50">
        <w:t> </w:t>
      </w:r>
      <w:r w:rsidR="00CA4B50" w:rsidRPr="00990165">
        <w:t>29.274:</w:t>
      </w:r>
      <w:r w:rsidRPr="00990165">
        <w:t xml:space="preserve"> "3GPP Evolved Packet System (EPS); Evolved General Packet Radio Service (GPRS) Tunnelling Protocol for Control plane (GTPv2-C); Stage 3".</w:t>
      </w:r>
    </w:p>
    <w:p w14:paraId="32E9EF45" w14:textId="2C004BA4" w:rsidR="0026346C" w:rsidRDefault="0026346C" w:rsidP="0026346C">
      <w:pPr>
        <w:pStyle w:val="EX"/>
        <w:rPr>
          <w:lang w:eastAsia="zh-CN"/>
        </w:rPr>
      </w:pPr>
      <w:r>
        <w:rPr>
          <w:lang w:eastAsia="zh-CN"/>
        </w:rPr>
        <w:t>[17]</w:t>
      </w:r>
      <w:r>
        <w:rPr>
          <w:lang w:eastAsia="zh-CN"/>
        </w:rPr>
        <w:tab/>
      </w:r>
      <w:r w:rsidR="00CA4B50">
        <w:rPr>
          <w:lang w:eastAsia="zh-CN"/>
        </w:rPr>
        <w:t>3GPP TS 33.501:</w:t>
      </w:r>
      <w:r>
        <w:rPr>
          <w:lang w:eastAsia="zh-CN"/>
        </w:rPr>
        <w:t xml:space="preserve"> "</w:t>
      </w:r>
      <w:r w:rsidRPr="00A449BB">
        <w:rPr>
          <w:lang w:eastAsia="zh-CN"/>
        </w:rPr>
        <w:t>Security architecture and procedures for 5G system</w:t>
      </w:r>
      <w:r>
        <w:rPr>
          <w:lang w:eastAsia="zh-CN"/>
        </w:rPr>
        <w:t>".</w:t>
      </w:r>
    </w:p>
    <w:p w14:paraId="32E9EF46" w14:textId="465C765B" w:rsidR="0026346C" w:rsidRDefault="0026346C" w:rsidP="0026346C">
      <w:pPr>
        <w:pStyle w:val="EX"/>
        <w:rPr>
          <w:lang w:eastAsia="zh-CN"/>
        </w:rPr>
      </w:pPr>
      <w:r>
        <w:rPr>
          <w:lang w:eastAsia="zh-CN"/>
        </w:rPr>
        <w:lastRenderedPageBreak/>
        <w:t>[18]</w:t>
      </w:r>
      <w:r>
        <w:rPr>
          <w:lang w:eastAsia="zh-CN"/>
        </w:rPr>
        <w:tab/>
      </w:r>
      <w:r w:rsidR="00CA4B50">
        <w:rPr>
          <w:lang w:val="en-US"/>
        </w:rPr>
        <w:t>IETF RFC 6749:</w:t>
      </w:r>
      <w:r>
        <w:rPr>
          <w:lang w:val="en-US"/>
        </w:rPr>
        <w:t xml:space="preserve"> "</w:t>
      </w:r>
      <w:r w:rsidRPr="00A449BB">
        <w:rPr>
          <w:lang w:val="en-US"/>
        </w:rPr>
        <w:t>The OAuth 2.0 Authorization Framework</w:t>
      </w:r>
      <w:r>
        <w:rPr>
          <w:lang w:val="en-US"/>
        </w:rPr>
        <w:t>".</w:t>
      </w:r>
    </w:p>
    <w:p w14:paraId="32E9EF47" w14:textId="1E7E4208" w:rsidR="0026346C" w:rsidRDefault="0026346C" w:rsidP="007B24EB">
      <w:pPr>
        <w:pStyle w:val="EX"/>
        <w:rPr>
          <w:lang w:eastAsia="zh-CN"/>
        </w:rPr>
      </w:pPr>
      <w:r>
        <w:rPr>
          <w:lang w:eastAsia="zh-CN"/>
        </w:rPr>
        <w:t>[19]</w:t>
      </w:r>
      <w:r>
        <w:rPr>
          <w:lang w:eastAsia="zh-CN"/>
        </w:rPr>
        <w:tab/>
      </w:r>
      <w:r w:rsidR="00CA4B50">
        <w:rPr>
          <w:lang w:eastAsia="zh-CN"/>
        </w:rPr>
        <w:t>3GPP TS 29.510:</w:t>
      </w:r>
      <w:r>
        <w:rPr>
          <w:lang w:eastAsia="zh-CN"/>
        </w:rPr>
        <w:t xml:space="preserve"> "Network Function Repository Services; Stage 3".</w:t>
      </w:r>
    </w:p>
    <w:p w14:paraId="32E9EF48" w14:textId="7B50B070" w:rsidR="003249CE" w:rsidRDefault="003249CE" w:rsidP="007B24EB">
      <w:pPr>
        <w:pStyle w:val="EX"/>
      </w:pPr>
      <w:r>
        <w:t>[20]</w:t>
      </w:r>
      <w:r>
        <w:tab/>
      </w:r>
      <w:r w:rsidR="00CA4B50" w:rsidRPr="005E4D39">
        <w:t>3GPP</w:t>
      </w:r>
      <w:r w:rsidR="00CA4B50">
        <w:t> </w:t>
      </w:r>
      <w:r w:rsidR="00CA4B50" w:rsidRPr="005E4D39">
        <w:t>TS</w:t>
      </w:r>
      <w:r w:rsidR="00CA4B50">
        <w:t> </w:t>
      </w:r>
      <w:r w:rsidR="00CA4B50" w:rsidRPr="005E4D39">
        <w:t>29.5</w:t>
      </w:r>
      <w:r w:rsidR="00CA4B50">
        <w:t>18</w:t>
      </w:r>
      <w:r w:rsidR="00CA4B50" w:rsidRPr="005E4D39">
        <w:t>:</w:t>
      </w:r>
      <w:r w:rsidRPr="005E4D39">
        <w:t xml:space="preserve"> "5G</w:t>
      </w:r>
      <w:r>
        <w:t xml:space="preserve"> System; Access and Mobility Management Service; Stage 3".</w:t>
      </w:r>
    </w:p>
    <w:p w14:paraId="32E9EF49" w14:textId="25092752" w:rsidR="007C443B" w:rsidRDefault="007C443B" w:rsidP="007B24EB">
      <w:pPr>
        <w:pStyle w:val="EX"/>
      </w:pPr>
      <w:r>
        <w:t>[21]</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380</w:t>
      </w:r>
      <w:r w:rsidR="00CA4B50" w:rsidRPr="005E4D39">
        <w:t>:</w:t>
      </w:r>
      <w:r w:rsidRPr="005E4D39">
        <w:t xml:space="preserve"> "</w:t>
      </w:r>
      <w:r>
        <w:t>IMS Restoration Procedures".</w:t>
      </w:r>
    </w:p>
    <w:p w14:paraId="32E9EF4A" w14:textId="62611532" w:rsidR="001B3C45" w:rsidRDefault="001B3C45" w:rsidP="001B3C45">
      <w:pPr>
        <w:pStyle w:val="EX"/>
      </w:pPr>
      <w:r>
        <w:t>[22</w:t>
      </w:r>
      <w:r w:rsidRPr="00A739B0">
        <w:t>]</w:t>
      </w:r>
      <w:r w:rsidRPr="00A739B0">
        <w:tab/>
      </w:r>
      <w:r w:rsidR="00CA4B50" w:rsidRPr="00A739B0">
        <w:t>3GPP</w:t>
      </w:r>
      <w:r w:rsidR="00CA4B50">
        <w:t> </w:t>
      </w:r>
      <w:r w:rsidR="00CA4B50" w:rsidRPr="00A739B0">
        <w:t>TS</w:t>
      </w:r>
      <w:r w:rsidR="00CA4B50">
        <w:t> </w:t>
      </w:r>
      <w:r w:rsidR="00CA4B50">
        <w:rPr>
          <w:rFonts w:hint="eastAsia"/>
        </w:rPr>
        <w:t>32</w:t>
      </w:r>
      <w:r w:rsidR="00CA4B50" w:rsidRPr="00A739B0">
        <w:t>.</w:t>
      </w:r>
      <w:r w:rsidR="00CA4B50">
        <w:rPr>
          <w:rFonts w:hint="eastAsia"/>
        </w:rPr>
        <w:t>42</w:t>
      </w:r>
      <w:r w:rsidR="00CA4B50"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4AB3B958" w:rsidR="00476E80" w:rsidRDefault="0057186F" w:rsidP="001B3C45">
      <w:pPr>
        <w:pStyle w:val="EX"/>
      </w:pPr>
      <w:r>
        <w:t>[23]</w:t>
      </w:r>
      <w:r>
        <w:tab/>
      </w:r>
      <w:r w:rsidR="00CA4B50">
        <w:t>IETF RFC 7807</w:t>
      </w:r>
      <w:r w:rsidR="00CA4B50" w:rsidRPr="006233A7">
        <w:t>:</w:t>
      </w:r>
      <w:r w:rsidRPr="006233A7">
        <w:t xml:space="preserve"> "</w:t>
      </w:r>
      <w:r>
        <w:t>Problem Details for HTTP APIs</w:t>
      </w:r>
      <w:r w:rsidRPr="006233A7">
        <w:t>"</w:t>
      </w:r>
      <w:r>
        <w:t>.</w:t>
      </w:r>
    </w:p>
    <w:p w14:paraId="32E9EF4C" w14:textId="30FAF472" w:rsidR="003E2FE0" w:rsidRDefault="003E2FE0" w:rsidP="001B3C45">
      <w:pPr>
        <w:pStyle w:val="EX"/>
      </w:pPr>
      <w:r>
        <w:t>[24]</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527</w:t>
      </w:r>
      <w:r w:rsidR="00CA4B50" w:rsidRPr="005E4D39">
        <w:t>:</w:t>
      </w:r>
      <w:r w:rsidRPr="005E4D39">
        <w:t xml:space="preserve"> "</w:t>
      </w:r>
      <w:r>
        <w:t>5G System; Restoration Procedures".</w:t>
      </w:r>
    </w:p>
    <w:p w14:paraId="4B802180" w14:textId="2C27B97F" w:rsidR="0050154D" w:rsidRDefault="0050154D" w:rsidP="0050154D">
      <w:pPr>
        <w:pStyle w:val="EX"/>
      </w:pPr>
      <w:r>
        <w:t>[25]</w:t>
      </w:r>
      <w:r>
        <w:tab/>
      </w:r>
      <w:r w:rsidR="00CA4B50" w:rsidRPr="005E4D39">
        <w:t>3GPP</w:t>
      </w:r>
      <w:r w:rsidR="00CA4B50">
        <w:t> </w:t>
      </w:r>
      <w:r w:rsidR="00CA4B50" w:rsidRPr="005E4D39">
        <w:t>TS</w:t>
      </w:r>
      <w:r w:rsidR="00CA4B50">
        <w:t> 32</w:t>
      </w:r>
      <w:r w:rsidR="00CA4B50" w:rsidRPr="005E4D39">
        <w:t>.</w:t>
      </w:r>
      <w:r w:rsidR="00CA4B50">
        <w:t>255</w:t>
      </w:r>
      <w:r w:rsidR="00CA4B50" w:rsidRPr="005E4D39">
        <w:t>:</w:t>
      </w:r>
      <w:r w:rsidRPr="005E4D39">
        <w:t xml:space="preserve"> "</w:t>
      </w:r>
      <w:r>
        <w:t>Charging management; 5G data connectivity domain charging; stage 2".</w:t>
      </w:r>
    </w:p>
    <w:p w14:paraId="4CB947DD" w14:textId="14ED863D" w:rsidR="0050154D" w:rsidRDefault="0050154D" w:rsidP="0050154D">
      <w:pPr>
        <w:pStyle w:val="EX"/>
      </w:pPr>
      <w:r>
        <w:t>[26]</w:t>
      </w:r>
      <w:r>
        <w:tab/>
      </w:r>
      <w:r w:rsidR="00CA4B50" w:rsidRPr="005E4D39">
        <w:t>3GPP</w:t>
      </w:r>
      <w:r w:rsidR="00CA4B50">
        <w:t> </w:t>
      </w:r>
      <w:r w:rsidR="00CA4B50" w:rsidRPr="005E4D39">
        <w:t>TS</w:t>
      </w:r>
      <w:r w:rsidR="00CA4B50">
        <w:t> 32</w:t>
      </w:r>
      <w:r w:rsidR="00CA4B50" w:rsidRPr="005E4D39">
        <w:t>.</w:t>
      </w:r>
      <w:r w:rsidR="00CA4B50">
        <w:t>291</w:t>
      </w:r>
      <w:r w:rsidR="00CA4B50" w:rsidRPr="005E4D39">
        <w:t>:</w:t>
      </w:r>
      <w:r w:rsidRPr="005E4D39">
        <w:t xml:space="preserve"> "</w:t>
      </w:r>
      <w:r>
        <w:t>Charging management; 5G system, charging service; Stage 3".</w:t>
      </w:r>
    </w:p>
    <w:p w14:paraId="749819B8" w14:textId="5D566E20" w:rsidR="00BE10CE" w:rsidRDefault="00BE10CE" w:rsidP="00BE10CE">
      <w:pPr>
        <w:pStyle w:val="EX"/>
        <w:rPr>
          <w:snapToGrid w:val="0"/>
        </w:rPr>
      </w:pPr>
      <w:r w:rsidRPr="006C1437">
        <w:t>[</w:t>
      </w:r>
      <w:r>
        <w:t>27</w:t>
      </w:r>
      <w:r w:rsidRPr="006C1437">
        <w:t>]</w:t>
      </w:r>
      <w:r w:rsidRPr="006C1437">
        <w:tab/>
      </w:r>
      <w:r w:rsidR="00CA4B50" w:rsidRPr="006C1437">
        <w:t>3GPP</w:t>
      </w:r>
      <w:r w:rsidR="00CA4B50">
        <w:t> </w:t>
      </w:r>
      <w:r w:rsidR="00CA4B50" w:rsidRPr="006C1437">
        <w:t>TS</w:t>
      </w:r>
      <w:r w:rsidR="00CA4B50">
        <w:t> </w:t>
      </w:r>
      <w:r w:rsidR="00CA4B50" w:rsidRPr="006C1437">
        <w:rPr>
          <w:lang w:eastAsia="zh-CN"/>
        </w:rPr>
        <w:t>24.301</w:t>
      </w:r>
      <w:r w:rsidR="00CA4B50" w:rsidRPr="006C1437">
        <w:rPr>
          <w:snapToGrid w:val="0"/>
        </w:rPr>
        <w:t>:</w:t>
      </w:r>
      <w:r w:rsidRPr="006C1437">
        <w:rPr>
          <w:snapToGrid w:val="0"/>
        </w:rPr>
        <w:t xml:space="preserve"> "</w:t>
      </w:r>
      <w:r w:rsidRPr="006C1437">
        <w:t>Non-Access-Stratum (NAS) protocol for Evolved Packet System (EPS); Stage</w:t>
      </w:r>
      <w:r>
        <w:t> </w:t>
      </w:r>
      <w:r w:rsidRPr="006C1437">
        <w:t>3</w:t>
      </w:r>
      <w:r w:rsidRPr="006C1437">
        <w:rPr>
          <w:snapToGrid w:val="0"/>
        </w:rPr>
        <w:t>".</w:t>
      </w:r>
    </w:p>
    <w:p w14:paraId="32E9EF4D" w14:textId="460FFA5D" w:rsidR="001B3C45" w:rsidRDefault="005E0371" w:rsidP="007B24EB">
      <w:pPr>
        <w:pStyle w:val="EX"/>
      </w:pPr>
      <w:r>
        <w:t>[28]</w:t>
      </w:r>
      <w:r>
        <w:tab/>
      </w:r>
      <w:r w:rsidR="00CA4B50" w:rsidRPr="005E4D39">
        <w:t>3GPP</w:t>
      </w:r>
      <w:r w:rsidR="00CA4B50">
        <w:t> </w:t>
      </w:r>
      <w:r w:rsidR="00CA4B50" w:rsidRPr="005E4D39">
        <w:t>T</w:t>
      </w:r>
      <w:r w:rsidR="00CA4B50">
        <w:t>R 21.900</w:t>
      </w:r>
      <w:r w:rsidR="00CA4B50" w:rsidRPr="005E4D39">
        <w:t>:</w:t>
      </w:r>
      <w:r w:rsidRPr="005E4D39">
        <w:t xml:space="preserve"> "</w:t>
      </w:r>
      <w:r w:rsidRPr="00ED0BD9">
        <w:t>Technical Specification Group working methods</w:t>
      </w:r>
      <w:r>
        <w:t>".</w:t>
      </w:r>
    </w:p>
    <w:p w14:paraId="32E9EF4E" w14:textId="77777777" w:rsidR="00436C5C" w:rsidRPr="004D3578" w:rsidRDefault="00DE6B8B" w:rsidP="00436C5C">
      <w:pPr>
        <w:pStyle w:val="Heading1"/>
      </w:pPr>
      <w:bookmarkStart w:id="14" w:name="_Toc20129441"/>
      <w:bookmarkStart w:id="15" w:name="_Toc27584068"/>
      <w:r>
        <w:t>3</w:t>
      </w:r>
      <w:r>
        <w:tab/>
      </w:r>
      <w:r w:rsidR="00436C5C" w:rsidRPr="004D3578">
        <w:t>Definitions and abbreviations</w:t>
      </w:r>
      <w:bookmarkEnd w:id="14"/>
      <w:bookmarkEnd w:id="15"/>
    </w:p>
    <w:p w14:paraId="32E9EF4F" w14:textId="77777777" w:rsidR="00436C5C" w:rsidRPr="004D3578" w:rsidRDefault="00436C5C" w:rsidP="00436C5C">
      <w:pPr>
        <w:pStyle w:val="Heading2"/>
      </w:pPr>
      <w:bookmarkStart w:id="16" w:name="_Toc20129442"/>
      <w:bookmarkStart w:id="17" w:name="_Toc27584069"/>
      <w:r w:rsidRPr="004D3578">
        <w:t>3.1</w:t>
      </w:r>
      <w:r w:rsidRPr="004D3578">
        <w:tab/>
        <w:t>Definitions</w:t>
      </w:r>
      <w:bookmarkEnd w:id="16"/>
      <w:bookmarkEnd w:id="17"/>
    </w:p>
    <w:p w14:paraId="32E9EF50" w14:textId="65222D79" w:rsidR="00436C5C" w:rsidRPr="004D3578" w:rsidRDefault="00436C5C" w:rsidP="00436C5C">
      <w:r w:rsidRPr="004D3578">
        <w:t>For the purposes of the present document, the terms and definitions given in</w:t>
      </w:r>
      <w:r w:rsidR="00151DAB">
        <w:t xml:space="preserve"> 3GPP TR</w:t>
      </w:r>
      <w:r w:rsidR="00CA4B50">
        <w:t> </w:t>
      </w:r>
      <w:r w:rsidR="00CA4B50" w:rsidRPr="004D3578">
        <w:t>21.905</w:t>
      </w:r>
      <w:r w:rsidR="00CA4B50">
        <w:t> </w:t>
      </w:r>
      <w:r w:rsidR="00CA4B50" w:rsidRPr="004D3578">
        <w:t>[</w:t>
      </w:r>
      <w:r w:rsidRPr="004D3578">
        <w:t>1] and the following apply. A term defined in the present document takes precedence over the definition of the same term, if any, in</w:t>
      </w:r>
      <w:r w:rsidR="00151DAB">
        <w:t xml:space="preserve"> 3GPP TR</w:t>
      </w:r>
      <w:r w:rsidR="00CA4B50">
        <w:t> </w:t>
      </w:r>
      <w:r w:rsidR="00CA4B50" w:rsidRPr="004D3578">
        <w:t>21.905</w:t>
      </w:r>
      <w:r w:rsidR="00CA4B50">
        <w:t> </w:t>
      </w:r>
      <w:r w:rsidR="00CA4B50" w:rsidRPr="004D3578">
        <w:t>[</w:t>
      </w:r>
      <w:r w:rsidRPr="004D3578">
        <w:t>1].</w:t>
      </w:r>
    </w:p>
    <w:p w14:paraId="32E9EF51" w14:textId="77777777" w:rsidR="00080512" w:rsidRPr="004D3578" w:rsidRDefault="00080512" w:rsidP="00436C5C">
      <w:pPr>
        <w:pStyle w:val="Heading2"/>
      </w:pPr>
      <w:bookmarkStart w:id="18" w:name="_Toc20129443"/>
      <w:bookmarkStart w:id="19" w:name="_Toc27584070"/>
      <w:r w:rsidRPr="004D3578">
        <w:t>3.</w:t>
      </w:r>
      <w:r w:rsidR="00436C5C">
        <w:t>2</w:t>
      </w:r>
      <w:r w:rsidRPr="004D3578">
        <w:tab/>
        <w:t>Abbreviations</w:t>
      </w:r>
      <w:bookmarkEnd w:id="18"/>
      <w:bookmarkEnd w:id="19"/>
    </w:p>
    <w:p w14:paraId="32E9EF52" w14:textId="7CB055AF" w:rsidR="00080512" w:rsidRPr="004D3578" w:rsidRDefault="00080512">
      <w:pPr>
        <w:keepNext/>
      </w:pPr>
      <w:r w:rsidRPr="004D3578">
        <w:t>For the purposes of the present document, the abb</w:t>
      </w:r>
      <w:r w:rsidR="004D3578" w:rsidRPr="004D3578">
        <w:t>reviations given in</w:t>
      </w:r>
      <w:r w:rsidR="00151DAB">
        <w:t xml:space="preserve"> 3GPP TR</w:t>
      </w:r>
      <w:r w:rsidR="00CA4B50">
        <w:t> </w:t>
      </w:r>
      <w:r w:rsidR="00CA4B50" w:rsidRPr="004D3578">
        <w:t>21.905</w:t>
      </w:r>
      <w:r w:rsidR="00CA4B50">
        <w:t> </w:t>
      </w:r>
      <w:r w:rsidR="00CA4B50"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151DAB">
        <w:t xml:space="preserve"> 3GPP TR</w:t>
      </w:r>
      <w:r w:rsidR="00CA4B50">
        <w:t> </w:t>
      </w:r>
      <w:r w:rsidR="00CA4B50" w:rsidRPr="004D3578">
        <w:t>21.905</w:t>
      </w:r>
      <w:r w:rsidR="00CA4B50">
        <w:t> </w:t>
      </w:r>
      <w:r w:rsidR="00CA4B50" w:rsidRPr="004D3578">
        <w:t>[</w:t>
      </w:r>
      <w:r w:rsidR="004D3578" w:rsidRPr="004D3578">
        <w:t>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20" w:name="_Toc20129444"/>
      <w:bookmarkStart w:id="21" w:name="_Toc27584071"/>
      <w:r w:rsidRPr="004D3578">
        <w:t>4</w:t>
      </w:r>
      <w:r w:rsidRPr="004D3578">
        <w:tab/>
      </w:r>
      <w:r w:rsidR="00496495">
        <w:t>Overview</w:t>
      </w:r>
      <w:bookmarkEnd w:id="20"/>
      <w:bookmarkEnd w:id="21"/>
    </w:p>
    <w:p w14:paraId="32E9EF5A" w14:textId="77777777" w:rsidR="000A45AE" w:rsidRDefault="000A45AE" w:rsidP="000A45AE">
      <w:pPr>
        <w:pStyle w:val="Heading2"/>
      </w:pPr>
      <w:bookmarkStart w:id="22" w:name="_Toc20129445"/>
      <w:bookmarkStart w:id="23" w:name="_Toc27584072"/>
      <w:r>
        <w:t>4.1</w:t>
      </w:r>
      <w:r>
        <w:tab/>
        <w:t>Introduction</w:t>
      </w:r>
      <w:bookmarkEnd w:id="22"/>
      <w:bookmarkEnd w:id="23"/>
    </w:p>
    <w:p w14:paraId="32E9EF5B" w14:textId="7EE19803" w:rsidR="00DA2975" w:rsidRDefault="00DA2975" w:rsidP="00DA2975">
      <w:r>
        <w:t>Within the 5GC, the SMF offers services to the AMF, other SMF (V-SMF or H-SMF), PCF and NEF via the Nsmf service based interface (see</w:t>
      </w:r>
      <w:r w:rsidR="00151DAB">
        <w:t xml:space="preserve"> 3GPP TS</w:t>
      </w:r>
      <w:r w:rsidR="00CA4B50">
        <w:t> 23.501 [</w:t>
      </w:r>
      <w:r>
        <w:t>2] and</w:t>
      </w:r>
      <w:r w:rsidR="00151DAB">
        <w:t xml:space="preserve"> 3GPP TS</w:t>
      </w:r>
      <w:r w:rsidR="00CA4B50">
        <w:t> 23.502 [</w:t>
      </w:r>
      <w:r>
        <w:t>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6.5pt" o:ole="">
            <v:imagedata r:id="rId12" o:title=""/>
          </v:shape>
          <o:OLEObject Type="Embed" ProgID="Visio.Drawing.11" ShapeID="_x0000_i1025" DrawAspect="Content" ObjectID="_1638197071" r:id="rId13"/>
        </w:object>
      </w:r>
    </w:p>
    <w:p w14:paraId="32E9EF5E" w14:textId="412B6B82" w:rsidR="00DA2975" w:rsidRDefault="00DA2975" w:rsidP="00DA2975">
      <w:pPr>
        <w:pStyle w:val="TF"/>
        <w:rPr>
          <w:lang w:eastAsia="zh-CN"/>
        </w:rPr>
      </w:pPr>
      <w:r>
        <w:t>Figure 4</w:t>
      </w:r>
      <w:r w:rsidR="000C7A0F">
        <w:t>.1</w:t>
      </w:r>
      <w:r>
        <w:t xml:space="preserve">-1: Reference </w:t>
      </w:r>
      <w:r>
        <w:rPr>
          <w:lang w:eastAsia="zh-CN"/>
        </w:rPr>
        <w:t>model – SMF</w:t>
      </w:r>
    </w:p>
    <w:p w14:paraId="32E9EF5F" w14:textId="7FC48C40" w:rsidR="00DA2975" w:rsidRDefault="00DA2975" w:rsidP="00DA2975">
      <w:r>
        <w:t xml:space="preserve">The functionalities supported by the SMF are listed in </w:t>
      </w:r>
      <w:r w:rsidR="005B1EEB">
        <w:t>clause</w:t>
      </w:r>
      <w:r>
        <w:t xml:space="preserve"> 6.2.2 of</w:t>
      </w:r>
      <w:r w:rsidR="00151DAB">
        <w:t xml:space="preserve"> 3GPP TS</w:t>
      </w:r>
      <w:r w:rsidR="00CA4B50">
        <w:t> 23.501 [</w:t>
      </w:r>
      <w:r>
        <w:t>2].</w:t>
      </w:r>
    </w:p>
    <w:p w14:paraId="32E9EF60" w14:textId="77777777" w:rsidR="00943FC1" w:rsidRDefault="00943FC1" w:rsidP="00943FC1">
      <w:pPr>
        <w:pStyle w:val="Heading1"/>
      </w:pPr>
      <w:bookmarkStart w:id="24" w:name="_Toc20129446"/>
      <w:bookmarkStart w:id="25" w:name="_Toc27584073"/>
      <w:r>
        <w:t>5</w:t>
      </w:r>
      <w:r w:rsidRPr="004D3578">
        <w:tab/>
      </w:r>
      <w:r w:rsidR="004E0785">
        <w:t>S</w:t>
      </w:r>
      <w:r>
        <w:t>ervices</w:t>
      </w:r>
      <w:r w:rsidR="004E0785">
        <w:t xml:space="preserve"> </w:t>
      </w:r>
      <w:r w:rsidR="004D67AB">
        <w:t xml:space="preserve">offered by the </w:t>
      </w:r>
      <w:r w:rsidR="00C610B7">
        <w:t>SMF</w:t>
      </w:r>
      <w:bookmarkEnd w:id="24"/>
      <w:bookmarkEnd w:id="25"/>
    </w:p>
    <w:p w14:paraId="32E9EF61" w14:textId="77777777" w:rsidR="00943FC1" w:rsidRDefault="00943FC1" w:rsidP="00943FC1">
      <w:pPr>
        <w:pStyle w:val="Heading2"/>
      </w:pPr>
      <w:bookmarkStart w:id="26" w:name="_Toc20129447"/>
      <w:bookmarkStart w:id="27" w:name="_Toc27584074"/>
      <w:r>
        <w:t>5.1</w:t>
      </w:r>
      <w:r>
        <w:tab/>
        <w:t>Introduction</w:t>
      </w:r>
      <w:bookmarkEnd w:id="26"/>
      <w:bookmarkEnd w:id="27"/>
    </w:p>
    <w:p w14:paraId="32E9EF62" w14:textId="39C83F75" w:rsidR="00DA2975" w:rsidRDefault="00DA2975" w:rsidP="00DA2975">
      <w:pPr>
        <w:rPr>
          <w:lang w:val="en-US"/>
        </w:rPr>
      </w:pPr>
      <w:r>
        <w:rPr>
          <w:lang w:val="en-US"/>
        </w:rPr>
        <w:t>The SMF supports the following services.</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2F2E4682" w:rsidR="00DA2975" w:rsidRDefault="00DA2975" w:rsidP="00DA2975">
      <w:pPr>
        <w:rPr>
          <w:lang w:val="en-US"/>
        </w:rPr>
      </w:pPr>
      <w:r>
        <w:rPr>
          <w:lang w:val="en-US"/>
        </w:rPr>
        <w:t xml:space="preserve">The Nsmf_EventExposure service is specified </w:t>
      </w:r>
      <w:r>
        <w:t>in</w:t>
      </w:r>
      <w:r w:rsidR="00151DAB">
        <w:t xml:space="preserve"> 3GPP TS</w:t>
      </w:r>
      <w:r w:rsidR="00CA4B50">
        <w:t> 29.508 [</w:t>
      </w:r>
      <w:r>
        <w:t>6].</w:t>
      </w:r>
    </w:p>
    <w:p w14:paraId="32E9EF72" w14:textId="77777777" w:rsidR="00943FC1" w:rsidRDefault="00943FC1" w:rsidP="00943FC1">
      <w:pPr>
        <w:pStyle w:val="Heading2"/>
      </w:pPr>
      <w:bookmarkStart w:id="28" w:name="_Toc20129448"/>
      <w:bookmarkStart w:id="29" w:name="_Toc27584075"/>
      <w:r>
        <w:t>5.2</w:t>
      </w:r>
      <w:r>
        <w:tab/>
      </w:r>
      <w:r w:rsidR="00C610B7">
        <w:t>Nsmf_PDUSession</w:t>
      </w:r>
      <w:r w:rsidR="00AF47A0" w:rsidRPr="00AF47A0">
        <w:t xml:space="preserve"> </w:t>
      </w:r>
      <w:r w:rsidR="00AF47A0">
        <w:t>Service</w:t>
      </w:r>
      <w:bookmarkEnd w:id="28"/>
      <w:bookmarkEnd w:id="29"/>
    </w:p>
    <w:p w14:paraId="32E9EF73" w14:textId="77777777" w:rsidR="00943FC1" w:rsidRDefault="00943FC1" w:rsidP="00943FC1">
      <w:pPr>
        <w:pStyle w:val="Heading3"/>
      </w:pPr>
      <w:bookmarkStart w:id="30" w:name="_Toc20129449"/>
      <w:bookmarkStart w:id="31" w:name="_Toc27584076"/>
      <w:r>
        <w:t>5.2.1</w:t>
      </w:r>
      <w:r>
        <w:tab/>
      </w:r>
      <w:r w:rsidR="007C608D">
        <w:t>Service Description</w:t>
      </w:r>
      <w:bookmarkEnd w:id="30"/>
      <w:bookmarkEnd w:id="31"/>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52372E30" w:rsidR="00010A19" w:rsidRDefault="00010A19" w:rsidP="00DA2975">
      <w:pPr>
        <w:pStyle w:val="B1"/>
      </w:pPr>
      <w:r>
        <w:t>-</w:t>
      </w:r>
      <w:r>
        <w:tab/>
        <w:t>Creation, modification and deletion of PDU sessions between the V-SMF and H-SMF, in HR roaming scenarios;</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32" w:name="_Toc20129450"/>
      <w:bookmarkStart w:id="33" w:name="_Toc27584077"/>
      <w:r>
        <w:t>5.2</w:t>
      </w:r>
      <w:r w:rsidR="004E0785">
        <w:t>.2</w:t>
      </w:r>
      <w:r>
        <w:tab/>
      </w:r>
      <w:r w:rsidR="008B6CCA">
        <w:t>Service Operations</w:t>
      </w:r>
      <w:bookmarkEnd w:id="32"/>
      <w:bookmarkEnd w:id="33"/>
    </w:p>
    <w:p w14:paraId="32E9EFB9" w14:textId="77777777" w:rsidR="00AF47A0" w:rsidRDefault="00AF47A0" w:rsidP="00AF47A0">
      <w:pPr>
        <w:pStyle w:val="Heading4"/>
      </w:pPr>
      <w:bookmarkStart w:id="34" w:name="_Toc20129451"/>
      <w:bookmarkStart w:id="35" w:name="_Toc27584078"/>
      <w:r>
        <w:t>5.2.2.1</w:t>
      </w:r>
      <w:r>
        <w:tab/>
      </w:r>
      <w:r w:rsidR="00083EA1">
        <w:t>Introduction</w:t>
      </w:r>
      <w:bookmarkEnd w:id="34"/>
      <w:bookmarkEnd w:id="35"/>
    </w:p>
    <w:p w14:paraId="32E9EFBA" w14:textId="29F3DA9B" w:rsidR="00271834" w:rsidRDefault="00271834" w:rsidP="00F5014C">
      <w:r>
        <w:t>See Table 5.2.1-1 for an overview of the service operations supported by the Nsmf_PDUSession</w:t>
      </w:r>
      <w:r w:rsidR="007F2B55">
        <w:t xml:space="preserve"> service</w:t>
      </w:r>
      <w:r>
        <w:t>.</w:t>
      </w:r>
    </w:p>
    <w:p w14:paraId="32E9EFBB" w14:textId="77777777" w:rsidR="00D93024" w:rsidRDefault="00D93024" w:rsidP="00D93024">
      <w:pPr>
        <w:pStyle w:val="Heading4"/>
      </w:pPr>
      <w:bookmarkStart w:id="36" w:name="_Toc20129452"/>
      <w:bookmarkStart w:id="37" w:name="_Toc27584079"/>
      <w:r>
        <w:t>5.2.2.2</w:t>
      </w:r>
      <w:r>
        <w:tab/>
      </w:r>
      <w:r w:rsidR="00C610B7">
        <w:t>Create SM Context service operation</w:t>
      </w:r>
      <w:bookmarkEnd w:id="36"/>
      <w:bookmarkEnd w:id="37"/>
    </w:p>
    <w:p w14:paraId="32E9EFBC" w14:textId="77777777" w:rsidR="00D93024" w:rsidRDefault="00D93024" w:rsidP="00AC65ED">
      <w:pPr>
        <w:pStyle w:val="Heading5"/>
      </w:pPr>
      <w:bookmarkStart w:id="38" w:name="_Toc20129453"/>
      <w:bookmarkStart w:id="39" w:name="_Toc27584080"/>
      <w:r>
        <w:t>5.2.2.2.1</w:t>
      </w:r>
      <w:r>
        <w:tab/>
        <w:t>General</w:t>
      </w:r>
      <w:bookmarkEnd w:id="38"/>
      <w:bookmarkEnd w:id="39"/>
    </w:p>
    <w:p w14:paraId="32E9EFBD" w14:textId="0B1626C2" w:rsidR="000F5270" w:rsidRDefault="00087269" w:rsidP="00087269">
      <w:r>
        <w:t>The Create SM Context service operation shall be used to create an individual SM context, for a given PDU session, in the SMF, or in the V-SMF for HR roaming scenarios</w:t>
      </w:r>
      <w:r w:rsidR="000F5270">
        <w:t>.</w:t>
      </w:r>
    </w:p>
    <w:p w14:paraId="32E9EFBE" w14:textId="6BD987A9" w:rsidR="00087269" w:rsidRDefault="000F5270" w:rsidP="00087269">
      <w:r>
        <w:t>It is used</w:t>
      </w:r>
      <w:r w:rsidR="00087269">
        <w:t xml:space="preserve"> in the following procedures:</w:t>
      </w:r>
    </w:p>
    <w:p w14:paraId="32E9EFBF" w14:textId="32244CB4" w:rsidR="00087269" w:rsidRDefault="00087269" w:rsidP="00087269">
      <w:pPr>
        <w:pStyle w:val="B1"/>
      </w:pPr>
      <w:r>
        <w:t>-</w:t>
      </w:r>
      <w:r>
        <w:tab/>
        <w:t xml:space="preserve">UE requested PDU Session Establishment (see </w:t>
      </w:r>
      <w:r w:rsidR="005B1EEB">
        <w:t>clause</w:t>
      </w:r>
      <w:r>
        <w:t xml:space="preserve"> 4.3.2 of</w:t>
      </w:r>
      <w:r w:rsidR="00151DAB">
        <w:t xml:space="preserve"> 3GPP TS</w:t>
      </w:r>
      <w:r w:rsidR="00CA4B50">
        <w:t> 23.502 [</w:t>
      </w:r>
      <w:r>
        <w:t>3]);</w:t>
      </w:r>
    </w:p>
    <w:p w14:paraId="32E9EFC0" w14:textId="3C000FB5" w:rsidR="002E45F9" w:rsidRDefault="002E45F9" w:rsidP="00ED293A">
      <w:pPr>
        <w:pStyle w:val="B1"/>
      </w:pPr>
      <w:r>
        <w:t>-</w:t>
      </w:r>
      <w:r>
        <w:tab/>
        <w:t xml:space="preserve">EPS to 5GS Idle mode mobility or handover using N26 interface (see </w:t>
      </w:r>
      <w:r w:rsidR="005B1EEB">
        <w:t>clause</w:t>
      </w:r>
      <w:r>
        <w:t xml:space="preserve"> 4.11</w:t>
      </w:r>
      <w:r w:rsidR="00AE162D">
        <w:t>.1</w:t>
      </w:r>
      <w:r w:rsidRPr="009158B7">
        <w:t xml:space="preserve"> </w:t>
      </w:r>
      <w:r>
        <w:t>of</w:t>
      </w:r>
      <w:r w:rsidR="00151DAB">
        <w:t xml:space="preserve"> 3GPP TS</w:t>
      </w:r>
      <w:r w:rsidR="00CA4B50">
        <w:t> 23.502 [</w:t>
      </w:r>
      <w:r>
        <w:t>3])</w:t>
      </w:r>
      <w:r w:rsidR="00B146FC">
        <w:t>;</w:t>
      </w:r>
    </w:p>
    <w:p w14:paraId="32E9EFC1" w14:textId="3EE07ED9" w:rsidR="00ED293A" w:rsidRDefault="00ED293A" w:rsidP="00ED293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p>
    <w:p w14:paraId="32E9EFC2" w14:textId="0668FDEE"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 xml:space="preserve">(see </w:t>
      </w:r>
      <w:r w:rsidR="005B1EEB">
        <w:t>clause</w:t>
      </w:r>
      <w:r>
        <w:t xml:space="preserve"> 4.9.2.</w:t>
      </w:r>
      <w:r w:rsidR="001E62A0">
        <w:t>3.2</w:t>
      </w:r>
      <w:r>
        <w:t xml:space="preserve"> of</w:t>
      </w:r>
      <w:r w:rsidR="00151DAB">
        <w:t xml:space="preserve"> 3GPP TS</w:t>
      </w:r>
      <w:r w:rsidR="00CA4B50">
        <w:t> 23.502 [</w:t>
      </w:r>
      <w:r>
        <w:t>3])</w:t>
      </w:r>
      <w:r w:rsidR="001E62A0">
        <w:t xml:space="preserve">, or when the UE is roaming and the selected N3IWF is in the HPLMN (see </w:t>
      </w:r>
      <w:r w:rsidR="005B1EEB">
        <w:t>clause</w:t>
      </w:r>
      <w:r w:rsidR="001E62A0">
        <w:t xml:space="preserve"> 4.9.2.4.2 of</w:t>
      </w:r>
      <w:r w:rsidR="00151DAB">
        <w:t xml:space="preserve"> 3GPP TS</w:t>
      </w:r>
      <w:r w:rsidR="00CA4B50">
        <w:t> 23.502 [</w:t>
      </w:r>
      <w:r w:rsidR="001E62A0">
        <w:t>3])</w:t>
      </w:r>
      <w:r w:rsidR="00A76DF2">
        <w:t>;</w:t>
      </w:r>
    </w:p>
    <w:p w14:paraId="32E9EFC3" w14:textId="7A3ADAAA"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EFC4" w14:textId="3CD06A91" w:rsidR="00087269" w:rsidRDefault="006D67A5" w:rsidP="00087269">
      <w:pPr>
        <w:pStyle w:val="B1"/>
      </w:pPr>
      <w:r>
        <w:t>-</w:t>
      </w:r>
      <w:r>
        <w:tab/>
        <w:t xml:space="preserve">Handover from EPC/ePDG to 5GS (see </w:t>
      </w:r>
      <w:r w:rsidR="005B1EEB">
        <w:t>clause</w:t>
      </w:r>
      <w:r>
        <w:t xml:space="preserve"> 4.11.4.1 of</w:t>
      </w:r>
      <w:r w:rsidR="00151DAB">
        <w:t xml:space="preserve"> 3GPP TS</w:t>
      </w:r>
      <w:r w:rsidR="00CA4B50">
        <w:t> 23.502 [</w:t>
      </w:r>
      <w:r>
        <w:t>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7.25pt;height:107.25pt" o:ole="">
            <v:imagedata r:id="rId14" o:title=""/>
          </v:shape>
          <o:OLEObject Type="Embed" ProgID="Visio.Drawing.11" ShapeID="_x0000_i1026" DrawAspect="Content" ObjectID="_1638197072"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32421DDB"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w:t>
      </w:r>
    </w:p>
    <w:p w14:paraId="32E9EFCB" w14:textId="2D80202B"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3352FF75" w:rsidR="003249CE" w:rsidRDefault="003249CE" w:rsidP="00DB011A">
      <w:pPr>
        <w:pStyle w:val="B2"/>
      </w:pPr>
      <w:r>
        <w:t>-</w:t>
      </w:r>
      <w:r>
        <w:tab/>
        <w:t>the indication that the UE is inside or outside of the LADN (</w:t>
      </w:r>
      <w:r w:rsidRPr="00B6630E">
        <w:t>Local Area Data Network</w:t>
      </w:r>
      <w:r>
        <w:t>) service area, if the DNN corresponds to a LADN;</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4B6B44B0" w:rsidR="00087269" w:rsidRDefault="001B3C45" w:rsidP="00DB011A">
      <w:pPr>
        <w:pStyle w:val="B2"/>
      </w:pPr>
      <w:r>
        <w:t>-</w:t>
      </w:r>
      <w:r>
        <w:tab/>
        <w:t>trace control and configuration parameters, if trace is to be activated (</w:t>
      </w:r>
      <w:r>
        <w:rPr>
          <w:szCs w:val="18"/>
        </w:rPr>
        <w:t>see</w:t>
      </w:r>
      <w:r w:rsidR="00151DAB">
        <w:rPr>
          <w:szCs w:val="18"/>
        </w:rPr>
        <w:t xml:space="preserve"> 3GPP TS</w:t>
      </w:r>
      <w:r w:rsidR="00CA4B50">
        <w:rPr>
          <w:szCs w:val="18"/>
        </w:rPr>
        <w:t> 32.422 [</w:t>
      </w:r>
      <w:r>
        <w:rPr>
          <w:szCs w:val="18"/>
        </w:rPr>
        <w:t>22])</w:t>
      </w:r>
      <w:r w:rsidR="00087269">
        <w:t>.</w:t>
      </w:r>
    </w:p>
    <w:p w14:paraId="32E9EFD1" w14:textId="6E5E27B2" w:rsidR="00DF13C8" w:rsidRDefault="00DF13C8" w:rsidP="00F5014C">
      <w:pPr>
        <w:pStyle w:val="B2"/>
        <w:ind w:left="567" w:firstLine="0"/>
      </w:pPr>
      <w:r>
        <w:t xml:space="preserve">For the UE requested PDU Session Establishment procedure in home routed roaming scenario (see </w:t>
      </w:r>
      <w:r w:rsidR="005B1EEB">
        <w:t>clause</w:t>
      </w:r>
      <w:r>
        <w:t xml:space="preserve"> 4.3.2.2.2 of</w:t>
      </w:r>
      <w:r w:rsidR="00151DAB">
        <w:t xml:space="preserve"> 3GPP TS</w:t>
      </w:r>
      <w:r w:rsidR="00CA4B50">
        <w:t> 23.502 [</w:t>
      </w:r>
      <w:r>
        <w:t>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E03507A" w:rsidR="00DF13C8" w:rsidRDefault="00DF13C8" w:rsidP="00DB011A">
      <w:pPr>
        <w:pStyle w:val="B2"/>
      </w:pPr>
      <w:r>
        <w:t>-</w:t>
      </w:r>
      <w:r>
        <w:tab/>
        <w:t>if additional H-SMF URI is provided, the V-SMF may try to create the PDU session on one of the additional H-SMF(s) provided.</w:t>
      </w:r>
    </w:p>
    <w:p w14:paraId="32E9EFD4" w14:textId="60335AD8" w:rsidR="008D1CA3" w:rsidRDefault="008D1CA3" w:rsidP="008D1CA3">
      <w:pPr>
        <w:pStyle w:val="B2"/>
      </w:pPr>
      <w:r>
        <w:t>The payload body of the POST request may further contain:</w:t>
      </w:r>
    </w:p>
    <w:p w14:paraId="32E9EFD5" w14:textId="1F4D379B" w:rsidR="008D1CA3" w:rsidRDefault="008D1CA3" w:rsidP="00DB011A">
      <w:pPr>
        <w:pStyle w:val="B2"/>
      </w:pPr>
      <w:r>
        <w:t>-</w:t>
      </w:r>
      <w:r>
        <w:tab/>
        <w:t xml:space="preserve">the name of the AMF service to which SM context status notification are to be sent (see </w:t>
      </w:r>
      <w:r w:rsidR="005B1EEB">
        <w:t>clause</w:t>
      </w:r>
      <w:r>
        <w:t xml:space="preserve"> 6.5.2.2 of</w:t>
      </w:r>
      <w:r w:rsidR="00151DAB">
        <w:t xml:space="preserve"> 3GPP TS</w:t>
      </w:r>
      <w:r w:rsidR="00CA4B50">
        <w:t> 29.500 [</w:t>
      </w:r>
      <w:r>
        <w:t>4]), encoded in</w:t>
      </w:r>
      <w:r w:rsidRPr="004A28FE">
        <w:t xml:space="preserve"> </w:t>
      </w:r>
      <w:r>
        <w:t>the serviceName attribute.</w:t>
      </w:r>
    </w:p>
    <w:p w14:paraId="32E9EFD6" w14:textId="2D30FA7E"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response to the NF Service Consumer.</w:t>
      </w:r>
    </w:p>
    <w:p w14:paraId="32E9EFD7" w14:textId="4B068E70" w:rsidR="00C92B8E" w:rsidRDefault="00C92B8E" w:rsidP="00C92B8E">
      <w:pPr>
        <w:pStyle w:val="B1"/>
        <w:ind w:hanging="1"/>
      </w:pPr>
      <w:r>
        <w:t>The POST request shall be considered as colliding with an existing SM context if:</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55933049"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w:t>
      </w:r>
      <w:r w:rsidR="005B1EEB">
        <w:t>clause</w:t>
      </w:r>
      <w:r>
        <w:t xml:space="preserv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r w:rsidR="005B1EEB">
        <w:t>clause</w:t>
      </w:r>
      <w:r>
        <w:t xml:space="preserve"> 5.2.2.9).</w:t>
      </w:r>
    </w:p>
    <w:p w14:paraId="32E9EFDB" w14:textId="243A4D36"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BB0E835" w14:textId="694FE737" w:rsidR="002F6700" w:rsidRDefault="002F6700" w:rsidP="00C327E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2E9EFDC" w14:textId="0AB032F2"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121F01AD"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2E9EFE0" w14:textId="77777777" w:rsidR="00A76DF2" w:rsidRDefault="00A76DF2" w:rsidP="00A76DF2">
      <w:pPr>
        <w:pStyle w:val="Heading5"/>
      </w:pPr>
      <w:bookmarkStart w:id="40" w:name="_Toc20129454"/>
      <w:bookmarkStart w:id="41" w:name="_Toc27584081"/>
      <w:r>
        <w:t>5.2.2.2.2</w:t>
      </w:r>
      <w:r>
        <w:tab/>
        <w:t>EPS to 5GS Idle mode mobility using N26 interface</w:t>
      </w:r>
      <w:bookmarkEnd w:id="40"/>
      <w:bookmarkEnd w:id="41"/>
    </w:p>
    <w:p w14:paraId="32E9EFE1" w14:textId="06B157F0" w:rsidR="00255747" w:rsidRDefault="00A76DF2" w:rsidP="00B56CFA">
      <w:r>
        <w:t>The NF Service Consumer (e.g. AMF) shall request the SMF to move a UE EPS PDN connection to 5GS using N26 interface, as follows.</w:t>
      </w:r>
    </w:p>
    <w:p w14:paraId="32E9EFE2" w14:textId="77777777" w:rsidR="00BF17DC" w:rsidRDefault="00BF17DC" w:rsidP="00A76DF2">
      <w:pPr>
        <w:pStyle w:val="TH"/>
      </w:pPr>
      <w:r w:rsidRPr="00D64FA1">
        <w:rPr>
          <w:lang w:val="fr-FR"/>
        </w:rPr>
        <w:object w:dxaOrig="8837" w:dyaOrig="3494" w14:anchorId="32EA0C4D">
          <v:shape id="_x0000_i1027" type="#_x0000_t75" style="width:444pt;height:174pt" o:ole="">
            <v:imagedata r:id="rId16" o:title=""/>
          </v:shape>
          <o:OLEObject Type="Embed" ProgID="Visio.Drawing.11" ShapeID="_x0000_i1027" DrawAspect="Content" ObjectID="_1638197073" r:id="rId17"/>
        </w:object>
      </w:r>
    </w:p>
    <w:p w14:paraId="32E9EFE3" w14:textId="77777777" w:rsidR="00A76DF2" w:rsidRDefault="00A76DF2" w:rsidP="00A76DF2">
      <w:pPr>
        <w:pStyle w:val="TF"/>
      </w:pPr>
      <w:r>
        <w:t>Figure 5.2.2.2.2-1: EPS to 5GS Idle mode mobility using N26 interface</w:t>
      </w:r>
    </w:p>
    <w:p w14:paraId="32E9EFE4" w14:textId="5C873B52" w:rsidR="00A76DF2" w:rsidRDefault="00A76DF2" w:rsidP="00A76DF2">
      <w:pPr>
        <w:pStyle w:val="B1"/>
      </w:pPr>
      <w:r>
        <w:t>1.</w:t>
      </w:r>
      <w:r>
        <w:tab/>
        <w:t>The NF Service Consumer shall send a POST request</w:t>
      </w:r>
      <w:r w:rsidR="00F67D85" w:rsidRPr="00F67D85">
        <w:t xml:space="preserve"> </w:t>
      </w:r>
      <w:r w:rsidR="00F67D85">
        <w:t>towards the SMF (+PGW-C) of each UE EPS PDN connection</w:t>
      </w:r>
      <w:r>
        <w:t xml:space="preserve">, as specified in </w:t>
      </w:r>
      <w:r w:rsidR="005B1EEB">
        <w:t>clause</w:t>
      </w:r>
      <w:r>
        <w:t xml:space="preserve"> 5.2.2.2.1, with the following </w:t>
      </w:r>
      <w:r w:rsidR="00255747">
        <w:t xml:space="preserve">additional </w:t>
      </w:r>
      <w:r>
        <w:t>information:</w:t>
      </w:r>
    </w:p>
    <w:p w14:paraId="32E9EFE5" w14:textId="4A8FF8FA"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w:t>
      </w:r>
    </w:p>
    <w:p w14:paraId="35D052AD" w14:textId="3459AC71" w:rsidR="009C39D6" w:rsidRDefault="00A76DF2" w:rsidP="00A76DF2">
      <w:pPr>
        <w:pStyle w:val="B2"/>
      </w:pPr>
      <w:r>
        <w:t>-</w:t>
      </w:r>
      <w:r>
        <w:tab/>
      </w:r>
      <w:r w:rsidR="009C39D6">
        <w:t xml:space="preserve">the </w:t>
      </w:r>
      <w:r>
        <w:t>pduSessionsActivateList</w:t>
      </w:r>
      <w:r w:rsidR="009C39D6" w:rsidRPr="009C39D6">
        <w:t xml:space="preserve"> </w:t>
      </w:r>
      <w:r w:rsidR="009C39D6">
        <w:t>attribute</w:t>
      </w:r>
      <w:r>
        <w:t>, including the PDU Session ID of all the PDU session(s) to be re-activated</w:t>
      </w:r>
      <w:r w:rsidR="009C39D6">
        <w:t>;</w:t>
      </w:r>
    </w:p>
    <w:p w14:paraId="32E9EFE6" w14:textId="45BAE179" w:rsidR="00A76DF2" w:rsidRDefault="009C39D6" w:rsidP="00A76DF2">
      <w:pPr>
        <w:pStyle w:val="B2"/>
      </w:pPr>
      <w:r>
        <w:t>-</w:t>
      </w:r>
      <w:r>
        <w:tab/>
        <w:t>the epsBearerCxtStatus attribute, indicating the status of all the EPS bearer contexts in the UE, if corresponding information is received in the Registration Request from the UE</w:t>
      </w:r>
      <w:r w:rsidR="00A76DF2">
        <w:t>.</w:t>
      </w:r>
    </w:p>
    <w:p w14:paraId="525A9D4C" w14:textId="6F392BF0" w:rsidR="00740925" w:rsidRDefault="00A76DF2" w:rsidP="00A76DF2">
      <w:pPr>
        <w:pStyle w:val="B1"/>
      </w:pPr>
      <w:r>
        <w:t>2</w:t>
      </w:r>
      <w:r w:rsidR="00C66CE9">
        <w:t>a</w:t>
      </w:r>
      <w:r>
        <w:t>.</w:t>
      </w:r>
      <w:r>
        <w:tab/>
        <w:t>Upon receipt of such a request, if</w:t>
      </w:r>
      <w:r w:rsidR="00740925">
        <w:t>:</w:t>
      </w:r>
    </w:p>
    <w:p w14:paraId="07BF10D8" w14:textId="7F577B90" w:rsidR="00740925" w:rsidRDefault="00740925" w:rsidP="00740925">
      <w:pPr>
        <w:pStyle w:val="B2"/>
      </w:pPr>
      <w:r>
        <w:t>-</w:t>
      </w:r>
      <w:r>
        <w:tab/>
      </w:r>
      <w:r w:rsidR="00A76DF2">
        <w:t xml:space="preserve">a corresponding PDU session is found based on the EPS bearer contexts (after invoking a </w:t>
      </w:r>
      <w:r w:rsidR="00255747">
        <w:t xml:space="preserve">Create </w:t>
      </w:r>
      <w:r w:rsidR="00A76DF2">
        <w:t>service operation towards the H-SMF</w:t>
      </w:r>
      <w:r w:rsidR="00255747">
        <w:t>, for a Home Routed PDU session</w:t>
      </w:r>
      <w:r w:rsidR="00A76DF2">
        <w:t>)</w:t>
      </w:r>
      <w:r>
        <w:t>;</w:t>
      </w:r>
    </w:p>
    <w:p w14:paraId="603F119E" w14:textId="59095F4F" w:rsidR="00740925" w:rsidRDefault="00740925" w:rsidP="00740925">
      <w:pPr>
        <w:pStyle w:val="B2"/>
      </w:pPr>
      <w:r>
        <w:t>-</w:t>
      </w:r>
      <w:r>
        <w:tab/>
        <w:t>the default EPS bearer context of the corresponding PDU session is not reported as inactive by the UE in the epsBearerCtxStatus attribute, if received; and</w:t>
      </w:r>
    </w:p>
    <w:p w14:paraId="1C860C9E" w14:textId="5A2C3A5F" w:rsidR="0013729C" w:rsidRDefault="00740925" w:rsidP="00740925">
      <w:pPr>
        <w:pStyle w:val="B2"/>
      </w:pPr>
      <w:r>
        <w:t>-</w:t>
      </w:r>
      <w:r>
        <w:tab/>
      </w:r>
      <w:r w:rsidR="00A76DF2">
        <w:t>it is possible to proceed with moving the PDN connection to 5GS,</w:t>
      </w:r>
    </w:p>
    <w:p w14:paraId="32E9EFE7" w14:textId="563A36F8" w:rsidR="00A76DF2" w:rsidRDefault="0013729C" w:rsidP="00C327E7">
      <w:pPr>
        <w:pStyle w:val="B2"/>
      </w:pPr>
      <w:r>
        <w:t xml:space="preserve">then </w:t>
      </w:r>
      <w:r w:rsidR="00A76DF2">
        <w:t>the SMF shall return a 201 Created response including the following information:</w:t>
      </w:r>
    </w:p>
    <w:p w14:paraId="32E9EFE8" w14:textId="6DC8407A" w:rsidR="00A76DF2" w:rsidRDefault="00A76DF2" w:rsidP="00A76DF2">
      <w:pPr>
        <w:pStyle w:val="B2"/>
      </w:pPr>
      <w:r>
        <w:t>-</w:t>
      </w:r>
      <w:r>
        <w:tab/>
        <w:t>PDU Session ID corresponding to the default EPS bearer ID of the EPS PDN connection;</w:t>
      </w:r>
    </w:p>
    <w:p w14:paraId="32E9EFE9" w14:textId="365E6CBA" w:rsidR="00A76DF2" w:rsidRDefault="00A76DF2" w:rsidP="00A76DF2">
      <w:pPr>
        <w:pStyle w:val="B2"/>
      </w:pPr>
      <w:r>
        <w:t>-</w:t>
      </w:r>
      <w:r>
        <w:tab/>
      </w:r>
      <w:r w:rsidR="0013729C">
        <w:t xml:space="preserve">the </w:t>
      </w:r>
      <w:r>
        <w:t>allocatedEbiList</w:t>
      </w:r>
      <w:r w:rsidR="0013729C" w:rsidRPr="0013729C">
        <w:t xml:space="preserve"> </w:t>
      </w:r>
      <w:r w:rsidR="0013729C">
        <w:t>attribute</w:t>
      </w:r>
      <w:r>
        <w:t>, containing the EBI(s) allocated to the PDU session;</w:t>
      </w:r>
    </w:p>
    <w:p w14:paraId="32E9EFEA" w14:textId="620CCCE2" w:rsidR="00A76DF2" w:rsidRDefault="00A76DF2" w:rsidP="00A76DF2">
      <w:pPr>
        <w:pStyle w:val="B1"/>
        <w:ind w:hanging="1"/>
      </w:pPr>
      <w:r>
        <w:t xml:space="preserve">and, if the PDU session </w:t>
      </w:r>
      <w:r w:rsidR="00F67D85">
        <w:t xml:space="preserve">that is derived by the SMF based on the EPS bearer contexts </w:t>
      </w:r>
      <w:r>
        <w:t>was requested to be re-activated, i.e. if the PDU Session ID was present in the pduSessionsActivateList:</w:t>
      </w:r>
    </w:p>
    <w:p w14:paraId="32E9EFEB" w14:textId="5C7A4B07" w:rsidR="00A76DF2" w:rsidRDefault="00A76DF2" w:rsidP="00A76DF2">
      <w:pPr>
        <w:pStyle w:val="B2"/>
      </w:pPr>
      <w:r>
        <w:t>-</w:t>
      </w:r>
      <w:r>
        <w:tab/>
      </w:r>
      <w:r w:rsidR="0013729C">
        <w:t xml:space="preserve">the </w:t>
      </w:r>
      <w:r w:rsidR="00DA6B66">
        <w:t>upCnxState</w:t>
      </w:r>
      <w:r w:rsidR="00DA6B66" w:rsidRPr="004B0FB5" w:rsidDel="00DA6B66">
        <w:t xml:space="preserve"> </w:t>
      </w:r>
      <w:r w:rsidRPr="004B0FB5">
        <w:t>attribute set to ACTIVATING;</w:t>
      </w:r>
    </w:p>
    <w:p w14:paraId="32E9EFEC" w14:textId="6C814317"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t xml:space="preserve">9]), including </w:t>
      </w:r>
      <w:r w:rsidR="003D53DD">
        <w:t xml:space="preserve">(among others) </w:t>
      </w:r>
      <w:r>
        <w:t>the transport layer address and tunnel endpoint of the uplink termination point for the user plane data for this PDU session (i.e. UPF's GTP-U F-TEID for uplink traffic).</w:t>
      </w:r>
    </w:p>
    <w:p w14:paraId="27E11C25" w14:textId="77777777" w:rsidR="0013729C"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32E9EFED" w14:textId="7E470154" w:rsidR="00A76DF2" w:rsidRDefault="0013729C" w:rsidP="00A76DF2">
      <w:pPr>
        <w:pStyle w:val="B1"/>
        <w:ind w:hanging="1"/>
      </w:pPr>
      <w:r>
        <w:t xml:space="preserve">If the epsBearerCxtStatus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 xml:space="preserve">3].  </w:t>
      </w:r>
      <w:r w:rsidR="00A76DF2">
        <w:br/>
      </w:r>
      <w:r w:rsidR="00A76DF2">
        <w:br/>
      </w:r>
      <w:r w:rsidR="00A76DF2">
        <w:lastRenderedPageBreak/>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5F7DDE54" w:rsidR="00A76DF2" w:rsidRDefault="00A76DF2" w:rsidP="00A76DF2">
      <w:pPr>
        <w:pStyle w:val="B1"/>
      </w:pPr>
      <w:r>
        <w:t>2</w:t>
      </w:r>
      <w:r w:rsidR="00C66CE9">
        <w:t>b</w:t>
      </w:r>
      <w:r>
        <w:t>.</w:t>
      </w:r>
      <w:r>
        <w:tab/>
      </w:r>
      <w:r w:rsidR="00C66CE9">
        <w:t>Same as step 2b of figure 5.2.2.2.1-1. Steps 3 to 4 are skipped in this case.</w:t>
      </w:r>
    </w:p>
    <w:p w14:paraId="32E9EFF0" w14:textId="164D26C1"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28D4753C" w14:textId="094EB80E" w:rsidR="0013729C" w:rsidRDefault="0013729C" w:rsidP="00C90D18">
      <w:pPr>
        <w:pStyle w:val="B1"/>
        <w:ind w:firstLine="0"/>
      </w:pPr>
      <w:r>
        <w:t>If the default EPS bearer context of the PDU session is reported as inactive by the UE in the epsBearerCtxStatus attribute, the SMF shall set the "cause" attribute in the ProblemDetails structure to "DEFAULT_EPS_BEARER_INACTIVE".</w:t>
      </w:r>
    </w:p>
    <w:p w14:paraId="32E9EFF1" w14:textId="7AC736A5" w:rsidR="00255747" w:rsidRDefault="00255747" w:rsidP="00255747">
      <w:pPr>
        <w:pStyle w:val="B1"/>
      </w:pPr>
      <w:r>
        <w:t>3.</w:t>
      </w:r>
      <w:r>
        <w:tab/>
        <w:t>Same as step 3 of figure 5.2.2.3.2.2-1, if the SMF returned a 201 Created response with the upConnectionState set to ACTIVATING and N2 SM Information,</w:t>
      </w:r>
    </w:p>
    <w:p w14:paraId="32E9EFF2" w14:textId="47885AFE" w:rsidR="00255747" w:rsidRPr="00AC60A1" w:rsidRDefault="00255747" w:rsidP="00AC60A1">
      <w:pPr>
        <w:pStyle w:val="B1"/>
      </w:pPr>
      <w:r>
        <w:t>4.</w:t>
      </w:r>
      <w:r w:rsidR="00B767EA">
        <w:tab/>
      </w:r>
      <w:r>
        <w:t>Same as step 4 of figure 5.2.2.3.2.2-1.</w:t>
      </w:r>
    </w:p>
    <w:p w14:paraId="32E9EFF3" w14:textId="77777777" w:rsidR="007115C0" w:rsidRDefault="007115C0" w:rsidP="007115C0">
      <w:pPr>
        <w:pStyle w:val="Heading5"/>
      </w:pPr>
      <w:bookmarkStart w:id="42" w:name="_Toc20129455"/>
      <w:bookmarkStart w:id="43" w:name="_Toc27584082"/>
      <w:r>
        <w:t>5.2.2.2.</w:t>
      </w:r>
      <w:r w:rsidR="00B146FC">
        <w:t>3</w:t>
      </w:r>
      <w:r>
        <w:tab/>
        <w:t xml:space="preserve">EPS to 5GS </w:t>
      </w:r>
      <w:r w:rsidR="00255747">
        <w:t>H</w:t>
      </w:r>
      <w:r>
        <w:t xml:space="preserve">andover </w:t>
      </w:r>
      <w:r w:rsidR="00255747">
        <w:t xml:space="preserve">Preparation </w:t>
      </w:r>
      <w:r>
        <w:t>using N26 interface</w:t>
      </w:r>
      <w:bookmarkEnd w:id="42"/>
      <w:bookmarkEnd w:id="43"/>
    </w:p>
    <w:p w14:paraId="7E463EA9" w14:textId="55179046" w:rsidR="00AE162D" w:rsidRPr="00757B26" w:rsidRDefault="007115C0" w:rsidP="00F25EA1">
      <w:r>
        <w:t>The NF Service Consumer (e.g. AMF) shall request the SMF to handover a UE EPS PDN connection to 5GS using N26 interface, as follows.</w:t>
      </w:r>
    </w:p>
    <w:p w14:paraId="32E9EFF5" w14:textId="5862D3BC" w:rsidR="00BF17DC" w:rsidRDefault="00200773" w:rsidP="007115C0">
      <w:pPr>
        <w:pStyle w:val="TH"/>
      </w:pPr>
      <w:r w:rsidRPr="00D64FA1">
        <w:rPr>
          <w:lang w:val="fr-FR"/>
        </w:rPr>
        <w:object w:dxaOrig="8821" w:dyaOrig="3370" w14:anchorId="42DE1C2E">
          <v:shape id="_x0000_i1028" type="#_x0000_t75" style="width:443.25pt;height:168.75pt" o:ole="">
            <v:imagedata r:id="rId18" o:title=""/>
          </v:shape>
          <o:OLEObject Type="Embed" ProgID="Visio.Drawing.11" ShapeID="_x0000_i1028" DrawAspect="Content" ObjectID="_1638197074" r:id="rId19"/>
        </w:object>
      </w:r>
    </w:p>
    <w:p w14:paraId="32E9EFF6" w14:textId="77777777" w:rsidR="007115C0" w:rsidRDefault="007115C0" w:rsidP="007115C0">
      <w:pPr>
        <w:pStyle w:val="TF"/>
      </w:pPr>
      <w:bookmarkStart w:id="44" w:name="_Hlk512345248"/>
      <w:r>
        <w:t>Figure 5.2.2.2.</w:t>
      </w:r>
      <w:r w:rsidR="00B146FC">
        <w:t>3</w:t>
      </w:r>
      <w:r>
        <w:t xml:space="preserve">-1: </w:t>
      </w:r>
      <w:bookmarkEnd w:id="44"/>
      <w:r>
        <w:t>EPS to 5GS handover using N26 interface</w:t>
      </w:r>
    </w:p>
    <w:p w14:paraId="32E9EFF7" w14:textId="0406AAA5" w:rsidR="007115C0" w:rsidRDefault="007115C0" w:rsidP="007115C0">
      <w:pPr>
        <w:pStyle w:val="B1"/>
      </w:pPr>
      <w:r>
        <w:t>1.</w:t>
      </w:r>
      <w:r>
        <w:tab/>
        <w:t xml:space="preserve">The NF Service Consumer shall send a POST request, as specified in </w:t>
      </w:r>
      <w:r w:rsidR="005B1EEB">
        <w:t>clause</w:t>
      </w:r>
      <w:r>
        <w:t xml:space="preserve"> 5.2.2.2.1, with the following </w:t>
      </w:r>
      <w:r w:rsidR="00255747">
        <w:t xml:space="preserve">additional </w:t>
      </w:r>
      <w:r>
        <w:t>information:</w:t>
      </w:r>
    </w:p>
    <w:p w14:paraId="32E9EFF8" w14:textId="104F7254" w:rsidR="007115C0" w:rsidRDefault="007115C0" w:rsidP="007115C0">
      <w:pPr>
        <w:pStyle w:val="B2"/>
      </w:pPr>
      <w:r>
        <w:t>-</w:t>
      </w:r>
      <w:r>
        <w:tab/>
        <w:t>UE EPS PDN connection, including the EPS bearer contexts</w:t>
      </w:r>
      <w:r w:rsidR="00255747">
        <w:t>, representing the individual SM context resource to be created</w:t>
      </w:r>
      <w:r>
        <w:t>;</w:t>
      </w:r>
    </w:p>
    <w:p w14:paraId="32E9EFF9" w14:textId="5925A123" w:rsidR="007115C0" w:rsidRDefault="007115C0" w:rsidP="007115C0">
      <w:pPr>
        <w:pStyle w:val="B2"/>
      </w:pPr>
      <w:r>
        <w:t>-</w:t>
      </w:r>
      <w:r>
        <w:tab/>
        <w:t xml:space="preserve">hoState attribute set to PREPARING (see </w:t>
      </w:r>
      <w:r w:rsidR="005B1EEB">
        <w:t>clause</w:t>
      </w:r>
      <w:r>
        <w:t xml:space="preserve"> 5.2.2.3.4.1);</w:t>
      </w:r>
    </w:p>
    <w:p w14:paraId="5E136F36" w14:textId="70677020" w:rsidR="00BA6DEA" w:rsidRDefault="00BA6DEA" w:rsidP="007115C0">
      <w:pPr>
        <w:pStyle w:val="B2"/>
        <w:rPr>
          <w:lang w:val="en-US"/>
        </w:rPr>
      </w:pPr>
      <w:r w:rsidRPr="002B35B4">
        <w:rPr>
          <w:lang w:val="en-US"/>
        </w:rPr>
        <w:t>-</w:t>
      </w:r>
      <w:r w:rsidRPr="002B35B4">
        <w:rPr>
          <w:lang w:val="en-US"/>
        </w:rPr>
        <w:tab/>
        <w:t>target</w:t>
      </w:r>
      <w:r>
        <w:rPr>
          <w:lang w:val="en-US"/>
        </w:rPr>
        <w:t xml:space="preserve">Id identifying the target RAN Node ID and TAI </w:t>
      </w:r>
      <w:r w:rsidR="004D204C">
        <w:rPr>
          <w:lang w:val="en-US"/>
        </w:rPr>
        <w:t xml:space="preserve">based on the Target ID IE </w:t>
      </w:r>
      <w:r>
        <w:rPr>
          <w:lang w:val="en-US"/>
        </w:rPr>
        <w:t xml:space="preserve">received in the Forward Relocation Request </w:t>
      </w:r>
      <w:r w:rsidR="004D204C">
        <w:rPr>
          <w:lang w:val="en-US"/>
        </w:rPr>
        <w:t xml:space="preserve">message </w:t>
      </w:r>
      <w:r>
        <w:rPr>
          <w:lang w:val="en-US"/>
        </w:rPr>
        <w:t>from the source MME.</w:t>
      </w:r>
    </w:p>
    <w:p w14:paraId="1391677A" w14:textId="6842B236" w:rsidR="004D204C" w:rsidRPr="00A773FB" w:rsidRDefault="004D204C" w:rsidP="00C327E7">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eNB ID containing a </w:t>
      </w:r>
      <w:r w:rsidRPr="00567372">
        <w:rPr>
          <w:rFonts w:cs="Arial"/>
          <w:lang w:eastAsia="ja-JP"/>
        </w:rPr>
        <w:t>Global eNB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xml:space="preserve">) and it is possible to </w:t>
      </w:r>
      <w:r>
        <w:lastRenderedPageBreak/>
        <w:t>proceed with handing over the PDN connection to 5GS, the SMF shall return a 201 Created response including the following information:</w:t>
      </w:r>
    </w:p>
    <w:p w14:paraId="32E9EFFB" w14:textId="4B458112" w:rsidR="007115C0" w:rsidRDefault="007115C0" w:rsidP="007115C0">
      <w:pPr>
        <w:pStyle w:val="B2"/>
      </w:pPr>
      <w:r>
        <w:t>-</w:t>
      </w:r>
      <w:r>
        <w:tab/>
        <w:t>hoState attribute set to PREPARING and N2 SM information to request the target 5G-AN to assign resources to the PDU session, as specified in step 2 of Figure 5.2.2.3.4.2-1;</w:t>
      </w:r>
    </w:p>
    <w:p w14:paraId="32E9EFFC" w14:textId="44757CB6" w:rsidR="007115C0" w:rsidRDefault="007115C0" w:rsidP="007115C0">
      <w:pPr>
        <w:pStyle w:val="B2"/>
      </w:pPr>
      <w:r>
        <w:t>-</w:t>
      </w:r>
      <w:r>
        <w:tab/>
        <w:t>PDU Session ID corresponding to the default EPS bearer ID of the EPS PDN connection;</w:t>
      </w:r>
    </w:p>
    <w:p w14:paraId="72C5EE8F" w14:textId="6A3E1E8B" w:rsidR="0015656C" w:rsidRDefault="0015656C" w:rsidP="007115C0">
      <w:pPr>
        <w:pStyle w:val="B2"/>
      </w:pPr>
      <w:r>
        <w:t>-</w:t>
      </w:r>
      <w:r>
        <w:tab/>
        <w:t>allocatedEbiList, containing the EBI(s) allocated to the PDU session.</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13E302D5" w:rsidR="00C92B8E" w:rsidRDefault="00C92B8E" w:rsidP="00C92B8E">
      <w:pPr>
        <w:pStyle w:val="NO"/>
      </w:pPr>
      <w:r>
        <w:t>NOTE</w:t>
      </w:r>
      <w:r w:rsidR="004D204C">
        <w:t xml:space="preserve"> 2</w:t>
      </w:r>
      <w:r>
        <w:t>:</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6C269ED3"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p>
    <w:p w14:paraId="32E9F002" w14:textId="20A7E6D0" w:rsidR="00C90D18" w:rsidRDefault="00C90D18" w:rsidP="00F5014C">
      <w:pPr>
        <w:pStyle w:val="B1"/>
        <w:ind w:hanging="1"/>
      </w:pPr>
      <w:r>
        <w:t>If the SMF determines that seamless session continuity from EPS to 5GS is not supported for the PDU session, the SMF shall set the "cause" attribute in the ProblemDetails structure to "NO_EPS_5GS_CONTINUITY".</w:t>
      </w:r>
    </w:p>
    <w:p w14:paraId="6BCB9F21" w14:textId="74EF5207" w:rsidR="003A2F5A" w:rsidRDefault="003A2F5A" w:rsidP="00C327E7">
      <w:pPr>
        <w:pStyle w:val="B1"/>
        <w:ind w:firstLine="0"/>
      </w:pPr>
      <w:r>
        <w:rPr>
          <w:noProof/>
        </w:rPr>
        <w:t>When receiving a 4xx/5xx response from the SMF, the NF service consumer (e.g. the AMF) shall regard the hoState of the SM Context to be NONE.</w:t>
      </w:r>
    </w:p>
    <w:p w14:paraId="32E9F003" w14:textId="77777777" w:rsidR="00D93024" w:rsidRDefault="00D93024" w:rsidP="00AC65ED">
      <w:pPr>
        <w:pStyle w:val="Heading4"/>
      </w:pPr>
      <w:bookmarkStart w:id="45" w:name="_Toc20129456"/>
      <w:bookmarkStart w:id="46" w:name="_Toc27584083"/>
      <w:r>
        <w:t>5.2.2.3</w:t>
      </w:r>
      <w:r>
        <w:tab/>
      </w:r>
      <w:r w:rsidR="00C610B7">
        <w:t>Update SM Context</w:t>
      </w:r>
      <w:r w:rsidR="00C610B7" w:rsidRPr="00C610B7">
        <w:t xml:space="preserve"> </w:t>
      </w:r>
      <w:r w:rsidR="00C610B7">
        <w:t>service operation</w:t>
      </w:r>
      <w:bookmarkEnd w:id="45"/>
      <w:bookmarkEnd w:id="46"/>
    </w:p>
    <w:p w14:paraId="32E9F004" w14:textId="77777777" w:rsidR="00E13DB8" w:rsidRDefault="00E13DB8" w:rsidP="00E13DB8">
      <w:pPr>
        <w:pStyle w:val="Heading5"/>
      </w:pPr>
      <w:bookmarkStart w:id="47" w:name="_Toc20129457"/>
      <w:bookmarkStart w:id="48" w:name="_Toc27584084"/>
      <w:r>
        <w:t>5.2.2.3.1</w:t>
      </w:r>
      <w:r>
        <w:tab/>
        <w:t>General</w:t>
      </w:r>
      <w:bookmarkEnd w:id="47"/>
      <w:bookmarkEnd w:id="48"/>
    </w:p>
    <w:p w14:paraId="32E9F005" w14:textId="644E6B3D" w:rsidR="003214B8" w:rsidRDefault="003214B8" w:rsidP="003214B8">
      <w:r>
        <w:t>The Update SM Context service operation shall be used to update an individual SM context and/or provide N1 or N2 SM information received from the UE or the AN, for a given PDU session, towards the SMF, or the V-SMF for HR roaming scenarios.</w:t>
      </w:r>
    </w:p>
    <w:p w14:paraId="32E9F006" w14:textId="2F74ED69" w:rsidR="003214B8" w:rsidRDefault="003214B8" w:rsidP="003214B8">
      <w:r>
        <w:t>It is used in the following procedures:</w:t>
      </w:r>
    </w:p>
    <w:p w14:paraId="32E9F007" w14:textId="125F728F" w:rsidR="003214B8" w:rsidRDefault="003214B8" w:rsidP="003214B8">
      <w:pPr>
        <w:pStyle w:val="B1"/>
      </w:pPr>
      <w:r>
        <w:t>-</w:t>
      </w:r>
      <w:r>
        <w:tab/>
        <w:t xml:space="preserve">PDU Session modification (see </w:t>
      </w:r>
      <w:r w:rsidR="005B1EEB">
        <w:t>clause</w:t>
      </w:r>
      <w:r>
        <w:t xml:space="preserve"> 4.3.3 of</w:t>
      </w:r>
      <w:r w:rsidR="00151DAB">
        <w:t xml:space="preserve"> 3GPP TS</w:t>
      </w:r>
      <w:r w:rsidR="00CA4B50">
        <w:t> 23.502 [</w:t>
      </w:r>
      <w:r>
        <w:t>3]);</w:t>
      </w:r>
    </w:p>
    <w:p w14:paraId="32E9F008" w14:textId="7AFC3553" w:rsidR="00B15635" w:rsidRDefault="00B15635" w:rsidP="00B15635">
      <w:pPr>
        <w:pStyle w:val="B1"/>
      </w:pPr>
      <w:r>
        <w:t>-</w:t>
      </w:r>
      <w:r>
        <w:tab/>
        <w:t xml:space="preserve">UE </w:t>
      </w:r>
      <w:r w:rsidR="00967B09">
        <w:rPr>
          <w:rFonts w:hint="eastAsia"/>
          <w:lang w:eastAsia="zh-CN"/>
        </w:rPr>
        <w:t xml:space="preserve">or network </w:t>
      </w:r>
      <w:r>
        <w:t xml:space="preserve">requested PDU session release (see </w:t>
      </w:r>
      <w:r w:rsidR="005B1EEB">
        <w:t>clause</w:t>
      </w:r>
      <w:r>
        <w:t xml:space="preserve"> 4.3.4.2 and </w:t>
      </w:r>
      <w:r w:rsidR="005B1EEB">
        <w:t>clause</w:t>
      </w:r>
      <w:r>
        <w:t xml:space="preserve"> 4.3.4.3 of</w:t>
      </w:r>
      <w:r w:rsidR="00151DAB">
        <w:t xml:space="preserve"> 3GPP TS</w:t>
      </w:r>
      <w:r w:rsidR="00CA4B50">
        <w:t> 23.502 [</w:t>
      </w:r>
      <w:r>
        <w:t>3]);</w:t>
      </w:r>
    </w:p>
    <w:p w14:paraId="32E9F009" w14:textId="01700BC2"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w:t>
      </w:r>
      <w:r w:rsidR="005B1EEB">
        <w:t>clause</w:t>
      </w:r>
      <w:r>
        <w:t xml:space="preserve"> 5.6.8 of</w:t>
      </w:r>
      <w:r w:rsidR="00151DAB">
        <w:t xml:space="preserve"> 3GPP TS</w:t>
      </w:r>
      <w:r w:rsidR="00CA4B50">
        <w:t> 23.501 [</w:t>
      </w:r>
      <w:r>
        <w:t xml:space="preserve">2] and </w:t>
      </w:r>
      <w:r w:rsidR="005B1EEB">
        <w:t>clause</w:t>
      </w:r>
      <w:r>
        <w:t xml:space="preserve">s </w:t>
      </w:r>
      <w:r w:rsidR="00967B09">
        <w:rPr>
          <w:rFonts w:hint="eastAsia"/>
          <w:lang w:eastAsia="zh-CN"/>
        </w:rPr>
        <w:t>4.2.2.2</w:t>
      </w:r>
      <w:r w:rsidR="00967B09">
        <w:rPr>
          <w:lang w:eastAsia="zh-CN"/>
        </w:rPr>
        <w:t>,</w:t>
      </w:r>
      <w:r w:rsidR="00967B09">
        <w:rPr>
          <w:rFonts w:hint="eastAsia"/>
          <w:lang w:eastAsia="zh-CN"/>
        </w:rPr>
        <w:t xml:space="preserve"> </w:t>
      </w:r>
      <w:r>
        <w:t>4.2.3 and 4.2.6 of</w:t>
      </w:r>
      <w:r w:rsidR="00151DAB">
        <w:t xml:space="preserve"> 3GPP TS</w:t>
      </w:r>
      <w:r w:rsidR="00CA4B50">
        <w:t> 23.502 [</w:t>
      </w:r>
      <w:r>
        <w:t>3]);</w:t>
      </w:r>
    </w:p>
    <w:p w14:paraId="32E9F00A" w14:textId="37D0D78D" w:rsidR="003214B8" w:rsidRDefault="003214B8" w:rsidP="003214B8">
      <w:pPr>
        <w:pStyle w:val="B1"/>
      </w:pPr>
      <w:r>
        <w:t>-</w:t>
      </w:r>
      <w:r>
        <w:tab/>
        <w:t xml:space="preserve">Xn and N2 Handover procedures (see </w:t>
      </w:r>
      <w:r w:rsidR="005B1EEB">
        <w:t>clause</w:t>
      </w:r>
      <w:r>
        <w:t>s 4.9.1 of</w:t>
      </w:r>
      <w:r w:rsidR="00151DAB">
        <w:t xml:space="preserve"> 3GPP TS</w:t>
      </w:r>
      <w:r w:rsidR="00CA4B50">
        <w:t> 23.502 [</w:t>
      </w:r>
      <w:r>
        <w:t>3]);</w:t>
      </w:r>
    </w:p>
    <w:p w14:paraId="32E9F00B" w14:textId="6BC1FC77" w:rsidR="003214B8" w:rsidRDefault="003214B8" w:rsidP="003214B8">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w:t>
      </w:r>
    </w:p>
    <w:p w14:paraId="32E9F00C" w14:textId="22DA6EC3" w:rsidR="003214B8" w:rsidRDefault="003214B8" w:rsidP="003214B8">
      <w:pPr>
        <w:pStyle w:val="B1"/>
      </w:pPr>
      <w:r>
        <w:t>-</w:t>
      </w:r>
      <w:r>
        <w:tab/>
        <w:t xml:space="preserve">Inter-AMF change due to AMF planned maintenance or AMF failure (see </w:t>
      </w:r>
      <w:r w:rsidR="005B1EEB">
        <w:t>clause</w:t>
      </w:r>
      <w:r>
        <w:t xml:space="preserve"> 5.21.2 of</w:t>
      </w:r>
      <w:r w:rsidR="00151DAB">
        <w:t xml:space="preserve"> 3GPP TS</w:t>
      </w:r>
      <w:r w:rsidR="00CA4B50">
        <w:t> 23.501 [</w:t>
      </w:r>
      <w:r>
        <w:t xml:space="preserve">2]), or inter-AMF mobility in CM-IDLE mode (see </w:t>
      </w:r>
      <w:r w:rsidR="005B1EEB">
        <w:t>clause</w:t>
      </w:r>
      <w:r>
        <w:t xml:space="preserve"> 4.2.2.2 of</w:t>
      </w:r>
      <w:r w:rsidR="00151DAB">
        <w:t xml:space="preserve"> 3GPP TS</w:t>
      </w:r>
      <w:r w:rsidR="00CA4B50">
        <w:t> 23.502 [</w:t>
      </w:r>
      <w:r>
        <w:t>3]);</w:t>
      </w:r>
    </w:p>
    <w:p w14:paraId="32E9F00D" w14:textId="73EC38F8" w:rsidR="003A2063" w:rsidRDefault="003A2063" w:rsidP="003A2063">
      <w:pPr>
        <w:pStyle w:val="B1"/>
      </w:pPr>
      <w:r>
        <w:t>-</w:t>
      </w:r>
      <w:r>
        <w:tab/>
        <w:t xml:space="preserve">RAN Initiated QoS Flow Mobility (see </w:t>
      </w:r>
      <w:r w:rsidR="005B1EEB">
        <w:t>clause</w:t>
      </w:r>
      <w:r>
        <w:t xml:space="preserve"> 4.14.1 of</w:t>
      </w:r>
      <w:r w:rsidR="00151DAB">
        <w:t xml:space="preserve"> 3GPP TS</w:t>
      </w:r>
      <w:r w:rsidR="00CA4B50">
        <w:t> 23.502 [</w:t>
      </w:r>
      <w:r>
        <w:t xml:space="preserve">3] and </w:t>
      </w:r>
      <w:r w:rsidR="005B1EEB">
        <w:t>clause</w:t>
      </w:r>
      <w:r>
        <w:t xml:space="preserve"> 8.2.5 of</w:t>
      </w:r>
      <w:r w:rsidR="00151DAB">
        <w:t xml:space="preserve"> 3GPP TS</w:t>
      </w:r>
      <w:r w:rsidR="00CA4B50">
        <w:t> 38.413 [</w:t>
      </w:r>
      <w:r>
        <w:t>9]);</w:t>
      </w:r>
    </w:p>
    <w:p w14:paraId="32E9F00E" w14:textId="2C704023" w:rsidR="003214B8" w:rsidRDefault="003214B8" w:rsidP="003214B8">
      <w:pPr>
        <w:pStyle w:val="B1"/>
      </w:pPr>
      <w:r>
        <w:t>-</w:t>
      </w:r>
      <w:r>
        <w:tab/>
        <w:t xml:space="preserve">All procedures requiring to provide N1 or N2 SM information to the SMF, e.g. UE requested PDU Session Establishment procedure (see </w:t>
      </w:r>
      <w:r w:rsidR="005B1EEB">
        <w:t>clause</w:t>
      </w:r>
      <w:r>
        <w:t xml:space="preserve"> 4.3.2.2</w:t>
      </w:r>
      <w:r w:rsidRPr="009158B7">
        <w:t xml:space="preserve"> </w:t>
      </w:r>
      <w:r>
        <w:t>of</w:t>
      </w:r>
      <w:r w:rsidR="00151DAB">
        <w:t xml:space="preserve"> 3GPP TS</w:t>
      </w:r>
      <w:r w:rsidR="00CA4B50">
        <w:t> 23.502 [</w:t>
      </w:r>
      <w:r>
        <w:t>3])</w:t>
      </w:r>
      <w:r w:rsidR="00967B09">
        <w:rPr>
          <w:rFonts w:hint="eastAsia"/>
          <w:lang w:eastAsia="zh-CN"/>
        </w:rPr>
        <w:t xml:space="preserve">, session </w:t>
      </w:r>
      <w:r w:rsidR="00967B09">
        <w:rPr>
          <w:lang w:eastAsia="zh-CN"/>
        </w:rPr>
        <w:t>continuity</w:t>
      </w:r>
      <w:r w:rsidR="00967B09">
        <w:rPr>
          <w:rFonts w:hint="eastAsia"/>
          <w:lang w:eastAsia="zh-CN"/>
        </w:rPr>
        <w:t xml:space="preserve"> procedure (see </w:t>
      </w:r>
      <w:r w:rsidR="005B1EEB">
        <w:rPr>
          <w:rFonts w:hint="eastAsia"/>
          <w:lang w:eastAsia="zh-CN"/>
        </w:rPr>
        <w:t>clause</w:t>
      </w:r>
      <w:r w:rsidR="00967B09">
        <w:rPr>
          <w:rFonts w:hint="eastAsia"/>
          <w:lang w:eastAsia="zh-CN"/>
        </w:rPr>
        <w:t xml:space="preserve"> 4.3.5 of</w:t>
      </w:r>
      <w:r w:rsidR="00151DAB">
        <w:rPr>
          <w:rFonts w:hint="eastAsia"/>
          <w:lang w:eastAsia="zh-CN"/>
        </w:rPr>
        <w:t xml:space="preserve"> 3GPP TS</w:t>
      </w:r>
      <w:r w:rsidR="00CA4B50">
        <w:rPr>
          <w:lang w:eastAsia="zh-CN"/>
        </w:rPr>
        <w:t> </w:t>
      </w:r>
      <w:r w:rsidR="00CA4B50">
        <w:rPr>
          <w:rFonts w:hint="eastAsia"/>
          <w:lang w:val="en-US" w:eastAsia="zh-CN"/>
        </w:rPr>
        <w:t>23.502</w:t>
      </w:r>
      <w:r w:rsidR="00CA4B50">
        <w:rPr>
          <w:lang w:eastAsia="zh-CN"/>
        </w:rPr>
        <w:t> </w:t>
      </w:r>
      <w:r w:rsidR="00CA4B50">
        <w:rPr>
          <w:rFonts w:hint="eastAsia"/>
          <w:lang w:val="en-US" w:eastAsia="zh-CN"/>
        </w:rPr>
        <w:t>[</w:t>
      </w:r>
      <w:r w:rsidR="00967B09">
        <w:rPr>
          <w:rFonts w:hint="eastAsia"/>
          <w:lang w:val="en-US" w:eastAsia="zh-CN"/>
        </w:rPr>
        <w:t>3]</w:t>
      </w:r>
      <w:r w:rsidR="00967B09">
        <w:rPr>
          <w:rFonts w:hint="eastAsia"/>
          <w:lang w:eastAsia="zh-CN"/>
        </w:rPr>
        <w:t>)</w:t>
      </w:r>
      <w:r>
        <w:t>;</w:t>
      </w:r>
    </w:p>
    <w:p w14:paraId="32E9F00F" w14:textId="20D87197" w:rsidR="0062651C" w:rsidRDefault="003214B8" w:rsidP="003214B8">
      <w:pPr>
        <w:pStyle w:val="B1"/>
      </w:pPr>
      <w:r>
        <w:t>-</w:t>
      </w:r>
      <w:r>
        <w:tab/>
      </w:r>
      <w:r w:rsidR="00A76DF2">
        <w:t xml:space="preserve">EPS to 5GS Idle mode mobility or handover using N26 interface </w:t>
      </w:r>
      <w:r>
        <w:t xml:space="preserve">(see </w:t>
      </w:r>
      <w:r w:rsidR="005B1EEB">
        <w:t>clause</w:t>
      </w:r>
      <w:r>
        <w:t xml:space="preserve"> 4.11</w:t>
      </w:r>
      <w:r w:rsidRPr="009158B7">
        <w:t xml:space="preserve"> </w:t>
      </w:r>
      <w:r>
        <w:t>of</w:t>
      </w:r>
      <w:r w:rsidR="00151DAB">
        <w:t xml:space="preserve"> 3GPP TS</w:t>
      </w:r>
      <w:r w:rsidR="00CA4B50">
        <w:t> 23.502 [</w:t>
      </w:r>
      <w:r>
        <w:t>3])</w:t>
      </w:r>
      <w:r w:rsidR="0062651C">
        <w:t>;</w:t>
      </w:r>
    </w:p>
    <w:p w14:paraId="32E9F010" w14:textId="1E9E93AF" w:rsidR="007C443B" w:rsidRDefault="0062651C" w:rsidP="003214B8">
      <w:pPr>
        <w:pStyle w:val="B1"/>
      </w:pPr>
      <w:r>
        <w:t>-</w:t>
      </w:r>
      <w:r>
        <w:tab/>
        <w:t xml:space="preserve">5GS to EPS Handover using N26 interface (see </w:t>
      </w:r>
      <w:r w:rsidR="005B1EEB">
        <w:t>clause</w:t>
      </w:r>
      <w:r>
        <w:t xml:space="preserve"> 4.11.1.2</w:t>
      </w:r>
      <w:r w:rsidRPr="009158B7">
        <w:t xml:space="preserve"> </w:t>
      </w:r>
      <w:r>
        <w:t>of</w:t>
      </w:r>
      <w:r w:rsidR="00151DAB">
        <w:t xml:space="preserve"> 3GPP TS</w:t>
      </w:r>
      <w:r w:rsidR="00CA4B50">
        <w:t> 23.502 [</w:t>
      </w:r>
      <w:r>
        <w:t>3])</w:t>
      </w:r>
      <w:r w:rsidR="007C443B">
        <w:t>;</w:t>
      </w:r>
    </w:p>
    <w:p w14:paraId="5AE738F8" w14:textId="0CC1E1DC" w:rsidR="00724CCA" w:rsidRDefault="007C443B" w:rsidP="003214B8">
      <w:pPr>
        <w:pStyle w:val="B1"/>
      </w:pPr>
      <w:r>
        <w:lastRenderedPageBreak/>
        <w:t>-</w:t>
      </w:r>
      <w:r>
        <w:tab/>
        <w:t xml:space="preserve">PDU Session Reactivation during P-CSCF Restoration procedure via AMF (see </w:t>
      </w:r>
      <w:r w:rsidR="005B1EEB">
        <w:t>clause</w:t>
      </w:r>
      <w:r>
        <w:t xml:space="preserve"> 5.</w:t>
      </w:r>
      <w:r w:rsidR="003E0C28">
        <w:rPr>
          <w:lang w:eastAsia="zh-CN"/>
        </w:rPr>
        <w:t>8</w:t>
      </w:r>
      <w:r>
        <w:t>.</w:t>
      </w:r>
      <w:r>
        <w:rPr>
          <w:lang w:eastAsia="zh-CN"/>
        </w:rPr>
        <w:t>4</w:t>
      </w:r>
      <w:r>
        <w:t>.3 of</w:t>
      </w:r>
      <w:r w:rsidR="00151DAB">
        <w:t xml:space="preserve"> 3GPP TS</w:t>
      </w:r>
      <w:r w:rsidR="00CA4B50">
        <w:t> 23.380 [</w:t>
      </w:r>
      <w:r w:rsidR="006F6945">
        <w:t>21</w:t>
      </w:r>
      <w:r>
        <w:t>])</w:t>
      </w:r>
      <w:r w:rsidR="00724CCA">
        <w:t>;</w:t>
      </w:r>
    </w:p>
    <w:p w14:paraId="194F0565" w14:textId="48496447"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r w:rsidR="005B1EEB">
        <w:t>clause</w:t>
      </w:r>
      <w:r>
        <w:t xml:space="preserve"> 4.3.4.2 of</w:t>
      </w:r>
      <w:r w:rsidR="00151DAB">
        <w:t xml:space="preserve"> 3GPP TS</w:t>
      </w:r>
      <w:r w:rsidR="00CA4B50">
        <w:t> 23.502 [</w:t>
      </w:r>
      <w:r>
        <w:t>3]);</w:t>
      </w:r>
    </w:p>
    <w:p w14:paraId="63EB3251" w14:textId="7D473328" w:rsidR="00B70DBF" w:rsidRDefault="00724CCA" w:rsidP="003214B8">
      <w:pPr>
        <w:pStyle w:val="B1"/>
      </w:pPr>
      <w:r>
        <w:t>-</w:t>
      </w:r>
      <w:r>
        <w:tab/>
        <w:t xml:space="preserve">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B70DBF">
        <w:t>;</w:t>
      </w:r>
    </w:p>
    <w:p w14:paraId="32E9F011" w14:textId="3BCA60A2" w:rsidR="003214B8" w:rsidRDefault="00B70DBF" w:rsidP="003214B8">
      <w:pPr>
        <w:pStyle w:val="B1"/>
      </w:pPr>
      <w:r>
        <w:t>-</w:t>
      </w:r>
      <w:r>
        <w:tab/>
        <w:t xml:space="preserve">Secondary RAT Usage Data Reporting (see </w:t>
      </w:r>
      <w:r w:rsidR="005B1EEB">
        <w:t>clause</w:t>
      </w:r>
      <w:r>
        <w:t xml:space="preserve"> 4.21 of</w:t>
      </w:r>
      <w:r w:rsidR="00151DAB">
        <w:t xml:space="preserve"> 3GPP TS</w:t>
      </w:r>
      <w:r w:rsidR="00CA4B50">
        <w:t> 23.502 [</w:t>
      </w:r>
      <w:r>
        <w:t>3])</w:t>
      </w:r>
      <w:r w:rsidR="003214B8">
        <w:t>.</w:t>
      </w:r>
    </w:p>
    <w:p w14:paraId="32E9F012" w14:textId="52E1BC62"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as shown in Figure 5.2.2.3.1-1.</w:t>
      </w:r>
    </w:p>
    <w:p w14:paraId="32E9F013" w14:textId="77777777" w:rsidR="00BF17DC" w:rsidRDefault="00BF17DC" w:rsidP="003214B8">
      <w:pPr>
        <w:pStyle w:val="TH"/>
      </w:pPr>
      <w:r>
        <w:object w:dxaOrig="8714" w:dyaOrig="2144" w14:anchorId="32EA0C4F">
          <v:shape id="_x0000_i1029" type="#_x0000_t75" style="width:437.25pt;height:107.25pt" o:ole="">
            <v:imagedata r:id="rId20" o:title=""/>
          </v:shape>
          <o:OLEObject Type="Embed" ProgID="Visio.Drawing.11" ShapeID="_x0000_i1029" DrawAspect="Content" ObjectID="_1638197075"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5D8CFF12" w:rsidR="00650D39" w:rsidRDefault="003214B8" w:rsidP="003214B8">
      <w:pPr>
        <w:pStyle w:val="B1"/>
      </w:pPr>
      <w:r w:rsidRPr="000C7A0F">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3904DA76"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2E9F01B" w14:textId="0D7A5727" w:rsidR="004A3588" w:rsidRPr="00AC60A1" w:rsidRDefault="004A3588" w:rsidP="00AC60A1">
      <w:pPr>
        <w:pStyle w:val="B2"/>
        <w:rPr>
          <w:lang w:val="en-US"/>
        </w:rPr>
      </w:pPr>
      <w:r>
        <w:rPr>
          <w:lang w:val="en-US"/>
        </w:rPr>
        <w:t>-</w:t>
      </w:r>
      <w:r>
        <w:rPr>
          <w:lang w:val="en-US"/>
        </w:rPr>
        <w:tab/>
        <w:t>N2 SM information, if the SMF needs and can return a response to the NG-RAN.</w:t>
      </w:r>
    </w:p>
    <w:p w14:paraId="32E9F01C" w14:textId="296E29CB" w:rsidR="003214B8" w:rsidRPr="00D93024" w:rsidRDefault="003214B8" w:rsidP="00DD4E0C">
      <w:r>
        <w:t xml:space="preserve">The following </w:t>
      </w:r>
      <w:r w:rsidR="005B1EEB">
        <w:t>clause</w:t>
      </w:r>
      <w:r>
        <w:t>s specify additional requirements applicable to specific scenarios.</w:t>
      </w:r>
    </w:p>
    <w:p w14:paraId="32E9F01D" w14:textId="77777777" w:rsidR="00E13DB8" w:rsidRDefault="00E13DB8" w:rsidP="00E13DB8">
      <w:pPr>
        <w:pStyle w:val="Heading5"/>
      </w:pPr>
      <w:bookmarkStart w:id="49" w:name="_Toc20129458"/>
      <w:bookmarkStart w:id="50" w:name="_Toc27584085"/>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49"/>
      <w:bookmarkEnd w:id="50"/>
    </w:p>
    <w:p w14:paraId="32E9F01E" w14:textId="77777777" w:rsidR="00946B01" w:rsidRDefault="00946B01" w:rsidP="00946B01">
      <w:pPr>
        <w:pStyle w:val="Heading6"/>
      </w:pPr>
      <w:bookmarkStart w:id="51" w:name="_Toc20129459"/>
      <w:bookmarkStart w:id="52" w:name="_Toc27584086"/>
      <w:r>
        <w:t>5.2.2.3.2.1</w:t>
      </w:r>
      <w:r>
        <w:tab/>
        <w:t>General</w:t>
      </w:r>
      <w:bookmarkEnd w:id="51"/>
      <w:bookmarkEnd w:id="52"/>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02461430" w:rsidR="000D2EEA" w:rsidRDefault="005B1EEB" w:rsidP="000D2EEA">
      <w:r>
        <w:lastRenderedPageBreak/>
        <w:t>Clause</w:t>
      </w:r>
      <w:r w:rsidR="000D2EEA">
        <w:t>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p>
    <w:p w14:paraId="05A2E2F3" w14:textId="73E48695" w:rsidR="000D2EEA" w:rsidRDefault="000D2EEA" w:rsidP="000D2EEA">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w:t>
      </w:r>
      <w:r w:rsidR="00151DAB">
        <w:t xml:space="preserve"> 3GPP TS</w:t>
      </w:r>
      <w:r w:rsidR="00CA4B50">
        <w:t> 23.502 [</w:t>
      </w:r>
      <w:r>
        <w:t xml:space="preserve">3] to request the establishment or release of the PDU session's resources in the 5G-AN. The Update SM Context service operation is then used as specified in </w:t>
      </w:r>
      <w:r w:rsidR="005B1EEB">
        <w:t>clause</w:t>
      </w:r>
      <w:r>
        <w:t xml:space="preserve"> 5.2.2.3.1 to transfer the response to the SMF.</w:t>
      </w:r>
    </w:p>
    <w:p w14:paraId="57B88EB2" w14:textId="657D2025" w:rsidR="000D2EEA" w:rsidRPr="005B71A2" w:rsidRDefault="005B1EEB" w:rsidP="00757B26">
      <w:r>
        <w:t>Clause</w:t>
      </w:r>
      <w:r w:rsidR="000D2EEA">
        <w:t xml:space="preserve"> 5.2.2.3.2.</w:t>
      </w:r>
      <w:r w:rsidR="00437038">
        <w:t>4</w:t>
      </w:r>
      <w:r w:rsidR="000D2EEA">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000D2EEA" w:rsidRPr="00EE48A7">
        <w:t xml:space="preserve"> the PDU Session for which the UE was paged or notified is in the List Of Allowed </w:t>
      </w:r>
      <w:r w:rsidR="000D2EEA">
        <w:t>PDU Sessions provided by the UE</w:t>
      </w:r>
      <w:r w:rsidR="000D2EEA" w:rsidRPr="00EE48A7">
        <w:t xml:space="preserve"> </w:t>
      </w:r>
      <w:r w:rsidR="000D2EEA">
        <w:t xml:space="preserve">and if the AMF has received N2 SM Information only or N1 SM Container and N2 SM Information for that PDU session from the SMF in step 3a of </w:t>
      </w:r>
      <w:r>
        <w:t>clause</w:t>
      </w:r>
      <w:r w:rsidR="000D2EEA">
        <w:t> 4.2.3.3</w:t>
      </w:r>
      <w:r w:rsidR="000D2EEA" w:rsidRPr="00E12BDF">
        <w:t xml:space="preserve"> </w:t>
      </w:r>
      <w:r w:rsidR="000D2EEA">
        <w:t>of</w:t>
      </w:r>
      <w:r w:rsidR="00151DAB">
        <w:t xml:space="preserve"> 3GPP TS</w:t>
      </w:r>
      <w:r w:rsidR="00CA4B50">
        <w:t> 23.502 [</w:t>
      </w:r>
      <w:r w:rsidR="000D2EEA">
        <w:t>3].</w:t>
      </w:r>
    </w:p>
    <w:p w14:paraId="32E9F023" w14:textId="7A51AAE7" w:rsidR="00946B01" w:rsidRDefault="00946B01" w:rsidP="00946B01">
      <w:pPr>
        <w:pStyle w:val="Heading6"/>
      </w:pPr>
      <w:bookmarkStart w:id="53" w:name="_Toc20129460"/>
      <w:bookmarkStart w:id="54" w:name="_Toc27584087"/>
      <w:r>
        <w:t>5.2.2.3.2.2</w:t>
      </w:r>
      <w:r>
        <w:tab/>
        <w:t>Activation of User Plane connectivity of a PDU session</w:t>
      </w:r>
      <w:bookmarkEnd w:id="53"/>
      <w:bookmarkEnd w:id="54"/>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38pt;height:204pt" o:ole="">
            <v:imagedata r:id="rId22" o:title=""/>
          </v:shape>
          <o:OLEObject Type="Embed" ProgID="Visio.Drawing.11" ShapeID="_x0000_i1030" DrawAspect="Content" ObjectID="_1638197076" r:id="rId23"/>
        </w:object>
      </w:r>
    </w:p>
    <w:p w14:paraId="32E9F026" w14:textId="77777777" w:rsidR="001D6A2F" w:rsidRDefault="001D6A2F" w:rsidP="001D6A2F">
      <w:pPr>
        <w:pStyle w:val="TF"/>
      </w:pPr>
      <w:r>
        <w:t>Figure 5.2.2.3.2.2-1: Activation of the User Plane connection of a PDU session</w:t>
      </w:r>
    </w:p>
    <w:p w14:paraId="32E9F027" w14:textId="2A165A21"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28" w14:textId="368C615B" w:rsidR="001D6A2F" w:rsidRDefault="001D6A2F" w:rsidP="001D6A2F">
      <w:pPr>
        <w:pStyle w:val="B2"/>
      </w:pPr>
      <w:r>
        <w:t>-</w:t>
      </w:r>
      <w:r>
        <w:tab/>
      </w:r>
      <w:r w:rsidR="003249CE">
        <w:t xml:space="preserve">the </w:t>
      </w:r>
      <w:r w:rsidR="00DA6B66">
        <w:t>upCnxState</w:t>
      </w:r>
      <w:r w:rsidR="00DA6B66" w:rsidDel="00DA6B66">
        <w:t xml:space="preserve"> </w:t>
      </w:r>
      <w:r>
        <w:t>attribute set to ACTIVATING;</w:t>
      </w:r>
    </w:p>
    <w:p w14:paraId="32E9F029" w14:textId="427FB0D5" w:rsidR="001D6A2F" w:rsidRDefault="001D6A2F" w:rsidP="001D6A2F">
      <w:pPr>
        <w:pStyle w:val="B2"/>
      </w:pPr>
      <w:r>
        <w:t>-</w:t>
      </w:r>
      <w:r>
        <w:tab/>
      </w:r>
      <w:r w:rsidR="003249CE">
        <w:t xml:space="preserve">the </w:t>
      </w:r>
      <w:r>
        <w:t>user location and access type associated to the PDU session, if modified;</w:t>
      </w:r>
    </w:p>
    <w:p w14:paraId="32E9F02A" w14:textId="0A3DB910" w:rsidR="003249CE" w:rsidRDefault="003249CE" w:rsidP="001D6A2F">
      <w:pPr>
        <w:pStyle w:val="B2"/>
      </w:pPr>
      <w:r>
        <w:t>-</w:t>
      </w:r>
      <w:r>
        <w:tab/>
        <w:t>the indication that the UE is inside or outside of the LADN service area, if the DNN of the established PDU session corresponds to a LADN;</w:t>
      </w:r>
    </w:p>
    <w:p w14:paraId="32E9F02B" w14:textId="69AE43B0" w:rsidR="001D6A2F" w:rsidRDefault="001D6A2F" w:rsidP="001D6A2F">
      <w:pPr>
        <w:pStyle w:val="B2"/>
      </w:pPr>
      <w:r>
        <w:t>-</w:t>
      </w:r>
      <w:r>
        <w:tab/>
        <w:t>other information, if necessary.</w:t>
      </w:r>
    </w:p>
    <w:p w14:paraId="32E9F02C" w14:textId="1BAB0C71" w:rsidR="001D6A2F" w:rsidRDefault="001D6A2F" w:rsidP="001D6A2F">
      <w:pPr>
        <w:pStyle w:val="B1"/>
      </w:pPr>
      <w:r>
        <w:t>2</w:t>
      </w:r>
      <w:r w:rsidR="004A3588">
        <w:t>a</w:t>
      </w:r>
      <w:r>
        <w:t>.</w:t>
      </w:r>
      <w:r>
        <w:tab/>
        <w:t xml:space="preserve">Upon receipt of such a request, if the SMF can proceed with activating the user plane connection of the PDU session (see </w:t>
      </w:r>
      <w:r w:rsidR="005B1EEB">
        <w:t>clause</w:t>
      </w:r>
      <w:r>
        <w:t xml:space="preserve"> 4.2.3 of</w:t>
      </w:r>
      <w:r w:rsidR="00151DAB">
        <w:t xml:space="preserve"> 3GPP TS</w:t>
      </w:r>
      <w:r w:rsidR="00CA4B50">
        <w:t> 23.501 [</w:t>
      </w:r>
      <w:r>
        <w:t xml:space="preserve">2], the SMF shall set the </w:t>
      </w:r>
      <w:r w:rsidR="00DA6B66">
        <w:t>upCnxState</w:t>
      </w:r>
      <w:r w:rsidR="00DA6B66" w:rsidDel="00DA6B66">
        <w:t xml:space="preserve"> </w:t>
      </w:r>
      <w:r>
        <w:t>attribute to ACTIVATING and shall return a 200 OK response including the following information:</w:t>
      </w:r>
    </w:p>
    <w:p w14:paraId="32E9F02D" w14:textId="5D67A48E" w:rsidR="001D6A2F" w:rsidRDefault="001D6A2F" w:rsidP="001D6A2F">
      <w:pPr>
        <w:pStyle w:val="B2"/>
      </w:pPr>
      <w:r>
        <w:t>-</w:t>
      </w:r>
      <w:r>
        <w:tab/>
      </w:r>
      <w:r w:rsidR="00DA6B66">
        <w:t>upCnxState</w:t>
      </w:r>
      <w:r w:rsidR="00DA6B66" w:rsidDel="00DA6B66">
        <w:t xml:space="preserve"> </w:t>
      </w:r>
      <w:r>
        <w:t>attribute set to ACTIVATING;</w:t>
      </w:r>
    </w:p>
    <w:p w14:paraId="32E9F02E" w14:textId="53ED869D"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rsidR="00DD4582">
        <w:t>9</w:t>
      </w:r>
      <w:r>
        <w:t xml:space="preserve">]), including the transport layer address and </w:t>
      </w:r>
      <w:r>
        <w:lastRenderedPageBreak/>
        <w:t>tunnel endpoint of the uplink termination point for the user plane data for this PDU session (i.e. UPF's GTP-U F-TEID for uplink traffic).</w:t>
      </w:r>
    </w:p>
    <w:p w14:paraId="32E9F02F" w14:textId="1B1F8162" w:rsidR="001D6A2F" w:rsidRDefault="001D6A2F" w:rsidP="002B35B4">
      <w:pPr>
        <w:pStyle w:val="B1"/>
        <w:ind w:hanging="1"/>
      </w:pPr>
      <w:r>
        <w:t xml:space="preserve">If the SMF finds the PDU session already activated when receiving the request in step 1, the SMF shall delete the N3 tunnel information and update the UPF accordingly (see step 8a of </w:t>
      </w:r>
      <w:r w:rsidR="005B1EEB">
        <w:t>clause</w:t>
      </w:r>
      <w:r>
        <w:t xml:space="preserve"> 4.2.3.2 of</w:t>
      </w:r>
      <w:r w:rsidR="00151DAB">
        <w:t xml:space="preserve"> 3GPP TS</w:t>
      </w:r>
      <w:r w:rsidR="00CA4B50">
        <w:t> 23.502 [</w:t>
      </w:r>
      <w:r>
        <w:t>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421E5741"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information:</w:t>
      </w:r>
    </w:p>
    <w:p w14:paraId="32E9F032" w14:textId="7CF14644" w:rsidR="001D6A2F" w:rsidRDefault="001D6A2F" w:rsidP="001D6A2F">
      <w:pPr>
        <w:pStyle w:val="B2"/>
      </w:pPr>
      <w:r>
        <w:t>-</w:t>
      </w:r>
      <w:r>
        <w:tab/>
      </w:r>
      <w:r w:rsidR="00DA6B66">
        <w:t>upCnxState</w:t>
      </w:r>
      <w:r w:rsidR="00DA6B66" w:rsidDel="00DA6B66">
        <w:t xml:space="preserve"> </w:t>
      </w:r>
      <w:r>
        <w:t>attribute set to DEACTIVATED.</w:t>
      </w:r>
    </w:p>
    <w:p w14:paraId="32E9F033" w14:textId="07628B74"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34" w14:textId="5393DB15" w:rsidR="001D6A2F" w:rsidRDefault="001D6A2F" w:rsidP="001D6A2F">
      <w:pPr>
        <w:pStyle w:val="B2"/>
      </w:pPr>
      <w:r>
        <w:t>-</w:t>
      </w:r>
      <w:r>
        <w:tab/>
        <w:t>N2 SM information received from the 5G-AN</w:t>
      </w:r>
      <w:r w:rsidR="003D53DD">
        <w:t xml:space="preserve"> (see</w:t>
      </w:r>
      <w:r w:rsidR="003D53DD" w:rsidRPr="0012337F">
        <w:t xml:space="preserve"> </w:t>
      </w:r>
      <w:r w:rsidR="003D53DD">
        <w:t xml:space="preserve">PDU Session Resource Setup Response Transfer IE in </w:t>
      </w:r>
      <w:r w:rsidR="005B1EEB">
        <w:t>clause</w:t>
      </w:r>
      <w:r w:rsidR="003D53DD">
        <w:t xml:space="preserve"> 9.3.4.2 of</w:t>
      </w:r>
      <w:r w:rsidR="00151DAB">
        <w:t xml:space="preserve"> 3GPP TS</w:t>
      </w:r>
      <w:r w:rsidR="00CA4B50">
        <w:t> 38.413 [</w:t>
      </w:r>
      <w:r w:rsidR="003D53DD">
        <w:t>9])</w:t>
      </w:r>
      <w:r>
        <w:t xml:space="preserve">, including the transport layer address and tunnel endpoint of </w:t>
      </w:r>
      <w:r w:rsidR="003D53DD">
        <w:t>one or 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7B9A0E41" w:rsidR="001D6A2F" w:rsidRDefault="001D6A2F" w:rsidP="001D6A2F">
      <w:pPr>
        <w:pStyle w:val="B2"/>
      </w:pPr>
      <w:r>
        <w:t>-</w:t>
      </w:r>
      <w:r>
        <w:tab/>
        <w:t xml:space="preserve">N2 SM information </w:t>
      </w:r>
      <w:r w:rsidR="003D53DD">
        <w:t xml:space="preserve">received from the 5G-AN (see PDU Session Resource Setup Unsuccessful Transfer IE in </w:t>
      </w:r>
      <w:r w:rsidR="005B1EEB">
        <w:t>clause</w:t>
      </w:r>
      <w:r w:rsidR="003D53DD">
        <w:t xml:space="preserve"> 9.3.4.16 of</w:t>
      </w:r>
      <w:r w:rsidR="00151DAB">
        <w:t xml:space="preserve"> 3GPP TS</w:t>
      </w:r>
      <w:r w:rsidR="00CA4B50">
        <w:t> 38.413 [</w:t>
      </w:r>
      <w:r w:rsidR="003D53DD">
        <w:t xml:space="preserve">9]), </w:t>
      </w:r>
      <w:r>
        <w:t>including the Cause of the failure, if resources failed to be established for the PDU session.</w:t>
      </w:r>
    </w:p>
    <w:p w14:paraId="32E9F036" w14:textId="77777777" w:rsidR="001D6A2F" w:rsidRPr="00DE3C3D" w:rsidRDefault="001D6A2F" w:rsidP="001D6A2F">
      <w:pPr>
        <w:pStyle w:val="B1"/>
        <w:ind w:hanging="1"/>
      </w:pPr>
      <w:bookmarkStart w:id="55"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CA754A9"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attribute to DEACTIVATED" otherwise.</w:t>
      </w:r>
    </w:p>
    <w:p w14:paraId="32E9F039" w14:textId="349B1FF2" w:rsidR="001D6A2F" w:rsidRDefault="001D6A2F" w:rsidP="001D6A2F">
      <w:pPr>
        <w:pStyle w:val="B1"/>
      </w:pPr>
      <w:r>
        <w:t>4.</w:t>
      </w:r>
      <w:r>
        <w:tab/>
        <w:t>The SMF shall</w:t>
      </w:r>
      <w:bookmarkEnd w:id="55"/>
      <w:r>
        <w:t xml:space="preserve"> then return a 200 OK response including the </w:t>
      </w:r>
      <w:r w:rsidR="00DA6B66">
        <w:t>upCnxState</w:t>
      </w:r>
      <w:r w:rsidR="00DA6B66" w:rsidDel="00DA6B66">
        <w:t xml:space="preserve"> </w:t>
      </w:r>
      <w:r>
        <w:t>attribute representing the final state of the user plane connection.</w:t>
      </w:r>
      <w:r w:rsidR="00E7640D" w:rsidRPr="00E7640D">
        <w:t xml:space="preserve"> </w:t>
      </w:r>
      <w:r w:rsidR="00E7640D">
        <w:t>If the activation of the User Plane connection failed due to insufficient resources, the cause IE shall be included in the response and set to "INSUFFICIENT_UP_RESOURCES".</w:t>
      </w:r>
    </w:p>
    <w:p w14:paraId="32E9F03A" w14:textId="2A67A1CD" w:rsidR="00006320" w:rsidRDefault="00006320" w:rsidP="00006320">
      <w:pPr>
        <w:pStyle w:val="Heading6"/>
      </w:pPr>
      <w:bookmarkStart w:id="56" w:name="_Toc20129461"/>
      <w:bookmarkStart w:id="57" w:name="_Toc27584088"/>
      <w:r>
        <w:t>5.2.2.3.2.3</w:t>
      </w:r>
      <w:r>
        <w:tab/>
        <w:t>Deactivation of User Plane connectivity of a PDU session</w:t>
      </w:r>
      <w:bookmarkEnd w:id="56"/>
      <w:bookmarkEnd w:id="57"/>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38pt;height:114pt" o:ole="">
            <v:imagedata r:id="rId24" o:title=""/>
          </v:shape>
          <o:OLEObject Type="Embed" ProgID="Visio.Drawing.11" ShapeID="_x0000_i1031" DrawAspect="Content" ObjectID="_1638197077"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64B6F71C"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3F" w14:textId="5A32CB81" w:rsidR="00691914" w:rsidRDefault="00691914" w:rsidP="00691914">
      <w:pPr>
        <w:pStyle w:val="B2"/>
      </w:pPr>
      <w:r>
        <w:lastRenderedPageBreak/>
        <w:t>-</w:t>
      </w:r>
      <w:r>
        <w:tab/>
      </w:r>
      <w:r w:rsidR="00DA6B66">
        <w:t>upCnxState</w:t>
      </w:r>
      <w:r w:rsidR="00DA6B66" w:rsidDel="00DA6B66">
        <w:t xml:space="preserve"> </w:t>
      </w:r>
      <w:r>
        <w:t>attribute set to DEACTIVATED;</w:t>
      </w:r>
    </w:p>
    <w:p w14:paraId="32E9F040" w14:textId="69B60800" w:rsidR="00691914" w:rsidRDefault="00691914" w:rsidP="00691914">
      <w:pPr>
        <w:pStyle w:val="B2"/>
      </w:pPr>
      <w:r>
        <w:t>-</w:t>
      </w:r>
      <w:r>
        <w:tab/>
        <w:t>user location</w:t>
      </w:r>
      <w:r w:rsidR="00022F45" w:rsidRPr="00022F45">
        <w:t xml:space="preserve"> </w:t>
      </w:r>
      <w:r w:rsidR="00022F45">
        <w:t>and user location timestamp</w:t>
      </w:r>
      <w:r>
        <w:t>;</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075DD6AC" w:rsidR="00691914" w:rsidRDefault="00691914" w:rsidP="00691914">
      <w:pPr>
        <w:pStyle w:val="B2"/>
      </w:pPr>
      <w:r>
        <w:t>-</w:t>
      </w:r>
      <w:r>
        <w:tab/>
        <w:t>other information, if necessary.</w:t>
      </w:r>
    </w:p>
    <w:p w14:paraId="32E9F043" w14:textId="360142D3"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attribute set to DEACTIVATED.</w:t>
      </w:r>
    </w:p>
    <w:p w14:paraId="7E1103B2" w14:textId="665582D6" w:rsidR="000D2EEA" w:rsidRDefault="000D2EEA" w:rsidP="000D2EEA">
      <w:pPr>
        <w:pStyle w:val="Heading6"/>
      </w:pPr>
      <w:bookmarkStart w:id="58" w:name="_Toc20129462"/>
      <w:bookmarkStart w:id="59" w:name="_Toc27584089"/>
      <w:r>
        <w:t>5.2.2.3.2.4</w:t>
      </w:r>
      <w:r>
        <w:tab/>
        <w:t>Changing the access type of a PDU session from non-3GPP access to 3GPP access during a Service Request procedure</w:t>
      </w:r>
      <w:bookmarkEnd w:id="58"/>
      <w:bookmarkEnd w:id="59"/>
    </w:p>
    <w:p w14:paraId="6DC7CFB4" w14:textId="696D7749" w:rsidR="000D2EEA" w:rsidRDefault="000D2EEA" w:rsidP="000D2EEA">
      <w:r>
        <w:t>The NF Service Consumer (e.g. AMF) shall indicate to the SMF that the access type of a PDU session can be changed as follows:</w:t>
      </w:r>
    </w:p>
    <w:p w14:paraId="257818F7" w14:textId="77777777" w:rsidR="000D2EEA" w:rsidRDefault="000D2EEA" w:rsidP="000D2EEA">
      <w:pPr>
        <w:pStyle w:val="TH"/>
      </w:pPr>
      <w:r>
        <w:object w:dxaOrig="8790" w:dyaOrig="2241" w14:anchorId="263944CC">
          <v:shape id="_x0000_i1032" type="#_x0000_t75" style="width:438pt;height:114pt" o:ole="">
            <v:imagedata r:id="rId26" o:title=""/>
          </v:shape>
          <o:OLEObject Type="Embed" ProgID="Visio.Drawing.11" ShapeID="_x0000_i1032" DrawAspect="Content" ObjectID="_1638197078" r:id="rId27"/>
        </w:object>
      </w:r>
    </w:p>
    <w:p w14:paraId="0B6276DA" w14:textId="20DA9E37" w:rsidR="000D2EEA" w:rsidRDefault="000D2EEA" w:rsidP="000D2EEA">
      <w:pPr>
        <w:pStyle w:val="TF"/>
      </w:pPr>
      <w:r>
        <w:t>Figure 5.2.2.3.2.4-1: Indicating that the access type of a PDU session can be changed</w:t>
      </w:r>
    </w:p>
    <w:p w14:paraId="5B7648BC" w14:textId="2786152C" w:rsidR="000D2EEA" w:rsidRDefault="000D2EEA" w:rsidP="000D2EEA">
      <w:pPr>
        <w:pStyle w:val="B1"/>
      </w:pPr>
      <w:r>
        <w:t>1.</w:t>
      </w:r>
      <w:r>
        <w:tab/>
        <w:t xml:space="preserve">The NF Service Consumer shall indicate that the access type of a PDU session can be changed by sending a POST request, as specified in </w:t>
      </w:r>
      <w:r w:rsidR="005B1EEB">
        <w:t>clause</w:t>
      </w:r>
      <w:r>
        <w:t xml:space="preserve"> 5.2.2.3.1, with the following information:</w:t>
      </w:r>
    </w:p>
    <w:p w14:paraId="63D12F55" w14:textId="5DE6F0CE" w:rsidR="000D2EEA" w:rsidRDefault="000D2EEA" w:rsidP="000D2EEA">
      <w:pPr>
        <w:pStyle w:val="B2"/>
      </w:pPr>
      <w:r>
        <w:t>-</w:t>
      </w:r>
      <w:r>
        <w:tab/>
        <w:t>anTypeCanBeChanged attribute set to "true";</w:t>
      </w:r>
    </w:p>
    <w:p w14:paraId="6B11C451" w14:textId="7FB0F509" w:rsidR="000D2EEA" w:rsidRDefault="000D2EEA" w:rsidP="000D2EEA">
      <w:pPr>
        <w:pStyle w:val="B2"/>
      </w:pPr>
      <w:r>
        <w:t>-</w:t>
      </w:r>
      <w:r>
        <w:tab/>
        <w:t>other information, if necessary.</w:t>
      </w:r>
    </w:p>
    <w:p w14:paraId="23A53B9B" w14:textId="019AD85C" w:rsidR="000D2EEA" w:rsidRDefault="000D2EEA" w:rsidP="000D2EEA">
      <w:pPr>
        <w:pStyle w:val="B1"/>
      </w:pPr>
      <w:r>
        <w:t>2a.</w:t>
      </w:r>
      <w:r>
        <w:tab/>
        <w:t xml:space="preserve">Same as step 2a of figure 5.2.2.3.1-1. </w:t>
      </w:r>
      <w:r w:rsidR="00462BBC">
        <w:t xml:space="preserve">In HR roaming scenarios, the V-SMF shall invoke the Update service operation towards the H-SMF to notify that the access type of the PDU session can be changed (see </w:t>
      </w:r>
      <w:r w:rsidR="005B1EEB">
        <w:t>clause</w:t>
      </w:r>
      <w:r w:rsidR="00462BBC">
        <w:t> </w:t>
      </w:r>
      <w:r w:rsidR="00462BBC" w:rsidRPr="00020B58">
        <w:t>5</w:t>
      </w:r>
      <w:r w:rsidR="00462BBC">
        <w:t>.2.2.8.2.2).</w:t>
      </w:r>
    </w:p>
    <w:p w14:paraId="14EC7D9B" w14:textId="42B5512E" w:rsidR="000D2EEA" w:rsidRDefault="000D2EEA" w:rsidP="000D2EEA">
      <w:pPr>
        <w:pStyle w:val="B1"/>
      </w:pPr>
      <w:r>
        <w:t>2b.</w:t>
      </w:r>
      <w:r>
        <w:tab/>
        <w:t>Same as step 2b of figure 5.2.2.3.1-1.</w:t>
      </w:r>
    </w:p>
    <w:p w14:paraId="4F9B640C" w14:textId="4EC3C30D" w:rsidR="000D2EEA" w:rsidRDefault="000D2EEA" w:rsidP="000D2EEA">
      <w:pPr>
        <w:pStyle w:val="NO"/>
        <w:rPr>
          <w:lang w:eastAsia="zh-CN"/>
        </w:rPr>
      </w:pPr>
      <w:r>
        <w:t>NOTE:</w:t>
      </w:r>
      <w:r>
        <w:tab/>
        <w:t xml:space="preserve">This is used during a Service Request procedure (see </w:t>
      </w:r>
      <w:r w:rsidR="005B1EEB">
        <w:t>clause</w:t>
      </w:r>
      <w:r>
        <w:t xml:space="preserve"> 4.2.3.2 of</w:t>
      </w:r>
      <w:r w:rsidR="00151DAB">
        <w:t xml:space="preserve"> 3GPP TS</w:t>
      </w:r>
      <w:r w:rsidR="00CA4B50">
        <w:t> 23.502 [</w:t>
      </w:r>
      <w:r>
        <w:t>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 xml:space="preserve">and if the AMF has received N2 SM Information only or N1 SM Container and N2 SM Information for that PDU session from the SMF in step 3a of </w:t>
      </w:r>
      <w:r w:rsidR="005B1EEB">
        <w:t>clause</w:t>
      </w:r>
      <w:r>
        <w:t> 4.2.3.3</w:t>
      </w:r>
      <w:r w:rsidRPr="00E12BDF">
        <w:t xml:space="preserve"> </w:t>
      </w:r>
      <w:r>
        <w:t>of</w:t>
      </w:r>
      <w:r w:rsidR="00151DAB">
        <w:t xml:space="preserve"> 3GPP TS</w:t>
      </w:r>
      <w:r w:rsidR="00CA4B50">
        <w:t> 23.502 [</w:t>
      </w:r>
      <w:r>
        <w:t>3].</w:t>
      </w:r>
    </w:p>
    <w:p w14:paraId="1343D5C2" w14:textId="0D32804F"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32E9F044" w14:textId="77777777" w:rsidR="00E13DB8" w:rsidRDefault="00E13DB8" w:rsidP="00E13DB8">
      <w:pPr>
        <w:pStyle w:val="Heading5"/>
      </w:pPr>
      <w:bookmarkStart w:id="60" w:name="_Toc20129463"/>
      <w:bookmarkStart w:id="61" w:name="_Toc27584090"/>
      <w:r>
        <w:t>5.2.2.3.3</w:t>
      </w:r>
      <w:r>
        <w:tab/>
      </w:r>
      <w:r w:rsidR="003214B8">
        <w:t>Xn Handover</w:t>
      </w:r>
      <w:bookmarkEnd w:id="60"/>
      <w:bookmarkEnd w:id="61"/>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75pt;height:134.25pt" o:ole="">
            <v:imagedata r:id="rId28" o:title=""/>
          </v:shape>
          <o:OLEObject Type="Embed" ProgID="Visio.Drawing.11" ShapeID="_x0000_i1033" DrawAspect="Content" ObjectID="_1638197079" r:id="rId29"/>
        </w:object>
      </w:r>
    </w:p>
    <w:p w14:paraId="32E9F047" w14:textId="77777777" w:rsidR="00BB3EDD" w:rsidRDefault="00BB3EDD" w:rsidP="00BB3EDD">
      <w:pPr>
        <w:pStyle w:val="TF"/>
      </w:pPr>
      <w:r>
        <w:t>Figure 5.2.2.3.3-1: Xn handover</w:t>
      </w:r>
    </w:p>
    <w:p w14:paraId="32E9F048" w14:textId="657118B6"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w:t>
      </w:r>
      <w:r w:rsidR="005B1EEB">
        <w:t>clause</w:t>
      </w:r>
      <w:r>
        <w:t xml:space="preserve"> 5.2.2.3.1, with the following information:</w:t>
      </w:r>
    </w:p>
    <w:p w14:paraId="32E9F049" w14:textId="3ECDD8EE" w:rsidR="005F68E7" w:rsidRDefault="005F68E7" w:rsidP="00BB3EDD">
      <w:pPr>
        <w:pStyle w:val="B2"/>
      </w:pPr>
      <w:r>
        <w:t>-</w:t>
      </w:r>
      <w:r>
        <w:tab/>
        <w:t>the indication that the PDU session is to be switched;</w:t>
      </w:r>
    </w:p>
    <w:p w14:paraId="32E9F04A" w14:textId="7DA67AC8" w:rsidR="00BB3EDD" w:rsidRDefault="00BB3EDD" w:rsidP="00BB3EDD">
      <w:pPr>
        <w:pStyle w:val="B2"/>
      </w:pPr>
      <w:r>
        <w:t>-</w:t>
      </w:r>
      <w:r>
        <w:tab/>
        <w:t xml:space="preserve">N2 SM information received from the </w:t>
      </w:r>
      <w:r w:rsidR="00F314D4">
        <w:t xml:space="preserve">target </w:t>
      </w:r>
      <w:r>
        <w:t xml:space="preserve">5G-AN (see Path Switch Request Transfer IE in </w:t>
      </w:r>
      <w:r w:rsidR="005B1EEB">
        <w:t>clause</w:t>
      </w:r>
      <w:r>
        <w:t xml:space="preserve"> </w:t>
      </w:r>
      <w:r w:rsidR="003D53DD">
        <w:t>9.3.4.8</w:t>
      </w:r>
      <w:r>
        <w:t xml:space="preserve"> of</w:t>
      </w:r>
      <w:r w:rsidR="00151DAB">
        <w:t xml:space="preserve"> 3GPP TS</w:t>
      </w:r>
      <w:r w:rsidR="00CA4B50">
        <w:t> 38.413 [</w:t>
      </w:r>
      <w:r w:rsidR="00857CA1">
        <w:t>9</w:t>
      </w:r>
      <w:r>
        <w:t>]), including the new transport layer address and tunnel endpoint of the downlink termination point for the user data for this PDU session (i.e. 5G-AN's GTP-U F-TEID for downlink traffic);</w:t>
      </w:r>
    </w:p>
    <w:p w14:paraId="657CA82B" w14:textId="58C0C4F9" w:rsidR="00F314D4" w:rsidRDefault="00F314D4" w:rsidP="00BB3EDD">
      <w:pPr>
        <w:pStyle w:val="B2"/>
      </w:pPr>
      <w:r>
        <w:t>-</w:t>
      </w:r>
      <w:r>
        <w:tab/>
        <w:t xml:space="preserve">additional N2 SM information received from the source 5G-AN (see </w:t>
      </w:r>
      <w:r>
        <w:rPr>
          <w:lang w:eastAsia="ja-JP"/>
        </w:rPr>
        <w:t xml:space="preserve">Secondary RAT </w:t>
      </w:r>
      <w:r w:rsidR="007470D7">
        <w:rPr>
          <w:lang w:eastAsia="ja-JP"/>
        </w:rPr>
        <w:t xml:space="preserve">Data </w:t>
      </w:r>
      <w:r>
        <w:rPr>
          <w:lang w:eastAsia="ja-JP"/>
        </w:rPr>
        <w:t>Usage Report Transfer</w:t>
      </w:r>
      <w:r>
        <w:t xml:space="preserve"> IE in </w:t>
      </w:r>
      <w:r w:rsidR="005B1EEB">
        <w:t>clause</w:t>
      </w:r>
      <w:r>
        <w:t xml:space="preserve"> 9.3.4.</w:t>
      </w:r>
      <w:r w:rsidR="007470D7">
        <w:t>23</w:t>
      </w:r>
      <w:r>
        <w:t xml:space="preserve"> of</w:t>
      </w:r>
      <w:r w:rsidR="00151DAB">
        <w:t xml:space="preserve"> 3GPP TS</w:t>
      </w:r>
      <w:r w:rsidR="00CA4B50">
        <w:t> 38.413 [</w:t>
      </w:r>
      <w:r>
        <w:t>9]), if any;</w:t>
      </w:r>
    </w:p>
    <w:p w14:paraId="32E9F04B" w14:textId="20415DD1" w:rsidR="00BB3EDD" w:rsidRDefault="00BB3EDD" w:rsidP="00BB3EDD">
      <w:pPr>
        <w:pStyle w:val="B2"/>
      </w:pPr>
      <w:r>
        <w:t>-</w:t>
      </w:r>
      <w:r>
        <w:tab/>
      </w:r>
      <w:r w:rsidR="002C4CE9">
        <w:t xml:space="preserve">the </w:t>
      </w:r>
      <w:r>
        <w:t>user location associated to the PDU session;</w:t>
      </w:r>
    </w:p>
    <w:p w14:paraId="32E9F04C" w14:textId="59DF64C0" w:rsidR="002C4CE9" w:rsidRDefault="002C4CE9" w:rsidP="002C4CE9">
      <w:pPr>
        <w:pStyle w:val="B2"/>
      </w:pPr>
      <w:r>
        <w:t>-</w:t>
      </w:r>
      <w:r>
        <w:tab/>
        <w:t>the indication that the UE is inside or outside of the LADN service area, if the DNN of the established PDU session corresponds to a LADN;</w:t>
      </w:r>
    </w:p>
    <w:p w14:paraId="32E9F04D" w14:textId="7F95E041" w:rsidR="00BB3EDD" w:rsidRDefault="00BB3EDD" w:rsidP="00BB3EDD">
      <w:pPr>
        <w:pStyle w:val="B1"/>
        <w:ind w:hanging="1"/>
      </w:pPr>
      <w:r>
        <w:t>-</w:t>
      </w:r>
      <w:r>
        <w:tab/>
        <w:t>other information, if necessary.</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1C114675" w:rsidR="00BB3EDD" w:rsidRDefault="00BB3EDD" w:rsidP="00BB3EDD">
      <w:pPr>
        <w:pStyle w:val="B2"/>
      </w:pPr>
      <w:r>
        <w:t>-</w:t>
      </w:r>
      <w:r>
        <w:tab/>
        <w:t>N2 SM information (see Path Switch Request Ack</w:t>
      </w:r>
      <w:r w:rsidR="003D53DD">
        <w:t>nowledge</w:t>
      </w:r>
      <w:r>
        <w:t xml:space="preserve"> Transfer IE in </w:t>
      </w:r>
      <w:r w:rsidR="005B1EEB">
        <w:t>clause</w:t>
      </w:r>
      <w:r>
        <w:t xml:space="preserve"> </w:t>
      </w:r>
      <w:r w:rsidR="003D53DD">
        <w:t>9.3.4.9</w:t>
      </w:r>
      <w:r>
        <w:t xml:space="preserve"> of</w:t>
      </w:r>
      <w:r w:rsidR="00151DAB">
        <w:t xml:space="preserve"> 3GPP TS</w:t>
      </w:r>
      <w:r w:rsidR="00CA4B50">
        <w:t> 38.413 [</w:t>
      </w:r>
      <w:r w:rsidR="00857CA1">
        <w:t>9</w:t>
      </w:r>
      <w:r>
        <w:t>]), including the transport layer address and tunnel endpoint of the uplink termination point for the user data for this PDU session (i.e. UPF's GTP-U F-TEID for uplink traffic).</w:t>
      </w:r>
    </w:p>
    <w:p w14:paraId="32E9F050" w14:textId="76CBECBD"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32AE0A9" w:rsidR="00BB3EDD" w:rsidRDefault="003D53DD" w:rsidP="00757B26">
      <w:pPr>
        <w:pStyle w:val="B2"/>
      </w:pPr>
      <w:r>
        <w:t>-</w:t>
      </w:r>
      <w:r>
        <w:tab/>
        <w:t xml:space="preserve">N2 SM information (see Path Switch Request Unsuccessul Transfer IE in </w:t>
      </w:r>
      <w:r w:rsidR="005B1EEB">
        <w:t>clause</w:t>
      </w:r>
      <w:r>
        <w:t xml:space="preserve"> 9.3.4.20 of</w:t>
      </w:r>
      <w:r w:rsidR="00151DAB">
        <w:t xml:space="preserve"> 3GPP TS</w:t>
      </w:r>
      <w:r w:rsidR="00CA4B50">
        <w:t> 38.413 [</w:t>
      </w:r>
      <w:r>
        <w:t>9]), including the cause of the failure</w:t>
      </w:r>
      <w:r w:rsidR="004A3588">
        <w:t>.</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6.5pt;height:133.5pt" o:ole="">
            <v:imagedata r:id="rId30" o:title=""/>
          </v:shape>
          <o:OLEObject Type="Embed" ProgID="Visio.Drawing.11" ShapeID="_x0000_i1034" DrawAspect="Content" ObjectID="_1638197080" r:id="rId31"/>
        </w:object>
      </w:r>
    </w:p>
    <w:p w14:paraId="32E9F055" w14:textId="77777777" w:rsidR="007F5393" w:rsidRDefault="007F5393" w:rsidP="007F5393">
      <w:pPr>
        <w:pStyle w:val="TF"/>
      </w:pPr>
      <w:r>
        <w:t>Figure 5.2.2.3.3-2: Xn handover – PDU session rejected by the target RAN</w:t>
      </w:r>
    </w:p>
    <w:p w14:paraId="32E9F056" w14:textId="1B07D61D" w:rsidR="007F5393" w:rsidRDefault="007F5393" w:rsidP="007F5393">
      <w:pPr>
        <w:pStyle w:val="B1"/>
      </w:pPr>
      <w:r>
        <w:t>1.</w:t>
      </w:r>
      <w:r>
        <w:tab/>
        <w:t xml:space="preserve">The NF Service Consumer shall indicate to the SMF that the PDU session could not be setup in the target RAN by sending a POST request, as specified in </w:t>
      </w:r>
      <w:r w:rsidR="005B1EEB">
        <w:t>clause</w:t>
      </w:r>
      <w:r>
        <w:t xml:space="preserve"> 5.2.2.3.1, with the following information:</w:t>
      </w:r>
    </w:p>
    <w:p w14:paraId="32E9F057" w14:textId="16ADE896" w:rsidR="007F5393" w:rsidRDefault="007F5393" w:rsidP="007F5393">
      <w:pPr>
        <w:pStyle w:val="B2"/>
      </w:pPr>
      <w:r>
        <w:t>-</w:t>
      </w:r>
      <w:r>
        <w:tab/>
        <w:t>the indication that the PDU session failed to be switched;</w:t>
      </w:r>
    </w:p>
    <w:p w14:paraId="32E9F058" w14:textId="5E88063B" w:rsidR="007F5393" w:rsidRDefault="007F5393" w:rsidP="007F5393">
      <w:pPr>
        <w:pStyle w:val="B2"/>
      </w:pPr>
      <w:r>
        <w:t>-</w:t>
      </w:r>
      <w:r>
        <w:tab/>
        <w:t xml:space="preserve">N2 SM information received from the </w:t>
      </w:r>
      <w:r w:rsidR="00F314D4">
        <w:t xml:space="preserve">target </w:t>
      </w:r>
      <w:r>
        <w:t xml:space="preserve">5G-AN (see Path Switch Request Setup Failed Transfer IE in </w:t>
      </w:r>
      <w:r w:rsidR="005B1EEB">
        <w:t>clause</w:t>
      </w:r>
      <w:r>
        <w:t xml:space="preserve"> 9.3.4.15 of</w:t>
      </w:r>
      <w:r w:rsidR="00151DAB">
        <w:t xml:space="preserve"> 3GPP TS</w:t>
      </w:r>
      <w:r w:rsidR="00CA4B50">
        <w:t> 38.413 [</w:t>
      </w:r>
      <w:r>
        <w:t>9]), including the cause why the session could not be setup;</w:t>
      </w:r>
    </w:p>
    <w:p w14:paraId="5B8C2226" w14:textId="76516E2E" w:rsidR="00F314D4" w:rsidRDefault="00F314D4" w:rsidP="007F5393">
      <w:pPr>
        <w:pStyle w:val="B2"/>
      </w:pPr>
      <w:r>
        <w:t>-</w:t>
      </w:r>
      <w:r>
        <w:tab/>
        <w:t xml:space="preserve">additional N2 SM information received from the source 5G-AN (see </w:t>
      </w:r>
      <w:r>
        <w:rPr>
          <w:lang w:eastAsia="ja-JP"/>
        </w:rPr>
        <w:t xml:space="preserve">Secondary RAT </w:t>
      </w:r>
      <w:r w:rsidR="007470D7">
        <w:rPr>
          <w:lang w:eastAsia="ja-JP"/>
        </w:rPr>
        <w:t xml:space="preserve">Data </w:t>
      </w:r>
      <w:r>
        <w:rPr>
          <w:lang w:eastAsia="ja-JP"/>
        </w:rPr>
        <w:t>Usage Report Transfer</w:t>
      </w:r>
      <w:r>
        <w:t xml:space="preserve"> IE in </w:t>
      </w:r>
      <w:r w:rsidR="005B1EEB">
        <w:t>clause</w:t>
      </w:r>
      <w:r>
        <w:t xml:space="preserve"> 9.3.4.</w:t>
      </w:r>
      <w:r w:rsidR="007470D7">
        <w:t>23</w:t>
      </w:r>
      <w:r>
        <w:t xml:space="preserve"> of</w:t>
      </w:r>
      <w:r w:rsidR="00151DAB">
        <w:t xml:space="preserve"> 3GPP TS</w:t>
      </w:r>
      <w:r w:rsidR="00CA4B50">
        <w:t> 38.413 [</w:t>
      </w:r>
      <w:r>
        <w:t>9]), if any;</w:t>
      </w:r>
    </w:p>
    <w:p w14:paraId="32E9F059" w14:textId="79E2239E" w:rsidR="007F5393" w:rsidRDefault="007F5393" w:rsidP="007F5393">
      <w:pPr>
        <w:pStyle w:val="B1"/>
        <w:ind w:hanging="1"/>
      </w:pPr>
      <w:r>
        <w:t>-</w:t>
      </w:r>
      <w:r>
        <w:tab/>
        <w:t>other information, if necessary.</w:t>
      </w:r>
    </w:p>
    <w:p w14:paraId="32E9F05A" w14:textId="73CC78A1"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w:t>
      </w:r>
      <w:r w:rsidR="005B1EEB">
        <w:t>clause</w:t>
      </w:r>
      <w:r>
        <w:t xml:space="preserve"> 4.9.1.2 of</w:t>
      </w:r>
      <w:r w:rsidR="00151DAB">
        <w:t xml:space="preserve"> 3GPP TS</w:t>
      </w:r>
      <w:r w:rsidR="00CA4B50">
        <w:t> 23.502 [</w:t>
      </w:r>
      <w:r>
        <w:t>3].</w:t>
      </w:r>
    </w:p>
    <w:p w14:paraId="32E9F05B" w14:textId="2AB4AEB3" w:rsidR="007F5393" w:rsidRDefault="007F5393" w:rsidP="00BB3EDD">
      <w:pPr>
        <w:pStyle w:val="B1"/>
      </w:pPr>
      <w:r>
        <w:t>2b.</w:t>
      </w:r>
      <w:r>
        <w:tab/>
        <w:t>Same as step 2b of figure 5.2.2.3.1-1.</w:t>
      </w:r>
    </w:p>
    <w:p w14:paraId="32E9F05C" w14:textId="77777777" w:rsidR="003214B8" w:rsidRDefault="003214B8" w:rsidP="003214B8">
      <w:pPr>
        <w:pStyle w:val="Heading5"/>
      </w:pPr>
      <w:bookmarkStart w:id="62" w:name="_Toc20129464"/>
      <w:bookmarkStart w:id="63" w:name="_Toc27584091"/>
      <w:r>
        <w:t>5.2.2.3.4</w:t>
      </w:r>
      <w:r>
        <w:tab/>
        <w:t>N2 Handover</w:t>
      </w:r>
      <w:bookmarkEnd w:id="62"/>
      <w:bookmarkEnd w:id="63"/>
    </w:p>
    <w:p w14:paraId="32E9F05D" w14:textId="77777777" w:rsidR="00566251" w:rsidRDefault="00566251" w:rsidP="00566251">
      <w:pPr>
        <w:pStyle w:val="Heading6"/>
      </w:pPr>
      <w:bookmarkStart w:id="64" w:name="_Toc20129465"/>
      <w:bookmarkStart w:id="65" w:name="_Toc27584092"/>
      <w:r>
        <w:t>5.2.2.3.4.1</w:t>
      </w:r>
      <w:r>
        <w:tab/>
        <w:t>General</w:t>
      </w:r>
      <w:bookmarkEnd w:id="64"/>
      <w:bookmarkEnd w:id="65"/>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09ECFAF" w:rsidR="00566251" w:rsidRDefault="00566251" w:rsidP="00566251">
      <w:pPr>
        <w:pStyle w:val="Heading6"/>
      </w:pPr>
      <w:bookmarkStart w:id="66" w:name="_Toc20129466"/>
      <w:bookmarkStart w:id="67" w:name="_Toc27584093"/>
      <w:r>
        <w:t>5.2.2.3.4.2</w:t>
      </w:r>
      <w:r>
        <w:tab/>
        <w:t>N2 Handover Preparation</w:t>
      </w:r>
      <w:bookmarkEnd w:id="66"/>
      <w:bookmarkEnd w:id="67"/>
    </w:p>
    <w:p w14:paraId="32E9F065" w14:textId="1792516E" w:rsidR="00E77F28" w:rsidRDefault="00566251" w:rsidP="00B56CFA">
      <w:r>
        <w:t xml:space="preserve">The NF Service Consumer (e.g. </w:t>
      </w:r>
      <w:r w:rsidR="00193194">
        <w:t>T-</w:t>
      </w:r>
      <w:r>
        <w:t>AMF) shall request the SMF to prepare the handover of an existing PDU session, i.e. prepare the N3 tunnel between the target 5G-AN and UPF, as follows.</w:t>
      </w:r>
    </w:p>
    <w:p w14:paraId="32E9F066" w14:textId="15510033" w:rsidR="00BF17DC" w:rsidRDefault="00BF17DC" w:rsidP="00566251">
      <w:pPr>
        <w:pStyle w:val="TH"/>
      </w:pPr>
    </w:p>
    <w:p w14:paraId="1980BB87" w14:textId="6F34D98A" w:rsidR="003D53DD" w:rsidRDefault="003D53DD" w:rsidP="00566251">
      <w:pPr>
        <w:pStyle w:val="TH"/>
      </w:pPr>
    </w:p>
    <w:p w14:paraId="391942BC" w14:textId="1014EAD6" w:rsidR="004A73B2" w:rsidRDefault="004A73B2" w:rsidP="00566251">
      <w:pPr>
        <w:pStyle w:val="TH"/>
      </w:pPr>
      <w:r>
        <w:object w:dxaOrig="8790" w:dyaOrig="4065" w14:anchorId="1A642CBC">
          <v:shape id="_x0000_i1035" type="#_x0000_t75" style="width:438pt;height:204pt" o:ole="">
            <v:imagedata r:id="rId32" o:title=""/>
          </v:shape>
          <o:OLEObject Type="Embed" ProgID="Visio.Drawing.11" ShapeID="_x0000_i1035" DrawAspect="Content" ObjectID="_1638197081" r:id="rId33"/>
        </w:object>
      </w:r>
    </w:p>
    <w:p w14:paraId="32E9F067" w14:textId="77777777" w:rsidR="00566251" w:rsidRDefault="00566251" w:rsidP="00566251">
      <w:pPr>
        <w:pStyle w:val="TF"/>
      </w:pPr>
      <w:r>
        <w:t>Figure 5.2.2.3.4.2-1: N2 Handover Preparation</w:t>
      </w:r>
    </w:p>
    <w:p w14:paraId="32E9F068" w14:textId="634AAF51"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w:t>
      </w:r>
      <w:r w:rsidR="005B1EEB">
        <w:t>clause</w:t>
      </w:r>
      <w:r>
        <w:t xml:space="preserve"> 5.2.2.3.1, with the following information:</w:t>
      </w:r>
    </w:p>
    <w:p w14:paraId="32E9F069" w14:textId="6A28ED38" w:rsidR="00566251" w:rsidRDefault="00566251" w:rsidP="00566251">
      <w:pPr>
        <w:pStyle w:val="B2"/>
      </w:pPr>
      <w:r>
        <w:t>-</w:t>
      </w:r>
      <w:r>
        <w:tab/>
        <w:t>updating the hoState attribute of the individual SM Context resource in the SMF to PREPARING;</w:t>
      </w:r>
    </w:p>
    <w:p w14:paraId="32E9F06A" w14:textId="55C84D42" w:rsidR="00566251" w:rsidRPr="002B35B4" w:rsidRDefault="00566251" w:rsidP="00566251">
      <w:pPr>
        <w:pStyle w:val="B2"/>
        <w:rPr>
          <w:lang w:val="en-US"/>
        </w:rPr>
      </w:pPr>
      <w:r w:rsidRPr="002B35B4">
        <w:rPr>
          <w:lang w:val="en-US"/>
        </w:rPr>
        <w:t>-</w:t>
      </w:r>
      <w:r w:rsidRPr="002B35B4">
        <w:rPr>
          <w:lang w:val="en-US"/>
        </w:rPr>
        <w:tab/>
        <w:t>target</w:t>
      </w:r>
      <w:r w:rsidR="00694493">
        <w:rPr>
          <w:lang w:val="en-US"/>
        </w:rPr>
        <w:t>Id</w:t>
      </w:r>
      <w:r w:rsidRPr="002B35B4">
        <w:rPr>
          <w:lang w:val="en-US"/>
        </w:rPr>
        <w:t xml:space="preserve"> </w:t>
      </w:r>
      <w:r w:rsidR="00431885">
        <w:rPr>
          <w:lang w:val="en-US"/>
        </w:rPr>
        <w:t>identifying the target RAN Node ID and TAI received in the Handover Required from the source NG-RAN</w:t>
      </w:r>
      <w:r w:rsidRPr="002B35B4">
        <w:rPr>
          <w:lang w:val="en-US"/>
        </w:rPr>
        <w:t>;</w:t>
      </w:r>
    </w:p>
    <w:p w14:paraId="32E9F06B" w14:textId="0048BCE4" w:rsidR="00566251" w:rsidRDefault="00566251" w:rsidP="00566251">
      <w:pPr>
        <w:pStyle w:val="B2"/>
      </w:pPr>
      <w:r>
        <w:t>-</w:t>
      </w:r>
      <w:r>
        <w:tab/>
      </w:r>
      <w:r w:rsidR="00690664" w:rsidRPr="008F623B">
        <w:t>targetServingNfId</w:t>
      </w:r>
      <w:r w:rsidR="00690664">
        <w:t xml:space="preserve"> set to the t</w:t>
      </w:r>
      <w:r>
        <w:t>arget AMF I</w:t>
      </w:r>
      <w:r w:rsidR="00690664">
        <w:t>d</w:t>
      </w:r>
      <w:r>
        <w:t>, for a N2 handover with AMF change;</w:t>
      </w:r>
    </w:p>
    <w:p w14:paraId="439D6C5A" w14:textId="603BCA6E" w:rsidR="003D53DD" w:rsidRDefault="003D53DD" w:rsidP="003D53DD">
      <w:pPr>
        <w:pStyle w:val="B2"/>
      </w:pPr>
      <w:r>
        <w:t>-</w:t>
      </w:r>
      <w:r>
        <w:tab/>
        <w:t xml:space="preserve">N2 SM information received from the source NG-RAN (see Handover Required Transfer IE in </w:t>
      </w:r>
      <w:r w:rsidR="005B1EEB">
        <w:t>clause</w:t>
      </w:r>
      <w:r>
        <w:t xml:space="preserve"> 9.3.4.14 of</w:t>
      </w:r>
      <w:r w:rsidR="00151DAB">
        <w:t xml:space="preserve"> 3GPP TS</w:t>
      </w:r>
      <w:r w:rsidR="00CA4B50">
        <w:t> 38.413 [</w:t>
      </w:r>
      <w:r>
        <w:t>9]), indicating whether a direct path is available.</w:t>
      </w:r>
    </w:p>
    <w:p w14:paraId="32E9F06C" w14:textId="1D1AE51E" w:rsidR="00566251" w:rsidRDefault="00566251" w:rsidP="00566251">
      <w:pPr>
        <w:pStyle w:val="B2"/>
      </w:pPr>
      <w:r>
        <w:t>-</w:t>
      </w:r>
      <w:r>
        <w:tab/>
        <w:t>other information, if necessary.</w:t>
      </w:r>
    </w:p>
    <w:p w14:paraId="32E9F06D" w14:textId="39009F96" w:rsidR="00566251" w:rsidRDefault="00566251" w:rsidP="00566251">
      <w:pPr>
        <w:pStyle w:val="B1"/>
      </w:pPr>
      <w:r>
        <w:t>2</w:t>
      </w:r>
      <w:r w:rsidR="006E3195">
        <w:t>a</w:t>
      </w:r>
      <w:r>
        <w:t>.</w:t>
      </w:r>
      <w:r>
        <w:tab/>
        <w:t xml:space="preserve">Upon receipt of such a request, if the SMF can proceed with preparing the handover of the PDU session (see </w:t>
      </w:r>
      <w:r w:rsidR="005B1EEB">
        <w:t>clause</w:t>
      </w:r>
      <w:r>
        <w:t xml:space="preserve"> 4.9.1.3 of</w:t>
      </w:r>
      <w:r w:rsidR="00151DAB">
        <w:t xml:space="preserve"> 3GPP TS</w:t>
      </w:r>
      <w:r w:rsidR="00CA4B50">
        <w:t> 23.501 [</w:t>
      </w:r>
      <w:r>
        <w:t>2]), the SMF shall set the hoState attribute to PREPARING and shall return a 200 OK response including the following information:</w:t>
      </w:r>
    </w:p>
    <w:p w14:paraId="32E9F06E" w14:textId="2BD4847B" w:rsidR="00566251" w:rsidRDefault="00566251" w:rsidP="00566251">
      <w:pPr>
        <w:pStyle w:val="B2"/>
      </w:pPr>
      <w:r>
        <w:t>-</w:t>
      </w:r>
      <w:r>
        <w:tab/>
        <w:t>hoState attribute set to PREPARING;</w:t>
      </w:r>
    </w:p>
    <w:p w14:paraId="32E9F06F" w14:textId="09A95333"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w:t>
      </w:r>
      <w:r w:rsidR="005B1EEB">
        <w:t>clause</w:t>
      </w:r>
      <w:r>
        <w:t xml:space="preserve"> </w:t>
      </w:r>
      <w:r w:rsidR="003D53DD">
        <w:t>9.3.4.1</w:t>
      </w:r>
      <w:r w:rsidR="00BD1894">
        <w:t xml:space="preserve"> of</w:t>
      </w:r>
      <w:r w:rsidR="00151DAB">
        <w:t xml:space="preserve"> 3GPP TS</w:t>
      </w:r>
      <w:r w:rsidR="00CA4B50">
        <w:t> 38.413 [</w:t>
      </w:r>
      <w:r w:rsidR="00BD1894">
        <w:t>9</w:t>
      </w:r>
      <w:r>
        <w:t>]), including (among others) the transport layer address and tunnel endpoint of the uplink termination point for the user plane data for this PDU session (i.e. UPF's GTP-U F-TEID for uplink traffic).</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03E2BB0A" w14:textId="3107AB95" w:rsidR="004A73B2" w:rsidRDefault="00566251" w:rsidP="00C327E7">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xml:space="preserve">. </w:t>
      </w:r>
      <w:r w:rsidR="004A73B2">
        <w:br/>
      </w:r>
      <w:r w:rsidR="00523342">
        <w:rPr>
          <w:noProof/>
        </w:rPr>
        <w:br/>
      </w:r>
      <w:r w:rsidR="004A73B2">
        <w:rPr>
          <w:noProof/>
        </w:rPr>
        <w:t>When receiving a 4xx/5xx response from the SMF, the NF service consumer (e.g. the AMF) shall regard the hoState of the SM Context to be NONE.</w:t>
      </w:r>
    </w:p>
    <w:p w14:paraId="32E9F073" w14:textId="64332139" w:rsidR="00566251" w:rsidRDefault="00566251" w:rsidP="00566251">
      <w:pPr>
        <w:pStyle w:val="B1"/>
      </w:pPr>
      <w:r>
        <w:t>3.</w:t>
      </w:r>
      <w:r>
        <w:tab/>
        <w:t>If the SMF returned a 200 OK response</w:t>
      </w:r>
      <w:r w:rsidR="00351B3A" w:rsidRPr="00351B3A">
        <w:t xml:space="preserve"> </w:t>
      </w:r>
      <w:r w:rsidR="00351B3A">
        <w:t>in step 2a</w:t>
      </w:r>
      <w:r>
        <w:t xml:space="preserv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74" w14:textId="77777777" w:rsidR="00566251" w:rsidRDefault="00566251" w:rsidP="00566251">
      <w:pPr>
        <w:pStyle w:val="B2"/>
      </w:pPr>
      <w:r>
        <w:t>-</w:t>
      </w:r>
      <w:r>
        <w:tab/>
        <w:t>hoState attribute set to PREPARED;</w:t>
      </w:r>
    </w:p>
    <w:p w14:paraId="32E9F075" w14:textId="794D36F7" w:rsidR="00566251" w:rsidRDefault="00566251" w:rsidP="00566251">
      <w:pPr>
        <w:pStyle w:val="B2"/>
      </w:pPr>
      <w:r>
        <w:lastRenderedPageBreak/>
        <w:t>-</w:t>
      </w:r>
      <w:r>
        <w:tab/>
        <w:t>N2 SM information received from the target 5G-AN</w:t>
      </w:r>
      <w:r w:rsidR="003D53DD">
        <w:t xml:space="preserve"> (see Handover Request Acknowledge Transfer IE in </w:t>
      </w:r>
      <w:r w:rsidR="005B1EEB">
        <w:t>clause</w:t>
      </w:r>
      <w:r w:rsidR="003D53DD">
        <w:t xml:space="preserve"> 9.3.4.11 of</w:t>
      </w:r>
      <w:r w:rsidR="00151DAB">
        <w:t xml:space="preserve"> 3GPP TS</w:t>
      </w:r>
      <w:r w:rsidR="00CA4B50">
        <w:t> 38.413 [</w:t>
      </w:r>
      <w:r w:rsidR="003D53DD">
        <w:t>9])</w:t>
      </w:r>
      <w:r>
        <w:t xml:space="preserve">, including </w:t>
      </w:r>
      <w:r w:rsidR="003D53DD">
        <w:t xml:space="preserve">(among others) </w:t>
      </w:r>
      <w:r>
        <w:t>the transport layer address and tunnel endpoint of the downlink termination point for the user data for this PDU session (i.e. target 5G-AN's GTP-U F-TEID for downlink traffic), if the target 5G-AN succeeded in establishing resources for the PDU session;</w:t>
      </w:r>
    </w:p>
    <w:p w14:paraId="32E9F076" w14:textId="7264D2E5" w:rsidR="00566251" w:rsidRDefault="00566251" w:rsidP="00566251">
      <w:pPr>
        <w:pStyle w:val="B2"/>
      </w:pPr>
      <w:r>
        <w:t>-</w:t>
      </w:r>
      <w:r>
        <w:tab/>
        <w:t xml:space="preserve">N2 SM information </w:t>
      </w:r>
      <w:r w:rsidR="003D53DD">
        <w:t xml:space="preserve">received from the target 5G-AN (see Handover Resource Allocation Unsuccessful Transfer IE in </w:t>
      </w:r>
      <w:r w:rsidR="005B1EEB">
        <w:t>clause</w:t>
      </w:r>
      <w:r w:rsidR="003D53DD">
        <w:t xml:space="preserve"> 9.3.4.19 of</w:t>
      </w:r>
      <w:r w:rsidR="00151DAB">
        <w:t xml:space="preserve"> 3GPP TS</w:t>
      </w:r>
      <w:r w:rsidR="00CA4B50">
        <w:t> 38.413 [</w:t>
      </w:r>
      <w:r w:rsidR="003D53DD">
        <w:t xml:space="preserve">9]), </w:t>
      </w:r>
      <w:r>
        <w:t>including the Cause of the failure, if resources failed to be established for the PDU sessions.</w:t>
      </w:r>
    </w:p>
    <w:p w14:paraId="32E9F077" w14:textId="2139E2AA" w:rsidR="00566251" w:rsidRDefault="00566251" w:rsidP="00566251">
      <w:pPr>
        <w:pStyle w:val="B1"/>
      </w:pPr>
      <w:r>
        <w:t>4</w:t>
      </w:r>
      <w:r w:rsidR="006E3195">
        <w:t>a</w:t>
      </w:r>
      <w:r>
        <w:t>.</w:t>
      </w:r>
      <w:r>
        <w:tab/>
        <w:t xml:space="preserve">If the </w:t>
      </w:r>
      <w:r w:rsidR="003D53DD">
        <w:t xml:space="preserve">target </w:t>
      </w:r>
      <w:r>
        <w:t>5G-AN succeeded in establishing resources for the PDU sessions, the SMF shall set the hoState attribute to PREPARED and return a 200 OK response including the following information:</w:t>
      </w:r>
    </w:p>
    <w:p w14:paraId="32E9F078" w14:textId="44B956D2" w:rsidR="00566251" w:rsidRDefault="00566251" w:rsidP="00566251">
      <w:pPr>
        <w:pStyle w:val="B2"/>
      </w:pPr>
      <w:r>
        <w:t>-</w:t>
      </w:r>
      <w:r>
        <w:tab/>
        <w:t>hoState attribute to PREPARED;</w:t>
      </w:r>
    </w:p>
    <w:p w14:paraId="32E9F079" w14:textId="012FD79F" w:rsidR="00566251" w:rsidRDefault="00566251" w:rsidP="00566251">
      <w:pPr>
        <w:pStyle w:val="B2"/>
      </w:pPr>
      <w:r>
        <w:t>-</w:t>
      </w:r>
      <w:r>
        <w:tab/>
        <w:t xml:space="preserve">N2 SM information </w:t>
      </w:r>
      <w:r w:rsidR="003D53DD">
        <w:t xml:space="preserve">(see Handover Command Transfer IE in </w:t>
      </w:r>
      <w:r w:rsidR="005B1EEB">
        <w:t>clause</w:t>
      </w:r>
      <w:r w:rsidR="003D53DD">
        <w:t xml:space="preserve"> 9.3.4.10 of</w:t>
      </w:r>
      <w:r w:rsidR="00151DAB">
        <w:t xml:space="preserve"> 3GPP TS</w:t>
      </w:r>
      <w:r w:rsidR="00CA4B50">
        <w:t> 38.413 [</w:t>
      </w:r>
      <w:r w:rsidR="003D53DD">
        <w:t xml:space="preserve">9]) </w:t>
      </w:r>
      <w:r>
        <w:t>containing DL forwarding tunnel information to be sent to the source 5G-AN by the AMF</w:t>
      </w:r>
      <w:r w:rsidR="000268A9">
        <w:t xml:space="preserve"> </w:t>
      </w:r>
      <w:r w:rsidR="00A64FA1">
        <w:t xml:space="preserve">if direct or indirect data forwarding applies </w:t>
      </w:r>
      <w:r w:rsidR="000268A9">
        <w:t xml:space="preserve">(see step 11f of </w:t>
      </w:r>
      <w:r w:rsidR="005B1EEB">
        <w:t>clause</w:t>
      </w:r>
      <w:r w:rsidR="000268A9">
        <w:t xml:space="preserve"> 4.9.1.3.2 of</w:t>
      </w:r>
      <w:r w:rsidR="00151DAB">
        <w:t xml:space="preserve"> 3GPP TS</w:t>
      </w:r>
      <w:r w:rsidR="00CA4B50">
        <w:t> 23.502 [</w:t>
      </w:r>
      <w:r w:rsidR="000268A9">
        <w:t>3])</w:t>
      </w:r>
      <w:r>
        <w:t>.</w:t>
      </w:r>
    </w:p>
    <w:p w14:paraId="32E9F07B" w14:textId="7FDED03D"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information:</w:t>
      </w:r>
    </w:p>
    <w:p w14:paraId="655466B1" w14:textId="0B81FD6A" w:rsidR="0089630E" w:rsidRDefault="00A64FA1" w:rsidP="00566251">
      <w:pPr>
        <w:pStyle w:val="B2"/>
      </w:pPr>
      <w:r>
        <w:t>-</w:t>
      </w:r>
      <w:r>
        <w:tab/>
        <w:t xml:space="preserve">N2 SM information (see Handover Preparation Unsuccessful Transfer IE in </w:t>
      </w:r>
      <w:r w:rsidR="005B1EEB">
        <w:t>clause</w:t>
      </w:r>
      <w:r>
        <w:t xml:space="preserve"> 9.3.4.18 of</w:t>
      </w:r>
      <w:r w:rsidR="00151DAB">
        <w:t xml:space="preserve"> 3GPP TS</w:t>
      </w:r>
      <w:r w:rsidR="00CA4B50">
        <w:t> 38.413 [</w:t>
      </w:r>
      <w:r>
        <w:t>9]) indicating the cause of the failure</w:t>
      </w:r>
      <w:r w:rsidR="0089630E">
        <w:t>;</w:t>
      </w:r>
    </w:p>
    <w:p w14:paraId="32E9F07C" w14:textId="28665451" w:rsidR="00566251" w:rsidRDefault="0089630E" w:rsidP="00566251">
      <w:pPr>
        <w:pStyle w:val="B2"/>
      </w:pPr>
      <w:r>
        <w:t>-</w:t>
      </w:r>
      <w:r>
        <w:tab/>
        <w:t>the cause in the error attribute set to HANDOVER_RESOURCE_ALLOCATION_FAILURE, if the target 5G-AN failed to establish resources for the PDU session</w:t>
      </w:r>
      <w:r w:rsidR="00566251">
        <w:t>.</w:t>
      </w:r>
    </w:p>
    <w:p w14:paraId="3EA2E3CD" w14:textId="12BFD00A" w:rsidR="00351B3A" w:rsidRDefault="00351B3A" w:rsidP="00C327E7">
      <w:pPr>
        <w:pStyle w:val="B1"/>
        <w:rPr>
          <w:noProof/>
        </w:rPr>
      </w:pPr>
      <w:r>
        <w:rPr>
          <w:noProof/>
        </w:rPr>
        <w:tab/>
        <w:t>When receiving a 4xx/5xx response from the SMF, the NF service consumer (e.g. the AMF) shall regard the hoState of the SM Context to be NONE.</w:t>
      </w:r>
    </w:p>
    <w:p w14:paraId="639CD16B" w14:textId="78BD6BAF" w:rsidR="00D359E6" w:rsidRDefault="00D359E6" w:rsidP="00D359E6">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32E9F07D" w14:textId="3ED3DD3B" w:rsidR="00566251" w:rsidRDefault="00566251" w:rsidP="00566251">
      <w:pPr>
        <w:pStyle w:val="Heading6"/>
      </w:pPr>
      <w:bookmarkStart w:id="68" w:name="_Toc20129467"/>
      <w:bookmarkStart w:id="69" w:name="_Toc27584094"/>
      <w:r>
        <w:t>5.2.2.3.4.3</w:t>
      </w:r>
      <w:r>
        <w:tab/>
        <w:t>N2 Handover Execution</w:t>
      </w:r>
      <w:bookmarkEnd w:id="68"/>
      <w:bookmarkEnd w:id="69"/>
    </w:p>
    <w:p w14:paraId="32E9F07E" w14:textId="60DB0955" w:rsidR="00566251" w:rsidRDefault="00566251" w:rsidP="00566251">
      <w:r>
        <w:t xml:space="preserve">The NF Service Consumer (e.g. </w:t>
      </w:r>
      <w:r w:rsidR="00D359E6">
        <w:t>T-</w:t>
      </w:r>
      <w:r>
        <w:t>AMF) shall request the SMF to complete the execution the handover of an existing PDU session, upon being notified by the target 5G-AN that the handover to the target 5G-AN has been successful, as follows.</w:t>
      </w:r>
    </w:p>
    <w:p w14:paraId="32E9F07F" w14:textId="542FEBF0" w:rsidR="00E77F28" w:rsidRDefault="00E77F28" w:rsidP="00566251">
      <w:pPr>
        <w:pStyle w:val="TH"/>
      </w:pPr>
    </w:p>
    <w:p w14:paraId="6906D753" w14:textId="750F54C2" w:rsidR="00761A5B" w:rsidRDefault="00761A5B" w:rsidP="00566251">
      <w:pPr>
        <w:pStyle w:val="TH"/>
      </w:pPr>
      <w:r>
        <w:object w:dxaOrig="8790" w:dyaOrig="2381" w14:anchorId="13D532EC">
          <v:shape id="_x0000_i1036" type="#_x0000_t75" style="width:435.75pt;height:117.75pt" o:ole="">
            <v:imagedata r:id="rId34" o:title=""/>
          </v:shape>
          <o:OLEObject Type="Embed" ProgID="Visio.Drawing.11" ShapeID="_x0000_i1036" DrawAspect="Content" ObjectID="_1638197082" r:id="rId35"/>
        </w:object>
      </w:r>
    </w:p>
    <w:p w14:paraId="32E9F080" w14:textId="77777777" w:rsidR="00566251" w:rsidRDefault="00566251" w:rsidP="00566251">
      <w:pPr>
        <w:pStyle w:val="TF"/>
      </w:pPr>
      <w:r>
        <w:t>Figure 5.2.2.3.4.3-1: N2 Handover Execution</w:t>
      </w:r>
    </w:p>
    <w:p w14:paraId="32E9F081" w14:textId="4E01E71B"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2" w14:textId="15D904A0" w:rsidR="00566251" w:rsidRDefault="00566251" w:rsidP="00566251">
      <w:pPr>
        <w:pStyle w:val="B2"/>
      </w:pPr>
      <w:r>
        <w:t>-</w:t>
      </w:r>
      <w:r>
        <w:tab/>
        <w:t>updating the hoState attribute of the individual SM Context resource in the SMF to COMPLETED;</w:t>
      </w:r>
    </w:p>
    <w:p w14:paraId="32E9F083" w14:textId="7497C7B8" w:rsidR="00DD3FB3" w:rsidRDefault="00DD3FB3" w:rsidP="00DD3FB3">
      <w:pPr>
        <w:pStyle w:val="B2"/>
      </w:pPr>
      <w:r>
        <w:t>-</w:t>
      </w:r>
      <w:r>
        <w:tab/>
      </w:r>
      <w:r w:rsidR="00690664">
        <w:t>servingN</w:t>
      </w:r>
      <w:r w:rsidR="00690664" w:rsidRPr="00456AF9">
        <w:t>fId</w:t>
      </w:r>
      <w:r>
        <w:t xml:space="preserve"> set to the new serving AMF Id, for a N2 handover with AMF change;</w:t>
      </w:r>
    </w:p>
    <w:p w14:paraId="1A16267A" w14:textId="77777777" w:rsidR="008679C6" w:rsidRDefault="002C4CE9" w:rsidP="002C4CE9">
      <w:pPr>
        <w:pStyle w:val="B2"/>
      </w:pPr>
      <w:r>
        <w:lastRenderedPageBreak/>
        <w:t>-</w:t>
      </w:r>
      <w:r>
        <w:tab/>
        <w:t>the indication that the UE is inside or outside of the LADN service area, if the DNN of the established PDU session corresponds to a LADN;</w:t>
      </w:r>
    </w:p>
    <w:p w14:paraId="32E9F084" w14:textId="2CFCBFDE" w:rsidR="002C4CE9" w:rsidRDefault="008679C6" w:rsidP="002C4CE9">
      <w:pPr>
        <w:pStyle w:val="B2"/>
      </w:pPr>
      <w:r>
        <w:t>-</w:t>
      </w:r>
      <w:r>
        <w:tab/>
        <w:t xml:space="preserve">N2 SM information received from the source 5G-AN (see </w:t>
      </w:r>
      <w:r>
        <w:rPr>
          <w:lang w:eastAsia="ja-JP"/>
        </w:rPr>
        <w:t xml:space="preserve">Secondary RAT </w:t>
      </w:r>
      <w:r w:rsidR="007470D7">
        <w:rPr>
          <w:lang w:eastAsia="ja-JP"/>
        </w:rPr>
        <w:t xml:space="preserve">Data </w:t>
      </w:r>
      <w:r>
        <w:rPr>
          <w:lang w:eastAsia="ja-JP"/>
        </w:rPr>
        <w:t>Usage Report Transfer</w:t>
      </w:r>
      <w:r>
        <w:t xml:space="preserve"> IE in </w:t>
      </w:r>
      <w:r w:rsidR="005B1EEB">
        <w:t>clause</w:t>
      </w:r>
      <w:r>
        <w:t xml:space="preserve"> 9.3.4.</w:t>
      </w:r>
      <w:r w:rsidR="007470D7">
        <w:t>23</w:t>
      </w:r>
      <w:r>
        <w:t xml:space="preserve"> of</w:t>
      </w:r>
      <w:r w:rsidR="00151DAB">
        <w:t xml:space="preserve"> 3GPP TS</w:t>
      </w:r>
      <w:r w:rsidR="00CA4B50">
        <w:t> 38.413 [</w:t>
      </w:r>
      <w:r>
        <w:t>9]), if any;</w:t>
      </w:r>
    </w:p>
    <w:p w14:paraId="32E9F085" w14:textId="11BF9802" w:rsidR="00566251" w:rsidRDefault="00566251" w:rsidP="00566251">
      <w:pPr>
        <w:pStyle w:val="B2"/>
      </w:pPr>
      <w:r>
        <w:t>-</w:t>
      </w:r>
      <w:r>
        <w:tab/>
        <w:t>other information, if necessary.</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E373833" w:rsidR="00566251" w:rsidRDefault="00566251" w:rsidP="00566251">
      <w:pPr>
        <w:pStyle w:val="B2"/>
      </w:pPr>
      <w:r>
        <w:t>-</w:t>
      </w:r>
      <w:r>
        <w:tab/>
        <w:t>hoState attribute set to COMPLETED.</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1A09976"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09DE026B" w14:textId="6FB29583" w:rsidR="00D359E6" w:rsidRDefault="00D359E6" w:rsidP="00D359E6">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w:t>
      </w:r>
      <w:r w:rsidR="00151DAB">
        <w:rPr>
          <w:lang w:eastAsia="zh-CN"/>
        </w:rPr>
        <w:t xml:space="preserve"> 3GPP TS</w:t>
      </w:r>
      <w:r w:rsidR="00CA4B50">
        <w:t> 23.502 [</w:t>
      </w:r>
      <w:r>
        <w:t>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66550216" w14:textId="2773F490" w:rsidR="00D359E6" w:rsidRDefault="00D359E6" w:rsidP="007A7918">
      <w:r>
        <w:t>If the handover fails completely on the target 5G-AN due to the execution phase not completed successfully (i.e. missing NGAP HANDOVER NOTIFY), the (T-)AMF shall request the SMF to cancel the handover of the PDU session as described in clause 5.2.2.3.4.4.</w:t>
      </w:r>
    </w:p>
    <w:p w14:paraId="32E9F08A" w14:textId="267A11DB" w:rsidR="00566251" w:rsidRDefault="00566251" w:rsidP="00566251">
      <w:pPr>
        <w:pStyle w:val="Heading6"/>
      </w:pPr>
      <w:bookmarkStart w:id="70" w:name="_Toc20129468"/>
      <w:bookmarkStart w:id="71" w:name="_Toc27584095"/>
      <w:r>
        <w:t>5.2.2.3.4.4</w:t>
      </w:r>
      <w:r>
        <w:tab/>
        <w:t>N2 Handover Cancellation</w:t>
      </w:r>
      <w:bookmarkEnd w:id="70"/>
      <w:bookmarkEnd w:id="71"/>
    </w:p>
    <w:p w14:paraId="32E9F08B" w14:textId="340BB45C" w:rsidR="00566251" w:rsidRDefault="00566251" w:rsidP="00566251">
      <w:r>
        <w:t xml:space="preserve">The NF Service Consumer (e.g. </w:t>
      </w:r>
      <w:r w:rsidR="00D359E6">
        <w:t>T-</w:t>
      </w:r>
      <w:r>
        <w:t>AMF) shall request the SMF to cancel the handover of an existing PDU session, e.g. upon receipt of such a request from the source 5G-AN, as follows.</w:t>
      </w:r>
    </w:p>
    <w:p w14:paraId="32E9F08C" w14:textId="77777777" w:rsidR="00E77F28" w:rsidRDefault="00E77F28" w:rsidP="00566251">
      <w:pPr>
        <w:pStyle w:val="TH"/>
      </w:pPr>
      <w:r>
        <w:object w:dxaOrig="8810" w:dyaOrig="2396" w14:anchorId="32EA0C56">
          <v:shape id="_x0000_i1037" type="#_x0000_t75" style="width:439.5pt;height:119.25pt" o:ole="">
            <v:imagedata r:id="rId36" o:title=""/>
          </v:shape>
          <o:OLEObject Type="Embed" ProgID="Visio.Drawing.11" ShapeID="_x0000_i1037" DrawAspect="Content" ObjectID="_1638197083" r:id="rId37"/>
        </w:object>
      </w:r>
    </w:p>
    <w:p w14:paraId="32E9F08D" w14:textId="77777777" w:rsidR="00566251" w:rsidRDefault="00566251" w:rsidP="00566251">
      <w:pPr>
        <w:pStyle w:val="TF"/>
      </w:pPr>
      <w:r>
        <w:t>Figure 5.2.2.3.4.3-1: N2 Handover Cancellation</w:t>
      </w:r>
    </w:p>
    <w:p w14:paraId="32E9F08E" w14:textId="4012F0EF"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F" w14:textId="44156746" w:rsidR="00566251" w:rsidRDefault="00566251" w:rsidP="00566251">
      <w:pPr>
        <w:pStyle w:val="B2"/>
      </w:pPr>
      <w:r>
        <w:t>-</w:t>
      </w:r>
      <w:r>
        <w:tab/>
        <w:t>updating the hoState attribute of the individual SM Context resource in the SMF to CANCELLED;</w:t>
      </w:r>
    </w:p>
    <w:p w14:paraId="32E9F090" w14:textId="77777777" w:rsidR="00566251" w:rsidRDefault="00566251" w:rsidP="00566251">
      <w:pPr>
        <w:pStyle w:val="B2"/>
      </w:pPr>
      <w:r>
        <w:t>-</w:t>
      </w:r>
      <w:r>
        <w:tab/>
        <w:t>cause information;</w:t>
      </w:r>
    </w:p>
    <w:p w14:paraId="32E9F091" w14:textId="0D277411" w:rsidR="00566251" w:rsidRDefault="00566251" w:rsidP="00566251">
      <w:pPr>
        <w:pStyle w:val="B2"/>
      </w:pPr>
      <w:r>
        <w:t>-</w:t>
      </w:r>
      <w:r>
        <w:tab/>
        <w:t>other information, if necessary.</w:t>
      </w:r>
    </w:p>
    <w:p w14:paraId="32E9F092" w14:textId="77777777" w:rsidR="00566251" w:rsidRDefault="00566251" w:rsidP="00566251">
      <w:pPr>
        <w:pStyle w:val="B1"/>
      </w:pPr>
      <w:r>
        <w:t>2.</w:t>
      </w:r>
      <w:r>
        <w:tab/>
        <w:t>Upon receipt of such a request, the SMF return a 200 OK response including the following information:</w:t>
      </w:r>
    </w:p>
    <w:p w14:paraId="32E9F093" w14:textId="3D9C5B7C" w:rsidR="00566251" w:rsidRDefault="00566251" w:rsidP="00566251">
      <w:pPr>
        <w:pStyle w:val="B2"/>
      </w:pPr>
      <w:r>
        <w:t>-</w:t>
      </w:r>
      <w:r>
        <w:tab/>
        <w:t>hoState attribute set to CANCELLED.</w:t>
      </w:r>
    </w:p>
    <w:p w14:paraId="32E9F094" w14:textId="53188379" w:rsidR="00566251" w:rsidRDefault="00566251" w:rsidP="002B35B4">
      <w:pPr>
        <w:pStyle w:val="B1"/>
        <w:ind w:hanging="1"/>
      </w:pPr>
      <w:r>
        <w:lastRenderedPageBreak/>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72" w:name="_Toc20129469"/>
      <w:bookmarkStart w:id="73" w:name="_Toc27584096"/>
      <w:r>
        <w:t>5.2.2.3.5</w:t>
      </w:r>
      <w:r>
        <w:tab/>
        <w:t>Handover</w:t>
      </w:r>
      <w:r w:rsidRPr="007E5115">
        <w:t xml:space="preserve"> </w:t>
      </w:r>
      <w:r>
        <w:t>between 3GPP and untrusted non-3GPP access procedures</w:t>
      </w:r>
      <w:bookmarkEnd w:id="72"/>
      <w:bookmarkEnd w:id="73"/>
    </w:p>
    <w:p w14:paraId="32E9F096" w14:textId="77777777" w:rsidR="00132C3B" w:rsidRDefault="00132C3B" w:rsidP="00132C3B">
      <w:pPr>
        <w:pStyle w:val="Heading6"/>
      </w:pPr>
      <w:bookmarkStart w:id="74" w:name="_Toc20129470"/>
      <w:bookmarkStart w:id="75" w:name="_Toc27584097"/>
      <w:r>
        <w:t>5.2.2.3.5.1</w:t>
      </w:r>
      <w:r>
        <w:tab/>
        <w:t>General</w:t>
      </w:r>
      <w:bookmarkEnd w:id="74"/>
      <w:bookmarkEnd w:id="75"/>
    </w:p>
    <w:p w14:paraId="32E9F097" w14:textId="326E7D70" w:rsidR="006D67A5" w:rsidRDefault="006D67A5" w:rsidP="006D67A5">
      <w:pPr>
        <w:rPr>
          <w:rFonts w:cs="Arial"/>
          <w:szCs w:val="18"/>
        </w:rPr>
      </w:pPr>
      <w:r>
        <w:t xml:space="preserve">The handover of a PDU session between 3GPP and untrusted non-3GPP access shall be supported as specified in </w:t>
      </w:r>
      <w:r w:rsidR="005B1EEB">
        <w:t>clause</w:t>
      </w:r>
      <w:r>
        <w:t xml:space="preserve"> 4.9.2 of </w:t>
      </w:r>
      <w:r>
        <w:rPr>
          <w:rFonts w:cs="Arial"/>
          <w:szCs w:val="18"/>
        </w:rPr>
        <w:t>3GPP TS 23.502 [3]. Such a handover may involve:</w:t>
      </w:r>
    </w:p>
    <w:p w14:paraId="32E9F098" w14:textId="53CEFFE9" w:rsidR="006D67A5" w:rsidRDefault="006D67A5" w:rsidP="00DB011A">
      <w:pPr>
        <w:pStyle w:val="B1"/>
      </w:pPr>
      <w:r>
        <w:t>-</w:t>
      </w:r>
      <w:r>
        <w:tab/>
        <w:t xml:space="preserve">the same AMF, or a target AMF in the same PLMN as the source AMF (see </w:t>
      </w:r>
      <w:r w:rsidR="005B1EEB">
        <w:t>clause</w:t>
      </w:r>
      <w:r>
        <w:t xml:space="preserve">s 4.9.2.1, 4.9.2.2, 4.9.2.3.1 and 4.9.2.4.1 of </w:t>
      </w:r>
      <w:r>
        <w:rPr>
          <w:rFonts w:cs="Arial"/>
          <w:szCs w:val="18"/>
        </w:rPr>
        <w:t>3GPP TS 23.502 [3])</w:t>
      </w:r>
      <w:r w:rsidR="005639BB">
        <w:rPr>
          <w:rFonts w:cs="Arial"/>
          <w:szCs w:val="18"/>
        </w:rPr>
        <w:t xml:space="preserve">. The </w:t>
      </w:r>
      <w:r w:rsidR="005639BB">
        <w:t>Update SM Context service operation is used in these cases</w:t>
      </w:r>
      <w:r>
        <w:t>; or</w:t>
      </w:r>
    </w:p>
    <w:p w14:paraId="32E9F099" w14:textId="6C570627" w:rsidR="006D67A5" w:rsidRDefault="006D67A5" w:rsidP="00DB011A">
      <w:pPr>
        <w:pStyle w:val="B1"/>
      </w:pPr>
      <w:r>
        <w:t>-</w:t>
      </w:r>
      <w:r>
        <w:tab/>
        <w:t>a target AMF in a different PLMN than the source AMF</w:t>
      </w:r>
      <w:r w:rsidRPr="008047EE">
        <w:t xml:space="preserve"> </w:t>
      </w:r>
      <w:r>
        <w:t xml:space="preserve">(see </w:t>
      </w:r>
      <w:r w:rsidR="005B1EEB">
        <w:t>clause</w:t>
      </w:r>
      <w:r>
        <w:t xml:space="preserve">s 4.9.2.3.2 and 4.9.2.4.2 of </w:t>
      </w:r>
      <w:r>
        <w:rPr>
          <w:rFonts w:cs="Arial"/>
          <w:szCs w:val="18"/>
        </w:rPr>
        <w:t>3GPP TS 23.502 [3])</w:t>
      </w:r>
      <w:r>
        <w:t xml:space="preserve">. </w:t>
      </w:r>
      <w:r w:rsidR="005639BB">
        <w:t xml:space="preserve">The Create SM Context service operation is used in this case (see </w:t>
      </w:r>
      <w:r w:rsidR="005B1EEB">
        <w:t>clause</w:t>
      </w:r>
      <w:r w:rsidR="005639BB">
        <w:t> 5.2.2.2).</w:t>
      </w:r>
    </w:p>
    <w:p w14:paraId="32E9F09A" w14:textId="473C7FC3" w:rsidR="006D67A5" w:rsidRDefault="006D67A5" w:rsidP="006D67A5">
      <w:bookmarkStart w:id="76" w:name="_Hlk507630052"/>
      <w:r>
        <w:t>For a Home-Routed PDU session, the target AMF may be located in the VPLMN, or in the HPLMN when the N3IWF is in the HPLMN.</w:t>
      </w:r>
      <w:bookmarkEnd w:id="76"/>
    </w:p>
    <w:p w14:paraId="32E9F09B" w14:textId="77777777" w:rsidR="00132C3B" w:rsidRDefault="00132C3B" w:rsidP="00132C3B">
      <w:pPr>
        <w:pStyle w:val="Heading6"/>
      </w:pPr>
      <w:bookmarkStart w:id="77" w:name="_Toc20129471"/>
      <w:bookmarkStart w:id="78" w:name="_Toc27584098"/>
      <w:r>
        <w:t>5.2.2.3.5.2</w:t>
      </w:r>
      <w:r>
        <w:tab/>
        <w:t>Handover of a PDU session without AMF change or with target AMF in same PLMN</w:t>
      </w:r>
      <w:bookmarkEnd w:id="77"/>
      <w:bookmarkEnd w:id="78"/>
    </w:p>
    <w:p w14:paraId="32E9F09C" w14:textId="77777777" w:rsidR="00132C3B" w:rsidRDefault="00132C3B" w:rsidP="00132C3B">
      <w:r>
        <w:t>In these scenarios, the same V-SMF is used before and after the handover.</w:t>
      </w:r>
    </w:p>
    <w:p w14:paraId="32E9F09D" w14:textId="76FE27D0" w:rsidR="00E77F28" w:rsidRDefault="00132C3B" w:rsidP="00B56CFA">
      <w:r>
        <w:t>The NF Service Consumer (e.g. AMF) shall request the SMF to handover an existing PDU session from 3GPP access to untrusted non-3GPP access, or vice-versa, as follows.</w:t>
      </w:r>
    </w:p>
    <w:p w14:paraId="32E9F09E" w14:textId="77777777" w:rsidR="00BF17DC" w:rsidRDefault="00BF17DC" w:rsidP="00132C3B">
      <w:pPr>
        <w:pStyle w:val="TH"/>
      </w:pPr>
      <w:r>
        <w:object w:dxaOrig="8714" w:dyaOrig="2396" w14:anchorId="32EA0C57">
          <v:shape id="_x0000_i1038" type="#_x0000_t75" style="width:435.75pt;height:119.25pt" o:ole="">
            <v:imagedata r:id="rId38" o:title=""/>
          </v:shape>
          <o:OLEObject Type="Embed" ProgID="Visio.Drawing.11" ShapeID="_x0000_i1038" DrawAspect="Content" ObjectID="_1638197084" r:id="rId39"/>
        </w:object>
      </w:r>
    </w:p>
    <w:p w14:paraId="32E9F09F" w14:textId="77777777" w:rsidR="00132C3B" w:rsidRDefault="00132C3B" w:rsidP="00132C3B">
      <w:pPr>
        <w:pStyle w:val="TF"/>
      </w:pPr>
      <w:r>
        <w:t>Figure 5.2.2.3.5.2-1: Handover between 3GPP and untrusted non-3GPP access</w:t>
      </w:r>
    </w:p>
    <w:p w14:paraId="32E9F0A0" w14:textId="0F4A5DD0"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w:t>
      </w:r>
      <w:r w:rsidR="005B1EEB">
        <w:t>clause</w:t>
      </w:r>
      <w:r>
        <w:t xml:space="preserve"> 5.2.2.3.1, with the following information:</w:t>
      </w:r>
    </w:p>
    <w:p w14:paraId="32E9F0A1" w14:textId="0427BCBA" w:rsidR="00132C3B" w:rsidRDefault="00132C3B" w:rsidP="00132C3B">
      <w:pPr>
        <w:pStyle w:val="B2"/>
      </w:pPr>
      <w:r>
        <w:t>-</w:t>
      </w:r>
      <w:r>
        <w:tab/>
        <w:t>updating the anType attribute of the individual SM Context resource in the SMF to the target access type, i.e. to 3GPP_ACCESS or NON_3GPP_ACCESS;</w:t>
      </w:r>
    </w:p>
    <w:p w14:paraId="32E9F0A2" w14:textId="475B225B" w:rsidR="00132C3B" w:rsidRDefault="00132C3B" w:rsidP="00132C3B">
      <w:pPr>
        <w:pStyle w:val="B2"/>
      </w:pPr>
      <w:r>
        <w:t>-</w:t>
      </w:r>
      <w:r>
        <w:tab/>
        <w:t>other information, if necessary.</w:t>
      </w:r>
    </w:p>
    <w:p w14:paraId="32E9F0A3" w14:textId="0E41EA62" w:rsidR="00132C3B" w:rsidRDefault="00132C3B" w:rsidP="00132C3B">
      <w:pPr>
        <w:pStyle w:val="B1"/>
      </w:pPr>
      <w:r>
        <w:t>2</w:t>
      </w:r>
      <w:r w:rsidR="00B800BD">
        <w:t>a</w:t>
      </w:r>
      <w:r>
        <w:t>.</w:t>
      </w:r>
      <w:r>
        <w:tab/>
      </w:r>
      <w:r w:rsidR="00B631AF">
        <w:t>Same as step 2a of Figure 5.2.2.3.1-1.</w:t>
      </w:r>
    </w:p>
    <w:p w14:paraId="32E9F0A4" w14:textId="11C9659B"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information:</w:t>
      </w:r>
    </w:p>
    <w:p w14:paraId="32E9F0A5" w14:textId="764BA107" w:rsidR="00132C3B" w:rsidRDefault="00132C3B" w:rsidP="00132C3B">
      <w:pPr>
        <w:pStyle w:val="B2"/>
        <w:rPr>
          <w:lang w:val="en-US"/>
        </w:rPr>
      </w:pPr>
      <w:r>
        <w:rPr>
          <w:lang w:val="en-US"/>
        </w:rPr>
        <w:t>-</w:t>
      </w:r>
      <w:r>
        <w:rPr>
          <w:lang w:val="en-US"/>
        </w:rPr>
        <w:tab/>
        <w:t>N1 SM Information to reject the UE request.</w:t>
      </w:r>
    </w:p>
    <w:p w14:paraId="32E9F0A6" w14:textId="77777777" w:rsidR="003214B8" w:rsidRDefault="003214B8" w:rsidP="003214B8">
      <w:pPr>
        <w:pStyle w:val="Heading5"/>
      </w:pPr>
      <w:bookmarkStart w:id="79" w:name="_Toc20129472"/>
      <w:bookmarkStart w:id="80" w:name="_Toc27584099"/>
      <w:r>
        <w:t>5.2.2.3.6</w:t>
      </w:r>
      <w:r>
        <w:tab/>
        <w:t>Inter-AMF change or mobility</w:t>
      </w:r>
      <w:bookmarkEnd w:id="79"/>
      <w:bookmarkEnd w:id="80"/>
    </w:p>
    <w:p w14:paraId="32E9F0A7" w14:textId="3FE9F82F"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w:t>
      </w:r>
      <w:r w:rsidR="00151DAB">
        <w:t xml:space="preserve"> 3GPP TS</w:t>
      </w:r>
      <w:r w:rsidR="00CA4B50">
        <w:t> </w:t>
      </w:r>
      <w:r w:rsidR="00CA4B50" w:rsidRPr="005E4D39">
        <w:t>23.501</w:t>
      </w:r>
      <w:r w:rsidR="00CA4B50">
        <w:t> </w:t>
      </w:r>
      <w:r w:rsidR="00CA4B50" w:rsidRPr="005E4D39">
        <w:t>[</w:t>
      </w:r>
      <w:r w:rsidRPr="005E4D39">
        <w:t>2] and</w:t>
      </w:r>
      <w:r w:rsidR="00151DAB">
        <w:t xml:space="preserve"> 3GPP TS</w:t>
      </w:r>
      <w:r w:rsidR="00CA4B50">
        <w:t> </w:t>
      </w:r>
      <w:r w:rsidR="00CA4B50" w:rsidRPr="005E4D39">
        <w:t>23.502</w:t>
      </w:r>
      <w:r w:rsidR="00CA4B50">
        <w:t> </w:t>
      </w:r>
      <w:r w:rsidR="00CA4B50" w:rsidRPr="005E4D39">
        <w:t>[</w:t>
      </w:r>
      <w:r w:rsidRPr="005E4D39">
        <w:t>3]</w:t>
      </w:r>
      <w:r>
        <w:t>, as follows.</w:t>
      </w:r>
    </w:p>
    <w:p w14:paraId="32E9F0A8" w14:textId="77777777" w:rsidR="00D64AFE" w:rsidRDefault="00B631AF" w:rsidP="006823A9">
      <w:pPr>
        <w:pStyle w:val="TH"/>
      </w:pPr>
      <w:r>
        <w:object w:dxaOrig="8714" w:dyaOrig="2396" w14:anchorId="32EA0C58">
          <v:shape id="_x0000_i1039" type="#_x0000_t75" style="width:435.75pt;height:119.25pt" o:ole="">
            <v:imagedata r:id="rId40" o:title=""/>
          </v:shape>
          <o:OLEObject Type="Embed" ProgID="Visio.Drawing.11" ShapeID="_x0000_i1039" DrawAspect="Content" ObjectID="_1638197085" r:id="rId41"/>
        </w:object>
      </w:r>
    </w:p>
    <w:p w14:paraId="32E9F0A9" w14:textId="77777777" w:rsidR="006823A9" w:rsidRDefault="006823A9" w:rsidP="006823A9">
      <w:pPr>
        <w:pStyle w:val="TF"/>
      </w:pPr>
      <w:r>
        <w:t>Figure 5.2.2.3.6-1: Inter-AMF change or mobility</w:t>
      </w:r>
    </w:p>
    <w:p w14:paraId="32E9F0AA" w14:textId="5CA60669"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w:t>
      </w:r>
      <w:r w:rsidR="005B1EEB">
        <w:t>clause</w:t>
      </w:r>
      <w:r>
        <w:t xml:space="preserve"> 5.2.2.3.1, with the following information:</w:t>
      </w:r>
    </w:p>
    <w:p w14:paraId="32E9F0AB" w14:textId="037FEC50" w:rsidR="006823A9" w:rsidRDefault="006823A9" w:rsidP="006823A9">
      <w:pPr>
        <w:pStyle w:val="B2"/>
      </w:pPr>
      <w:r>
        <w:t>-</w:t>
      </w:r>
      <w:r>
        <w:tab/>
      </w:r>
      <w:r w:rsidR="00690664">
        <w:t>servingN</w:t>
      </w:r>
      <w:r w:rsidR="00690664" w:rsidRPr="00456AF9">
        <w:t>fId</w:t>
      </w:r>
      <w:r>
        <w:t xml:space="preserve"> set to the new serving AMF Id;</w:t>
      </w:r>
    </w:p>
    <w:p w14:paraId="32E9F0AC" w14:textId="7D6D0CDD" w:rsidR="006823A9" w:rsidRDefault="006823A9" w:rsidP="006823A9">
      <w:pPr>
        <w:pStyle w:val="B2"/>
      </w:pPr>
      <w:r>
        <w:t>-</w:t>
      </w:r>
      <w:r>
        <w:tab/>
        <w:t xml:space="preserve">other information, if necessary, e.g. to activate the user plane connection of the PDU session (see </w:t>
      </w:r>
      <w:r w:rsidR="005B1EEB">
        <w:t>clause</w:t>
      </w:r>
      <w:r>
        <w:t xml:space="preserve"> 5.2.2.3.2.2).</w:t>
      </w:r>
    </w:p>
    <w:p w14:paraId="32E9F0AD" w14:textId="5B936847" w:rsidR="006823A9" w:rsidRDefault="006823A9" w:rsidP="006823A9">
      <w:pPr>
        <w:pStyle w:val="B1"/>
      </w:pPr>
      <w:r>
        <w:t>2</w:t>
      </w:r>
      <w:r w:rsidR="00B800BD">
        <w:t>a</w:t>
      </w:r>
      <w:r>
        <w:t>.</w:t>
      </w:r>
      <w:r>
        <w:tab/>
      </w:r>
      <w:r w:rsidR="00B631AF">
        <w:t>Same as step 2a of Figure 5.2.2.3.1-1.</w:t>
      </w:r>
    </w:p>
    <w:p w14:paraId="32E9F0AE" w14:textId="41145E82" w:rsidR="006823A9" w:rsidRDefault="006823A9" w:rsidP="006823A9">
      <w:pPr>
        <w:pStyle w:val="B1"/>
      </w:pPr>
      <w:r>
        <w:t>2</w:t>
      </w:r>
      <w:r w:rsidR="00B800BD">
        <w:t>b</w:t>
      </w:r>
      <w:r>
        <w:t>.</w:t>
      </w:r>
      <w:r>
        <w:tab/>
      </w:r>
      <w:r w:rsidR="00B631AF">
        <w:t xml:space="preserve">Same as </w:t>
      </w:r>
      <w:r w:rsidR="00B800BD">
        <w:t>step 2b of figure 5.2.2.3.1-1.</w:t>
      </w:r>
    </w:p>
    <w:p w14:paraId="32E9F0AF" w14:textId="77777777" w:rsidR="00FB09A9" w:rsidRDefault="00FB09A9" w:rsidP="00FB09A9">
      <w:pPr>
        <w:pStyle w:val="Heading5"/>
      </w:pPr>
      <w:bookmarkStart w:id="81" w:name="_Toc20129473"/>
      <w:bookmarkStart w:id="82" w:name="_Toc27584100"/>
      <w:r>
        <w:t>5.2.2.3.7</w:t>
      </w:r>
      <w:r>
        <w:tab/>
        <w:t>RAN Initiated QoS Flow Mobility</w:t>
      </w:r>
      <w:bookmarkEnd w:id="81"/>
      <w:bookmarkEnd w:id="82"/>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75pt;height:134.25pt" o:ole="">
            <v:imagedata r:id="rId42" o:title=""/>
          </v:shape>
          <o:OLEObject Type="Embed" ProgID="Visio.Drawing.11" ShapeID="_x0000_i1040" DrawAspect="Content" ObjectID="_1638197086" r:id="rId43"/>
        </w:object>
      </w:r>
    </w:p>
    <w:p w14:paraId="32E9F0B2" w14:textId="77777777" w:rsidR="00FB09A9" w:rsidRDefault="00FB09A9" w:rsidP="00FB09A9">
      <w:pPr>
        <w:pStyle w:val="TF"/>
      </w:pPr>
      <w:r>
        <w:t>Figure 5.2.2.3.7-1: RAN Initiated QoS Flow Mobility</w:t>
      </w:r>
    </w:p>
    <w:p w14:paraId="32E9F0B3" w14:textId="457A7E96"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w:t>
      </w:r>
      <w:r w:rsidR="005B1EEB">
        <w:t>clause</w:t>
      </w:r>
      <w:r>
        <w:t xml:space="preserve"> 5.2.2.3.1, with the following information:</w:t>
      </w:r>
    </w:p>
    <w:p w14:paraId="32E9F0B4" w14:textId="578A8D99"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w:t>
      </w:r>
      <w:r w:rsidR="005B1EEB">
        <w:t>clause</w:t>
      </w:r>
      <w:r>
        <w:t xml:space="preserve"> </w:t>
      </w:r>
      <w:r w:rsidR="008E59E9">
        <w:t>9.3.4.6</w:t>
      </w:r>
      <w:r>
        <w:t xml:space="preserve"> of</w:t>
      </w:r>
      <w:r w:rsidR="00151DAB">
        <w:t xml:space="preserve"> 3GPP TS</w:t>
      </w:r>
      <w:r w:rsidR="00CA4B50">
        <w:t> 38.413 [</w:t>
      </w:r>
      <w:r>
        <w:t>9]), including the transport layer information for the QoS flows of this PDU session (i.e. 5G-AN's GTP-U F-TEIDs for downlink traffic);</w:t>
      </w:r>
    </w:p>
    <w:p w14:paraId="32E9F0B5" w14:textId="075726C6" w:rsidR="00FB09A9" w:rsidRDefault="00FB09A9" w:rsidP="00FB09A9">
      <w:pPr>
        <w:pStyle w:val="B1"/>
        <w:ind w:hanging="1"/>
      </w:pPr>
      <w:r>
        <w:t>-</w:t>
      </w:r>
      <w:r>
        <w:tab/>
        <w:t>other information, if necessary.</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0B2F376" w:rsidR="00FB09A9" w:rsidRDefault="00FB09A9" w:rsidP="00FB09A9">
      <w:pPr>
        <w:pStyle w:val="B2"/>
      </w:pPr>
      <w:r>
        <w:t>-</w:t>
      </w:r>
      <w:r>
        <w:tab/>
        <w:t xml:space="preserve">N2 SM information (see </w:t>
      </w:r>
      <w:bookmarkStart w:id="83" w:name="_Hlk505616055"/>
      <w:r>
        <w:t xml:space="preserve">PDU Session Resource Modify </w:t>
      </w:r>
      <w:bookmarkEnd w:id="83"/>
      <w:r>
        <w:t xml:space="preserve">Confirm </w:t>
      </w:r>
      <w:r w:rsidR="00B631AF">
        <w:t xml:space="preserve">Transfer </w:t>
      </w:r>
      <w:r>
        <w:t xml:space="preserve">IE in </w:t>
      </w:r>
      <w:r w:rsidR="005B1EEB">
        <w:t>clause</w:t>
      </w:r>
      <w:r>
        <w:t xml:space="preserve"> </w:t>
      </w:r>
      <w:r w:rsidR="008E59E9">
        <w:t>9.3.4.7</w:t>
      </w:r>
      <w:r>
        <w:t xml:space="preserve"> of</w:t>
      </w:r>
      <w:r w:rsidR="00151DAB">
        <w:t xml:space="preserve"> 3GPP TS</w:t>
      </w:r>
      <w:r w:rsidR="00CA4B50">
        <w:t> 38.413 [</w:t>
      </w:r>
      <w:r>
        <w:t>9]), including the list of QoS flows which were modified successfully.</w:t>
      </w:r>
    </w:p>
    <w:p w14:paraId="32E9F0B8" w14:textId="37BCA4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p>
    <w:p w14:paraId="32E9F0B9" w14:textId="6D8EF28A" w:rsidR="00B631AF" w:rsidRDefault="00B631AF" w:rsidP="00F5014C">
      <w:pPr>
        <w:pStyle w:val="B2"/>
      </w:pPr>
      <w:r>
        <w:lastRenderedPageBreak/>
        <w:t>-</w:t>
      </w:r>
      <w:r>
        <w:tab/>
        <w:t xml:space="preserve">N2 SM information (see PDU Session Resource Modify Confirm Transfer IE in </w:t>
      </w:r>
      <w:r w:rsidR="005B1EEB">
        <w:t>clause</w:t>
      </w:r>
      <w:r>
        <w:t xml:space="preserve"> </w:t>
      </w:r>
      <w:r w:rsidR="008E59E9">
        <w:t>9.3.4.7</w:t>
      </w:r>
      <w:r>
        <w:t xml:space="preserve"> of</w:t>
      </w:r>
      <w:r w:rsidR="00151DAB">
        <w:t xml:space="preserve"> 3GPP TS</w:t>
      </w:r>
      <w:r w:rsidR="00CA4B50">
        <w:t> 38.413 [</w:t>
      </w:r>
      <w:r>
        <w:t>9]), including the list of QoS flows which failed to be modified.</w:t>
      </w:r>
    </w:p>
    <w:p w14:paraId="32E9F0BA" w14:textId="77777777" w:rsidR="007115C0" w:rsidRDefault="007115C0" w:rsidP="007115C0">
      <w:pPr>
        <w:pStyle w:val="Heading5"/>
      </w:pPr>
      <w:bookmarkStart w:id="84" w:name="_Toc20129474"/>
      <w:bookmarkStart w:id="85" w:name="_Toc27584101"/>
      <w:r>
        <w:t>5.2.2.3.</w:t>
      </w:r>
      <w:r w:rsidR="006D6A64">
        <w:t>8</w:t>
      </w:r>
      <w:r>
        <w:tab/>
        <w:t xml:space="preserve">EPS to 5GS </w:t>
      </w:r>
      <w:r w:rsidR="00255747">
        <w:t>H</w:t>
      </w:r>
      <w:r>
        <w:t>andover using N26 interface</w:t>
      </w:r>
      <w:bookmarkEnd w:id="84"/>
      <w:bookmarkEnd w:id="85"/>
    </w:p>
    <w:p w14:paraId="32E9F0BB" w14:textId="77777777" w:rsidR="007115C0" w:rsidRDefault="007115C0" w:rsidP="007115C0">
      <w:pPr>
        <w:pStyle w:val="Heading6"/>
      </w:pPr>
      <w:bookmarkStart w:id="86" w:name="_Toc20129475"/>
      <w:bookmarkStart w:id="87" w:name="_Toc27584102"/>
      <w:r>
        <w:t>5.2.2.3.</w:t>
      </w:r>
      <w:r w:rsidR="006D6A64">
        <w:t>8</w:t>
      </w:r>
      <w:r>
        <w:t>.1</w:t>
      </w:r>
      <w:r>
        <w:tab/>
        <w:t>General</w:t>
      </w:r>
      <w:bookmarkEnd w:id="86"/>
      <w:bookmarkEnd w:id="87"/>
    </w:p>
    <w:p w14:paraId="32E9F0BC" w14:textId="16965305" w:rsidR="007115C0" w:rsidRDefault="007115C0" w:rsidP="007115C0">
      <w:r>
        <w:t xml:space="preserve">The NF Service Consumer (e.g. AMF) shall request the SMF to handover a UE EPS PDN connection to 5GS using N26 interface, following the same requirements as specified for N2 handover in </w:t>
      </w:r>
      <w:r w:rsidR="005B1EEB">
        <w:t>clause</w:t>
      </w:r>
      <w:r>
        <w:t xml:space="preserve"> 5.2.2.3.4 with the modifications specified in this </w:t>
      </w:r>
      <w:r w:rsidR="005B1EEB">
        <w:t>clause</w:t>
      </w:r>
      <w:r>
        <w:t>.</w:t>
      </w:r>
    </w:p>
    <w:p w14:paraId="32E9F0BD" w14:textId="77777777" w:rsidR="007115C0" w:rsidRDefault="007115C0" w:rsidP="007115C0">
      <w:pPr>
        <w:pStyle w:val="Heading6"/>
      </w:pPr>
      <w:bookmarkStart w:id="88" w:name="_Toc20129476"/>
      <w:bookmarkStart w:id="89" w:name="_Toc27584103"/>
      <w:r>
        <w:t>5.2.2.3.</w:t>
      </w:r>
      <w:r w:rsidR="006D6A64">
        <w:t>8</w:t>
      </w:r>
      <w:r>
        <w:t>.2</w:t>
      </w:r>
      <w:r>
        <w:tab/>
        <w:t>EPS to 5GS Handover Preparation</w:t>
      </w:r>
      <w:bookmarkEnd w:id="88"/>
      <w:bookmarkEnd w:id="89"/>
    </w:p>
    <w:p w14:paraId="32E9F0BE" w14:textId="6374A858" w:rsidR="00255747" w:rsidRDefault="007115C0" w:rsidP="00B56CFA">
      <w:r>
        <w:t xml:space="preserve">The requirements specified in </w:t>
      </w:r>
      <w:r w:rsidR="005B1EEB">
        <w:t>clause</w:t>
      </w:r>
      <w:r>
        <w:t xml:space="preserve"> 5.2.2.3.4.2 shall apply with the following modifications.</w:t>
      </w:r>
    </w:p>
    <w:p w14:paraId="32E9F0BF" w14:textId="77777777" w:rsidR="00D64AFE" w:rsidRDefault="00D64AFE" w:rsidP="007115C0">
      <w:pPr>
        <w:pStyle w:val="TH"/>
      </w:pPr>
      <w:r w:rsidRPr="00D64FA1">
        <w:rPr>
          <w:lang w:val="fr-FR"/>
        </w:rPr>
        <w:object w:dxaOrig="8781" w:dyaOrig="3530" w14:anchorId="32EA0C5A">
          <v:shape id="_x0000_i1041" type="#_x0000_t75" style="width:438.75pt;height:176.25pt" o:ole="">
            <v:imagedata r:id="rId44" o:title=""/>
          </v:shape>
          <o:OLEObject Type="Embed" ProgID="Visio.Drawing.11" ShapeID="_x0000_i1041" DrawAspect="Content" ObjectID="_1638197087"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5D996A24"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The 200 OK response shall not include N2 SM information for DL forwarding tunnel setup, but shall additionally contain:</w:t>
      </w:r>
    </w:p>
    <w:p w14:paraId="32E9F0C6" w14:textId="6189BFF1"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generated based on the list of accepted QFI(s) received from the 5G-RAN;</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90" w:name="_Toc20129477"/>
      <w:bookmarkStart w:id="91" w:name="_Toc27584104"/>
      <w:r>
        <w:t>5.2.2.3.</w:t>
      </w:r>
      <w:r w:rsidR="006D6A64">
        <w:t>8</w:t>
      </w:r>
      <w:r>
        <w:t>.3</w:t>
      </w:r>
      <w:r>
        <w:tab/>
        <w:t>EPS to 5GS Handover Execution</w:t>
      </w:r>
      <w:bookmarkEnd w:id="90"/>
      <w:bookmarkEnd w:id="91"/>
    </w:p>
    <w:p w14:paraId="32E9F0C9" w14:textId="48DFB29D" w:rsidR="007115C0" w:rsidRDefault="007115C0" w:rsidP="007115C0">
      <w:r>
        <w:t xml:space="preserve">The requirements specified in </w:t>
      </w:r>
      <w:r w:rsidR="005B1EEB">
        <w:t>clause</w:t>
      </w:r>
      <w:r>
        <w:t xml:space="preserve"> 5.2.2.3.4.3 shall apply, with the following modifications.</w:t>
      </w:r>
    </w:p>
    <w:p w14:paraId="32E9F0CA" w14:textId="7C956AB9" w:rsidR="007115C0" w:rsidRDefault="007115C0" w:rsidP="007115C0">
      <w:r>
        <w:t xml:space="preserve">In step 2 of Figure 5.2.2.3.4.3-1, for a Home Routed PDU session, the SMF shall complete the execution of the handover by initiating an Update service operation towards the H-SMF in order to switch the PDU session towards the V-UPF (see </w:t>
      </w:r>
      <w:r w:rsidR="005B1EEB">
        <w:t>clause</w:t>
      </w:r>
      <w:r>
        <w:t xml:space="preserve"> 5.2.2.8.2.3).</w:t>
      </w:r>
    </w:p>
    <w:p w14:paraId="32E9F0CB" w14:textId="77777777" w:rsidR="007115C0" w:rsidRDefault="007115C0" w:rsidP="007115C0">
      <w:pPr>
        <w:pStyle w:val="Heading6"/>
      </w:pPr>
      <w:bookmarkStart w:id="92" w:name="_Toc20129478"/>
      <w:bookmarkStart w:id="93" w:name="_Toc27584105"/>
      <w:r>
        <w:lastRenderedPageBreak/>
        <w:t>5.2.2.3.</w:t>
      </w:r>
      <w:r w:rsidR="006D6A64">
        <w:t>8</w:t>
      </w:r>
      <w:r>
        <w:t>.4</w:t>
      </w:r>
      <w:r>
        <w:tab/>
        <w:t>EPS to 5GS Handover Cancellation</w:t>
      </w:r>
      <w:bookmarkEnd w:id="92"/>
      <w:bookmarkEnd w:id="93"/>
    </w:p>
    <w:p w14:paraId="32E9F0CC" w14:textId="4E8FE3EB" w:rsidR="007115C0" w:rsidRDefault="007115C0" w:rsidP="007115C0">
      <w:r>
        <w:t xml:space="preserve">The requirements specified in </w:t>
      </w:r>
      <w:r w:rsidR="005B1EEB">
        <w:t>clause</w:t>
      </w:r>
      <w:r>
        <w:t xml:space="preserve"> 5.2.2.3.4.4 shall apply.</w:t>
      </w:r>
    </w:p>
    <w:p w14:paraId="32E9F0CD" w14:textId="0A363F1A" w:rsidR="009D428D" w:rsidRDefault="009D428D" w:rsidP="009D428D">
      <w:pPr>
        <w:pStyle w:val="Heading5"/>
      </w:pPr>
      <w:bookmarkStart w:id="94" w:name="_Toc20129479"/>
      <w:bookmarkStart w:id="95" w:name="_Toc27584106"/>
      <w:r>
        <w:t>5.2.2.3.</w:t>
      </w:r>
      <w:r w:rsidR="006D6A64">
        <w:t>9</w:t>
      </w:r>
      <w:r>
        <w:tab/>
        <w:t>5GS to EPS Handover using N26 interface</w:t>
      </w:r>
      <w:bookmarkEnd w:id="94"/>
      <w:bookmarkEnd w:id="95"/>
    </w:p>
    <w:p w14:paraId="32E9F0CE" w14:textId="5E1F7DB8" w:rsidR="00E77F28" w:rsidRDefault="009D428D" w:rsidP="00B56CFA">
      <w:r>
        <w:t>The NF Service Consumer (e.g. AMF) shall request the SMF to establish indirect data forwarding tunnels during a 5GS to EPS handover, as follows.</w:t>
      </w:r>
    </w:p>
    <w:p w14:paraId="32E9F0CF" w14:textId="77777777" w:rsidR="00D64AFE" w:rsidRDefault="00D64AFE" w:rsidP="009D428D">
      <w:pPr>
        <w:pStyle w:val="TH"/>
      </w:pPr>
      <w:r>
        <w:object w:dxaOrig="8714" w:dyaOrig="2332" w14:anchorId="32EA0C5B">
          <v:shape id="_x0000_i1042" type="#_x0000_t75" style="width:435.75pt;height:116.25pt" o:ole="">
            <v:imagedata r:id="rId46" o:title=""/>
          </v:shape>
          <o:OLEObject Type="Embed" ProgID="Visio.Drawing.11" ShapeID="_x0000_i1042" DrawAspect="Content" ObjectID="_1638197088"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926DB4D" w:rsidR="009D428D" w:rsidRDefault="009D428D" w:rsidP="009D428D">
      <w:pPr>
        <w:pStyle w:val="B1"/>
      </w:pPr>
      <w:r>
        <w:t>1.</w:t>
      </w:r>
      <w:r>
        <w:tab/>
        <w:t xml:space="preserve">The NF Service Consumer shall send a </w:t>
      </w:r>
      <w:r w:rsidR="00E77F28">
        <w:t xml:space="preserve">POST </w:t>
      </w:r>
      <w:r>
        <w:t xml:space="preserve">request, as specified in </w:t>
      </w:r>
      <w:r w:rsidR="005B1EEB">
        <w:t>clause</w:t>
      </w:r>
      <w:r>
        <w:t xml:space="preserve"> 5.2.2.3.1, with the following information:</w:t>
      </w:r>
    </w:p>
    <w:p w14:paraId="32E9F0D2" w14:textId="62B8028B" w:rsidR="009D428D" w:rsidRDefault="009D428D" w:rsidP="009D428D">
      <w:pPr>
        <w:pStyle w:val="B2"/>
      </w:pPr>
      <w:r>
        <w:t>-</w:t>
      </w:r>
      <w:r>
        <w:tab/>
        <w:t>dataForwarding IE set to true;</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48468C2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96" w:name="_Toc20129480"/>
      <w:bookmarkStart w:id="97" w:name="_Toc27584107"/>
      <w:r>
        <w:t>5.2.2.3.10</w:t>
      </w:r>
      <w:r>
        <w:tab/>
        <w:t>P-CSCF Restoration Procedure via AMF</w:t>
      </w:r>
      <w:bookmarkEnd w:id="96"/>
      <w:bookmarkEnd w:id="97"/>
    </w:p>
    <w:p w14:paraId="32E9F0E0" w14:textId="169C54B5" w:rsidR="007C443B" w:rsidRPr="007C1A75" w:rsidRDefault="007C443B" w:rsidP="007C443B">
      <w:r>
        <w:t xml:space="preserve">The requirements specified in </w:t>
      </w:r>
      <w:r w:rsidR="005B1EEB">
        <w:t>clause</w:t>
      </w:r>
      <w:r>
        <w:t xml:space="preserv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557B7F18" w:rsidR="007C443B" w:rsidRDefault="007C443B" w:rsidP="007C443B">
      <w:pPr>
        <w:pStyle w:val="B1"/>
        <w:ind w:hanging="1"/>
      </w:pPr>
      <w:r>
        <w:t>The POST request shall contain:</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98" w:name="_Toc20129481"/>
      <w:bookmarkStart w:id="99" w:name="_Toc27584108"/>
      <w:r>
        <w:t>5.2.2.3.11</w:t>
      </w:r>
      <w:r>
        <w:tab/>
        <w:t>AMF requested PDU Session Release due to duplicated PDU Session Id</w:t>
      </w:r>
      <w:bookmarkEnd w:id="98"/>
      <w:bookmarkEnd w:id="99"/>
    </w:p>
    <w:p w14:paraId="05748946" w14:textId="0D4D23D4" w:rsidR="00724CCA" w:rsidRDefault="00724CCA" w:rsidP="00724CCA">
      <w:pPr>
        <w:rPr>
          <w:lang w:eastAsia="zh-CN"/>
        </w:rPr>
      </w:pPr>
      <w:r>
        <w:t xml:space="preserve">When the 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w:t>
      </w:r>
      <w:r w:rsidR="008B6662">
        <w:rPr>
          <w:lang w:eastAsia="zh-CN"/>
        </w:rPr>
        <w:lastRenderedPageBreak/>
        <w:t xml:space="preserve">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68A1D255"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w:t>
      </w:r>
      <w:r w:rsidR="005B1EEB">
        <w:t>clause</w:t>
      </w:r>
      <w:r>
        <w:t xml:space="preserv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DC7AE21" w:rsidR="00724CCA" w:rsidRDefault="00724CCA" w:rsidP="00724CCA">
      <w:pPr>
        <w:pStyle w:val="B1"/>
        <w:ind w:hanging="1"/>
      </w:pPr>
      <w:r>
        <w:t>The POST request shall contain:</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100" w:name="_Toc20129482"/>
      <w:bookmarkStart w:id="101" w:name="_Toc27584109"/>
      <w:r>
        <w:t>5.2.2.3.12</w:t>
      </w:r>
      <w:r>
        <w:tab/>
        <w:t>AMF requested PDU Session Release due to slice not available</w:t>
      </w:r>
      <w:bookmarkEnd w:id="100"/>
      <w:bookmarkEnd w:id="101"/>
    </w:p>
    <w:p w14:paraId="6AEF4F26" w14:textId="0EDAECFB" w:rsidR="004B5893" w:rsidRPr="007C1A75" w:rsidRDefault="004B5893" w:rsidP="004B5893">
      <w:r>
        <w:t xml:space="preserve">The requirements specified in </w:t>
      </w:r>
      <w:r w:rsidR="005B1EEB">
        <w:t>clause</w:t>
      </w:r>
      <w:r>
        <w:t xml:space="preserv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0703633" w:rsidR="004B5893" w:rsidRDefault="004B5893" w:rsidP="004B5893">
      <w:pPr>
        <w:pStyle w:val="B1"/>
        <w:ind w:hanging="1"/>
      </w:pPr>
      <w:r>
        <w:t>The POST request shall contain:</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102" w:name="_Toc20129483"/>
      <w:bookmarkStart w:id="103" w:name="_Toc27584110"/>
      <w:r>
        <w:t>5.2.2.4</w:t>
      </w:r>
      <w:r>
        <w:tab/>
        <w:t>Release SM Context</w:t>
      </w:r>
      <w:r w:rsidRPr="00C610B7">
        <w:t xml:space="preserve"> </w:t>
      </w:r>
      <w:r>
        <w:t>service operation</w:t>
      </w:r>
      <w:bookmarkEnd w:id="102"/>
      <w:bookmarkEnd w:id="103"/>
    </w:p>
    <w:p w14:paraId="32E9F0E6" w14:textId="77777777" w:rsidR="00E13DB8" w:rsidRDefault="00E13DB8" w:rsidP="00E13DB8">
      <w:pPr>
        <w:pStyle w:val="Heading5"/>
      </w:pPr>
      <w:bookmarkStart w:id="104" w:name="_Toc20129484"/>
      <w:bookmarkStart w:id="105" w:name="_Toc27584111"/>
      <w:r>
        <w:t>5.2.2.4.1</w:t>
      </w:r>
      <w:r>
        <w:tab/>
        <w:t>General</w:t>
      </w:r>
      <w:bookmarkEnd w:id="104"/>
      <w:bookmarkEnd w:id="105"/>
    </w:p>
    <w:p w14:paraId="32E9F0E7" w14:textId="1BDC3971" w:rsidR="000C7A0F" w:rsidRDefault="000C7A0F" w:rsidP="000C7A0F">
      <w:r>
        <w:t xml:space="preserve">The Release SM Context service operation </w:t>
      </w:r>
      <w:r w:rsidR="0086410A">
        <w:t xml:space="preserve">shall be </w:t>
      </w:r>
      <w:r>
        <w:t>used to release the SM Context of a given PDU session, in the SMF, or in the V-SMF for HR roaming scenarios, in the following procedures:</w:t>
      </w:r>
    </w:p>
    <w:p w14:paraId="32E9F0E8" w14:textId="13DDF933" w:rsidR="000C7A0F" w:rsidRDefault="000C7A0F" w:rsidP="000C7A0F">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0E9" w14:textId="37B48F38" w:rsidR="0086410A" w:rsidRDefault="000C7A0F" w:rsidP="000C7A0F">
      <w:pPr>
        <w:pStyle w:val="B1"/>
      </w:pPr>
      <w:r>
        <w:t>-</w:t>
      </w:r>
      <w:r>
        <w:tab/>
        <w:t>Network initiated Deregistration, e.g. AMF initiated deregistration</w:t>
      </w:r>
      <w:r w:rsidR="004B7551">
        <w:t xml:space="preserve"> (see </w:t>
      </w:r>
      <w:r w:rsidR="005B1EEB">
        <w:t>clause</w:t>
      </w:r>
      <w:r w:rsidR="004B7551">
        <w:t xml:space="preserve"> 4.2.2.3.</w:t>
      </w:r>
      <w:r w:rsidR="004B7551">
        <w:rPr>
          <w:rFonts w:hint="eastAsia"/>
          <w:lang w:eastAsia="zh-CN"/>
        </w:rPr>
        <w:t>3</w:t>
      </w:r>
      <w:r w:rsidR="004B7551">
        <w:t xml:space="preserve"> of</w:t>
      </w:r>
      <w:r w:rsidR="00151DAB">
        <w:t xml:space="preserve"> 3GPP TS</w:t>
      </w:r>
      <w:r w:rsidR="00CA4B50">
        <w:t> 23.502 [</w:t>
      </w:r>
      <w:r w:rsidR="004B7551">
        <w:t>3])</w:t>
      </w:r>
      <w:r w:rsidR="004B7551">
        <w:rPr>
          <w:rFonts w:hint="eastAsia"/>
          <w:lang w:eastAsia="zh-CN"/>
        </w:rPr>
        <w:t xml:space="preserve">, UDM triggered deregistration by sending Deregistration </w:t>
      </w:r>
      <w:r w:rsidR="004B7551">
        <w:rPr>
          <w:lang w:eastAsia="zh-CN"/>
        </w:rPr>
        <w:t xml:space="preserve">notification </w:t>
      </w:r>
      <w:r w:rsidR="004B7551">
        <w:rPr>
          <w:rFonts w:hint="eastAsia"/>
          <w:lang w:eastAsia="zh-CN"/>
        </w:rPr>
        <w:t xml:space="preserve">with initial Registration indication </w:t>
      </w:r>
      <w:r w:rsidR="004B7551">
        <w:t xml:space="preserve">(see </w:t>
      </w:r>
      <w:r w:rsidR="005B1EEB">
        <w:t>clause</w:t>
      </w:r>
      <w:r w:rsidR="004B7551">
        <w:t xml:space="preserve"> 4.2.2.</w:t>
      </w:r>
      <w:r w:rsidR="004B7551">
        <w:rPr>
          <w:rFonts w:hint="eastAsia"/>
          <w:lang w:eastAsia="zh-CN"/>
        </w:rPr>
        <w:t>2</w:t>
      </w:r>
      <w:r w:rsidR="004B7551">
        <w:t>.</w:t>
      </w:r>
      <w:r w:rsidR="004B7551">
        <w:rPr>
          <w:rFonts w:hint="eastAsia"/>
          <w:lang w:eastAsia="zh-CN"/>
        </w:rPr>
        <w:t>2</w:t>
      </w:r>
      <w:r w:rsidR="004B7551">
        <w:t xml:space="preserve"> of</w:t>
      </w:r>
      <w:r w:rsidR="00151DAB">
        <w:t xml:space="preserve"> 3GPP TS</w:t>
      </w:r>
      <w:r w:rsidR="00CA4B50">
        <w:t> 23.502 [</w:t>
      </w:r>
      <w:r w:rsidR="004B7551">
        <w:t>3])</w:t>
      </w:r>
      <w:r w:rsidR="0086410A">
        <w:t>;</w:t>
      </w:r>
    </w:p>
    <w:p w14:paraId="1A4C3DE3" w14:textId="54EF02E4" w:rsidR="00C32D49" w:rsidRDefault="0086410A" w:rsidP="000C7A0F">
      <w:pPr>
        <w:pStyle w:val="B1"/>
      </w:pPr>
      <w:r>
        <w:t>-</w:t>
      </w:r>
      <w:r>
        <w:tab/>
        <w:t xml:space="preserve">Network requested PDU session release (see </w:t>
      </w:r>
      <w:r w:rsidR="005B1EEB">
        <w:t>clause</w:t>
      </w:r>
      <w:r>
        <w:t xml:space="preserve"> 4.3.4.2 of</w:t>
      </w:r>
      <w:r w:rsidR="00151DAB">
        <w:t xml:space="preserve"> 3GPP TS</w:t>
      </w:r>
      <w:r w:rsidR="00CA4B50">
        <w:t> 23.502 [</w:t>
      </w:r>
      <w:r>
        <w:t>3]), e.g. AMF initiated release when</w:t>
      </w:r>
      <w:r w:rsidR="00C32D49">
        <w:t>:</w:t>
      </w:r>
    </w:p>
    <w:p w14:paraId="32E9F0EA" w14:textId="7F839182" w:rsidR="009D428D" w:rsidRDefault="002D72C6" w:rsidP="002D72C6">
      <w:pPr>
        <w:pStyle w:val="B2"/>
      </w:pPr>
      <w:r>
        <w:t>-</w:t>
      </w:r>
      <w:r>
        <w:tab/>
      </w:r>
      <w:r w:rsidR="0086410A">
        <w:t>there is a mismatch of the PDU session status between the UE and the AMF</w:t>
      </w:r>
      <w:r w:rsidR="0056191B" w:rsidRPr="0056191B">
        <w:t xml:space="preserve"> </w:t>
      </w:r>
      <w:r w:rsidR="0056191B">
        <w:t>or when a required user plane security enforcement cannot be fulfilled by the NG-RAN</w:t>
      </w:r>
      <w:r w:rsidR="009D428D">
        <w:t>;</w:t>
      </w:r>
      <w:r>
        <w:t xml:space="preserve"> or</w:t>
      </w:r>
    </w:p>
    <w:p w14:paraId="75722055" w14:textId="19A78444" w:rsidR="002D72C6" w:rsidRDefault="002D72C6" w:rsidP="00A773FB">
      <w:pPr>
        <w:pStyle w:val="B2"/>
      </w:pPr>
      <w:r>
        <w:t>-</w:t>
      </w:r>
      <w:r>
        <w:tab/>
        <w:t xml:space="preserve">there is a </w:t>
      </w:r>
      <w:r w:rsidRPr="00ED1C3D">
        <w:rPr>
          <w:lang w:eastAsia="zh-CN"/>
        </w:rPr>
        <w:t>change of the set of network slices for a UE where a network slice instance is no longer available (as described in</w:t>
      </w:r>
      <w:r w:rsidR="00151DAB">
        <w:rPr>
          <w:lang w:eastAsia="zh-CN"/>
        </w:rPr>
        <w:t xml:space="preserve"> 3GPP TS</w:t>
      </w:r>
      <w:r w:rsidR="00CA4B50">
        <w:rPr>
          <w:lang w:eastAsia="zh-CN"/>
        </w:rPr>
        <w:t> 23.501 </w:t>
      </w:r>
      <w:r w:rsidR="00CA4B50" w:rsidRPr="00ED1C3D">
        <w:rPr>
          <w:lang w:eastAsia="zh-CN"/>
        </w:rPr>
        <w:t>[</w:t>
      </w:r>
      <w:r w:rsidRPr="00ED1C3D">
        <w:rPr>
          <w:lang w:eastAsia="zh-CN"/>
        </w:rPr>
        <w:t>2]</w:t>
      </w:r>
      <w:r>
        <w:rPr>
          <w:lang w:eastAsia="zh-CN"/>
        </w:rPr>
        <w:t>,</w:t>
      </w:r>
      <w:r w:rsidRPr="00ED1C3D">
        <w:rPr>
          <w:lang w:eastAsia="zh-CN"/>
        </w:rPr>
        <w:t xml:space="preserve"> </w:t>
      </w:r>
      <w:r w:rsidR="005B1EEB">
        <w:rPr>
          <w:lang w:eastAsia="zh-CN"/>
        </w:rPr>
        <w:t>clause</w:t>
      </w:r>
      <w:r>
        <w:rPr>
          <w:lang w:eastAsia="zh-CN"/>
        </w:rPr>
        <w:t> </w:t>
      </w:r>
      <w:r w:rsidRPr="00ED1C3D">
        <w:rPr>
          <w:lang w:eastAsia="zh-CN"/>
        </w:rPr>
        <w:t>5.15.5.2.2)</w:t>
      </w:r>
      <w:r>
        <w:rPr>
          <w:lang w:eastAsia="zh-CN"/>
        </w:rPr>
        <w:t xml:space="preserve"> and the PDU session is not activated</w:t>
      </w:r>
      <w:r>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29A3BB6E"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0C7A0F">
        <w:t>.</w:t>
      </w:r>
    </w:p>
    <w:p w14:paraId="32E9F0EC" w14:textId="0B2C23CF" w:rsidR="00651FC6" w:rsidRDefault="000C7A0F" w:rsidP="00B56CFA">
      <w:r>
        <w:t>The NF Service Consumer (e.g. AMF) shall release the SM Context of a given PDU session by using the HTTP "release" custom operation as shown in Figure 5.2.2.</w:t>
      </w:r>
      <w:r w:rsidR="007E5E74">
        <w:t>4</w:t>
      </w:r>
      <w:r>
        <w:t>.1-1.</w:t>
      </w:r>
    </w:p>
    <w:p w14:paraId="32E9F0ED" w14:textId="77777777" w:rsidR="00666217" w:rsidRDefault="00666217" w:rsidP="0033441A">
      <w:pPr>
        <w:pStyle w:val="TH"/>
      </w:pPr>
      <w:r w:rsidRPr="00D64FA1">
        <w:rPr>
          <w:lang w:val="fr-FR"/>
        </w:rPr>
        <w:object w:dxaOrig="8714" w:dyaOrig="2144" w14:anchorId="32EA0C5D">
          <v:shape id="_x0000_i1043" type="#_x0000_t75" style="width:435.75pt;height:107.25pt" o:ole="">
            <v:imagedata r:id="rId48" o:title=""/>
          </v:shape>
          <o:OLEObject Type="Embed" ProgID="Visio.Drawing.11" ShapeID="_x0000_i1043" DrawAspect="Content" ObjectID="_1638197089" r:id="rId49"/>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084404D1"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34797F19"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32E9F0F3" w14:textId="77777777" w:rsidR="00010A19" w:rsidRDefault="00010A19" w:rsidP="00010A19">
      <w:pPr>
        <w:pStyle w:val="Heading4"/>
      </w:pPr>
      <w:bookmarkStart w:id="106" w:name="_Toc20129485"/>
      <w:bookmarkStart w:id="107" w:name="_Toc27584112"/>
      <w:r>
        <w:t>5.2.2.5</w:t>
      </w:r>
      <w:r>
        <w:tab/>
        <w:t>Notify</w:t>
      </w:r>
      <w:r w:rsidRPr="00C610B7">
        <w:t xml:space="preserve"> </w:t>
      </w:r>
      <w:r>
        <w:t>SM Context Status service operation</w:t>
      </w:r>
      <w:bookmarkEnd w:id="106"/>
      <w:bookmarkEnd w:id="107"/>
    </w:p>
    <w:p w14:paraId="32E9F0F4" w14:textId="77777777" w:rsidR="00010A19" w:rsidRDefault="00010A19" w:rsidP="00010A19">
      <w:pPr>
        <w:pStyle w:val="Heading5"/>
      </w:pPr>
      <w:bookmarkStart w:id="108" w:name="_Toc20129486"/>
      <w:bookmarkStart w:id="109" w:name="_Toc27584113"/>
      <w:r>
        <w:t>5.2.2.5.1</w:t>
      </w:r>
      <w:r>
        <w:tab/>
        <w:t>General</w:t>
      </w:r>
      <w:bookmarkEnd w:id="108"/>
      <w:bookmarkEnd w:id="109"/>
    </w:p>
    <w:p w14:paraId="32E9F0F5" w14:textId="340DAC43" w:rsidR="00395426" w:rsidRDefault="00395426" w:rsidP="00395426">
      <w:r>
        <w:t>The Notify SM Context Status service operation shall be used by the SMF to notify the NF Service Consumer about the status of an SM context related to a PDU session (e.g. when the SM context is released</w:t>
      </w:r>
      <w:r w:rsidR="00B25179" w:rsidRPr="00B25179">
        <w:t xml:space="preserve"> </w:t>
      </w:r>
      <w:r w:rsidR="004C0491" w:rsidRPr="008771D2">
        <w:t>and the release is not triggered by a Release SM Context Request</w:t>
      </w:r>
      <w:r w:rsidR="004C0491">
        <w:t xml:space="preserve">, </w:t>
      </w:r>
      <w:r w:rsidR="00B25179">
        <w:t xml:space="preserve">or </w:t>
      </w:r>
      <w:r w:rsidR="004C0491" w:rsidRPr="008771D2">
        <w:t>when the SM context is</w:t>
      </w:r>
      <w:r w:rsidR="004C0491">
        <w:t xml:space="preserve"> </w:t>
      </w:r>
      <w:r w:rsidR="00B25179">
        <w:t>moved to another system</w:t>
      </w:r>
      <w:r>
        <w:t>) in the SMF, or the V-SMF for HR roaming scenarios.</w:t>
      </w:r>
    </w:p>
    <w:p w14:paraId="32E9F0F6" w14:textId="0B965970" w:rsidR="00395426" w:rsidRDefault="00395426" w:rsidP="00395426">
      <w:r>
        <w:t>It is used in the following procedures:</w:t>
      </w:r>
    </w:p>
    <w:p w14:paraId="32E9F0F7" w14:textId="651FD463" w:rsidR="00395426" w:rsidRDefault="00395426" w:rsidP="00395426">
      <w:pPr>
        <w:pStyle w:val="B1"/>
      </w:pPr>
      <w:r>
        <w:t>-</w:t>
      </w:r>
      <w:r>
        <w:tab/>
        <w:t xml:space="preserve">UE requested PDU Session Establishment procedure, when the PDU session establishment fails after the Create SM Context response (see </w:t>
      </w:r>
      <w:r w:rsidR="005B1EEB">
        <w:t>clause</w:t>
      </w:r>
      <w:r>
        <w:t xml:space="preserve"> 4.3.2.2</w:t>
      </w:r>
      <w:r w:rsidRPr="009158B7">
        <w:t xml:space="preserve"> </w:t>
      </w:r>
      <w:r>
        <w:t>of</w:t>
      </w:r>
      <w:r w:rsidR="00151DAB">
        <w:t xml:space="preserve"> 3GPP TS</w:t>
      </w:r>
      <w:r w:rsidR="00CA4B50">
        <w:t> 23.502 [</w:t>
      </w:r>
      <w:r>
        <w:t>3]);</w:t>
      </w:r>
    </w:p>
    <w:p w14:paraId="16972A4B" w14:textId="2461D8BB" w:rsidR="00B25179" w:rsidRDefault="00395426" w:rsidP="00395426">
      <w:pPr>
        <w:pStyle w:val="B1"/>
      </w:pPr>
      <w:r>
        <w:t>-</w:t>
      </w:r>
      <w:r>
        <w:tab/>
        <w:t xml:space="preserve">UE or Network requested PDU session release (see </w:t>
      </w:r>
      <w:r w:rsidR="005B1EEB">
        <w:t>clause</w:t>
      </w:r>
      <w:r>
        <w:t xml:space="preserve"> 4.3.4.2</w:t>
      </w:r>
      <w:r w:rsidRPr="009158B7">
        <w:t xml:space="preserve"> </w:t>
      </w:r>
      <w:r>
        <w:t>of</w:t>
      </w:r>
      <w:r w:rsidR="00151DAB">
        <w:t xml:space="preserve"> 3GPP TS</w:t>
      </w:r>
      <w:r w:rsidR="00CA4B50">
        <w:t> 23.502 [</w:t>
      </w:r>
      <w:r>
        <w:t>3]), e.g. SMF initiated release</w:t>
      </w:r>
      <w:r w:rsidR="00B25179">
        <w:t>;</w:t>
      </w:r>
    </w:p>
    <w:p w14:paraId="39B1BBFC" w14:textId="7C153EE1" w:rsidR="00B25179" w:rsidRDefault="00B25179" w:rsidP="00B25179">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rsidR="005B1EEB">
        <w:t>clause</w:t>
      </w:r>
      <w:r>
        <w:t xml:space="preserv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w:t>
      </w:r>
      <w:r w:rsidR="00151DAB">
        <w:t xml:space="preserve"> 3GPP TS</w:t>
      </w:r>
      <w:r w:rsidR="00CA4B50">
        <w:t> 23.502 [</w:t>
      </w:r>
      <w:r>
        <w:t>3]);</w:t>
      </w:r>
    </w:p>
    <w:p w14:paraId="72857F1F" w14:textId="468AE686" w:rsidR="00B25179" w:rsidRDefault="00B25179" w:rsidP="00B25179">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066ABA88" w14:textId="6233ACE4" w:rsidR="00B25179" w:rsidRDefault="00B25179" w:rsidP="00B25179">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32E9F0F8" w14:textId="0EA260C8" w:rsidR="00395426" w:rsidRDefault="00B25179" w:rsidP="00395426">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r w:rsidR="00395426">
        <w:t>.</w:t>
      </w:r>
    </w:p>
    <w:p w14:paraId="32E9F0FA" w14:textId="3766858E" w:rsidR="0052030D" w:rsidRDefault="00395426" w:rsidP="00F25EA1">
      <w:r>
        <w:t>The SMF shall notify the NF Service Consumer by using the HTTP POST method as shown in Figure 5.2.2.5.1-1.</w:t>
      </w:r>
    </w:p>
    <w:p w14:paraId="32E9F0FB" w14:textId="77777777" w:rsidR="004D4764" w:rsidRDefault="004D4764" w:rsidP="00395426">
      <w:pPr>
        <w:pStyle w:val="TH"/>
      </w:pPr>
      <w:r w:rsidRPr="00D64FA1">
        <w:rPr>
          <w:lang w:val="fr-FR"/>
        </w:rPr>
        <w:object w:dxaOrig="8701" w:dyaOrig="2131" w14:anchorId="32EA0C5E">
          <v:shape id="_x0000_i1044" type="#_x0000_t75" style="width:436.5pt;height:106.5pt" o:ole="">
            <v:imagedata r:id="rId50" o:title=""/>
          </v:shape>
          <o:OLEObject Type="Embed" ProgID="Visio.Drawing.11" ShapeID="_x0000_i1044" DrawAspect="Content" ObjectID="_1638197090" r:id="rId51"/>
        </w:object>
      </w:r>
    </w:p>
    <w:p w14:paraId="32E9F0FC" w14:textId="77777777" w:rsidR="00395426" w:rsidRDefault="00395426" w:rsidP="00395426">
      <w:pPr>
        <w:pStyle w:val="TF"/>
      </w:pPr>
      <w:r>
        <w:t>Figure 5.2.2.5.1-1: SM context status notification</w:t>
      </w:r>
    </w:p>
    <w:p w14:paraId="32E9F0FD" w14:textId="6B031AD2"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128DEF3" w14:textId="31E3185C" w:rsidR="00B25179" w:rsidRDefault="00B25179" w:rsidP="00395426">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32E9F0FE" w14:textId="5056DA40"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0FF" w14:textId="2EFF9F0B"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2E9F100" w14:textId="1F854203"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5FF6C53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w:t>
      </w:r>
      <w:r w:rsidR="005B1EEB">
        <w:t>clause</w:t>
      </w:r>
      <w:r>
        <w:t xml:space="preserve"> 6.5.2 of</w:t>
      </w:r>
      <w:r w:rsidR="00151DAB">
        <w:t xml:space="preserve"> 3GPP TS</w:t>
      </w:r>
      <w:r w:rsidR="00CA4B50">
        <w:t> 29.500 [</w:t>
      </w:r>
      <w:r>
        <w:t xml:space="preserve">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w:t>
      </w:r>
      <w:r w:rsidR="00151DAB">
        <w:t xml:space="preserve"> 3GPP TS</w:t>
      </w:r>
      <w:r w:rsidR="00CA4B50">
        <w:t> 29.510 [</w:t>
      </w:r>
      <w:r w:rsidR="009F0B09">
        <w:t xml:space="preserve">19] using the service name and GUAMI or backupAMFInfo obtained during the creation of the SM context, see </w:t>
      </w:r>
      <w:r w:rsidR="005B1EEB">
        <w:t>clause</w:t>
      </w:r>
      <w:r w:rsidR="009F0B09">
        <w:t xml:space="preserve"> 6.5.2.2 of</w:t>
      </w:r>
      <w:r w:rsidR="00151DAB">
        <w:t xml:space="preserve"> 3GPP TS</w:t>
      </w:r>
      <w:r w:rsidR="00CA4B50">
        <w:t> 29.500 [</w:t>
      </w:r>
      <w:r w:rsidR="009F0B09">
        <w:t>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110" w:name="_Toc20129487"/>
      <w:bookmarkStart w:id="111" w:name="_Toc27584114"/>
      <w:r>
        <w:t>5.2.2.6</w:t>
      </w:r>
      <w:r>
        <w:tab/>
      </w:r>
      <w:r w:rsidR="0026346C">
        <w:t xml:space="preserve">Retrieve </w:t>
      </w:r>
      <w:r>
        <w:t>SM Context service operation</w:t>
      </w:r>
      <w:bookmarkEnd w:id="110"/>
      <w:bookmarkEnd w:id="111"/>
    </w:p>
    <w:p w14:paraId="32E9F105" w14:textId="77777777" w:rsidR="00754805" w:rsidRDefault="00754805" w:rsidP="00754805">
      <w:pPr>
        <w:pStyle w:val="Heading5"/>
      </w:pPr>
      <w:bookmarkStart w:id="112" w:name="_Toc20129488"/>
      <w:bookmarkStart w:id="113" w:name="_Toc27584115"/>
      <w:r>
        <w:t>5.2.2.6.1</w:t>
      </w:r>
      <w:r>
        <w:tab/>
        <w:t>General</w:t>
      </w:r>
      <w:bookmarkEnd w:id="112"/>
      <w:bookmarkEnd w:id="113"/>
    </w:p>
    <w:p w14:paraId="32E9F106" w14:textId="56423ED6" w:rsidR="00754805" w:rsidRDefault="00754805" w:rsidP="00754805">
      <w:r>
        <w:t xml:space="preserve">The </w:t>
      </w:r>
      <w:r w:rsidR="0026346C">
        <w:t xml:space="preserve">Retrieve </w:t>
      </w:r>
      <w:r>
        <w:t xml:space="preserve">SM Context service operation shall be used to </w:t>
      </w:r>
      <w:r w:rsidR="0026346C">
        <w:t xml:space="preserve">retrieve </w:t>
      </w:r>
      <w:r>
        <w:t>an individual SM context, for a given PDU session, from the SMF, or from the V-SMF for HR roaming scenarios.</w:t>
      </w:r>
    </w:p>
    <w:p w14:paraId="32E9F107" w14:textId="4671781A" w:rsidR="00754805" w:rsidRDefault="00754805" w:rsidP="00754805">
      <w:r>
        <w:t>It is used in the following procedures:</w:t>
      </w:r>
    </w:p>
    <w:p w14:paraId="32E9F108" w14:textId="7A5F1546" w:rsidR="00754805" w:rsidRDefault="00754805" w:rsidP="00754805">
      <w:pPr>
        <w:pStyle w:val="B1"/>
      </w:pPr>
      <w:r>
        <w:t>-</w:t>
      </w:r>
      <w:r>
        <w:tab/>
        <w:t xml:space="preserve">5GS to EPS handover using N26 interface (see </w:t>
      </w:r>
      <w:r w:rsidR="005B1EEB">
        <w:t>clause</w:t>
      </w:r>
      <w:r>
        <w:t xml:space="preserve"> 4.11.1.2.1 of</w:t>
      </w:r>
      <w:r w:rsidR="00151DAB">
        <w:t xml:space="preserve"> 3GPP TS</w:t>
      </w:r>
      <w:r w:rsidR="00CA4B50">
        <w:t> 23.502 [</w:t>
      </w:r>
      <w:r>
        <w:t>3]), for PDU sessions associated with 3GPP access;</w:t>
      </w:r>
    </w:p>
    <w:p w14:paraId="32E9F109" w14:textId="5EC35CDC" w:rsidR="00754805" w:rsidRDefault="00754805" w:rsidP="00754805">
      <w:pPr>
        <w:pStyle w:val="B1"/>
      </w:pPr>
      <w:r>
        <w:t>-</w:t>
      </w:r>
      <w:r>
        <w:tab/>
        <w:t xml:space="preserve">5GS to EPS Idle mode mobility using N26 interface (see </w:t>
      </w:r>
      <w:r w:rsidR="005B1EEB">
        <w:t>clause</w:t>
      </w:r>
      <w:r>
        <w:t xml:space="preserve"> 4.11.1.3.2 of</w:t>
      </w:r>
      <w:r w:rsidR="00151DAB">
        <w:t xml:space="preserve"> 3GPP TS</w:t>
      </w:r>
      <w:r w:rsidR="00CA4B50">
        <w:t> 23.502 [</w:t>
      </w:r>
      <w:r>
        <w:t>3]), for PDU sessions associated with 3GPP access.</w:t>
      </w:r>
    </w:p>
    <w:p w14:paraId="32E9F10A" w14:textId="731E6BC1" w:rsidR="0040121A" w:rsidRDefault="00754805" w:rsidP="00B56CFA">
      <w:r>
        <w:lastRenderedPageBreak/>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as shown in Figure 5.2.2.6.1-1.</w:t>
      </w:r>
    </w:p>
    <w:p w14:paraId="32E9F10B" w14:textId="77777777" w:rsidR="0026346C" w:rsidRDefault="0026346C" w:rsidP="00754805">
      <w:pPr>
        <w:pStyle w:val="TH"/>
      </w:pPr>
      <w:r w:rsidRPr="00D64FA1">
        <w:rPr>
          <w:lang w:val="fr-FR"/>
        </w:rPr>
        <w:object w:dxaOrig="8714" w:dyaOrig="2144" w14:anchorId="32EA0C5F">
          <v:shape id="_x0000_i1045" type="#_x0000_t75" style="width:435.75pt;height:107.25pt" o:ole="">
            <v:imagedata r:id="rId52" o:title=""/>
          </v:shape>
          <o:OLEObject Type="Embed" ProgID="Visio.Drawing.11" ShapeID="_x0000_i1045" DrawAspect="Content" ObjectID="_1638197091" r:id="rId53"/>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114" w:name="_Toc20129489"/>
      <w:bookmarkStart w:id="115" w:name="_Toc27584116"/>
      <w:r>
        <w:t>5.2.2.</w:t>
      </w:r>
      <w:r w:rsidR="00754805">
        <w:t>7</w:t>
      </w:r>
      <w:r>
        <w:tab/>
        <w:t>Create</w:t>
      </w:r>
      <w:r w:rsidRPr="00C610B7">
        <w:t xml:space="preserve"> </w:t>
      </w:r>
      <w:r>
        <w:t>service operation</w:t>
      </w:r>
      <w:bookmarkEnd w:id="114"/>
      <w:bookmarkEnd w:id="115"/>
    </w:p>
    <w:p w14:paraId="32E9F112" w14:textId="77777777" w:rsidR="00E13DB8" w:rsidRDefault="00E13DB8" w:rsidP="00E13DB8">
      <w:pPr>
        <w:pStyle w:val="Heading5"/>
      </w:pPr>
      <w:bookmarkStart w:id="116" w:name="_Toc20129490"/>
      <w:bookmarkStart w:id="117" w:name="_Toc27584117"/>
      <w:r>
        <w:t>5.2.2.</w:t>
      </w:r>
      <w:r w:rsidR="00754805">
        <w:t>7</w:t>
      </w:r>
      <w:r>
        <w:t>.1</w:t>
      </w:r>
      <w:r>
        <w:tab/>
        <w:t>General</w:t>
      </w:r>
      <w:bookmarkEnd w:id="116"/>
      <w:bookmarkEnd w:id="117"/>
    </w:p>
    <w:p w14:paraId="32E9F113" w14:textId="77777777" w:rsidR="00BD5876" w:rsidRDefault="00BD5876" w:rsidP="00BD5876">
      <w:r>
        <w:t>The Create service operation shall be used to create an individual PDU session in the H-SMF for HR roaming scenarios.</w:t>
      </w:r>
    </w:p>
    <w:p w14:paraId="32E9F114" w14:textId="0FDF1D27" w:rsidR="00BD5876" w:rsidRDefault="00BD5876" w:rsidP="00BD5876">
      <w:r>
        <w:t>It is used in the following procedures:</w:t>
      </w:r>
    </w:p>
    <w:p w14:paraId="32E9F115" w14:textId="0FE77F36" w:rsidR="007E4E9C" w:rsidRDefault="00BD5876" w:rsidP="00DB011A">
      <w:pPr>
        <w:pStyle w:val="B1"/>
      </w:pPr>
      <w:r>
        <w:t>-</w:t>
      </w:r>
      <w:r>
        <w:tab/>
        <w:t xml:space="preserve">UE requested PDU Session Establishment (see </w:t>
      </w:r>
      <w:r w:rsidR="005B1EEB">
        <w:t>clause</w:t>
      </w:r>
      <w:r>
        <w:t xml:space="preserve"> 4.3.2.2.2 of</w:t>
      </w:r>
      <w:r w:rsidR="00151DAB">
        <w:t xml:space="preserve"> 3GPP TS</w:t>
      </w:r>
      <w:r w:rsidR="00CA4B50">
        <w:t> 23.502 [</w:t>
      </w:r>
      <w:r>
        <w:t>3])</w:t>
      </w:r>
      <w:r w:rsidR="007E4E9C">
        <w:t>;</w:t>
      </w:r>
    </w:p>
    <w:p w14:paraId="136F6116" w14:textId="2EFAF83F" w:rsidR="00E7640D" w:rsidRDefault="00255747" w:rsidP="00DB011A">
      <w:pPr>
        <w:pStyle w:val="B1"/>
      </w:pPr>
      <w:r>
        <w:t>-</w:t>
      </w:r>
      <w:r>
        <w:tab/>
        <w:t xml:space="preserve">EPS to 5GS Idle mode mobility or handover using N26 interface (see </w:t>
      </w:r>
      <w:r w:rsidR="005B1EEB">
        <w:t>clause</w:t>
      </w:r>
      <w:r>
        <w:t xml:space="preserve"> 4.11</w:t>
      </w:r>
      <w:r w:rsidRPr="009158B7">
        <w:t xml:space="preserve"> </w:t>
      </w:r>
      <w:r>
        <w:t>of</w:t>
      </w:r>
      <w:r w:rsidR="00151DAB">
        <w:t xml:space="preserve"> 3GPP TS</w:t>
      </w:r>
      <w:r w:rsidR="00CA4B50">
        <w:t> 23.502 [</w:t>
      </w:r>
      <w:r>
        <w:t>3]);</w:t>
      </w:r>
    </w:p>
    <w:p w14:paraId="32E9F116" w14:textId="70E75ED7" w:rsidR="006D67A5" w:rsidRDefault="007E4E9C" w:rsidP="00DB011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r w:rsidR="006D67A5">
        <w:t>;</w:t>
      </w:r>
    </w:p>
    <w:p w14:paraId="32E9F117" w14:textId="480A5846"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r w:rsidR="005B1EEB">
        <w:t>clause</w:t>
      </w:r>
      <w:r>
        <w:t xml:space="preserve"> 4.9.2.3.2 of</w:t>
      </w:r>
      <w:r w:rsidR="00151DAB">
        <w:t xml:space="preserve"> 3GPP TS</w:t>
      </w:r>
      <w:r w:rsidR="00CA4B50">
        <w:t> 23.502 [</w:t>
      </w:r>
      <w:r>
        <w:t>3]);</w:t>
      </w:r>
    </w:p>
    <w:p w14:paraId="32E9F118" w14:textId="4681457E"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F119" w14:textId="74CE92D2" w:rsidR="007E4E9C" w:rsidRDefault="006D67A5" w:rsidP="00DB011A">
      <w:pPr>
        <w:pStyle w:val="B1"/>
      </w:pPr>
      <w:r>
        <w:t>-</w:t>
      </w:r>
      <w:r>
        <w:tab/>
        <w:t xml:space="preserve">Handover from EPC/ePDG to 5GS (see </w:t>
      </w:r>
      <w:r w:rsidR="005B1EEB">
        <w:t>clause</w:t>
      </w:r>
      <w:r>
        <w:t xml:space="preserve"> 4.11.4.1 of</w:t>
      </w:r>
      <w:r w:rsidR="00151DAB">
        <w:t xml:space="preserve"> 3GPP TS</w:t>
      </w:r>
      <w:r w:rsidR="00CA4B50">
        <w:t> 23.502 [</w:t>
      </w:r>
      <w:r>
        <w:t>3])</w:t>
      </w:r>
      <w:r w:rsidR="00BD5876">
        <w:t>.</w:t>
      </w:r>
    </w:p>
    <w:p w14:paraId="32E9F11A" w14:textId="7118BCC7" w:rsidR="00F1180E" w:rsidRDefault="00BD5876" w:rsidP="00B56CFA">
      <w:r>
        <w:t>The NF Service Consumer (e.g. V-SMF) shall create a PDU session by using the HTTP POST method as shown in Figure 5.2.2.</w:t>
      </w:r>
      <w:r w:rsidR="00754805">
        <w:t>7</w:t>
      </w:r>
      <w:r>
        <w:t>.1-1.</w:t>
      </w:r>
    </w:p>
    <w:p w14:paraId="32E9F11B" w14:textId="77777777" w:rsidR="00D64AFE" w:rsidRDefault="00D64AFE" w:rsidP="00BD5876">
      <w:pPr>
        <w:pStyle w:val="TH"/>
      </w:pPr>
      <w:r>
        <w:object w:dxaOrig="8714" w:dyaOrig="2144" w14:anchorId="32EA0C60">
          <v:shape id="_x0000_i1046" type="#_x0000_t75" style="width:435.75pt;height:107.25pt" o:ole="">
            <v:imagedata r:id="rId54" o:title=""/>
          </v:shape>
          <o:OLEObject Type="Embed" ProgID="Visio.Drawing.11" ShapeID="_x0000_i1046" DrawAspect="Content" ObjectID="_1638197092" r:id="rId55"/>
        </w:object>
      </w:r>
    </w:p>
    <w:p w14:paraId="32E9F11C" w14:textId="77777777" w:rsidR="00BD5876" w:rsidRDefault="00BD5876" w:rsidP="00BD5876">
      <w:pPr>
        <w:pStyle w:val="TF"/>
      </w:pPr>
      <w:r>
        <w:t>Figure 5.2.2.</w:t>
      </w:r>
      <w:r w:rsidR="00754805">
        <w:t>7</w:t>
      </w:r>
      <w:r>
        <w:t>.1-1: PDU session creation</w:t>
      </w:r>
    </w:p>
    <w:p w14:paraId="32E9F11D" w14:textId="30DE6D6F"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p>
    <w:p w14:paraId="32E9F11E" w14:textId="60190FFE" w:rsidR="00255747" w:rsidRDefault="007E4E9C" w:rsidP="00DB011A">
      <w:pPr>
        <w:pStyle w:val="B2"/>
      </w:pPr>
      <w:r>
        <w:t>-</w:t>
      </w:r>
      <w:r>
        <w:tab/>
      </w:r>
      <w:r w:rsidR="00BD5876">
        <w:t>a representation of the individual PDU session resource to be created;</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3C8766DB" w:rsidR="00255747" w:rsidRDefault="00255747" w:rsidP="00255747">
      <w:pPr>
        <w:pStyle w:val="B2"/>
        <w:rPr>
          <w:lang w:val="en-US"/>
        </w:rPr>
      </w:pPr>
      <w:r>
        <w:t>-</w:t>
      </w:r>
      <w:r>
        <w:tab/>
        <w:t xml:space="preserve">the </w:t>
      </w:r>
      <w:r>
        <w:rPr>
          <w:lang w:val="en-US"/>
        </w:rPr>
        <w:t>vcnTunnelInfo;</w:t>
      </w:r>
    </w:p>
    <w:p w14:paraId="32E9F122" w14:textId="77777777" w:rsidR="00255747" w:rsidRDefault="00255747" w:rsidP="00DB011A">
      <w:pPr>
        <w:pStyle w:val="B2"/>
      </w:pPr>
      <w:r>
        <w:rPr>
          <w:lang w:val="en-US"/>
        </w:rPr>
        <w:t>-</w:t>
      </w:r>
      <w:r>
        <w:rPr>
          <w:lang w:val="en-US"/>
        </w:rPr>
        <w:tab/>
        <w:t>the anType</w:t>
      </w:r>
      <w:r>
        <w:t>;</w:t>
      </w:r>
    </w:p>
    <w:p w14:paraId="32E9F123" w14:textId="3181A265" w:rsidR="00BD5876" w:rsidRDefault="007E4E9C" w:rsidP="00DB011A">
      <w:pPr>
        <w:pStyle w:val="B2"/>
      </w:pPr>
      <w:r>
        <w:t>-</w:t>
      </w:r>
      <w:r>
        <w:tab/>
      </w:r>
      <w:r w:rsidR="00BD5876">
        <w:t>a URI ({vsmfPduSessionUri}) representing the PDU session resource in the V-SMF, for possible use by the H-SMF to subsequently modify or release the PDU session.</w:t>
      </w:r>
    </w:p>
    <w:p w14:paraId="3E60EC06" w14:textId="11203A83" w:rsidR="00D7213D" w:rsidRDefault="00D7213D" w:rsidP="00A773FB">
      <w:pPr>
        <w:pStyle w:val="B1"/>
        <w:ind w:hanging="1"/>
      </w:pPr>
      <w:r>
        <w:t xml:space="preserve">As specified in </w:t>
      </w:r>
      <w:r w:rsidR="005B1EEB">
        <w:t>clause</w:t>
      </w:r>
      <w:r>
        <w:t xml:space="preserve"> </w:t>
      </w:r>
      <w:r w:rsidRPr="00050CA8">
        <w:t>4.3.2.2.2</w:t>
      </w:r>
      <w:r w:rsidRPr="00A10EBB">
        <w:t xml:space="preserve"> </w:t>
      </w:r>
      <w:r>
        <w:t>of</w:t>
      </w:r>
      <w:r w:rsidR="00151DAB">
        <w:t xml:space="preserve"> 3GPP TS</w:t>
      </w:r>
      <w:r w:rsidR="00CA4B50">
        <w:t> 23.502 [</w:t>
      </w:r>
      <w:r>
        <w:t xml:space="preserve">3], the NF Service Consumer shall be able to receive an Update request before receiving the Create Response, e.g. for EPS bearer ID allocation (see </w:t>
      </w:r>
      <w:r w:rsidR="005B1EEB">
        <w:t>clause</w:t>
      </w:r>
      <w:r>
        <w:t xml:space="preserve"> </w:t>
      </w:r>
      <w:r w:rsidRPr="00B31444">
        <w:rPr>
          <w:lang w:eastAsia="zh-CN"/>
        </w:rPr>
        <w:t>4.11.1</w:t>
      </w:r>
      <w:r w:rsidRPr="00BA7BE6">
        <w:rPr>
          <w:lang w:eastAsia="zh-CN"/>
        </w:rPr>
        <w:t>.4.1</w:t>
      </w:r>
      <w:r w:rsidRPr="00A10EBB">
        <w:t xml:space="preserve"> </w:t>
      </w:r>
      <w:r>
        <w:t>of</w:t>
      </w:r>
      <w:r w:rsidR="00151DAB">
        <w:t xml:space="preserve"> 3GPP TS</w:t>
      </w:r>
      <w:r w:rsidR="00CA4B50">
        <w:t> 23.502 [</w:t>
      </w:r>
      <w:r>
        <w:t xml:space="preserve">3]) or </w:t>
      </w:r>
      <w:r w:rsidRPr="0085429D">
        <w:t>Secondary authorization/authentication</w:t>
      </w:r>
      <w:r>
        <w:t xml:space="preserve"> (see </w:t>
      </w:r>
      <w:r w:rsidR="005B1EEB">
        <w:t>clause</w:t>
      </w:r>
      <w:r>
        <w:t xml:space="preserve"> 4.3.2.3 of</w:t>
      </w:r>
      <w:r w:rsidR="00151DAB">
        <w:t xml:space="preserve"> 3GPP TS</w:t>
      </w:r>
      <w:r w:rsidR="00CA4B50">
        <w:t> 23.502 [</w:t>
      </w:r>
      <w:r>
        <w:t>3])</w:t>
      </w:r>
      <w:r>
        <w:rPr>
          <w:rFonts w:cs="Arial"/>
          <w:szCs w:val="18"/>
        </w:rPr>
        <w:t>.</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553FD76E" w:rsidR="00437539" w:rsidRDefault="00255747" w:rsidP="00AC60A1">
      <w:pPr>
        <w:pStyle w:val="B2"/>
      </w:pPr>
      <w:r>
        <w:t>-</w:t>
      </w:r>
      <w:r>
        <w:tab/>
      </w:r>
      <w:r w:rsidR="00BD5876" w:rsidRPr="0057039A">
        <w:t xml:space="preserve">the representation </w:t>
      </w:r>
      <w:r w:rsidR="00BD5876">
        <w:t>describing the status of the request</w:t>
      </w:r>
      <w:r w:rsidR="00437539">
        <w:t>;</w:t>
      </w:r>
    </w:p>
    <w:p w14:paraId="32E9F126" w14:textId="77777777" w:rsidR="00255747" w:rsidRDefault="00437539" w:rsidP="00AC60A1">
      <w:pPr>
        <w:pStyle w:val="B2"/>
      </w:pPr>
      <w:r>
        <w:t>-</w:t>
      </w:r>
      <w:r>
        <w:tab/>
      </w:r>
      <w:r w:rsidR="00E41950">
        <w:t>the QoS flow(s) to establish for the PDU session</w:t>
      </w:r>
      <w:r w:rsidR="00255747">
        <w:t>;</w:t>
      </w:r>
    </w:p>
    <w:p w14:paraId="32E9F127" w14:textId="7D8B4229" w:rsidR="00437539" w:rsidRDefault="00437539" w:rsidP="00AC60A1">
      <w:pPr>
        <w:pStyle w:val="B2"/>
      </w:pPr>
      <w:r>
        <w:t>-</w:t>
      </w:r>
      <w:r>
        <w:tab/>
        <w:t>the epsPdnCnxInfo IE and, for each EPS bearer, an epsBearerInfo IE, if the PDU session may be moved to EPS during its lifetime</w:t>
      </w:r>
      <w:r>
        <w:rPr>
          <w:lang w:eastAsia="zh-CN"/>
        </w:rPr>
        <w:t>;</w:t>
      </w:r>
    </w:p>
    <w:p w14:paraId="32E9F128" w14:textId="491B5C58" w:rsidR="00255747" w:rsidRDefault="00255747" w:rsidP="00AC60A1">
      <w:pPr>
        <w:pStyle w:val="B2"/>
      </w:pPr>
      <w:r>
        <w:t>-</w:t>
      </w:r>
      <w:r>
        <w:tab/>
      </w:r>
      <w:r w:rsidR="00BD5876" w:rsidRPr="00E33AA9">
        <w:t>the "Location" header contain</w:t>
      </w:r>
      <w:r>
        <w:t>ing</w:t>
      </w:r>
      <w:r w:rsidR="00BD5876" w:rsidRPr="00E33AA9">
        <w:t xml:space="preserve"> the URI of the created resource.</w:t>
      </w:r>
    </w:p>
    <w:p w14:paraId="32E9F129" w14:textId="48D76EA3"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5E4DA091" w:rsidR="00BD5876" w:rsidRDefault="00D7213D" w:rsidP="00AC60A1">
      <w:pPr>
        <w:pStyle w:val="B1"/>
        <w:ind w:hanging="1"/>
      </w:pPr>
      <w:r>
        <w:t xml:space="preserve">If an Update Request was sent to the V-SMF before the Create Response, the URI in the "Location" header and in the hsmfPduSessionUri IE of the H-SMF initiated Update Request shall be the same. </w:t>
      </w:r>
      <w:r w:rsidR="007E4E9C"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007E4E9C" w:rsidRPr="00255747">
        <w:t>indicat</w:t>
      </w:r>
      <w:r w:rsidR="007D7370">
        <w:t>ing that</w:t>
      </w:r>
      <w:r w:rsidR="007E4E9C" w:rsidRPr="00255747">
        <w:t xml:space="preserve"> this is a request for an existing PDU session or an existing emergency PDU session</w:t>
      </w:r>
      <w:r w:rsidR="007D7370">
        <w:t>)</w:t>
      </w:r>
      <w:r w:rsidR="007E4E9C"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39B26EB1" w:rsidR="00C92B8E" w:rsidRDefault="00C92B8E" w:rsidP="00C92B8E">
      <w:pPr>
        <w:pStyle w:val="B1"/>
        <w:ind w:hanging="1"/>
      </w:pPr>
      <w:r>
        <w:t>The POST request shall be considered as colliding with an existing PDU session context if:</w:t>
      </w:r>
    </w:p>
    <w:p w14:paraId="32E9F12C" w14:textId="0D4D4429" w:rsidR="00C92B8E" w:rsidRDefault="00C92B8E" w:rsidP="00C92B8E">
      <w:pPr>
        <w:pStyle w:val="B2"/>
      </w:pPr>
      <w:r>
        <w:t>-</w:t>
      </w:r>
      <w:r>
        <w:tab/>
        <w:t>it includes the same SUPI, or PEI for an emergency registered UE without a UICC or without an authenticated SUPI, and the same PDU Session ID as for an existing PDU session context; and</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26F31525" w:rsidR="00C92B8E" w:rsidRDefault="00C92B8E" w:rsidP="00EA1C32">
      <w:pPr>
        <w:pStyle w:val="B1"/>
      </w:pPr>
      <w:r>
        <w:lastRenderedPageBreak/>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w:t>
      </w:r>
      <w:r w:rsidR="005B1EEB">
        <w:t>clause</w:t>
      </w:r>
      <w:r>
        <w:t xml:space="preserv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683C93C9" w:rsidR="00437539" w:rsidRDefault="00437539" w:rsidP="00AC60A1">
      <w:pPr>
        <w:pStyle w:val="B1"/>
        <w:ind w:hanging="1"/>
      </w:pPr>
      <w:r>
        <w:t>The NF Service Consumer shall store any epsPdnCnxInfo and EPS bearer information received from the H-SMF.</w:t>
      </w:r>
    </w:p>
    <w:p w14:paraId="57B550A5" w14:textId="257C9DA1" w:rsidR="00E63746" w:rsidRDefault="00E63746" w:rsidP="00E63746">
      <w:pPr>
        <w:pStyle w:val="B1"/>
        <w:ind w:hanging="1"/>
        <w:rPr>
          <w:rFonts w:cs="Arial"/>
          <w:szCs w:val="18"/>
        </w:rPr>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7DB6983D" w14:textId="5370075C" w:rsidR="00AC0345" w:rsidRDefault="00AC0345" w:rsidP="00AC034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38B7FE9C"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E7640D">
        <w:rPr>
          <w:lang w:val="en-US"/>
        </w:rPr>
        <w:t xml:space="preserve">proposes </w:t>
      </w:r>
      <w:r>
        <w:rPr>
          <w:lang w:val="en-US"/>
        </w:rPr>
        <w:t>the V-SMF to return to the UE, if the request included n1SmInfoFromUe;</w:t>
      </w:r>
    </w:p>
    <w:p w14:paraId="32E9F133" w14:textId="05AF675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2E9F134" w14:textId="49D06AC9" w:rsidR="00255747" w:rsidRDefault="00255747" w:rsidP="00255747">
      <w:pPr>
        <w:pStyle w:val="Heading5"/>
      </w:pPr>
      <w:bookmarkStart w:id="118" w:name="_Toc20129491"/>
      <w:bookmarkStart w:id="119" w:name="_Toc27584118"/>
      <w:r>
        <w:t>5.2.2.7.2</w:t>
      </w:r>
      <w:r>
        <w:tab/>
        <w:t>EPS to 5GS Idle mode mobility</w:t>
      </w:r>
      <w:bookmarkEnd w:id="118"/>
      <w:bookmarkEnd w:id="119"/>
    </w:p>
    <w:p w14:paraId="32E9F135" w14:textId="5F0A4D64" w:rsidR="00255747" w:rsidRPr="007C1A75" w:rsidRDefault="00255747" w:rsidP="00255747">
      <w:r>
        <w:t xml:space="preserve">The requirements specified in </w:t>
      </w:r>
      <w:r w:rsidR="005B1EEB">
        <w:t>clause</w:t>
      </w:r>
      <w:r>
        <w:t xml:space="preserv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5B9D8CB1" w:rsidR="00255747" w:rsidRDefault="00255747" w:rsidP="00255747">
      <w:pPr>
        <w:pStyle w:val="B1"/>
        <w:ind w:hanging="1"/>
      </w:pPr>
      <w:r>
        <w:t>The POST request shall contain:</w:t>
      </w:r>
    </w:p>
    <w:p w14:paraId="32E9F138" w14:textId="77777777" w:rsidR="00255747" w:rsidRDefault="00255747" w:rsidP="00824262">
      <w:pPr>
        <w:pStyle w:val="B2"/>
      </w:pPr>
      <w:r>
        <w:t>-</w:t>
      </w:r>
      <w:r>
        <w:tab/>
        <w:t>the list of EPS Bearer Ids received from the MME;</w:t>
      </w:r>
    </w:p>
    <w:p w14:paraId="4956FBA1" w14:textId="462B3CD0" w:rsidR="0012068B" w:rsidRDefault="00255747" w:rsidP="00824262">
      <w:pPr>
        <w:pStyle w:val="B2"/>
      </w:pPr>
      <w:r>
        <w:t>-</w:t>
      </w:r>
      <w:r>
        <w:tab/>
        <w:t>the PGW S8-C F-TEID received from the MME</w:t>
      </w:r>
      <w:r w:rsidR="0012068B">
        <w:t>;</w:t>
      </w:r>
    </w:p>
    <w:p w14:paraId="32E9F139" w14:textId="45EE733F" w:rsidR="00255747" w:rsidRPr="00824262" w:rsidRDefault="0012068B" w:rsidP="00824262">
      <w:pPr>
        <w:pStyle w:val="B2"/>
      </w:pPr>
      <w:r w:rsidRPr="00824262">
        <w:t>-</w:t>
      </w:r>
      <w:r w:rsidRPr="00824262">
        <w:tab/>
        <w:t xml:space="preserve">the epsBearerCxtStatus attribute, indicating the status of all the EPS bearer contexts in the UE, if </w:t>
      </w:r>
      <w:r w:rsidR="007B01C4" w:rsidRPr="00824262">
        <w:t>c</w:t>
      </w:r>
      <w:r w:rsidRPr="00824262">
        <w:t xml:space="preserve">orresponding information has been received in the Create SM Context request (see </w:t>
      </w:r>
      <w:r w:rsidR="005B1EEB">
        <w:t>clause</w:t>
      </w:r>
      <w:r w:rsidRPr="00824262">
        <w:t> 5.2.2.2.2)</w:t>
      </w:r>
      <w:r w:rsidR="00255747" w:rsidRPr="00824262">
        <w:t>.</w:t>
      </w:r>
    </w:p>
    <w:p w14:paraId="510F06E5" w14:textId="03C8E197" w:rsidR="00EF700E"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w:t>
      </w:r>
      <w:r w:rsidR="00EF700E">
        <w:t>:</w:t>
      </w:r>
    </w:p>
    <w:p w14:paraId="6BF76220" w14:textId="0C71B855" w:rsidR="00EF700E" w:rsidRDefault="00EF700E" w:rsidP="00EF700E">
      <w:pPr>
        <w:pStyle w:val="B2"/>
      </w:pPr>
      <w:r>
        <w:t>-</w:t>
      </w:r>
      <w:r>
        <w:tab/>
      </w:r>
      <w:r w:rsidR="00255747">
        <w:t>the H-SMF finds a corresponding PDU session based on the EPS Bearer Ids and PGW S8-C F-TEID received in the request</w:t>
      </w:r>
      <w:r>
        <w:t>;</w:t>
      </w:r>
    </w:p>
    <w:p w14:paraId="26F738E6" w14:textId="77777777" w:rsidR="00EF700E" w:rsidRDefault="00EF700E" w:rsidP="00EF700E">
      <w:pPr>
        <w:pStyle w:val="B2"/>
      </w:pPr>
      <w:r>
        <w:t>-</w:t>
      </w:r>
      <w:r>
        <w:tab/>
        <w:t>the default EPS bearer context of the corresponding PDU session is not reported as inactive by the UE in the epsBearerCtxStatus attribute, if received; and</w:t>
      </w:r>
    </w:p>
    <w:p w14:paraId="311610C6" w14:textId="4C831228" w:rsidR="00EF700E" w:rsidRDefault="00EF700E" w:rsidP="00EF700E">
      <w:pPr>
        <w:pStyle w:val="B2"/>
      </w:pPr>
      <w:r>
        <w:t>-</w:t>
      </w:r>
      <w:r>
        <w:tab/>
        <w:t>the H-SMF</w:t>
      </w:r>
      <w:r w:rsidR="00255747">
        <w:t xml:space="preserve"> can proceed with moving the PDN connection to 5GS,</w:t>
      </w:r>
    </w:p>
    <w:p w14:paraId="32E9F13A" w14:textId="55066580" w:rsidR="00255747" w:rsidRDefault="00EF700E" w:rsidP="00C327E7">
      <w:pPr>
        <w:pStyle w:val="B2"/>
      </w:pPr>
      <w:r>
        <w:t xml:space="preserve">then </w:t>
      </w:r>
      <w:r w:rsidR="00255747">
        <w:t>the H-SMF shall return a 201 Created response including the following additional information:</w:t>
      </w:r>
    </w:p>
    <w:p w14:paraId="32E9F13B" w14:textId="5B5C5A20" w:rsidR="00255747" w:rsidRDefault="00255747" w:rsidP="00255747">
      <w:pPr>
        <w:pStyle w:val="B2"/>
      </w:pPr>
      <w:r>
        <w:t>-</w:t>
      </w:r>
      <w:r>
        <w:tab/>
        <w:t>PDU Session ID corresponding to the EPS PDN connection;</w:t>
      </w:r>
    </w:p>
    <w:p w14:paraId="32E9F13C" w14:textId="07699F85" w:rsidR="00255747" w:rsidRDefault="00255747" w:rsidP="00AC60A1">
      <w:pPr>
        <w:pStyle w:val="B2"/>
      </w:pPr>
      <w:r>
        <w:lastRenderedPageBreak/>
        <w:t>-</w:t>
      </w:r>
      <w:r>
        <w:tab/>
        <w:t>other PDU session parameters, such as PDU Session Type, Session AMBR, QoS flows information.</w:t>
      </w:r>
    </w:p>
    <w:p w14:paraId="7A195B93" w14:textId="440D7A0C" w:rsidR="00EF700E" w:rsidRDefault="00EF700E" w:rsidP="00EF700E">
      <w:pPr>
        <w:pStyle w:val="B1"/>
        <w:ind w:hanging="1"/>
      </w:pPr>
      <w:r>
        <w:t xml:space="preserve">If the epsBearerCxtStatus attribute is received in the request, the H-SMF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3].</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1654B533"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4AB8122F" w14:textId="69FCB001" w:rsidR="00E728F2" w:rsidRDefault="00E728F2" w:rsidP="00E728F2">
      <w:pPr>
        <w:pStyle w:val="B1"/>
        <w:ind w:hanging="1"/>
      </w:pPr>
      <w:r>
        <w:t>If the default EPS bearer context of the PDU session is reported as inactive by the UE in the epsBearerCtxStatus attribute, the SMF shall set the "cause" attribute in the ProblemDetails structure to "DEFAULT_EPS_BEARER_INACTIVE".</w:t>
      </w:r>
    </w:p>
    <w:p w14:paraId="32E9F140" w14:textId="77777777" w:rsidR="00255747" w:rsidRDefault="00255747" w:rsidP="00255747">
      <w:pPr>
        <w:pStyle w:val="Heading5"/>
      </w:pPr>
      <w:bookmarkStart w:id="120" w:name="_Toc20129492"/>
      <w:bookmarkStart w:id="121" w:name="_Toc27584119"/>
      <w:r>
        <w:t>5.2.2.7.3</w:t>
      </w:r>
      <w:r>
        <w:tab/>
        <w:t>EPS to 5GS Handover Preparation</w:t>
      </w:r>
      <w:bookmarkEnd w:id="120"/>
      <w:bookmarkEnd w:id="121"/>
    </w:p>
    <w:p w14:paraId="32E9F141" w14:textId="2F752776" w:rsidR="00255747" w:rsidRPr="007C1A75" w:rsidRDefault="00255747" w:rsidP="00255747">
      <w:r>
        <w:t xml:space="preserve">The requirements specified in </w:t>
      </w:r>
      <w:r w:rsidR="005B1EEB">
        <w:t>clause</w:t>
      </w:r>
      <w:r>
        <w:t xml:space="preserv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239D6C7E" w:rsidR="00255747" w:rsidRDefault="00255747" w:rsidP="00255747">
      <w:pPr>
        <w:pStyle w:val="B1"/>
        <w:ind w:hanging="1"/>
      </w:pPr>
      <w:r>
        <w:t>The POST request shall contain:</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12D32F78" w:rsidR="00255747" w:rsidRPr="00230BE7" w:rsidRDefault="00255747" w:rsidP="00255747">
      <w:pPr>
        <w:pStyle w:val="B2"/>
      </w:pPr>
      <w:r>
        <w:t>-</w:t>
      </w:r>
      <w:r>
        <w:tab/>
        <w:t>the hoPreparationIndication IE set to "true", to indicate that a handover preparation is in progress and the PGW-C/SMF shall not switch the DL user plane of the PDU session yet.</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6C98582A" w:rsidR="00255747" w:rsidRDefault="00255747" w:rsidP="00255747">
      <w:pPr>
        <w:pStyle w:val="B2"/>
      </w:pPr>
      <w:r>
        <w:t>-</w:t>
      </w:r>
      <w:r>
        <w:tab/>
        <w:t>PDU Session ID corresponding to the EPS PDN connection;</w:t>
      </w:r>
    </w:p>
    <w:p w14:paraId="32E9F14A" w14:textId="77777777" w:rsidR="00255747" w:rsidRDefault="00255747" w:rsidP="00255747">
      <w:pPr>
        <w:pStyle w:val="B2"/>
      </w:pPr>
      <w:r>
        <w:t>-</w:t>
      </w:r>
      <w:r>
        <w:tab/>
        <w:t>other PDU session parameters, such as PDU Session Type, Session AMBR, QoS flows information.</w:t>
      </w:r>
    </w:p>
    <w:p w14:paraId="32E9F14B" w14:textId="2B7B476F" w:rsidR="00255747" w:rsidRDefault="00255747" w:rsidP="00AC60A1">
      <w:pPr>
        <w:pStyle w:val="B1"/>
        <w:ind w:hanging="1"/>
      </w:pPr>
      <w:r>
        <w:t>The SMF shall not switch the DL user plane of the PDU session, if the hoPreparationIndication IE was set to "true" in the request.</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122" w:name="_Toc20129493"/>
      <w:bookmarkStart w:id="123" w:name="_Toc27584120"/>
      <w:r>
        <w:lastRenderedPageBreak/>
        <w:t>5.2.2.</w:t>
      </w:r>
      <w:r w:rsidR="00754805">
        <w:t>8</w:t>
      </w:r>
      <w:r>
        <w:tab/>
        <w:t>Update</w:t>
      </w:r>
      <w:r w:rsidRPr="00C610B7">
        <w:t xml:space="preserve"> </w:t>
      </w:r>
      <w:r>
        <w:t>service operation</w:t>
      </w:r>
      <w:bookmarkEnd w:id="122"/>
      <w:bookmarkEnd w:id="123"/>
    </w:p>
    <w:p w14:paraId="32E9F150" w14:textId="77777777" w:rsidR="00E13DB8" w:rsidRDefault="00E13DB8" w:rsidP="00E13DB8">
      <w:pPr>
        <w:pStyle w:val="Heading5"/>
      </w:pPr>
      <w:bookmarkStart w:id="124" w:name="_Toc20129494"/>
      <w:bookmarkStart w:id="125" w:name="_Toc27584121"/>
      <w:r>
        <w:t>5.2.2.</w:t>
      </w:r>
      <w:r w:rsidR="00754805">
        <w:t>8</w:t>
      </w:r>
      <w:r>
        <w:t>.1</w:t>
      </w:r>
      <w:r>
        <w:tab/>
        <w:t>General</w:t>
      </w:r>
      <w:bookmarkEnd w:id="124"/>
      <w:bookmarkEnd w:id="125"/>
    </w:p>
    <w:p w14:paraId="32E9F151" w14:textId="337030B0" w:rsidR="00B26D3E" w:rsidRDefault="00B26D3E" w:rsidP="00B26D3E">
      <w:r>
        <w:t>The Update service operation shall be used in HR roaming scenarios to:</w:t>
      </w:r>
    </w:p>
    <w:p w14:paraId="32E9F152" w14:textId="72088EBA" w:rsidR="00B26D3E" w:rsidRDefault="00B26D3E" w:rsidP="00B26D3E">
      <w:pPr>
        <w:pStyle w:val="B1"/>
      </w:pPr>
      <w:r>
        <w:t>-</w:t>
      </w:r>
      <w:r>
        <w:tab/>
        <w:t>update an individual PDU session in the H-SMF</w:t>
      </w:r>
      <w:r w:rsidRPr="00DE6B17">
        <w:t xml:space="preserve"> </w:t>
      </w:r>
      <w:r>
        <w:t>and/or provide the H-SMF with information received by the V-SMF in N1 SM signalling from the UE;</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4D5857A7" w:rsidR="00B26D3E" w:rsidRDefault="00B26D3E" w:rsidP="00B26D3E">
      <w:r>
        <w:t>It is invoked by the V-SMF in the following procedures:</w:t>
      </w:r>
    </w:p>
    <w:p w14:paraId="32E9F155" w14:textId="0546DBF8" w:rsidR="00B26D3E" w:rsidRDefault="00B26D3E" w:rsidP="00B26D3E">
      <w:pPr>
        <w:pStyle w:val="B1"/>
      </w:pPr>
      <w:r>
        <w:t>-</w:t>
      </w:r>
      <w:r>
        <w:tab/>
        <w:t xml:space="preserve">UE or visited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6" w14:textId="3B761930" w:rsidR="00B26D3E" w:rsidRDefault="00B26D3E" w:rsidP="00B26D3E">
      <w:pPr>
        <w:pStyle w:val="B1"/>
      </w:pPr>
      <w:r>
        <w:t>-</w:t>
      </w:r>
      <w:r>
        <w:tab/>
        <w:t xml:space="preserve">UE requested PDU </w:t>
      </w:r>
      <w:r w:rsidR="009A54F5">
        <w:t>s</w:t>
      </w:r>
      <w:r>
        <w:t xml:space="preserve">ession release (see </w:t>
      </w:r>
      <w:r w:rsidR="005B1EEB">
        <w:t>clause</w:t>
      </w:r>
      <w:r>
        <w:t xml:space="preserve"> 4.3.4.3 of</w:t>
      </w:r>
      <w:r w:rsidR="00151DAB">
        <w:t xml:space="preserve"> 3GPP TS</w:t>
      </w:r>
      <w:r w:rsidR="00CA4B50">
        <w:t> 23.502 [</w:t>
      </w:r>
      <w:r>
        <w:t>3</w:t>
      </w:r>
      <w:r w:rsidR="00453CBE">
        <w:t>])</w:t>
      </w:r>
      <w:r>
        <w:t>;</w:t>
      </w:r>
    </w:p>
    <w:p w14:paraId="32E9F157" w14:textId="70670A06" w:rsidR="00FE01D9" w:rsidRDefault="00FE01D9" w:rsidP="00FE01D9">
      <w:pPr>
        <w:pStyle w:val="B1"/>
      </w:pPr>
      <w:r>
        <w:t>-</w:t>
      </w:r>
      <w:r>
        <w:tab/>
        <w:t xml:space="preserve">EPS to 5GS handover </w:t>
      </w:r>
      <w:r w:rsidR="00255747">
        <w:t xml:space="preserve">execution </w:t>
      </w:r>
      <w:r>
        <w:t xml:space="preserve">using N26 interface (see </w:t>
      </w:r>
      <w:r w:rsidR="005B1EEB">
        <w:t>clause</w:t>
      </w:r>
      <w:r>
        <w:t xml:space="preserve"> 4.11</w:t>
      </w:r>
      <w:r w:rsidRPr="009158B7">
        <w:t xml:space="preserve"> </w:t>
      </w:r>
      <w:r>
        <w:t>of</w:t>
      </w:r>
      <w:r w:rsidR="00151DAB">
        <w:t xml:space="preserve"> 3GPP TS</w:t>
      </w:r>
      <w:r w:rsidR="00CA4B50">
        <w:t> 23.502 [</w:t>
      </w:r>
      <w:r>
        <w:t>3]);</w:t>
      </w:r>
    </w:p>
    <w:p w14:paraId="32E9F158" w14:textId="48F984E6" w:rsidR="006D67A5" w:rsidRDefault="006D67A5" w:rsidP="006D67A5">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 for a Home Routed PDU session, without AMF change or with target AMF in same PLMN;</w:t>
      </w:r>
    </w:p>
    <w:p w14:paraId="32E9F159" w14:textId="77596383" w:rsidR="00B26D3E" w:rsidRDefault="00B26D3E" w:rsidP="00B26D3E">
      <w:pPr>
        <w:pStyle w:val="B1"/>
      </w:pPr>
      <w:r>
        <w:t>-</w:t>
      </w:r>
      <w:r>
        <w:tab/>
        <w:t>All procedures requiring to provide the H-SMF with information received by the V-SMF in N1 SM signalling from the UE to the H-SMF</w:t>
      </w:r>
      <w:r w:rsidR="007470D7">
        <w:t>;</w:t>
      </w:r>
    </w:p>
    <w:p w14:paraId="298CE577" w14:textId="28DCC9D0" w:rsidR="007470D7" w:rsidRDefault="007470D7" w:rsidP="007470D7">
      <w:pPr>
        <w:pStyle w:val="B1"/>
      </w:pPr>
      <w:r>
        <w:t>-</w:t>
      </w:r>
      <w:r>
        <w:tab/>
        <w:t>Secondary RAT Usage Data Reporting (see clause 4.21 of 3GPP TS 23.502 [3]).</w:t>
      </w:r>
    </w:p>
    <w:p w14:paraId="32E9F15A" w14:textId="0F8CB0D9" w:rsidR="00B26D3E" w:rsidRDefault="00B26D3E" w:rsidP="00B26D3E">
      <w:r>
        <w:t>It is invoked by the H-SMF in the following procedures:</w:t>
      </w:r>
    </w:p>
    <w:p w14:paraId="32E9F15B" w14:textId="7D564064" w:rsidR="00B26D3E" w:rsidRDefault="00B26D3E" w:rsidP="00B26D3E">
      <w:pPr>
        <w:pStyle w:val="B1"/>
      </w:pPr>
      <w:r>
        <w:t>-</w:t>
      </w:r>
      <w:r>
        <w:tab/>
        <w:t xml:space="preserve">Home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C" w14:textId="6E730431" w:rsidR="009A54F5" w:rsidRDefault="009A54F5" w:rsidP="00B26D3E">
      <w:pPr>
        <w:pStyle w:val="B1"/>
      </w:pPr>
      <w:r>
        <w:t>-</w:t>
      </w:r>
      <w:r>
        <w:tab/>
        <w:t xml:space="preserve">Home network requested PDU session release (see </w:t>
      </w:r>
      <w:r w:rsidR="005B1EEB">
        <w:t>clause</w:t>
      </w:r>
      <w:r>
        <w:t xml:space="preserve"> 4.3.4.3 of</w:t>
      </w:r>
      <w:r w:rsidR="00151DAB">
        <w:t xml:space="preserve"> 3GPP TS</w:t>
      </w:r>
      <w:r w:rsidR="00CA4B50">
        <w:t> 23.502 [</w:t>
      </w:r>
      <w:r>
        <w:t>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407C090" w14:textId="13BAA003" w:rsidR="00D7213D" w:rsidRDefault="00C43287" w:rsidP="00B26D3E">
      <w:pPr>
        <w:pStyle w:val="B1"/>
      </w:pPr>
      <w:r>
        <w:t>-</w:t>
      </w:r>
      <w:r>
        <w:tab/>
        <w:t xml:space="preserve">EPS Bearer ID allocation </w:t>
      </w:r>
      <w:r w:rsidR="001455EE">
        <w:rPr>
          <w:lang w:eastAsia="zh-CN"/>
        </w:rPr>
        <w:t>or revocation</w:t>
      </w:r>
      <w:r w:rsidR="001455EE">
        <w:t xml:space="preserve"> </w:t>
      </w:r>
      <w:r>
        <w:t xml:space="preserve">(see </w:t>
      </w:r>
      <w:r w:rsidR="005B1EEB">
        <w:t>clause</w:t>
      </w:r>
      <w:r w:rsidR="001455EE">
        <w:t>s</w:t>
      </w:r>
      <w:r>
        <w:t xml:space="preserve"> 4.11.1.4.1 </w:t>
      </w:r>
      <w:r w:rsidR="001455EE">
        <w:rPr>
          <w:lang w:eastAsia="zh-CN"/>
        </w:rPr>
        <w:t>and</w:t>
      </w:r>
      <w:r w:rsidR="001455EE">
        <w:t xml:space="preserve"> 4.11.1.4.3 </w:t>
      </w:r>
      <w:r>
        <w:t>of</w:t>
      </w:r>
      <w:r w:rsidR="00151DAB">
        <w:t xml:space="preserve"> 3GPP TS</w:t>
      </w:r>
      <w:r w:rsidR="00CA4B50">
        <w:t> 23.502 [</w:t>
      </w:r>
      <w:r>
        <w:t>3])</w:t>
      </w:r>
      <w:r w:rsidR="00D7213D">
        <w:t>;</w:t>
      </w:r>
    </w:p>
    <w:p w14:paraId="32E9F15E" w14:textId="088296DC" w:rsidR="00B26D3E" w:rsidRPr="00D93024" w:rsidRDefault="00D7213D" w:rsidP="00B26D3E">
      <w:pPr>
        <w:pStyle w:val="B1"/>
      </w:pPr>
      <w:r>
        <w:t>-</w:t>
      </w:r>
      <w:r>
        <w:tab/>
        <w:t xml:space="preserve">Secondary authorization/authentication by an DN-AAA server (see </w:t>
      </w:r>
      <w:r w:rsidR="005B1EEB">
        <w:t>clause</w:t>
      </w:r>
      <w:r>
        <w:t xml:space="preserve"> 4.3.2.3 of of</w:t>
      </w:r>
      <w:r w:rsidR="00151DAB">
        <w:t xml:space="preserve"> 3GPP TS</w:t>
      </w:r>
      <w:r w:rsidR="00CA4B50">
        <w:t> 23.502 [</w:t>
      </w:r>
      <w:r>
        <w:t>3])</w:t>
      </w:r>
      <w:r w:rsidR="00B26D3E">
        <w:t>.</w:t>
      </w:r>
    </w:p>
    <w:p w14:paraId="32E9F15F" w14:textId="77777777" w:rsidR="00E13DB8" w:rsidRDefault="00E13DB8" w:rsidP="00E13DB8">
      <w:pPr>
        <w:pStyle w:val="Heading5"/>
      </w:pPr>
      <w:bookmarkStart w:id="126" w:name="_Toc20129495"/>
      <w:bookmarkStart w:id="127" w:name="_Toc27584122"/>
      <w:r>
        <w:t>5.2.2.</w:t>
      </w:r>
      <w:r w:rsidR="00754805">
        <w:t>8</w:t>
      </w:r>
      <w:r>
        <w:t>.2</w:t>
      </w:r>
      <w:r>
        <w:tab/>
      </w:r>
      <w:r w:rsidR="006C399E">
        <w:t>Update service operation towards H-SMF</w:t>
      </w:r>
      <w:bookmarkEnd w:id="126"/>
      <w:bookmarkEnd w:id="127"/>
    </w:p>
    <w:p w14:paraId="32E9F160" w14:textId="77777777" w:rsidR="00A76DF2" w:rsidRDefault="00A76DF2" w:rsidP="00DB011A">
      <w:pPr>
        <w:pStyle w:val="Heading6"/>
      </w:pPr>
      <w:bookmarkStart w:id="128" w:name="_Toc20129496"/>
      <w:bookmarkStart w:id="129" w:name="_Toc27584123"/>
      <w:r>
        <w:t>5.2.2.8.2.1</w:t>
      </w:r>
      <w:r>
        <w:tab/>
        <w:t>General</w:t>
      </w:r>
      <w:bookmarkEnd w:id="128"/>
      <w:bookmarkEnd w:id="129"/>
    </w:p>
    <w:p w14:paraId="32E9F161" w14:textId="4AD0D20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.2-1.</w:t>
      </w:r>
    </w:p>
    <w:p w14:paraId="32E9F162" w14:textId="77777777" w:rsidR="005D5DEC" w:rsidRDefault="005D5DEC" w:rsidP="006C399E">
      <w:pPr>
        <w:pStyle w:val="TH"/>
      </w:pPr>
      <w:r>
        <w:object w:dxaOrig="8714" w:dyaOrig="2144" w14:anchorId="32EA0C61">
          <v:shape id="_x0000_i1047" type="#_x0000_t75" style="width:435.75pt;height:107.25pt" o:ole="">
            <v:imagedata r:id="rId56" o:title=""/>
          </v:shape>
          <o:OLEObject Type="Embed" ProgID="Visio.Drawing.11" ShapeID="_x0000_i1047" DrawAspect="Content" ObjectID="_1638197093" r:id="rId57"/>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011C574B" w:rsidR="009A54F5" w:rsidRDefault="009A54F5" w:rsidP="009A54F5">
      <w:pPr>
        <w:pStyle w:val="B2"/>
      </w:pPr>
      <w:r>
        <w:t>-</w:t>
      </w:r>
      <w:r>
        <w:tab/>
        <w:t>the requestIndication IE indicating the request type;</w:t>
      </w:r>
    </w:p>
    <w:p w14:paraId="32E9F166" w14:textId="77777777" w:rsidR="006C399E" w:rsidRDefault="009A54F5" w:rsidP="00DB011A">
      <w:pPr>
        <w:pStyle w:val="B2"/>
      </w:pPr>
      <w:r>
        <w:lastRenderedPageBreak/>
        <w:t>-</w:t>
      </w:r>
      <w:r>
        <w:tab/>
      </w:r>
      <w:r w:rsidR="006C399E">
        <w:t>the modification instructions and/or the information received by the V-SMF in N1 signalling from the UE.</w:t>
      </w:r>
    </w:p>
    <w:p w14:paraId="32E9F167" w14:textId="374D75EB" w:rsidR="005D5DEC" w:rsidRDefault="006C399E" w:rsidP="006C399E">
      <w:pPr>
        <w:pStyle w:val="B1"/>
      </w:pPr>
      <w:r w:rsidRPr="000C7A0F">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481642AA" w:rsidR="005D5DEC" w:rsidRPr="003A40AE" w:rsidRDefault="005D5DEC" w:rsidP="005D5DEC">
      <w:pPr>
        <w:pStyle w:val="B2"/>
        <w:rPr>
          <w:lang w:val="en-US"/>
        </w:rPr>
      </w:pPr>
      <w:r>
        <w:rPr>
          <w:lang w:val="en-US"/>
        </w:rPr>
        <w:t>-</w:t>
      </w:r>
      <w:r>
        <w:rPr>
          <w:lang w:val="en-US"/>
        </w:rPr>
        <w:tab/>
        <w:t xml:space="preserve">the n1SmCause IE with the 5GSM cause the H-SMF </w:t>
      </w:r>
      <w:r w:rsidR="00E7640D">
        <w:rPr>
          <w:lang w:val="en-US"/>
        </w:rPr>
        <w:t>proposes</w:t>
      </w:r>
      <w:r>
        <w:rPr>
          <w:lang w:val="en-US"/>
        </w:rPr>
        <w:t xml:space="preserve"> the V-SMF to return to the UE, if the request included n1SmInfoFromUe;</w:t>
      </w:r>
    </w:p>
    <w:p w14:paraId="32E9F16B" w14:textId="190851B8"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p>
    <w:p w14:paraId="32E9F16C" w14:textId="174D1F6D"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this is a response sent to a UE requested PDU session modification.</w:t>
      </w:r>
    </w:p>
    <w:p w14:paraId="32E9F16D" w14:textId="77777777" w:rsidR="00F16F55" w:rsidRDefault="00F16F55" w:rsidP="00F16F55">
      <w:pPr>
        <w:pStyle w:val="Heading6"/>
      </w:pPr>
      <w:bookmarkStart w:id="130" w:name="_Toc20129497"/>
      <w:bookmarkStart w:id="131" w:name="_Toc27584124"/>
      <w:r>
        <w:t>5.2.2.8.2.2</w:t>
      </w:r>
      <w:r>
        <w:tab/>
        <w:t>UE or visited network requested PDU session modification</w:t>
      </w:r>
      <w:bookmarkEnd w:id="130"/>
      <w:bookmarkEnd w:id="131"/>
    </w:p>
    <w:p w14:paraId="32E9F16E" w14:textId="096B6759" w:rsidR="00F16F55" w:rsidRPr="007C1A75" w:rsidRDefault="00F16F55" w:rsidP="00F16F55">
      <w:r>
        <w:t xml:space="preserve">The requirements specified in </w:t>
      </w:r>
      <w:r w:rsidR="005B1EEB">
        <w:t>clause</w:t>
      </w:r>
      <w:r>
        <w:t xml:space="preserv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04BB48A1" w:rsidR="00F16F55" w:rsidRDefault="00F16F55" w:rsidP="00DB011A">
      <w:pPr>
        <w:pStyle w:val="B1"/>
        <w:ind w:hanging="1"/>
      </w:pPr>
      <w:r>
        <w:t xml:space="preserve">The </w:t>
      </w:r>
      <w:r w:rsidR="00E77F28">
        <w:t xml:space="preserve">POST </w:t>
      </w:r>
      <w:r>
        <w:t>request shall contain:</w:t>
      </w:r>
    </w:p>
    <w:p w14:paraId="32E9F171" w14:textId="5C2D65A9" w:rsidR="00F16F55" w:rsidRDefault="00F16F55" w:rsidP="00DB011A">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xml:space="preserve">, in an N1 SM container IE as specified in </w:t>
      </w:r>
      <w:r w:rsidR="005B1EEB">
        <w:t>clause</w:t>
      </w:r>
      <w:r>
        <w:t xml:space="preserve"> 5.2.3.1, for a UE requested PDU session modification; or</w:t>
      </w:r>
    </w:p>
    <w:p w14:paraId="47957983" w14:textId="3C39D881" w:rsidR="00462BBC"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w:t>
      </w:r>
      <w:r w:rsidR="00462BBC">
        <w:t xml:space="preserve">for a visited network requested PDU session modification, </w:t>
      </w:r>
      <w:r>
        <w:t>e.g.</w:t>
      </w:r>
      <w:r w:rsidR="003F7D59" w:rsidRPr="003F7D59">
        <w:t xml:space="preserve"> </w:t>
      </w:r>
      <w:r w:rsidR="003F7D59">
        <w:t>to</w:t>
      </w:r>
      <w:r w:rsidR="00462BBC">
        <w:t>:</w:t>
      </w:r>
    </w:p>
    <w:p w14:paraId="5A003116" w14:textId="1BFE5D53" w:rsidR="007319C9" w:rsidRDefault="00462BBC" w:rsidP="00462BBC">
      <w:pPr>
        <w:pStyle w:val="B3"/>
        <w:rPr>
          <w:lang w:eastAsia="ja-JP"/>
        </w:rPr>
      </w:pPr>
      <w:r>
        <w:t>-</w:t>
      </w:r>
      <w:r>
        <w:tab/>
      </w:r>
      <w:r w:rsidR="00F16F55">
        <w:t xml:space="preserve">report the release of </w:t>
      </w:r>
      <w:r w:rsidR="00F16F55">
        <w:rPr>
          <w:lang w:eastAsia="ja-JP"/>
        </w:rPr>
        <w:t>QoS flow(s) or notify QoS flow(s) whose targets QoS are no longer fulfilled</w:t>
      </w:r>
      <w:r w:rsidR="007319C9">
        <w:rPr>
          <w:lang w:eastAsia="ja-JP"/>
        </w:rPr>
        <w:t>;</w:t>
      </w:r>
    </w:p>
    <w:p w14:paraId="32E9F172" w14:textId="1FDE0C87" w:rsidR="00F16F55" w:rsidRDefault="007319C9" w:rsidP="00462BBC">
      <w:pPr>
        <w:pStyle w:val="B3"/>
      </w:pPr>
      <w:r>
        <w:t>-</w:t>
      </w:r>
      <w:r>
        <w:rPr>
          <w:lang w:eastAsia="ja-JP"/>
        </w:rPr>
        <w:tab/>
      </w:r>
      <w:r w:rsidR="0056191B">
        <w:rPr>
          <w:lang w:eastAsia="ja-JP"/>
        </w:rPr>
        <w:t>report that the</w:t>
      </w:r>
      <w:r w:rsidR="0056191B" w:rsidRPr="00201E0C">
        <w:rPr>
          <w:noProof/>
        </w:rPr>
        <w:t xml:space="preserve"> </w:t>
      </w:r>
      <w:r w:rsidR="0056191B">
        <w:rPr>
          <w:noProof/>
        </w:rPr>
        <w:t>user plane security enforcement with a value Preferred is not fulfilled or is fulfilled again</w:t>
      </w:r>
      <w:r w:rsidR="00F16F55">
        <w:t>;</w:t>
      </w:r>
    </w:p>
    <w:p w14:paraId="3613C86B" w14:textId="29C8FD5E" w:rsidR="007319C9" w:rsidRDefault="007319C9" w:rsidP="00C327E7">
      <w:pPr>
        <w:pStyle w:val="B3"/>
      </w:pPr>
      <w:r>
        <w:t>-</w:t>
      </w:r>
      <w:r>
        <w:tab/>
        <w:t>report that access type of the PDU session can be changed; in this case, the anTypeCanBeChanged attribute shall be set to "true".</w:t>
      </w:r>
    </w:p>
    <w:p w14:paraId="32E9F173" w14:textId="77777777" w:rsidR="00F16F55" w:rsidRPr="00DB011A" w:rsidRDefault="00F16F55" w:rsidP="00F16F55">
      <w:pPr>
        <w:pStyle w:val="Heading6"/>
        <w:rPr>
          <w:lang w:val="en-US"/>
        </w:rPr>
      </w:pPr>
      <w:bookmarkStart w:id="132" w:name="_Toc20129498"/>
      <w:bookmarkStart w:id="133" w:name="_Toc27584125"/>
      <w:r w:rsidRPr="00DB011A">
        <w:rPr>
          <w:lang w:val="en-US"/>
        </w:rPr>
        <w:t>5.2.2.8.2.</w:t>
      </w:r>
      <w:r>
        <w:rPr>
          <w:lang w:val="en-US"/>
        </w:rPr>
        <w:t>3</w:t>
      </w:r>
      <w:r w:rsidRPr="00DB011A">
        <w:rPr>
          <w:lang w:val="en-US"/>
        </w:rPr>
        <w:tab/>
        <w:t>UE requested PDU session release</w:t>
      </w:r>
      <w:bookmarkEnd w:id="132"/>
      <w:bookmarkEnd w:id="133"/>
    </w:p>
    <w:p w14:paraId="32E9F174" w14:textId="62FF5CA3" w:rsidR="00F16F55" w:rsidRPr="007C1A75" w:rsidRDefault="00F16F55" w:rsidP="00F16F55">
      <w:r>
        <w:t xml:space="preserve">The requirements specified in </w:t>
      </w:r>
      <w:r w:rsidR="005B1EEB">
        <w:t>clause</w:t>
      </w:r>
      <w:r>
        <w:t xml:space="preserv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249347D3" w:rsidR="00F16F55" w:rsidRDefault="00F16F55" w:rsidP="00F16F55">
      <w:pPr>
        <w:pStyle w:val="B1"/>
        <w:ind w:hanging="1"/>
      </w:pPr>
      <w:r>
        <w:t xml:space="preserve">The </w:t>
      </w:r>
      <w:r w:rsidR="00E77F28">
        <w:t xml:space="preserve">POST </w:t>
      </w:r>
      <w:r>
        <w:t>request shall contain:</w:t>
      </w:r>
    </w:p>
    <w:p w14:paraId="32E9F177" w14:textId="413726A5"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p>
    <w:p w14:paraId="32E9F178" w14:textId="77777777" w:rsidR="003919DA" w:rsidRDefault="003919DA" w:rsidP="003919DA">
      <w:pPr>
        <w:pStyle w:val="Heading6"/>
      </w:pPr>
      <w:bookmarkStart w:id="134" w:name="_Toc20129499"/>
      <w:bookmarkStart w:id="135" w:name="_Toc27584126"/>
      <w:r>
        <w:t>5.2.2.8.2.</w:t>
      </w:r>
      <w:r w:rsidR="0007511B">
        <w:t>4</w:t>
      </w:r>
      <w:r>
        <w:tab/>
        <w:t xml:space="preserve">EPS to 5GS Handover </w:t>
      </w:r>
      <w:r w:rsidR="00255747">
        <w:t>Execution</w:t>
      </w:r>
      <w:bookmarkEnd w:id="134"/>
      <w:bookmarkEnd w:id="135"/>
    </w:p>
    <w:p w14:paraId="32E9F179" w14:textId="67A599B3" w:rsidR="003919DA" w:rsidRPr="007C1A75" w:rsidRDefault="003919DA" w:rsidP="003919DA">
      <w:r>
        <w:t xml:space="preserve">The requirements specified in </w:t>
      </w:r>
      <w:r w:rsidR="005B1EEB">
        <w:t>clause</w:t>
      </w:r>
      <w:r>
        <w:t xml:space="preserv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6F33D123"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the PGW-C/SMF shall switch the DL user plane of the PDU session.</w:t>
      </w:r>
    </w:p>
    <w:p w14:paraId="32E9F17E" w14:textId="77777777" w:rsidR="003919DA" w:rsidRDefault="003919DA" w:rsidP="003919DA">
      <w:pPr>
        <w:pStyle w:val="B1"/>
      </w:pPr>
      <w:r w:rsidRPr="000C7A0F">
        <w:lastRenderedPageBreak/>
        <w:t>2.</w:t>
      </w:r>
      <w:r w:rsidRPr="000C7A0F">
        <w:tab/>
      </w:r>
      <w:r>
        <w:t>Same as step 2 of Figure 5.2.2.8.2-1, with the following modifications.</w:t>
      </w:r>
    </w:p>
    <w:p w14:paraId="32E9F17F" w14:textId="2851754E" w:rsidR="003919DA" w:rsidRDefault="00255747" w:rsidP="00DB011A">
      <w:pPr>
        <w:pStyle w:val="B1"/>
        <w:ind w:hanging="1"/>
      </w:pPr>
      <w:r>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2BE4F097" w:rsidR="0089630E" w:rsidRPr="007C1A75" w:rsidRDefault="0089630E" w:rsidP="0089630E">
      <w:r>
        <w:t xml:space="preserve">If the handover preparation failed (e.g. the target 5G-AN failed to establish resources for the PDU session), the requirements specified in </w:t>
      </w:r>
      <w:r w:rsidR="005B1EEB">
        <w:t>clause</w:t>
      </w:r>
      <w:r>
        <w:t xml:space="preserv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502950E6" w:rsidR="0089630E" w:rsidRDefault="0089630E" w:rsidP="0089630E">
      <w:pPr>
        <w:pStyle w:val="B1"/>
        <w:ind w:hanging="1"/>
      </w:pPr>
      <w:r>
        <w:t>-</w:t>
      </w:r>
      <w:r>
        <w:tab/>
        <w:t>the cause attribute set to "HO_FAILURE";</w:t>
      </w:r>
    </w:p>
    <w:p w14:paraId="00D02700" w14:textId="77777777" w:rsidR="0089630E" w:rsidRDefault="0089630E" w:rsidP="0089630E">
      <w:pPr>
        <w:pStyle w:val="B1"/>
        <w:ind w:hanging="1"/>
      </w:pPr>
      <w:r>
        <w:t>-</w:t>
      </w:r>
      <w:r>
        <w:tab/>
        <w:t>an empty list of EPS Bearer Ids;</w:t>
      </w:r>
    </w:p>
    <w:p w14:paraId="4C74DACE" w14:textId="31EB2EFE" w:rsidR="0089630E" w:rsidRDefault="0089630E" w:rsidP="0089630E">
      <w:pPr>
        <w:pStyle w:val="B2"/>
      </w:pPr>
      <w:r>
        <w:t>-</w:t>
      </w:r>
      <w:r>
        <w:tab/>
        <w:t>the hoPreparationIndication IE set to "false", to indicate that there is no handover preparation in progress anymore.</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136" w:name="_Toc20129500"/>
      <w:bookmarkStart w:id="137" w:name="_Toc27584127"/>
      <w:r>
        <w:t>5.2.2.8.2</w:t>
      </w:r>
      <w:r w:rsidR="00F16F55">
        <w:t>.</w:t>
      </w:r>
      <w:r w:rsidR="0007511B">
        <w:t>5</w:t>
      </w:r>
      <w:r>
        <w:tab/>
        <w:t>Handover between 3GPP and untrusted non-3GPP access (Home Routed PDU session)</w:t>
      </w:r>
      <w:bookmarkEnd w:id="136"/>
      <w:bookmarkEnd w:id="137"/>
    </w:p>
    <w:p w14:paraId="32E9F181" w14:textId="448D9D90" w:rsidR="006D67A5" w:rsidRPr="007C1A75" w:rsidRDefault="006D67A5" w:rsidP="006D67A5">
      <w:r>
        <w:t xml:space="preserve">For Handover between 3GPP and untrusted non-3GPP access procedures, for a Home Routed PDU session, without AMF change or with the target AMF in the same PLMN, the requirements specified in </w:t>
      </w:r>
      <w:r w:rsidR="005B1EEB">
        <w:t>clause</w:t>
      </w:r>
      <w:r>
        <w:t xml:space="preserv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138" w:name="_Toc20129501"/>
      <w:bookmarkStart w:id="139" w:name="_Toc27584128"/>
      <w:r>
        <w:t>5.2.2.8.2.6</w:t>
      </w:r>
      <w:r>
        <w:tab/>
        <w:t>P-CSCF Restoration Procedure via AMF (Home Routed PDU session)</w:t>
      </w:r>
      <w:bookmarkEnd w:id="138"/>
      <w:bookmarkEnd w:id="139"/>
    </w:p>
    <w:p w14:paraId="32E9F186" w14:textId="1788D341" w:rsidR="007C443B" w:rsidRPr="007C1A75" w:rsidRDefault="007C443B" w:rsidP="007C443B">
      <w:r>
        <w:t xml:space="preserve">The requirements specified in </w:t>
      </w:r>
      <w:r w:rsidR="005B1EEB">
        <w:t>clause</w:t>
      </w:r>
      <w:r>
        <w:t xml:space="preserv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140" w:name="_Toc20129502"/>
      <w:bookmarkStart w:id="141" w:name="_Toc27584129"/>
      <w:r>
        <w:t>5.2.2.</w:t>
      </w:r>
      <w:r w:rsidR="00754805">
        <w:t>8</w:t>
      </w:r>
      <w:r>
        <w:t>.3</w:t>
      </w:r>
      <w:r w:rsidR="00B767EA">
        <w:tab/>
      </w:r>
      <w:r w:rsidR="006C399E">
        <w:t>Update service operation towards V-SMF</w:t>
      </w:r>
      <w:bookmarkEnd w:id="140"/>
      <w:bookmarkEnd w:id="141"/>
    </w:p>
    <w:p w14:paraId="32E9F18C" w14:textId="77777777" w:rsidR="00892204" w:rsidRPr="000E24D4" w:rsidRDefault="00892204" w:rsidP="00DB011A">
      <w:pPr>
        <w:pStyle w:val="Heading6"/>
      </w:pPr>
      <w:bookmarkStart w:id="142" w:name="_Toc20129503"/>
      <w:bookmarkStart w:id="143" w:name="_Toc27584130"/>
      <w:r>
        <w:t>5.2.2.8.3.1</w:t>
      </w:r>
      <w:r>
        <w:tab/>
        <w:t>General</w:t>
      </w:r>
      <w:bookmarkEnd w:id="142"/>
      <w:bookmarkEnd w:id="143"/>
    </w:p>
    <w:p w14:paraId="32E9F18D" w14:textId="267682BE"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-1.</w:t>
      </w:r>
    </w:p>
    <w:p w14:paraId="32E9F18E" w14:textId="77777777" w:rsidR="004F2971" w:rsidRDefault="004F2971" w:rsidP="006C399E">
      <w:pPr>
        <w:pStyle w:val="TH"/>
      </w:pPr>
      <w:r w:rsidRPr="00D64FA1">
        <w:rPr>
          <w:lang w:val="fr-FR"/>
        </w:rPr>
        <w:object w:dxaOrig="8714" w:dyaOrig="2144" w14:anchorId="32EA0C62">
          <v:shape id="_x0000_i1048" type="#_x0000_t75" style="width:435.75pt;height:107.25pt" o:ole="">
            <v:imagedata r:id="rId58" o:title=""/>
          </v:shape>
          <o:OLEObject Type="Embed" ProgID="Visio.Drawing.11" ShapeID="_x0000_i1048" DrawAspect="Content" ObjectID="_1638197094" r:id="rId59"/>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149DC245" w14:textId="4EEF59AC" w:rsidR="00807512"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807512">
        <w:t>;</w:t>
      </w:r>
    </w:p>
    <w:p w14:paraId="32E9F192" w14:textId="2B827CE8" w:rsidR="006C399E" w:rsidRDefault="00807512" w:rsidP="00DB011A">
      <w:pPr>
        <w:pStyle w:val="B2"/>
      </w:pPr>
      <w:r>
        <w:t>-</w:t>
      </w:r>
      <w:r>
        <w:tab/>
        <w:t>the hsmfPduSessionUri IE if the</w:t>
      </w:r>
      <w:r>
        <w:rPr>
          <w:rFonts w:cs="Arial"/>
          <w:szCs w:val="18"/>
        </w:rPr>
        <w:t xml:space="preserve"> Update Request is sent to the V-SMF before the Create Response, and the H-SMF PDU session resource URI has not been previously provided to the V-SMF; in this case, the </w:t>
      </w:r>
      <w:r>
        <w:t>supportedFeatures IE</w:t>
      </w:r>
      <w:r w:rsidRPr="000F23C7">
        <w:rPr>
          <w:rFonts w:cs="Arial"/>
          <w:szCs w:val="18"/>
        </w:rPr>
        <w:t xml:space="preserve"> </w:t>
      </w:r>
      <w:r>
        <w:rPr>
          <w:rFonts w:cs="Arial"/>
          <w:szCs w:val="18"/>
        </w:rPr>
        <w:t xml:space="preserve">shall also be included if at least one optional feature defined in </w:t>
      </w:r>
      <w:r w:rsidR="005B1EEB">
        <w:rPr>
          <w:rFonts w:cs="Arial"/>
          <w:szCs w:val="18"/>
        </w:rPr>
        <w:t>clause</w:t>
      </w:r>
      <w:r>
        <w:rPr>
          <w:rFonts w:cs="Arial"/>
          <w:szCs w:val="18"/>
        </w:rPr>
        <w:t xml:space="preserve"> 6.1.8 is supported</w:t>
      </w:r>
      <w:r w:rsidR="006C399E">
        <w:t>.</w:t>
      </w:r>
    </w:p>
    <w:p w14:paraId="32E9F193" w14:textId="4BB98959"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47FE8781" w:rsidR="004F2971" w:rsidRPr="003A40AE" w:rsidRDefault="004F2971" w:rsidP="004F2971">
      <w:pPr>
        <w:pStyle w:val="B2"/>
        <w:rPr>
          <w:lang w:val="en-US"/>
        </w:rPr>
      </w:pPr>
      <w:r>
        <w:rPr>
          <w:lang w:val="en-US"/>
        </w:rPr>
        <w:t>-</w:t>
      </w:r>
      <w:r>
        <w:rPr>
          <w:lang w:val="en-US"/>
        </w:rPr>
        <w:tab/>
        <w:t>the n1SmCause IE with the 5GSM cause returned by the UE, if available;</w:t>
      </w:r>
    </w:p>
    <w:p w14:paraId="32E9F197" w14:textId="0AA134B0"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144" w:name="_Toc20129504"/>
      <w:bookmarkStart w:id="145" w:name="_Toc27584131"/>
      <w:r>
        <w:t>5.2.2.8.3.2</w:t>
      </w:r>
      <w:r>
        <w:tab/>
        <w:t>Home network requested PDU session modification</w:t>
      </w:r>
      <w:bookmarkEnd w:id="144"/>
      <w:bookmarkEnd w:id="145"/>
    </w:p>
    <w:p w14:paraId="32E9F19A" w14:textId="535A7363" w:rsidR="00892204" w:rsidRPr="007C1A75" w:rsidRDefault="00892204" w:rsidP="00892204">
      <w:r>
        <w:t xml:space="preserve">The requirements specified in </w:t>
      </w:r>
      <w:r w:rsidR="005B1EEB">
        <w:t>clause</w:t>
      </w:r>
      <w:r>
        <w:t xml:space="preserv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41F5B82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0AA6836B"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lastRenderedPageBreak/>
        <w:t>2.</w:t>
      </w:r>
      <w:r>
        <w:tab/>
        <w:t>Same as step 2 of Figure 5.2.2.8.3-1, with the following modifications.</w:t>
      </w:r>
    </w:p>
    <w:p w14:paraId="32E9F1A1" w14:textId="310C4BC8"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p>
    <w:p w14:paraId="32E9F1A2" w14:textId="43DF39C7" w:rsidR="00892204" w:rsidRDefault="00892204" w:rsidP="00892204">
      <w:pPr>
        <w:pStyle w:val="B1"/>
        <w:ind w:hanging="1"/>
      </w:pPr>
      <w:r>
        <w:t xml:space="preserve">If the NG-RAN rejects the establishment of a voice QoS flow due to EPS Fallback for IMS voice (see </w:t>
      </w:r>
      <w:r w:rsidR="005B1EEB">
        <w:t>clause</w:t>
      </w:r>
      <w:r>
        <w:t xml:space="preserve"> 4.13 of</w:t>
      </w:r>
      <w:r w:rsidR="00151DAB">
        <w:t xml:space="preserve"> 3GPP TS</w:t>
      </w:r>
      <w:r w:rsidR="00CA4B50">
        <w:t> 23.502 [</w:t>
      </w:r>
      <w:r>
        <w:t>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656EE8BA"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32E9F1A5" w14:textId="77777777" w:rsidR="00892204" w:rsidRDefault="00892204" w:rsidP="00892204">
      <w:pPr>
        <w:pStyle w:val="Heading6"/>
      </w:pPr>
      <w:bookmarkStart w:id="146" w:name="_Toc20129505"/>
      <w:bookmarkStart w:id="147" w:name="_Toc27584132"/>
      <w:r>
        <w:t>5.2.2.8.3.</w:t>
      </w:r>
      <w:r w:rsidR="002733CF">
        <w:t>3</w:t>
      </w:r>
      <w:r>
        <w:tab/>
        <w:t>Home network requested PDU session release</w:t>
      </w:r>
      <w:bookmarkEnd w:id="146"/>
      <w:bookmarkEnd w:id="147"/>
    </w:p>
    <w:p w14:paraId="32E9F1A6" w14:textId="36234B60" w:rsidR="00892204" w:rsidRPr="007C1A75" w:rsidRDefault="00892204" w:rsidP="00892204">
      <w:r>
        <w:t xml:space="preserve">The requirements specified in </w:t>
      </w:r>
      <w:r w:rsidR="005B1EEB">
        <w:t>clause</w:t>
      </w:r>
      <w:r>
        <w:t xml:space="preserv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DC7BFDB"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p>
    <w:p w14:paraId="1D89B6B5" w14:textId="77777777" w:rsidR="00B25179" w:rsidRDefault="00B25179" w:rsidP="00B25179">
      <w:pPr>
        <w:pStyle w:val="B1"/>
      </w:pPr>
      <w:r>
        <w:t>2.</w:t>
      </w:r>
      <w:r>
        <w:tab/>
        <w:t>Same as step 2 of Figure 5.2.2.8.3-1, with the following modifications.</w:t>
      </w:r>
    </w:p>
    <w:p w14:paraId="4732FCC5" w14:textId="77777777" w:rsidR="00B25179" w:rsidRDefault="00B25179" w:rsidP="00B25179">
      <w:pPr>
        <w:pStyle w:val="B1"/>
        <w:ind w:hanging="1"/>
      </w:pPr>
      <w:r>
        <w:t>If the requestIndication in the request is set to NW_REQ_PDU_SES_REL, the V-SMF shall initiate the release of RAN resources allocated for the PDU session if any and shall send a PDU session release command to the UE.</w:t>
      </w:r>
    </w:p>
    <w:p w14:paraId="0A17E231" w14:textId="77777777" w:rsidR="00B25179" w:rsidRDefault="00B25179" w:rsidP="00B25179">
      <w:pPr>
        <w:pStyle w:val="B1"/>
        <w:ind w:hanging="1"/>
      </w:pPr>
      <w:r>
        <w:t>The V-SMF shall not release the SM context for the PDU session.</w:t>
      </w:r>
    </w:p>
    <w:p w14:paraId="7CB1E652" w14:textId="6AF0757F" w:rsidR="00B25179" w:rsidRPr="00A773FB" w:rsidRDefault="00B25179" w:rsidP="00B25179">
      <w:pPr>
        <w:pStyle w:val="NO"/>
      </w:pPr>
      <w:r>
        <w:t>NOTE:</w:t>
      </w:r>
      <w:r>
        <w:tab/>
        <w:t xml:space="preserve">The SM context will be released when receiving Status notification from </w:t>
      </w:r>
      <w:r w:rsidR="00A5010E">
        <w:t xml:space="preserve">the </w:t>
      </w:r>
      <w:r>
        <w:t xml:space="preserve">H-SMF indicating the PDU session is released </w:t>
      </w:r>
      <w:r w:rsidR="00577A00">
        <w:t>i</w:t>
      </w:r>
      <w:r>
        <w:t xml:space="preserve">n </w:t>
      </w:r>
      <w:r w:rsidR="00A5010E">
        <w:t xml:space="preserve">the </w:t>
      </w:r>
      <w:r>
        <w:t>H-SMF.</w:t>
      </w:r>
    </w:p>
    <w:p w14:paraId="32E9F1A9" w14:textId="77777777" w:rsidR="006D67A5" w:rsidRDefault="006D67A5" w:rsidP="006D67A5">
      <w:pPr>
        <w:pStyle w:val="Heading6"/>
      </w:pPr>
      <w:bookmarkStart w:id="148" w:name="_Toc20129506"/>
      <w:bookmarkStart w:id="149" w:name="_Toc27584133"/>
      <w:r>
        <w:t>5.2.2.8.3.</w:t>
      </w:r>
      <w:r w:rsidR="00722470">
        <w:t>4</w:t>
      </w:r>
      <w:r>
        <w:tab/>
        <w:t>Handover between 3GPP and untrusted non-3GPP access, from 5GC-N3IWF to EPS or from 5GS to EPC/ePDG</w:t>
      </w:r>
      <w:bookmarkEnd w:id="148"/>
      <w:bookmarkEnd w:id="149"/>
    </w:p>
    <w:p w14:paraId="32E9F1AA" w14:textId="036EB424" w:rsidR="006D67A5" w:rsidRPr="007C1A75" w:rsidRDefault="006D67A5" w:rsidP="006D67A5">
      <w:r>
        <w:t xml:space="preserve">The requirements specified in </w:t>
      </w:r>
      <w:r w:rsidR="005B1EEB">
        <w:t>clause</w:t>
      </w:r>
      <w:r>
        <w:t xml:space="preserv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6DB823EB" w:rsidR="006D67A5" w:rsidRDefault="006D67A5" w:rsidP="006D67A5">
      <w:pPr>
        <w:pStyle w:val="B2"/>
      </w:pPr>
      <w:r>
        <w:t>-</w:t>
      </w:r>
      <w:r>
        <w:tab/>
        <w:t xml:space="preserve">Handover of a PDU session between 3GPP and untrusted non-3GPP access, when the UE is roaming and the selected N3IWF is in the HPLMN (see </w:t>
      </w:r>
      <w:r w:rsidR="005B1EEB">
        <w:t>clause</w:t>
      </w:r>
      <w:r>
        <w:t xml:space="preserve"> 4.9.2.4.2 of</w:t>
      </w:r>
      <w:r w:rsidR="00151DAB">
        <w:t xml:space="preserve"> 3GPP TS</w:t>
      </w:r>
      <w:r w:rsidR="00CA4B50">
        <w:t> 23.502 [</w:t>
      </w:r>
      <w:r>
        <w:t>3]);</w:t>
      </w:r>
    </w:p>
    <w:p w14:paraId="32E9F1AE" w14:textId="54D73634" w:rsidR="006D67A5" w:rsidRDefault="006D67A5" w:rsidP="006D67A5">
      <w:pPr>
        <w:pStyle w:val="B2"/>
      </w:pPr>
      <w:r>
        <w:t>-</w:t>
      </w:r>
      <w:r>
        <w:tab/>
        <w:t xml:space="preserve">Handover from 5GC-N3IWF to EPS (see </w:t>
      </w:r>
      <w:r w:rsidR="005B1EEB">
        <w:t>clause</w:t>
      </w:r>
      <w:r>
        <w:t xml:space="preserve"> 4.11.3.2 of</w:t>
      </w:r>
      <w:r w:rsidR="00151DAB">
        <w:t xml:space="preserve"> 3GPP TS</w:t>
      </w:r>
      <w:r w:rsidR="00CA4B50">
        <w:t> 23.502 [</w:t>
      </w:r>
      <w:r>
        <w:t>3]);</w:t>
      </w:r>
    </w:p>
    <w:p w14:paraId="32E9F1AF" w14:textId="4F5B8920" w:rsidR="006D67A5" w:rsidRDefault="006D67A5" w:rsidP="006D67A5">
      <w:pPr>
        <w:pStyle w:val="B2"/>
      </w:pPr>
      <w:r>
        <w:t>-</w:t>
      </w:r>
      <w:r>
        <w:tab/>
        <w:t xml:space="preserve">Handover from 5GS to EPC/ePDG (see </w:t>
      </w:r>
      <w:r w:rsidR="005B1EEB">
        <w:t>clause</w:t>
      </w:r>
      <w:r>
        <w:t xml:space="preserve"> 4.11.4.2 of</w:t>
      </w:r>
      <w:r w:rsidR="00151DAB">
        <w:t xml:space="preserve"> 3GPP TS</w:t>
      </w:r>
      <w:r w:rsidR="00CA4B50">
        <w:t> 23.502 [</w:t>
      </w:r>
      <w:r>
        <w:t>3]).</w:t>
      </w:r>
    </w:p>
    <w:p w14:paraId="32E9F1B0" w14:textId="77777777" w:rsidR="006D67A5" w:rsidRDefault="006D67A5" w:rsidP="006D67A5">
      <w:pPr>
        <w:pStyle w:val="B1"/>
      </w:pPr>
      <w:r>
        <w:t>2.</w:t>
      </w:r>
      <w:r>
        <w:tab/>
        <w:t>Same as step 2 of Figure 5.2.2.8.3-1, with the following modifications.</w:t>
      </w:r>
    </w:p>
    <w:p w14:paraId="32E9F1B1" w14:textId="34C82FF3" w:rsidR="006D67A5" w:rsidRDefault="00A5010E" w:rsidP="00DB011A">
      <w:pPr>
        <w:pStyle w:val="B1"/>
        <w:ind w:hanging="1"/>
      </w:pPr>
      <w:r>
        <w:lastRenderedPageBreak/>
        <w:t>If the requestIndication in the request is set to NW_REQ_PDU_SES_REL and</w:t>
      </w:r>
      <w:r w:rsidR="006D67A5">
        <w:t xml:space="preserve"> if the Cause IE indicates "Release due to Handover", </w:t>
      </w:r>
      <w:r>
        <w:t>the V-SMF shall initiate the release of RAN resources reserved for the PDU session if any but</w:t>
      </w:r>
      <w:r w:rsidR="006D67A5">
        <w:t xml:space="preserve"> shall not send a PDU session release command to the UE.</w:t>
      </w:r>
    </w:p>
    <w:p w14:paraId="369CDE9F" w14:textId="77777777" w:rsidR="00A5010E" w:rsidRDefault="00A5010E" w:rsidP="00A5010E">
      <w:pPr>
        <w:pStyle w:val="B1"/>
        <w:ind w:hanging="1"/>
      </w:pPr>
      <w:r>
        <w:t>The V-SMF shall not release the SM context for the PDU session.</w:t>
      </w:r>
    </w:p>
    <w:p w14:paraId="79732CB9" w14:textId="79686ED4" w:rsidR="00A5010E" w:rsidRDefault="00A5010E" w:rsidP="00A773FB">
      <w:pPr>
        <w:pStyle w:val="NO"/>
      </w:pPr>
      <w:r>
        <w:t>NOTE:</w:t>
      </w:r>
      <w:r>
        <w:tab/>
        <w:t>The SM context will be released when receiving Status notification from the H-SMF indicating the PDU session is released in the H-SMF.</w:t>
      </w:r>
    </w:p>
    <w:p w14:paraId="32E9F1B2" w14:textId="6D72209B" w:rsidR="00C43287" w:rsidRDefault="00C43287" w:rsidP="00C43287">
      <w:pPr>
        <w:pStyle w:val="Heading6"/>
      </w:pPr>
      <w:bookmarkStart w:id="150" w:name="_Toc20129507"/>
      <w:bookmarkStart w:id="151" w:name="_Toc27584134"/>
      <w:r>
        <w:t>5.2.2.8.3.5</w:t>
      </w:r>
      <w:r>
        <w:tab/>
        <w:t xml:space="preserve">EPS Bearer ID </w:t>
      </w:r>
      <w:r w:rsidR="001455EE">
        <w:t>assignment</w:t>
      </w:r>
      <w:bookmarkEnd w:id="150"/>
      <w:bookmarkEnd w:id="151"/>
    </w:p>
    <w:p w14:paraId="32E9F1B3" w14:textId="798811DE" w:rsidR="00C43287" w:rsidRPr="007C1A75" w:rsidRDefault="00C43287" w:rsidP="00C43287">
      <w:r>
        <w:t xml:space="preserve">The requirements specified in </w:t>
      </w:r>
      <w:r w:rsidR="005B1EEB">
        <w:t>clause</w:t>
      </w:r>
      <w:r>
        <w:t xml:space="preserv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02201501"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2B22B0B8" w:rsidR="00C43287" w:rsidRDefault="00C43287" w:rsidP="00C43287">
      <w:pPr>
        <w:pStyle w:val="B1"/>
        <w:ind w:hanging="1"/>
      </w:pPr>
      <w:r>
        <w:rPr>
          <w:rFonts w:cs="Arial"/>
          <w:szCs w:val="18"/>
        </w:rPr>
        <w:t xml:space="preserve">Upon receipt of this request, the V-SMF shall request the AMF to assign (and release if required) EBIs (see </w:t>
      </w:r>
      <w:r w:rsidR="005B1EEB">
        <w:rPr>
          <w:rFonts w:cs="Arial"/>
          <w:szCs w:val="18"/>
        </w:rPr>
        <w:t>clause</w:t>
      </w:r>
      <w:r>
        <w:rPr>
          <w:rFonts w:cs="Arial"/>
          <w:szCs w:val="18"/>
        </w:rPr>
        <w:t xml:space="preserve"> 5.2.2.6 of</w:t>
      </w:r>
      <w:r w:rsidR="00151DAB">
        <w:rPr>
          <w:rFonts w:cs="Arial"/>
          <w:szCs w:val="18"/>
        </w:rPr>
        <w:t xml:space="preserve"> 3GPP TS</w:t>
      </w:r>
      <w:r w:rsidR="00CA4B50">
        <w:t> 29.518 [</w:t>
      </w:r>
      <w:r>
        <w:t>20].</w:t>
      </w:r>
    </w:p>
    <w:p w14:paraId="32E9F1B8" w14:textId="77777777" w:rsidR="00C43287" w:rsidRDefault="00C43287" w:rsidP="00C43287">
      <w:pPr>
        <w:pStyle w:val="B1"/>
      </w:pPr>
      <w:r>
        <w:t>2a.</w:t>
      </w:r>
      <w:r>
        <w:tab/>
        <w:t>Same as step 2a of Figure 5.2.2.8.3-1, with the following modifications.</w:t>
      </w:r>
    </w:p>
    <w:p w14:paraId="32E9F1B9" w14:textId="6AE30886"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p>
    <w:p w14:paraId="32E9F1BA" w14:textId="77777777" w:rsidR="00C43287" w:rsidRDefault="00C43287" w:rsidP="00C43287">
      <w:pPr>
        <w:pStyle w:val="B1"/>
      </w:pPr>
      <w:r>
        <w:t>2b.</w:t>
      </w:r>
      <w:r>
        <w:tab/>
        <w:t>Same as step 2b of Figure 5.2.2.8.3-1, with the following modifications.</w:t>
      </w:r>
    </w:p>
    <w:p w14:paraId="32E9F1BB" w14:textId="5A8BF520"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p>
    <w:p w14:paraId="32E9F1BC" w14:textId="77777777" w:rsidR="00C610B7" w:rsidRDefault="00C610B7" w:rsidP="00C610B7">
      <w:pPr>
        <w:pStyle w:val="Heading4"/>
      </w:pPr>
      <w:bookmarkStart w:id="152" w:name="_Toc20129508"/>
      <w:bookmarkStart w:id="153" w:name="_Toc27584135"/>
      <w:r>
        <w:t>5.2.2.</w:t>
      </w:r>
      <w:r w:rsidR="00754805">
        <w:t>9</w:t>
      </w:r>
      <w:r>
        <w:tab/>
        <w:t>Release</w:t>
      </w:r>
      <w:r w:rsidRPr="00C610B7">
        <w:t xml:space="preserve"> </w:t>
      </w:r>
      <w:r>
        <w:t>service operation</w:t>
      </w:r>
      <w:bookmarkEnd w:id="152"/>
      <w:bookmarkEnd w:id="153"/>
    </w:p>
    <w:p w14:paraId="32E9F1BD" w14:textId="77777777" w:rsidR="00E13DB8" w:rsidRDefault="00E13DB8" w:rsidP="00E13DB8">
      <w:pPr>
        <w:pStyle w:val="Heading5"/>
      </w:pPr>
      <w:bookmarkStart w:id="154" w:name="_Toc20129509"/>
      <w:bookmarkStart w:id="155" w:name="_Toc27584136"/>
      <w:r>
        <w:t>5.2.2.</w:t>
      </w:r>
      <w:r w:rsidR="00754805">
        <w:t>9</w:t>
      </w:r>
      <w:r>
        <w:t>.1</w:t>
      </w:r>
      <w:r>
        <w:tab/>
        <w:t>General</w:t>
      </w:r>
      <w:bookmarkEnd w:id="154"/>
      <w:bookmarkEnd w:id="155"/>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4647BF1E" w:rsidR="00B22C74" w:rsidRDefault="00B22C74" w:rsidP="00B22C74">
      <w:r>
        <w:t>It is invoked by the V-SMF in the following procedures:</w:t>
      </w:r>
    </w:p>
    <w:p w14:paraId="32E9F1C0" w14:textId="4277DDD8" w:rsidR="00B22C74" w:rsidRDefault="00B22C74" w:rsidP="00B22C74">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1C1" w14:textId="3F0DA88C" w:rsidR="00B22C74" w:rsidRDefault="00B22C74" w:rsidP="00B22C74">
      <w:pPr>
        <w:pStyle w:val="B1"/>
      </w:pPr>
      <w:r>
        <w:t>-</w:t>
      </w:r>
      <w:r>
        <w:tab/>
        <w:t xml:space="preserve">Network initiated Deregistration (see </w:t>
      </w:r>
      <w:r w:rsidR="005B1EEB">
        <w:t>clause</w:t>
      </w:r>
      <w:r>
        <w:t xml:space="preserve"> 4.2.2.3.2 of</w:t>
      </w:r>
      <w:r w:rsidR="00151DAB">
        <w:t xml:space="preserve"> 3GPP TS</w:t>
      </w:r>
      <w:r w:rsidR="00CA4B50">
        <w:t> 23.502 [</w:t>
      </w:r>
      <w:r>
        <w:t>3]), e.g. AMF initiated deregistration;</w:t>
      </w:r>
    </w:p>
    <w:p w14:paraId="136285F4" w14:textId="6BDB42FD" w:rsidR="00A33AE1" w:rsidRDefault="00B22C74" w:rsidP="00B22C74">
      <w:pPr>
        <w:pStyle w:val="B1"/>
      </w:pPr>
      <w:r>
        <w:t>-</w:t>
      </w:r>
      <w:r>
        <w:tab/>
        <w:t xml:space="preserve">visited network requested PDU Session release (see </w:t>
      </w:r>
      <w:r w:rsidR="005B1EEB">
        <w:t>clause</w:t>
      </w:r>
      <w:r>
        <w:t xml:space="preserve"> 4.3.4.3 of</w:t>
      </w:r>
      <w:r w:rsidR="00151DAB">
        <w:t xml:space="preserve"> 3GPP TS</w:t>
      </w:r>
      <w:r w:rsidR="00CA4B50">
        <w:t> 23.502 [</w:t>
      </w:r>
      <w:r>
        <w:t>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55E298AA"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B22C74">
        <w:t>.</w:t>
      </w:r>
    </w:p>
    <w:p w14:paraId="32E9F1C3" w14:textId="22CAFE88" w:rsidR="00651FC6" w:rsidRDefault="00B22C74" w:rsidP="00B56CFA">
      <w:r>
        <w:t>The NF Service Consumer (e.g. V-SMF) shall release a PDU session in the H-SMF</w:t>
      </w:r>
      <w:r w:rsidRPr="00247A99">
        <w:t xml:space="preserve"> </w:t>
      </w:r>
      <w:r>
        <w:t>by using the HTTP "release" custom operation as shown in Figure 5.2.2.</w:t>
      </w:r>
      <w:r w:rsidR="00754805">
        <w:t>9</w:t>
      </w:r>
      <w:r>
        <w:t>.1-1.</w:t>
      </w:r>
    </w:p>
    <w:p w14:paraId="32E9F1C4" w14:textId="77777777" w:rsidR="00FE0C26" w:rsidRDefault="00FE0C26" w:rsidP="00B22C74">
      <w:pPr>
        <w:pStyle w:val="TH"/>
      </w:pPr>
      <w:r w:rsidRPr="00D64FA1">
        <w:rPr>
          <w:lang w:val="fr-FR"/>
        </w:rPr>
        <w:object w:dxaOrig="8714" w:dyaOrig="2144" w14:anchorId="32EA0C63">
          <v:shape id="_x0000_i1049" type="#_x0000_t75" style="width:435.75pt;height:107.25pt" o:ole="">
            <v:imagedata r:id="rId60" o:title=""/>
          </v:shape>
          <o:OLEObject Type="Embed" ProgID="Visio.Drawing.11" ShapeID="_x0000_i1049" DrawAspect="Content" ObjectID="_1638197095" r:id="rId61"/>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28433156"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w:t>
      </w:r>
    </w:p>
    <w:p w14:paraId="32E9F1C8" w14:textId="34C886A3"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2.</w:t>
      </w:r>
    </w:p>
    <w:p w14:paraId="32E9F1C9" w14:textId="77777777" w:rsidR="00010A19" w:rsidRDefault="00010A19" w:rsidP="00010A19">
      <w:pPr>
        <w:pStyle w:val="Heading4"/>
      </w:pPr>
      <w:bookmarkStart w:id="156" w:name="_Toc20129510"/>
      <w:bookmarkStart w:id="157" w:name="_Toc27584137"/>
      <w:r>
        <w:t>5.2.2.</w:t>
      </w:r>
      <w:r w:rsidR="00754805">
        <w:t>10</w:t>
      </w:r>
      <w:r>
        <w:tab/>
        <w:t>Notify</w:t>
      </w:r>
      <w:r w:rsidRPr="00C610B7">
        <w:t xml:space="preserve"> </w:t>
      </w:r>
      <w:r>
        <w:t>Status service operation</w:t>
      </w:r>
      <w:bookmarkEnd w:id="156"/>
      <w:bookmarkEnd w:id="157"/>
    </w:p>
    <w:p w14:paraId="32E9F1CA" w14:textId="77777777" w:rsidR="00010A19" w:rsidRDefault="00010A19" w:rsidP="00010A19">
      <w:pPr>
        <w:pStyle w:val="Heading5"/>
      </w:pPr>
      <w:bookmarkStart w:id="158" w:name="_Toc20129511"/>
      <w:bookmarkStart w:id="159" w:name="_Toc27584138"/>
      <w:r>
        <w:t>5.2.2.</w:t>
      </w:r>
      <w:r w:rsidR="00754805">
        <w:t>10</w:t>
      </w:r>
      <w:r>
        <w:t>.1</w:t>
      </w:r>
      <w:r>
        <w:tab/>
        <w:t>General</w:t>
      </w:r>
      <w:bookmarkEnd w:id="158"/>
      <w:bookmarkEnd w:id="159"/>
    </w:p>
    <w:p w14:paraId="32E9F1CB" w14:textId="1E35CA35" w:rsidR="00473B2B" w:rsidRDefault="00473B2B" w:rsidP="00473B2B">
      <w:r>
        <w:t>The Notify Status service operation shall be used to notify the NF Service Consumer about the status of a PDU session (e.g. when the PDU session is released</w:t>
      </w:r>
      <w:r w:rsidR="007909A2" w:rsidRPr="007909A2">
        <w:t xml:space="preserve"> </w:t>
      </w:r>
      <w:r w:rsidR="004C0491" w:rsidRPr="008771D2">
        <w:t>and the release is not triggered by a Release Request</w:t>
      </w:r>
      <w:r w:rsidR="004C0491">
        <w:t xml:space="preserve">, </w:t>
      </w:r>
      <w:r w:rsidR="007909A2">
        <w:t xml:space="preserve">or </w:t>
      </w:r>
      <w:r w:rsidR="004C0491" w:rsidRPr="008771D2">
        <w:t xml:space="preserve">when the </w:t>
      </w:r>
      <w:r w:rsidR="004C0491">
        <w:rPr>
          <w:rFonts w:hint="eastAsia"/>
          <w:lang w:eastAsia="zh-CN"/>
        </w:rPr>
        <w:t>PDU</w:t>
      </w:r>
      <w:r w:rsidR="004C0491" w:rsidRPr="008771D2">
        <w:t xml:space="preserve"> </w:t>
      </w:r>
      <w:r w:rsidR="004C0491">
        <w:rPr>
          <w:rFonts w:hint="eastAsia"/>
          <w:lang w:eastAsia="zh-CN"/>
        </w:rPr>
        <w:t>session</w:t>
      </w:r>
      <w:r w:rsidR="004C0491">
        <w:t xml:space="preserve"> </w:t>
      </w:r>
      <w:r w:rsidR="004C0491">
        <w:rPr>
          <w:rFonts w:hint="eastAsia"/>
          <w:lang w:eastAsia="zh-CN"/>
        </w:rPr>
        <w:t xml:space="preserve">is </w:t>
      </w:r>
      <w:r w:rsidR="007909A2">
        <w:t>moved to another system</w:t>
      </w:r>
      <w:r>
        <w:t>), in HR roaming scenarios.</w:t>
      </w:r>
    </w:p>
    <w:p w14:paraId="32E9F1CC" w14:textId="0BE1DF41" w:rsidR="00473B2B" w:rsidRDefault="00473B2B" w:rsidP="00473B2B">
      <w:r>
        <w:t>It is used in the following procedures:</w:t>
      </w:r>
    </w:p>
    <w:p w14:paraId="32E9F1CD" w14:textId="49FED8B1" w:rsidR="00473B2B" w:rsidRDefault="00473B2B" w:rsidP="00473B2B">
      <w:pPr>
        <w:pStyle w:val="B1"/>
      </w:pPr>
      <w:r>
        <w:t>-</w:t>
      </w:r>
      <w:r>
        <w:tab/>
        <w:t xml:space="preserve">Home network requested PDU Session release (see </w:t>
      </w:r>
      <w:r w:rsidR="005B1EEB">
        <w:t>clause</w:t>
      </w:r>
      <w:r>
        <w:t xml:space="preserve"> 4.3.4.3 of</w:t>
      </w:r>
      <w:r w:rsidR="00151DAB">
        <w:t xml:space="preserve"> 3GPP TS</w:t>
      </w:r>
      <w:r w:rsidR="00CA4B50">
        <w:t> 23.502 [</w:t>
      </w:r>
      <w:r>
        <w:t>3]), e.g. H-SMF initiated release.</w:t>
      </w:r>
    </w:p>
    <w:p w14:paraId="5F0B7E82" w14:textId="3951D62E" w:rsidR="007909A2" w:rsidRDefault="007909A2" w:rsidP="007909A2">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rsidR="005B1EEB">
        <w:t>clause</w:t>
      </w:r>
      <w:r w:rsidRPr="008943CC">
        <w:t xml:space="preserve"> </w:t>
      </w:r>
      <w:r w:rsidRPr="008943CC">
        <w:rPr>
          <w:noProof/>
        </w:rPr>
        <w:t xml:space="preserve">4.9.2.4.2 </w:t>
      </w:r>
      <w:r w:rsidRPr="008943CC">
        <w:t>of</w:t>
      </w:r>
      <w:r w:rsidR="00151DAB">
        <w:t xml:space="preserve"> 3GPP TS</w:t>
      </w:r>
      <w:r w:rsidR="00CA4B50">
        <w:t> </w:t>
      </w:r>
      <w:r w:rsidR="00CA4B50" w:rsidRPr="008943CC">
        <w:t>23.502</w:t>
      </w:r>
      <w:r w:rsidR="00CA4B50">
        <w:t> </w:t>
      </w:r>
      <w:r w:rsidR="00CA4B50" w:rsidRPr="008943CC">
        <w:t>[</w:t>
      </w:r>
      <w:r w:rsidRPr="008943CC">
        <w:t>3]);</w:t>
      </w:r>
    </w:p>
    <w:p w14:paraId="57011EE3" w14:textId="73541AD3" w:rsidR="007909A2" w:rsidRDefault="007909A2" w:rsidP="007909A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610AC640" w14:textId="252B26A2" w:rsidR="007909A2" w:rsidRDefault="007909A2" w:rsidP="007909A2">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4C9EAE62" w14:textId="5C47A582" w:rsidR="007909A2" w:rsidRDefault="007909A2" w:rsidP="007909A2">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p>
    <w:p w14:paraId="32E9F1CE" w14:textId="60937900" w:rsidR="00473B2B" w:rsidRDefault="00473B2B" w:rsidP="00B56CFA">
      <w:r>
        <w:t>The H-SMF shall notify the NF Service Consumer (e.g. V-SMF) by using the HTTP POST method as shown in Figure 5.2.2.</w:t>
      </w:r>
      <w:r w:rsidR="00754805">
        <w:t>10</w:t>
      </w:r>
      <w:r>
        <w:t>-1.</w:t>
      </w:r>
    </w:p>
    <w:p w14:paraId="32E9F1CF" w14:textId="77777777" w:rsidR="009A1E94" w:rsidRDefault="009A1E94" w:rsidP="00473B2B">
      <w:pPr>
        <w:pStyle w:val="TH"/>
      </w:pPr>
      <w:r w:rsidRPr="00D64FA1">
        <w:rPr>
          <w:lang w:val="fr-FR"/>
        </w:rPr>
        <w:object w:dxaOrig="8714" w:dyaOrig="2144" w14:anchorId="32EA0C64">
          <v:shape id="_x0000_i1050" type="#_x0000_t75" style="width:435.75pt;height:107.25pt" o:ole="">
            <v:imagedata r:id="rId62" o:title=""/>
          </v:shape>
          <o:OLEObject Type="Embed" ProgID="Visio.Drawing.11" ShapeID="_x0000_i1050" DrawAspect="Content" ObjectID="_1638197096" r:id="rId63"/>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67D49F12" w:rsidR="00473B2B" w:rsidRDefault="00473B2B" w:rsidP="00473B2B">
      <w:pPr>
        <w:pStyle w:val="B1"/>
      </w:pPr>
      <w:r>
        <w:lastRenderedPageBreak/>
        <w:t>1.</w:t>
      </w:r>
      <w:r>
        <w:tab/>
        <w:t>The H-SMF shall send a POST request to the resource representing the individual PDU session resource in the V-SMF. The payload body of the POST request shall contain the notification payload, with the status information.</w:t>
      </w:r>
    </w:p>
    <w:p w14:paraId="62E75991" w14:textId="7CCC772C" w:rsidR="007909A2" w:rsidRDefault="007909A2" w:rsidP="00A773FB">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14:paraId="32E9F1D2" w14:textId="485F8D8D"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4C62DFF" w14:textId="6E40F342" w:rsidR="008F1D8C" w:rsidRDefault="008F1D8C" w:rsidP="00A773FB">
      <w:pPr>
        <w:pStyle w:val="B1"/>
        <w:ind w:firstLine="0"/>
      </w:pPr>
      <w:r>
        <w:t xml:space="preserve">If the H-SMF indicated in the request that the PDU session in the H-SMF is released, the NF Service Consumer (i.e. the V-SMF) shall </w:t>
      </w:r>
      <w:r w:rsidRPr="00197649">
        <w:rPr>
          <w:lang w:val="en-US"/>
        </w:rPr>
        <w:t xml:space="preserve">release </w:t>
      </w:r>
      <w:r>
        <w:rPr>
          <w:lang w:val="en-US"/>
        </w:rPr>
        <w:t xml:space="preserve">the SM context </w:t>
      </w:r>
      <w:r>
        <w:rPr>
          <w:rFonts w:eastAsia="SimSun"/>
          <w:lang w:eastAsia="zh-CN"/>
        </w:rPr>
        <w:t>for the PDU session.</w:t>
      </w:r>
    </w:p>
    <w:p w14:paraId="32E9F1D3" w14:textId="3D90ECAF"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D4" w14:textId="77777777" w:rsidR="00490E17" w:rsidRDefault="00490E17" w:rsidP="00490E17">
      <w:pPr>
        <w:pStyle w:val="Heading3"/>
      </w:pPr>
      <w:bookmarkStart w:id="160" w:name="_Toc20129512"/>
      <w:bookmarkStart w:id="161" w:name="_Toc27584139"/>
      <w:r>
        <w:t>5.2.3</w:t>
      </w:r>
      <w:r>
        <w:tab/>
        <w:t>General procedures</w:t>
      </w:r>
      <w:bookmarkEnd w:id="160"/>
      <w:bookmarkEnd w:id="161"/>
    </w:p>
    <w:p w14:paraId="32E9F1D5" w14:textId="77777777" w:rsidR="00490E17" w:rsidRDefault="00490E17" w:rsidP="00490E17">
      <w:pPr>
        <w:pStyle w:val="Heading4"/>
      </w:pPr>
      <w:bookmarkStart w:id="162" w:name="_Toc20129513"/>
      <w:bookmarkStart w:id="163" w:name="_Toc27584140"/>
      <w:r>
        <w:t>5.2.3.1</w:t>
      </w:r>
      <w:r>
        <w:tab/>
        <w:t>Transfer of NAS SM information between UE and H-SMF for Home Routed PDU sessions</w:t>
      </w:r>
      <w:bookmarkEnd w:id="162"/>
      <w:bookmarkEnd w:id="163"/>
    </w:p>
    <w:p w14:paraId="32E9F1D6" w14:textId="77777777" w:rsidR="00490E17" w:rsidRDefault="00490E17" w:rsidP="00490E17">
      <w:pPr>
        <w:pStyle w:val="Heading5"/>
      </w:pPr>
      <w:bookmarkStart w:id="164" w:name="_Toc20129514"/>
      <w:bookmarkStart w:id="165" w:name="_Toc27584141"/>
      <w:r>
        <w:t>5.2.3.1.1</w:t>
      </w:r>
      <w:r>
        <w:tab/>
        <w:t>General</w:t>
      </w:r>
      <w:bookmarkEnd w:id="164"/>
      <w:bookmarkEnd w:id="165"/>
    </w:p>
    <w:p w14:paraId="32E9F1D7" w14:textId="39972828" w:rsidR="00490E17" w:rsidRDefault="00490E17" w:rsidP="00490E17">
      <w:r>
        <w:t xml:space="preserve">As specified in </w:t>
      </w:r>
      <w:r w:rsidR="005B1EEB">
        <w:t>clause</w:t>
      </w:r>
      <w:r>
        <w:t xml:space="preserve"> 4.3.1 of</w:t>
      </w:r>
      <w:r w:rsidR="00151DAB">
        <w:t xml:space="preserve"> 3GPP TS</w:t>
      </w:r>
      <w:r w:rsidR="00CA4B50">
        <w:t> 23.502 [</w:t>
      </w:r>
      <w:r>
        <w:t>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166" w:name="_Toc20129515"/>
      <w:bookmarkStart w:id="167" w:name="_Toc27584142"/>
      <w:r>
        <w:t>5.2.3.1.2</w:t>
      </w:r>
      <w:r>
        <w:tab/>
        <w:t>V-SMF Behaviour</w:t>
      </w:r>
      <w:bookmarkEnd w:id="166"/>
      <w:bookmarkEnd w:id="167"/>
    </w:p>
    <w:p w14:paraId="32E9F1DB" w14:textId="616E59E5"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5BA070EB"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E" w14:textId="15849A94"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w:t>
      </w:r>
      <w:r w:rsidR="00151DAB">
        <w:t xml:space="preserve"> 3GPP TS</w:t>
      </w:r>
      <w:r w:rsidR="00CA4B50">
        <w:t> 24.501 [</w:t>
      </w:r>
      <w:r w:rsidR="00C22548">
        <w:t>7</w:t>
      </w:r>
      <w:r>
        <w:t xml:space="preserve">]. The V-SMF shall append unknown NAS SM IEs received in the </w:t>
      </w:r>
      <w:r w:rsidR="007D4D07">
        <w:t xml:space="preserve">binary data </w:t>
      </w:r>
      <w:r>
        <w:t>at the end of the NAS SM message it sends to the UE.</w:t>
      </w:r>
    </w:p>
    <w:p w14:paraId="32E9F1DF" w14:textId="58DF1630"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w:t>
      </w:r>
      <w:r w:rsidR="005B1EEB">
        <w:rPr>
          <w:lang w:val="en-US"/>
        </w:rPr>
        <w:t>clause</w:t>
      </w:r>
      <w:r>
        <w:rPr>
          <w:lang w:val="en-US"/>
        </w:rPr>
        <w:t xml:space="preserve"> 11.2.4 of</w:t>
      </w:r>
      <w:r w:rsidR="00151DAB">
        <w:rPr>
          <w:lang w:val="en-US"/>
        </w:rPr>
        <w:t xml:space="preserve"> 3GPP TS</w:t>
      </w:r>
      <w:r w:rsidR="00CA4B50">
        <w:rPr>
          <w:lang w:val="en-US"/>
        </w:rPr>
        <w:t> 24.007 [</w:t>
      </w:r>
      <w:r w:rsidR="00C22548">
        <w:rPr>
          <w:lang w:val="en-US"/>
        </w:rPr>
        <w:t>8</w:t>
      </w:r>
      <w:r>
        <w:rPr>
          <w:lang w:val="en-US"/>
        </w:rPr>
        <w:t>].</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1495EDCA" w:rsidR="00490E17" w:rsidRDefault="00490E17" w:rsidP="00490E17">
      <w:pPr>
        <w:pStyle w:val="NO"/>
      </w:pPr>
      <w:r>
        <w:lastRenderedPageBreak/>
        <w:t>NOTE 3:</w:t>
      </w:r>
      <w:r>
        <w:tab/>
        <w:t>The V-SMF encodes comprehended IEs at their right place in the NAS SM message</w:t>
      </w:r>
    </w:p>
    <w:p w14:paraId="32E9F1E2" w14:textId="77777777" w:rsidR="00490E17" w:rsidRDefault="00490E17" w:rsidP="00490E17">
      <w:pPr>
        <w:pStyle w:val="Heading5"/>
      </w:pPr>
      <w:bookmarkStart w:id="168" w:name="_Toc20129516"/>
      <w:bookmarkStart w:id="169" w:name="_Toc27584143"/>
      <w:r>
        <w:t>5.2.3.1.3</w:t>
      </w:r>
      <w:r>
        <w:tab/>
        <w:t>H-SMF Behaviour</w:t>
      </w:r>
      <w:bookmarkEnd w:id="168"/>
      <w:bookmarkEnd w:id="169"/>
    </w:p>
    <w:p w14:paraId="32E9F1E3" w14:textId="6A158B99"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that do not require to be interpreted by the V-SMF. Other N1 SM IEs shall be dropped, e.g. IEs that the H-SMF comprehends but which require to be interpreted by the V-SMF.</w:t>
      </w:r>
    </w:p>
    <w:p w14:paraId="32E9F1E4" w14:textId="52E2D25F"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344A0C4F" w:rsidR="00490E17" w:rsidRDefault="00490E17" w:rsidP="002B35B4">
      <w:r>
        <w:t xml:space="preserve">The NAS SM IEs in n1SmInfoToUe </w:t>
      </w:r>
      <w:r w:rsidR="007D4D07">
        <w:t xml:space="preserve">binary data </w:t>
      </w:r>
      <w:r>
        <w:t>shall be encoded in the same order as specified in</w:t>
      </w:r>
      <w:r w:rsidR="00151DAB">
        <w:t xml:space="preserve"> 3GPP TS</w:t>
      </w:r>
      <w:r w:rsidR="00CA4B50">
        <w:t> 24.501 [</w:t>
      </w:r>
      <w:r w:rsidR="00C22548">
        <w:t>7</w:t>
      </w:r>
      <w:r>
        <w:t>].</w:t>
      </w:r>
    </w:p>
    <w:p w14:paraId="32E9F1E7" w14:textId="77777777" w:rsidR="00490E17" w:rsidRDefault="00490E17" w:rsidP="00490E17">
      <w:r>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170" w:name="_Toc20129517"/>
      <w:bookmarkStart w:id="171" w:name="_Toc27584144"/>
      <w:r>
        <w:t>6</w:t>
      </w:r>
      <w:r>
        <w:tab/>
        <w:t>API Definitions</w:t>
      </w:r>
      <w:bookmarkEnd w:id="170"/>
      <w:bookmarkEnd w:id="171"/>
    </w:p>
    <w:p w14:paraId="32E9F1E9" w14:textId="322BF800" w:rsidR="000E77D4" w:rsidRDefault="000E77D4" w:rsidP="000E77D4">
      <w:pPr>
        <w:pStyle w:val="Heading2"/>
      </w:pPr>
      <w:bookmarkStart w:id="172" w:name="_Toc20129518"/>
      <w:bookmarkStart w:id="173" w:name="_Toc27584145"/>
      <w:r>
        <w:t>6.1</w:t>
      </w:r>
      <w:r>
        <w:tab/>
      </w:r>
      <w:r w:rsidR="00C610B7">
        <w:t>Nsmf_PDUSession</w:t>
      </w:r>
      <w:r>
        <w:t xml:space="preserve"> Service API</w:t>
      </w:r>
      <w:bookmarkEnd w:id="172"/>
      <w:bookmarkEnd w:id="173"/>
    </w:p>
    <w:p w14:paraId="32E9F1EA" w14:textId="77777777" w:rsidR="00873975" w:rsidRDefault="00873975" w:rsidP="000E77D4">
      <w:pPr>
        <w:pStyle w:val="Heading3"/>
      </w:pPr>
      <w:bookmarkStart w:id="174" w:name="_Toc20129519"/>
      <w:bookmarkStart w:id="175" w:name="_Toc27584146"/>
      <w:r>
        <w:t>6.1</w:t>
      </w:r>
      <w:r w:rsidR="000E77D4">
        <w:t>.1</w:t>
      </w:r>
      <w:r>
        <w:tab/>
      </w:r>
      <w:r w:rsidR="00B14B23">
        <w:t>API URI</w:t>
      </w:r>
      <w:bookmarkEnd w:id="174"/>
      <w:bookmarkEnd w:id="175"/>
    </w:p>
    <w:p w14:paraId="6810C99B" w14:textId="77777777" w:rsidR="00B415EE" w:rsidRPr="00E23840" w:rsidRDefault="00B415EE" w:rsidP="00B415EE">
      <w:pPr>
        <w:rPr>
          <w:noProof/>
          <w:lang w:eastAsia="zh-CN"/>
        </w:rPr>
      </w:pPr>
      <w:r w:rsidRPr="00E23840">
        <w:rPr>
          <w:noProof/>
        </w:rPr>
        <w:t>The</w:t>
      </w:r>
      <w:r>
        <w:rPr>
          <w:noProof/>
        </w:rPr>
        <w:t xml:space="preserve"> Nsmf_PDUSession service</w:t>
      </w:r>
      <w:r w:rsidRPr="00E23840">
        <w:rPr>
          <w:noProof/>
        </w:rPr>
        <w:t xml:space="preserve"> shall use the </w:t>
      </w:r>
      <w:r>
        <w:rPr>
          <w:noProof/>
        </w:rPr>
        <w:t>Nsmf_PDUSession</w:t>
      </w:r>
      <w:r w:rsidRPr="00E23840">
        <w:rPr>
          <w:noProof/>
        </w:rPr>
        <w:t xml:space="preserve"> </w:t>
      </w:r>
      <w:r w:rsidRPr="00E23840">
        <w:rPr>
          <w:noProof/>
          <w:lang w:eastAsia="zh-CN"/>
        </w:rPr>
        <w:t>API.</w:t>
      </w:r>
    </w:p>
    <w:p w14:paraId="67133219" w14:textId="4A07FE01" w:rsidR="00B415EE" w:rsidRPr="00E23840" w:rsidRDefault="00B415EE" w:rsidP="00B415EE">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5B1EEB">
        <w:rPr>
          <w:noProof/>
          <w:lang w:eastAsia="zh-CN"/>
        </w:rPr>
        <w:t>clause</w:t>
      </w:r>
      <w:r w:rsidRPr="00E23840">
        <w:rPr>
          <w:noProof/>
          <w:lang w:eastAsia="zh-CN"/>
        </w:rPr>
        <w:t> 4.4.1 of</w:t>
      </w:r>
      <w:r w:rsidR="00151DAB">
        <w:rPr>
          <w:noProof/>
          <w:lang w:eastAsia="zh-CN"/>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 i.e.:</w:t>
      </w:r>
    </w:p>
    <w:p w14:paraId="6675CD69" w14:textId="77777777" w:rsidR="00B415EE" w:rsidRPr="00E23840" w:rsidRDefault="00B415EE" w:rsidP="00B415EE">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5056174D" w14:textId="77777777" w:rsidR="00B415EE" w:rsidRPr="00E23840" w:rsidRDefault="00B415EE" w:rsidP="00B415EE">
      <w:pPr>
        <w:rPr>
          <w:noProof/>
          <w:lang w:eastAsia="zh-CN"/>
        </w:rPr>
      </w:pPr>
      <w:r w:rsidRPr="00E23840">
        <w:rPr>
          <w:noProof/>
          <w:lang w:eastAsia="zh-CN"/>
        </w:rPr>
        <w:t>with the following components:</w:t>
      </w:r>
    </w:p>
    <w:p w14:paraId="11C8BCDE" w14:textId="6488F6D9" w:rsidR="00B415EE" w:rsidRPr="00E23840" w:rsidRDefault="00B415EE" w:rsidP="00B415EE">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151DAB">
        <w:rPr>
          <w:noProof/>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w:t>
      </w:r>
    </w:p>
    <w:p w14:paraId="5D024698" w14:textId="77777777" w:rsidR="00B415EE" w:rsidRPr="00E23840" w:rsidRDefault="00B415EE" w:rsidP="00B415E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"nsmf-pdusession"</w:t>
      </w:r>
      <w:r w:rsidRPr="00E23840">
        <w:rPr>
          <w:noProof/>
        </w:rPr>
        <w:t>.</w:t>
      </w:r>
    </w:p>
    <w:p w14:paraId="3B5B2D08" w14:textId="77777777" w:rsidR="00B415EE" w:rsidRPr="00E23840" w:rsidRDefault="00B415EE" w:rsidP="00B415EE">
      <w:pPr>
        <w:pStyle w:val="B1"/>
        <w:rPr>
          <w:noProof/>
        </w:rPr>
      </w:pPr>
      <w:r w:rsidRPr="00E23840">
        <w:rPr>
          <w:noProof/>
        </w:rPr>
        <w:t>-</w:t>
      </w:r>
      <w:r w:rsidRPr="00E23840">
        <w:rPr>
          <w:noProof/>
        </w:rPr>
        <w:tab/>
        <w:t>The {apiVersion} shall be "v</w:t>
      </w:r>
      <w:r>
        <w:rPr>
          <w:noProof/>
        </w:rPr>
        <w:t>1</w:t>
      </w:r>
      <w:r w:rsidRPr="00E23840">
        <w:rPr>
          <w:noProof/>
        </w:rPr>
        <w:t>".</w:t>
      </w:r>
    </w:p>
    <w:p w14:paraId="7389A305" w14:textId="07C93B49" w:rsidR="00B415EE" w:rsidRDefault="00B415EE" w:rsidP="00C327E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5B1EEB">
        <w:rPr>
          <w:noProof/>
        </w:rPr>
        <w:t>clause</w:t>
      </w:r>
      <w:r w:rsidRPr="00E23840">
        <w:rPr>
          <w:noProof/>
          <w:lang w:eastAsia="zh-CN"/>
        </w:rPr>
        <w:t> </w:t>
      </w:r>
      <w:r>
        <w:rPr>
          <w:noProof/>
          <w:lang w:eastAsia="zh-CN"/>
        </w:rPr>
        <w:t>6.1.3</w:t>
      </w:r>
      <w:r w:rsidRPr="00E23840">
        <w:rPr>
          <w:noProof/>
        </w:rPr>
        <w:t>.</w:t>
      </w:r>
    </w:p>
    <w:p w14:paraId="32E9F1EE" w14:textId="77777777" w:rsidR="000E77D4" w:rsidRDefault="000E77D4" w:rsidP="000E77D4">
      <w:pPr>
        <w:pStyle w:val="Heading3"/>
      </w:pPr>
      <w:bookmarkStart w:id="176" w:name="_Toc20129520"/>
      <w:bookmarkStart w:id="177" w:name="_Toc27584147"/>
      <w:r>
        <w:t>6.1.2</w:t>
      </w:r>
      <w:r>
        <w:tab/>
        <w:t>Usage of HTTP</w:t>
      </w:r>
      <w:bookmarkEnd w:id="176"/>
      <w:bookmarkEnd w:id="177"/>
    </w:p>
    <w:p w14:paraId="32E9F1EF" w14:textId="77777777" w:rsidR="000C5200" w:rsidRPr="000C5200" w:rsidRDefault="000C5200" w:rsidP="000C5200">
      <w:pPr>
        <w:pStyle w:val="Heading4"/>
      </w:pPr>
      <w:bookmarkStart w:id="178" w:name="_Toc20129521"/>
      <w:bookmarkStart w:id="179" w:name="_Toc27584148"/>
      <w:r>
        <w:t>6.1.2.1</w:t>
      </w:r>
      <w:r>
        <w:tab/>
        <w:t>General</w:t>
      </w:r>
      <w:bookmarkEnd w:id="178"/>
      <w:bookmarkEnd w:id="179"/>
    </w:p>
    <w:p w14:paraId="32E9F1F0" w14:textId="4ED9775A" w:rsidR="00BE3568" w:rsidRDefault="00BE3568" w:rsidP="00BE3568">
      <w:r>
        <w:t xml:space="preserve">HTTP/2, as defined in </w:t>
      </w:r>
      <w:r w:rsidR="00CA4B50">
        <w:t>IETF RFC 7540 </w:t>
      </w:r>
      <w:r>
        <w:t>[14], shall be used as specified in clause 5 of</w:t>
      </w:r>
      <w:r w:rsidR="00151DAB">
        <w:t xml:space="preserve"> 3GPP TS</w:t>
      </w:r>
      <w:r w:rsidR="00CA4B50">
        <w:t> 29.500 [</w:t>
      </w:r>
      <w:r>
        <w:t>4].</w:t>
      </w:r>
    </w:p>
    <w:p w14:paraId="32E9F1F1" w14:textId="1D1B2EE8"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rsidR="005B1EEB">
        <w:t>clause</w:t>
      </w:r>
      <w:r>
        <w:t> </w:t>
      </w:r>
      <w:r w:rsidRPr="008C21B1">
        <w:t>5</w:t>
      </w:r>
      <w:r>
        <w:t>.3</w:t>
      </w:r>
      <w:r w:rsidRPr="008C21B1">
        <w:t xml:space="preserve"> of</w:t>
      </w:r>
      <w:r w:rsidR="00151DAB">
        <w:t xml:space="preserve"> 3GPP TS</w:t>
      </w:r>
      <w:r w:rsidR="00CA4B50">
        <w:t> </w:t>
      </w:r>
      <w:r w:rsidR="00CA4B50" w:rsidRPr="008C21B1">
        <w:t>29.500</w:t>
      </w:r>
      <w:r w:rsidR="00CA4B50">
        <w:t> </w:t>
      </w:r>
      <w:r w:rsidR="00CA4B50" w:rsidRPr="008C21B1">
        <w:t>[</w:t>
      </w:r>
      <w:r w:rsidRPr="008C21B1">
        <w:t>4].</w:t>
      </w:r>
    </w:p>
    <w:p w14:paraId="32E9F1F2" w14:textId="5BD5E327" w:rsidR="00BE3568" w:rsidRDefault="00BE3568" w:rsidP="00BE3568">
      <w:r>
        <w:t xml:space="preserve">HTTP messages and bodies for the </w:t>
      </w:r>
      <w:r w:rsidRPr="0023018E">
        <w:t>Nsmf_</w:t>
      </w:r>
      <w:r>
        <w:t>PDUSession service shall comply with the OpenAPI [15] specification contained in Annex A.</w:t>
      </w:r>
    </w:p>
    <w:p w14:paraId="32E9F1F3" w14:textId="77777777" w:rsidR="00FA10C2" w:rsidRPr="000C5200" w:rsidRDefault="00FA10C2" w:rsidP="00FA10C2">
      <w:pPr>
        <w:pStyle w:val="Heading4"/>
      </w:pPr>
      <w:bookmarkStart w:id="180" w:name="_Toc20129522"/>
      <w:bookmarkStart w:id="181" w:name="_Toc27584149"/>
      <w:r>
        <w:t>6.1.2.2</w:t>
      </w:r>
      <w:r>
        <w:tab/>
        <w:t>HTTP standard headers</w:t>
      </w:r>
      <w:bookmarkEnd w:id="180"/>
      <w:bookmarkEnd w:id="181"/>
    </w:p>
    <w:p w14:paraId="32E9F1F4" w14:textId="77777777" w:rsidR="00FA10C2" w:rsidRDefault="00FA10C2" w:rsidP="00FA10C2">
      <w:pPr>
        <w:pStyle w:val="Heading5"/>
        <w:rPr>
          <w:lang w:eastAsia="zh-CN"/>
        </w:rPr>
      </w:pPr>
      <w:bookmarkStart w:id="182" w:name="_Toc20129523"/>
      <w:bookmarkStart w:id="183" w:name="_Toc27584150"/>
      <w:r>
        <w:t>6.1.2.2.1</w:t>
      </w:r>
      <w:r>
        <w:rPr>
          <w:rFonts w:hint="eastAsia"/>
          <w:lang w:eastAsia="zh-CN"/>
        </w:rPr>
        <w:tab/>
      </w:r>
      <w:r>
        <w:rPr>
          <w:lang w:eastAsia="zh-CN"/>
        </w:rPr>
        <w:t>General</w:t>
      </w:r>
      <w:bookmarkEnd w:id="182"/>
      <w:bookmarkEnd w:id="183"/>
    </w:p>
    <w:p w14:paraId="32E9F1F5" w14:textId="46E3202E" w:rsidR="00BE3568" w:rsidRDefault="00BE3568" w:rsidP="00BE3568">
      <w:r>
        <w:t>The usage of HTTP standard headers</w:t>
      </w:r>
      <w:r w:rsidRPr="001726B8">
        <w:t xml:space="preserve"> </w:t>
      </w:r>
      <w:r>
        <w:t xml:space="preserve">shall be supported as specified in </w:t>
      </w:r>
      <w:r w:rsidR="005B1EEB">
        <w:t>clause</w:t>
      </w:r>
      <w:r>
        <w:t xml:space="preserve"> 5.2.2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9F1F6" w14:textId="37783020" w:rsidR="00FD6006" w:rsidRDefault="00FD6006" w:rsidP="00AC65ED">
      <w:pPr>
        <w:pStyle w:val="Heading5"/>
      </w:pPr>
      <w:bookmarkStart w:id="184" w:name="_Toc20129524"/>
      <w:bookmarkStart w:id="185" w:name="_Toc27584151"/>
      <w:r>
        <w:lastRenderedPageBreak/>
        <w:t>6.1.2.</w:t>
      </w:r>
      <w:r w:rsidR="00FA10C2">
        <w:t>2.</w:t>
      </w:r>
      <w:r>
        <w:t>2</w:t>
      </w:r>
      <w:r>
        <w:tab/>
        <w:t>Content type</w:t>
      </w:r>
      <w:bookmarkEnd w:id="184"/>
      <w:bookmarkEnd w:id="185"/>
    </w:p>
    <w:p w14:paraId="32E9F1F7" w14:textId="77777777" w:rsidR="0057186F" w:rsidRDefault="0057186F" w:rsidP="0057186F">
      <w:r>
        <w:t>The following content types shall be supported:</w:t>
      </w:r>
    </w:p>
    <w:p w14:paraId="32E9F1F8" w14:textId="1608DDD0" w:rsidR="002E69DE" w:rsidRDefault="0057186F" w:rsidP="00EA1C32">
      <w:pPr>
        <w:pStyle w:val="B1"/>
      </w:pPr>
      <w:r>
        <w:t>-</w:t>
      </w:r>
      <w:r>
        <w:tab/>
        <w:t>t</w:t>
      </w:r>
      <w:r w:rsidR="002E69DE">
        <w:t xml:space="preserve">he JSON format </w:t>
      </w:r>
      <w:r w:rsidRPr="00B64892">
        <w:t>(</w:t>
      </w:r>
      <w:r w:rsidR="00CA4B50" w:rsidRPr="00B64892">
        <w:t>IETF</w:t>
      </w:r>
      <w:r w:rsidR="00CA4B50">
        <w:t> </w:t>
      </w:r>
      <w:r w:rsidR="00CA4B50" w:rsidRPr="00B64892">
        <w:t>RFC</w:t>
      </w:r>
      <w:r w:rsidR="00CA4B50">
        <w:t> 8259 </w:t>
      </w:r>
      <w:r w:rsidRPr="00B64892">
        <w:t>[</w:t>
      </w:r>
      <w:r>
        <w:t>11</w:t>
      </w:r>
      <w:r w:rsidRPr="00B64892">
        <w:t>])</w:t>
      </w:r>
      <w:r w:rsidR="002E69DE">
        <w:t xml:space="preserve">. The use of the JSON format shall be signalled by the content type "application/json". See also </w:t>
      </w:r>
      <w:r w:rsidR="005B1EEB">
        <w:t>clause</w:t>
      </w:r>
      <w:r w:rsidR="002E69DE">
        <w:t xml:space="preserve"> 5.4 of</w:t>
      </w:r>
      <w:r w:rsidR="00151DAB">
        <w:t xml:space="preserve"> 3GPP TS</w:t>
      </w:r>
      <w:r w:rsidR="00CA4B50">
        <w:t> 29.500 [</w:t>
      </w:r>
      <w:r w:rsidR="002E69DE">
        <w:t>4].</w:t>
      </w:r>
    </w:p>
    <w:p w14:paraId="32E9F1F9" w14:textId="59D62DEE" w:rsidR="0057186F" w:rsidRDefault="0057186F" w:rsidP="0057186F">
      <w:pPr>
        <w:pStyle w:val="B1"/>
        <w:rPr>
          <w:noProof/>
          <w:snapToGrid w:val="0"/>
        </w:rPr>
      </w:pPr>
      <w:r>
        <w:t>-</w:t>
      </w:r>
      <w:r>
        <w:tab/>
        <w:t>the Problem Details JSON Object (</w:t>
      </w:r>
      <w:r w:rsidR="00CA4B50">
        <w:rPr>
          <w:noProof/>
          <w:snapToGrid w:val="0"/>
        </w:rPr>
        <w:t>IETF RFC 7807 </w:t>
      </w:r>
      <w:r>
        <w:rPr>
          <w:noProof/>
          <w:snapToGrid w:val="0"/>
        </w:rPr>
        <w:t>[23]). The use of the Problem Details JSON object in a HTTP response body shall be signalled by the content type "application/problem+json".</w:t>
      </w:r>
    </w:p>
    <w:p w14:paraId="32E9F1FA" w14:textId="389E54A6"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xml:space="preserve">, see </w:t>
      </w:r>
      <w:r w:rsidR="005B1EEB">
        <w:t>clause</w:t>
      </w:r>
      <w:r>
        <w:t xml:space="preserve"> 4.8 of</w:t>
      </w:r>
      <w:r w:rsidR="00151DAB">
        <w:t xml:space="preserve"> 3GPP TS</w:t>
      </w:r>
      <w:r w:rsidR="00CA4B50">
        <w:t> 29.501 [</w:t>
      </w:r>
      <w:r>
        <w:t>5].</w:t>
      </w:r>
    </w:p>
    <w:p w14:paraId="32E9F1FB" w14:textId="0533F71A" w:rsidR="002E69DE" w:rsidRDefault="002E69DE" w:rsidP="002E69DE">
      <w:r>
        <w:t xml:space="preserve">Multipart messages shall also be supported (see </w:t>
      </w:r>
      <w:r w:rsidR="005B1EEB">
        <w:t>clause</w:t>
      </w:r>
      <w:r>
        <w:t xml:space="preserve"> 6.1.2.4) using the content type "multipart/related", comprising:</w:t>
      </w:r>
    </w:p>
    <w:p w14:paraId="32E9F1FC" w14:textId="18DB171D" w:rsidR="002E69DE" w:rsidRDefault="002E69DE" w:rsidP="002E69DE">
      <w:pPr>
        <w:pStyle w:val="B1"/>
      </w:pPr>
      <w:r>
        <w:t>-</w:t>
      </w:r>
      <w:r>
        <w:tab/>
        <w:t>one JSON body part with the "application/json" content type; and</w:t>
      </w:r>
    </w:p>
    <w:p w14:paraId="32E9F1FD" w14:textId="56D00A5D" w:rsidR="002E69DE" w:rsidRDefault="002E69DE" w:rsidP="002E69DE">
      <w:pPr>
        <w:pStyle w:val="B1"/>
      </w:pPr>
      <w:r>
        <w:t>-</w:t>
      </w:r>
      <w:r>
        <w:tab/>
        <w:t>one or two binary body parts with 3gpp vendor specific content subtypes.</w:t>
      </w:r>
    </w:p>
    <w:p w14:paraId="32E9F1FE" w14:textId="77777777" w:rsidR="002E69DE" w:rsidRDefault="002E69DE" w:rsidP="002E69DE">
      <w:r>
        <w:t>The 3gpp vendor specific content subtypes defined in Table 6.1.2.2.2-1 shall be supported.</w:t>
      </w:r>
    </w:p>
    <w:p w14:paraId="32E9F1FF" w14:textId="69875BE6" w:rsidR="002E69DE" w:rsidRPr="00384E92" w:rsidRDefault="002E69DE" w:rsidP="002E69DE">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216B47DE" w:rsidR="002E69DE" w:rsidRPr="001769FF" w:rsidRDefault="002E69DE" w:rsidP="001433FE">
            <w:pPr>
              <w:pStyle w:val="TAL"/>
            </w:pPr>
            <w:r>
              <w:t xml:space="preserve">Binary encoded payload, encoding NG Application Protocol (NGAP) IEs, as specified in </w:t>
            </w:r>
            <w:r w:rsidR="005B1EEB">
              <w:t>clause</w:t>
            </w:r>
            <w:r>
              <w:t xml:space="preserv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3A0BF3D6" w:rsidR="002E69DE" w:rsidRDefault="002E69DE" w:rsidP="002E69DE">
      <w:r>
        <w:t xml:space="preserve">See </w:t>
      </w:r>
      <w:r w:rsidR="005B1EEB">
        <w:t>clause</w:t>
      </w:r>
      <w:r>
        <w:t xml:space="preserve"> 6.1.2.4 for the binary payloads supported in the binary body part of multipart messages.</w:t>
      </w:r>
    </w:p>
    <w:p w14:paraId="32E9F20D" w14:textId="77777777" w:rsidR="000C5200" w:rsidRPr="000C5200" w:rsidRDefault="000C5200" w:rsidP="000C5200">
      <w:pPr>
        <w:pStyle w:val="Heading4"/>
      </w:pPr>
      <w:bookmarkStart w:id="186" w:name="_Toc20129525"/>
      <w:bookmarkStart w:id="187" w:name="_Toc27584152"/>
      <w:r>
        <w:t>6.1.2.</w:t>
      </w:r>
      <w:r w:rsidR="00FD6006">
        <w:t>3</w:t>
      </w:r>
      <w:r>
        <w:tab/>
        <w:t>HTTP custom headers</w:t>
      </w:r>
      <w:bookmarkEnd w:id="186"/>
      <w:bookmarkEnd w:id="187"/>
    </w:p>
    <w:p w14:paraId="32E9F20E" w14:textId="77777777" w:rsidR="000C5200" w:rsidRDefault="00FD6006" w:rsidP="000C5200">
      <w:pPr>
        <w:pStyle w:val="Heading5"/>
        <w:rPr>
          <w:lang w:eastAsia="zh-CN"/>
        </w:rPr>
      </w:pPr>
      <w:bookmarkStart w:id="188" w:name="_Toc20129526"/>
      <w:bookmarkStart w:id="189" w:name="_Toc27584153"/>
      <w:r>
        <w:t>6.1.2.3.1</w:t>
      </w:r>
      <w:r w:rsidR="000C5200">
        <w:rPr>
          <w:rFonts w:hint="eastAsia"/>
          <w:lang w:eastAsia="zh-CN"/>
        </w:rPr>
        <w:tab/>
      </w:r>
      <w:r w:rsidR="000C5200">
        <w:rPr>
          <w:lang w:eastAsia="zh-CN"/>
        </w:rPr>
        <w:t>General</w:t>
      </w:r>
      <w:bookmarkEnd w:id="188"/>
      <w:bookmarkEnd w:id="189"/>
    </w:p>
    <w:p w14:paraId="32E9F20F" w14:textId="08DD8364"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Nsmf_PDUSession service.</w:t>
      </w:r>
    </w:p>
    <w:p w14:paraId="32E9F210" w14:textId="166EDAD7" w:rsidR="007E2ACA" w:rsidRDefault="007E2ACA" w:rsidP="007E2ACA">
      <w:r>
        <w:t xml:space="preserve">For 3GPP specific HTTP custom headers used across all service based interfaces, see </w:t>
      </w:r>
      <w:r w:rsidR="005B1EEB">
        <w:t>clause</w:t>
      </w:r>
      <w:r>
        <w:t xml:space="preserve"> 5.2.3 of</w:t>
      </w:r>
      <w:r w:rsidR="00151DAB">
        <w:t xml:space="preserve"> 3GPP TS</w:t>
      </w:r>
      <w:r w:rsidR="00CA4B50">
        <w:t> 29.500 [</w:t>
      </w:r>
      <w:r>
        <w:t>4].</w:t>
      </w:r>
    </w:p>
    <w:p w14:paraId="32E9F211" w14:textId="77777777" w:rsidR="002E69DE" w:rsidRPr="000C5200" w:rsidRDefault="002E69DE" w:rsidP="002E69DE">
      <w:pPr>
        <w:pStyle w:val="Heading4"/>
      </w:pPr>
      <w:bookmarkStart w:id="190" w:name="_Toc20129527"/>
      <w:bookmarkStart w:id="191" w:name="_Toc27584154"/>
      <w:r>
        <w:t>6.1.2.4</w:t>
      </w:r>
      <w:r>
        <w:tab/>
        <w:t>HTTP multipart messages</w:t>
      </w:r>
      <w:bookmarkEnd w:id="190"/>
      <w:bookmarkEnd w:id="191"/>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3E98717F" w:rsidR="002E69DE" w:rsidRDefault="007D4D07" w:rsidP="007D4D07">
      <w:pPr>
        <w:pStyle w:val="B1"/>
      </w:pPr>
      <w:r>
        <w:t>-</w:t>
      </w:r>
      <w:r>
        <w:tab/>
        <w:t>Update Request and Response (POST</w:t>
      </w:r>
      <w:r w:rsidR="008679C6">
        <w:t xml:space="preserve"> </w:t>
      </w:r>
      <w:r>
        <w: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5B529304"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w:t>
      </w:r>
      <w:r w:rsidR="005B1EEB">
        <w:t>clause</w:t>
      </w:r>
      <w:r w:rsidR="002E69DE">
        <w:t xml:space="preserve"> 6.1.6.4)</w:t>
      </w:r>
      <w:r>
        <w:t>;</w:t>
      </w:r>
    </w:p>
    <w:p w14:paraId="6DD37CAA" w14:textId="4751EAEF" w:rsidR="008679C6" w:rsidRDefault="0095220C" w:rsidP="00DB011A">
      <w:pPr>
        <w:pStyle w:val="B1"/>
      </w:pPr>
      <w:r>
        <w:t>-</w:t>
      </w:r>
      <w:r>
        <w:tab/>
        <w:t xml:space="preserve">one or two N1 SM payloads, over N16 (see </w:t>
      </w:r>
      <w:r w:rsidR="005B1EEB">
        <w:t>clause</w:t>
      </w:r>
      <w:r>
        <w:t xml:space="preserve"> 6.1.6.4)</w:t>
      </w:r>
      <w:r w:rsidR="008679C6">
        <w:t>;</w:t>
      </w:r>
    </w:p>
    <w:p w14:paraId="32E9F219" w14:textId="42905989" w:rsidR="002E69DE" w:rsidRDefault="008679C6" w:rsidP="00DB011A">
      <w:pPr>
        <w:pStyle w:val="B1"/>
      </w:pPr>
      <w:r>
        <w:t>-</w:t>
      </w:r>
      <w:r>
        <w:tab/>
        <w:t xml:space="preserve">one or two N2 SM payloads over N11 (see </w:t>
      </w:r>
      <w:r w:rsidR="005B1EEB">
        <w:t>clause</w:t>
      </w:r>
      <w:r>
        <w:t xml:space="preserve"> 5.2.2.3.3)</w:t>
      </w:r>
      <w:r w:rsidR="002E69DE">
        <w:t>.</w:t>
      </w:r>
    </w:p>
    <w:p w14:paraId="32E9F21A" w14:textId="77777777" w:rsidR="002E69DE" w:rsidRDefault="002E69DE" w:rsidP="002E69DE">
      <w:r>
        <w:lastRenderedPageBreak/>
        <w:t>The JSON body part shall be the "root" body part of the multipart message. It shall be encoded as the first body part of the multipart message. The "Start" parameter does not need to be included.</w:t>
      </w:r>
    </w:p>
    <w:p w14:paraId="32E9F21B" w14:textId="5D74A07A" w:rsidR="002E69DE" w:rsidRDefault="002E69DE" w:rsidP="002E69DE">
      <w:r>
        <w:t xml:space="preserve">The multipart message shall include a "type" parameter </w:t>
      </w:r>
      <w:r w:rsidR="007D4220">
        <w:t xml:space="preserve">(see </w:t>
      </w:r>
      <w:r w:rsidR="00CA4B50">
        <w:t>IETF RFC 2387 [10]</w:t>
      </w:r>
      <w:r>
        <w:t>) specifying the media type of the root body part, i.e. "application/json".</w:t>
      </w:r>
    </w:p>
    <w:p w14:paraId="32E9F21C" w14:textId="02DD1C0F"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 xml:space="preserve">ed message, see </w:t>
      </w:r>
      <w:r w:rsidR="00CA4B50">
        <w:rPr>
          <w:lang w:val="en-US"/>
        </w:rPr>
        <w:t>IETF RFC 2387 [10]</w:t>
      </w:r>
      <w:r>
        <w:rPr>
          <w:lang w:val="en-US"/>
        </w:rPr>
        <w:t>. The default root is the first body within the multipart/related message</w:t>
      </w:r>
      <w:r>
        <w:t>. The "Start" parameter indicates the root body part, e.g. when this is not the first body part in the message.</w:t>
      </w:r>
    </w:p>
    <w:p w14:paraId="32E9F21D" w14:textId="0AB13B00" w:rsidR="002E69DE" w:rsidRDefault="0095220C" w:rsidP="002E69DE">
      <w:r>
        <w:t>For each binary body part in a HTTP multipart message, the</w:t>
      </w:r>
      <w:r w:rsidR="002E69DE">
        <w:t xml:space="preserve"> binary body part shall include a Content-ID header (see </w:t>
      </w:r>
      <w:r w:rsidR="00CA4B50">
        <w:t>IETF RFC 2045 </w:t>
      </w:r>
      <w:r w:rsidR="002E69DE">
        <w:t>[</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4A9DF81D" w:rsidR="002E69DE" w:rsidRDefault="002E69DE" w:rsidP="002E69DE">
      <w:r>
        <w:t>Examples of multipart/related messages can be found in Annex B.</w:t>
      </w:r>
    </w:p>
    <w:p w14:paraId="32E9F21F" w14:textId="77777777" w:rsidR="00C92B8E" w:rsidRPr="00EA1C32" w:rsidRDefault="00C92B8E" w:rsidP="00C92B8E">
      <w:pPr>
        <w:pStyle w:val="Heading4"/>
      </w:pPr>
      <w:bookmarkStart w:id="192" w:name="_Toc20129528"/>
      <w:bookmarkStart w:id="193" w:name="_Toc27584155"/>
      <w:r w:rsidRPr="00EA1C32">
        <w:t>6.1.2.</w:t>
      </w:r>
      <w:r w:rsidR="001B4514">
        <w:t>5</w:t>
      </w:r>
      <w:r w:rsidRPr="00EA1C32">
        <w:tab/>
        <w:t>HTTP/2 request retries</w:t>
      </w:r>
      <w:bookmarkEnd w:id="192"/>
      <w:bookmarkEnd w:id="193"/>
    </w:p>
    <w:p w14:paraId="32E9F220" w14:textId="3FF8674D" w:rsidR="00C92B8E" w:rsidRDefault="00C92B8E" w:rsidP="00C92B8E">
      <w:r>
        <w:t xml:space="preserve">The principles specified in </w:t>
      </w:r>
      <w:r w:rsidR="005B1EEB">
        <w:t>clause</w:t>
      </w:r>
      <w:r>
        <w:t xml:space="preserve"> 5.2.8 of</w:t>
      </w:r>
      <w:r w:rsidR="00151DAB">
        <w:t xml:space="preserve"> 3GPP TS</w:t>
      </w:r>
      <w:r w:rsidR="00CA4B50">
        <w:t> 29.500 [</w:t>
      </w:r>
      <w:r>
        <w:t>4] shall be applied with the following modifications.</w:t>
      </w:r>
    </w:p>
    <w:p w14:paraId="32E9F221" w14:textId="3D61857A" w:rsidR="00C92B8E" w:rsidRDefault="00C92B8E" w:rsidP="00C92B8E">
      <w:r>
        <w:t>The NF Service Consumer may retry any HTTP POST request on the same resource through a new TCP connection after a TCP connection failure.</w:t>
      </w:r>
    </w:p>
    <w:p w14:paraId="32E9F222" w14:textId="614A6BD1" w:rsidR="00C92B8E" w:rsidRDefault="00C92B8E" w:rsidP="00C92B8E">
      <w:r>
        <w:t>The SMF shall support handling repeated retries successfully.</w:t>
      </w:r>
    </w:p>
    <w:p w14:paraId="32E9F223" w14:textId="062A8388" w:rsidR="00C92B8E" w:rsidRDefault="00C92B8E" w:rsidP="00EA1C32">
      <w:pPr>
        <w:pStyle w:val="NO"/>
      </w:pPr>
      <w:r>
        <w:t>NOTE:</w:t>
      </w:r>
      <w:r>
        <w:tab/>
        <w:t xml:space="preserve">See </w:t>
      </w:r>
      <w:r w:rsidR="005B1EEB">
        <w:t>clause</w:t>
      </w:r>
      <w:r>
        <w:t>s 5.2.2.2 and 5.2.2.7</w:t>
      </w:r>
      <w:r w:rsidRPr="001479FE">
        <w:t xml:space="preserve"> </w:t>
      </w:r>
      <w:r>
        <w:t>for the handling by the SMF of an HTTP POST request that would have already been processed by the SMF and that would be retried by the NF Service Consumer.</w:t>
      </w:r>
    </w:p>
    <w:p w14:paraId="32E9F224" w14:textId="31F0B3C8" w:rsidR="00C92B8E" w:rsidRDefault="00C92B8E" w:rsidP="00EA1C32">
      <w:r>
        <w:t>HTTP conditional requests are not supported by the Nsmf_PDUSession service in this version of the API.</w:t>
      </w:r>
    </w:p>
    <w:p w14:paraId="32E9F225" w14:textId="7A2DCF9A" w:rsidR="00E44765" w:rsidRDefault="00A258AF" w:rsidP="000E77D4">
      <w:pPr>
        <w:pStyle w:val="Heading3"/>
      </w:pPr>
      <w:bookmarkStart w:id="194" w:name="_Toc20129529"/>
      <w:bookmarkStart w:id="195" w:name="_Toc27584156"/>
      <w:r>
        <w:t>6.</w:t>
      </w:r>
      <w:r w:rsidR="000E77D4">
        <w:t>1.</w:t>
      </w:r>
      <w:r w:rsidR="00FD6006">
        <w:t>3</w:t>
      </w:r>
      <w:r>
        <w:tab/>
      </w:r>
      <w:r w:rsidR="00E44765">
        <w:t>Resources</w:t>
      </w:r>
      <w:bookmarkEnd w:id="194"/>
      <w:bookmarkEnd w:id="195"/>
    </w:p>
    <w:p w14:paraId="32E9F226" w14:textId="77777777" w:rsidR="000A7435" w:rsidRDefault="000A7435" w:rsidP="000E77D4">
      <w:pPr>
        <w:pStyle w:val="Heading4"/>
      </w:pPr>
      <w:bookmarkStart w:id="196" w:name="_Toc20129530"/>
      <w:bookmarkStart w:id="197" w:name="_Toc27584157"/>
      <w:r>
        <w:t>6.</w:t>
      </w:r>
      <w:r w:rsidR="000E77D4">
        <w:t>1.</w:t>
      </w:r>
      <w:r w:rsidR="00FD6006">
        <w:t>3</w:t>
      </w:r>
      <w:r>
        <w:t>.1</w:t>
      </w:r>
      <w:r>
        <w:tab/>
      </w:r>
      <w:r w:rsidR="008B2858">
        <w:t>Overview</w:t>
      </w:r>
      <w:bookmarkEnd w:id="196"/>
      <w:bookmarkEnd w:id="197"/>
    </w:p>
    <w:p w14:paraId="32E9F227" w14:textId="4A823FE1"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w:t>
      </w:r>
    </w:p>
    <w:p w14:paraId="30FD568C" w14:textId="2B03B01F" w:rsidR="0044169E" w:rsidRDefault="0044169E" w:rsidP="0033441A">
      <w:pPr>
        <w:pStyle w:val="TH"/>
      </w:pPr>
    </w:p>
    <w:p w14:paraId="43856AD3" w14:textId="0A83DE68" w:rsidR="00315CF9" w:rsidRPr="00A258AF" w:rsidRDefault="00315CF9" w:rsidP="0033441A">
      <w:pPr>
        <w:pStyle w:val="TH"/>
        <w:rPr>
          <w:lang w:val="en-US"/>
        </w:rPr>
      </w:pPr>
      <w:r w:rsidRPr="0069718D">
        <w:object w:dxaOrig="6440" w:dyaOrig="9171" w14:anchorId="299D16E3">
          <v:shape id="_x0000_i1051" type="#_x0000_t75" style="width:233.25pt;height:334.5pt" o:ole="">
            <v:imagedata r:id="rId64" o:title=""/>
          </v:shape>
          <o:OLEObject Type="Embed" ProgID="Visio.Drawing.11" ShapeID="_x0000_i1051" DrawAspect="Content" ObjectID="_1638197097" r:id="rId65"/>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62760937"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47885EC4" w:rsidR="00746DD1" w:rsidRPr="008C18E3" w:rsidRDefault="00746DD1" w:rsidP="003521F9">
            <w:pPr>
              <w:pStyle w:val="TAL"/>
            </w:pPr>
            <w:r>
              <w:t>{apiRoot}/nsmf-pdusession/</w:t>
            </w:r>
            <w:r w:rsidR="00610F24">
              <w:t>{apiVersion}</w:t>
            </w:r>
            <w:r>
              <w:t>/sm-contexts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55A8664F" w:rsidR="0026346C" w:rsidRPr="00C327E7" w:rsidRDefault="0026346C" w:rsidP="00F057BE">
            <w:pPr>
              <w:pStyle w:val="TAL"/>
            </w:pPr>
            <w:r w:rsidRPr="00C327E7">
              <w:t>{apiRoot}/nsmf-pdusession/</w:t>
            </w:r>
            <w:r w:rsidR="00610F24">
              <w:t>{apiVersion}</w:t>
            </w:r>
            <w:r w:rsidRPr="00C327E7">
              <w:t>/sm-contexts/{smContextRef}/retrieve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3869CE20" w:rsidR="0026346C" w:rsidRPr="00C327E7" w:rsidRDefault="0026346C" w:rsidP="00F057BE">
            <w:pPr>
              <w:pStyle w:val="TAL"/>
            </w:pPr>
            <w:r w:rsidRPr="00C327E7">
              <w:t>{apiRoot}/nsmf-pdusession/</w:t>
            </w:r>
            <w:r w:rsidR="00610F24">
              <w:t>{apiVersion}</w:t>
            </w:r>
            <w:r w:rsidRPr="00C327E7">
              <w:t>/sm-contexts/{smContextRef}/modify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sidRPr="00C327E7">
              <w:t xml:space="preserve"> </w:t>
            </w:r>
            <w:r>
              <w:rPr>
                <w:lang w:val="fr-FR"/>
              </w:rPr>
              <w:t>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4E156AE8" w:rsidR="00F057BE" w:rsidRPr="0033441A" w:rsidRDefault="00F057BE" w:rsidP="003521F9">
            <w:pPr>
              <w:pStyle w:val="TAL"/>
              <w:rPr>
                <w:lang w:val="en-US"/>
              </w:rPr>
            </w:pPr>
            <w:r w:rsidRPr="0033441A">
              <w:rPr>
                <w:lang w:val="en-US"/>
              </w:rPr>
              <w:t>{apiRoot}/</w:t>
            </w:r>
            <w:r>
              <w:t xml:space="preserve"> nsmf</w:t>
            </w:r>
            <w:r w:rsidR="00F82463">
              <w:t>-</w:t>
            </w:r>
            <w:r w:rsidRPr="0033441A">
              <w:rPr>
                <w:lang w:val="en-US"/>
              </w:rPr>
              <w:t>pdus</w:t>
            </w:r>
            <w:r>
              <w:rPr>
                <w:lang w:val="en-US"/>
              </w:rPr>
              <w:t>ession</w:t>
            </w:r>
            <w:r w:rsidRPr="0033441A">
              <w:rPr>
                <w:lang w:val="en-US"/>
              </w:rPr>
              <w:t>/</w:t>
            </w:r>
            <w:r w:rsidR="00610F24">
              <w:t>{apiVersion}</w:t>
            </w:r>
            <w:r w:rsidRPr="0033441A">
              <w:rPr>
                <w:lang w:val="en-US"/>
              </w:rPr>
              <w:t>/</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0F57180F" w:rsidR="00746DD1" w:rsidRPr="00C752BB" w:rsidRDefault="00746DD1" w:rsidP="003521F9">
            <w:pPr>
              <w:pStyle w:val="TAC"/>
              <w:rPr>
                <w:lang w:val="fr-FR"/>
              </w:rPr>
            </w:pPr>
            <w:r w:rsidRPr="00C752BB">
              <w:rPr>
                <w:lang w:val="fr-FR"/>
              </w:rPr>
              <w:t>PDU sessions collection</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26B3127C" w:rsidR="00746DD1" w:rsidRPr="00DD4E0C" w:rsidDel="005E0502" w:rsidRDefault="00746DD1" w:rsidP="003521F9">
            <w:pPr>
              <w:pStyle w:val="TAL"/>
              <w:rPr>
                <w:lang w:val="fr-FR"/>
              </w:rPr>
            </w:pPr>
            <w:r w:rsidRPr="00DD4E0C">
              <w:rPr>
                <w:lang w:val="fr-FR"/>
              </w:rPr>
              <w:t>{apiRoot}/nsmf-pdusession/</w:t>
            </w:r>
            <w:r w:rsidR="00610F24" w:rsidRPr="00C327E7">
              <w:rPr>
                <w:lang w:val="fr-FR"/>
              </w:rPr>
              <w:t>{apiVersion}</w:t>
            </w:r>
            <w:r w:rsidRPr="00DD4E0C">
              <w:rPr>
                <w:lang w:val="fr-FR"/>
              </w:rPr>
              <w:t>/pdu-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3ED8EE79" w:rsidR="00A87DAF" w:rsidRPr="00DD4E0C" w:rsidDel="005E0502" w:rsidRDefault="00A87DAF" w:rsidP="003521F9">
            <w:pPr>
              <w:pStyle w:val="TAL"/>
              <w:rPr>
                <w:lang w:val="fr-FR"/>
              </w:rPr>
            </w:pPr>
            <w:r w:rsidRPr="00904791">
              <w:rPr>
                <w:lang w:val="fr-FR"/>
              </w:rPr>
              <w:t>{apiRoot}/nsmf-pdusession/</w:t>
            </w:r>
            <w:r w:rsidR="00610F24" w:rsidRPr="00C327E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1B42BF76" w:rsidR="00A87DAF" w:rsidRDefault="00A87DAF" w:rsidP="003521F9">
            <w:pPr>
              <w:pStyle w:val="TAL"/>
              <w:rPr>
                <w:lang w:val="en-US"/>
              </w:rPr>
            </w:pPr>
            <w:r w:rsidRPr="0079409D">
              <w:rPr>
                <w:lang w:val="en-US"/>
              </w:rPr>
              <w:t>Update</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2341601D" w:rsidR="00746DD1" w:rsidRPr="00DD4E0C" w:rsidDel="005E0502" w:rsidRDefault="00746DD1" w:rsidP="003521F9">
            <w:pPr>
              <w:pStyle w:val="TAL"/>
              <w:rPr>
                <w:lang w:val="fr-FR"/>
              </w:rPr>
            </w:pPr>
            <w:r w:rsidRPr="00904791">
              <w:rPr>
                <w:lang w:val="fr-FR"/>
              </w:rPr>
              <w:t>{apiRoot}/nsmf-pdusession/</w:t>
            </w:r>
            <w:r w:rsidR="00610F24">
              <w:t>{apiVersion}</w:t>
            </w:r>
            <w:r w:rsidRPr="00904791">
              <w:rPr>
                <w:lang w:val="fr-FR"/>
              </w:rPr>
              <w:t>/pdu-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6AB7CB56" w:rsidR="00746DD1" w:rsidRDefault="00746DD1" w:rsidP="003521F9">
            <w:pPr>
              <w:pStyle w:val="TAL"/>
              <w:rPr>
                <w:lang w:val="en-US"/>
              </w:rPr>
            </w:pPr>
            <w:r>
              <w:rPr>
                <w:lang w:val="en-US"/>
              </w:rPr>
              <w:t>Updated</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198" w:name="_Toc20129531"/>
      <w:bookmarkStart w:id="199" w:name="_Toc27584158"/>
      <w:r>
        <w:t>6.</w:t>
      </w:r>
      <w:r w:rsidR="000E77D4">
        <w:t>1.</w:t>
      </w:r>
      <w:r w:rsidR="00FD6006">
        <w:t>3</w:t>
      </w:r>
      <w:r w:rsidR="00D06113">
        <w:t>.2</w:t>
      </w:r>
      <w:r>
        <w:tab/>
      </w:r>
      <w:r w:rsidR="008B6CCA">
        <w:t xml:space="preserve">Resource: </w:t>
      </w:r>
      <w:r w:rsidR="00793F63">
        <w:t>SM contexts collection</w:t>
      </w:r>
      <w:bookmarkEnd w:id="198"/>
      <w:bookmarkEnd w:id="199"/>
    </w:p>
    <w:p w14:paraId="32E9F270" w14:textId="77777777" w:rsidR="001769FF" w:rsidRDefault="001769FF" w:rsidP="000E77D4">
      <w:pPr>
        <w:pStyle w:val="Heading5"/>
      </w:pPr>
      <w:bookmarkStart w:id="200" w:name="_Toc20129532"/>
      <w:bookmarkStart w:id="201" w:name="_Toc27584159"/>
      <w:r>
        <w:t>6.</w:t>
      </w:r>
      <w:r w:rsidR="000E77D4">
        <w:t>1.</w:t>
      </w:r>
      <w:r w:rsidR="00FD6006">
        <w:t>3</w:t>
      </w:r>
      <w:r>
        <w:t>.</w:t>
      </w:r>
      <w:r w:rsidR="00BB4921">
        <w:t>2</w:t>
      </w:r>
      <w:r>
        <w:t>.</w:t>
      </w:r>
      <w:r w:rsidR="00BB4921">
        <w:t>1</w:t>
      </w:r>
      <w:r>
        <w:tab/>
      </w:r>
      <w:r w:rsidR="00387BE7">
        <w:t>Description</w:t>
      </w:r>
      <w:bookmarkEnd w:id="200"/>
      <w:bookmarkEnd w:id="201"/>
    </w:p>
    <w:p w14:paraId="32E9F271" w14:textId="77777777" w:rsidR="00BD542F" w:rsidRDefault="00793F63" w:rsidP="00CD494F">
      <w:r>
        <w:t>This resource represents the collection of the individual SM contexts created in the SMF.</w:t>
      </w:r>
    </w:p>
    <w:p w14:paraId="32E9F272" w14:textId="07696346" w:rsidR="00BD542F" w:rsidRDefault="00BD542F" w:rsidP="00BD542F">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273" w14:textId="77777777" w:rsidR="00B12CFB" w:rsidRDefault="00B12CFB" w:rsidP="000E77D4">
      <w:pPr>
        <w:pStyle w:val="Heading5"/>
      </w:pPr>
      <w:bookmarkStart w:id="202" w:name="_Toc20129533"/>
      <w:bookmarkStart w:id="203" w:name="_Toc27584160"/>
      <w:r>
        <w:t>6.</w:t>
      </w:r>
      <w:r w:rsidR="000E77D4">
        <w:t>1.</w:t>
      </w:r>
      <w:r w:rsidR="00FD6006">
        <w:t>3</w:t>
      </w:r>
      <w:r w:rsidR="00BB4921">
        <w:t>.2.2</w:t>
      </w:r>
      <w:r>
        <w:tab/>
        <w:t xml:space="preserve">Resource </w:t>
      </w:r>
      <w:r w:rsidR="00BB4921">
        <w:t>D</w:t>
      </w:r>
      <w:r>
        <w:t>efinition</w:t>
      </w:r>
      <w:bookmarkEnd w:id="202"/>
      <w:bookmarkEnd w:id="203"/>
    </w:p>
    <w:p w14:paraId="32E9F274" w14:textId="1E110F4E"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w:t>
      </w:r>
      <w:r w:rsidR="00610F24">
        <w:rPr>
          <w:b/>
        </w:rPr>
        <w:t>{apiVersion}</w:t>
      </w:r>
      <w:r w:rsidR="00793F63" w:rsidRPr="005E0502">
        <w:rPr>
          <w:b/>
        </w:rPr>
        <w:t>/sm-contexts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4CCE2B04" w:rsidR="00793F63" w:rsidRDefault="00793F63" w:rsidP="00793F63">
            <w:pPr>
              <w:pStyle w:val="TAL"/>
            </w:pPr>
            <w:r>
              <w:t xml:space="preserve">See </w:t>
            </w:r>
            <w:r w:rsidR="005B1EEB">
              <w:t>clause</w:t>
            </w:r>
            <w:r>
              <w:t xml:space="preserve"> 6.1.1.</w:t>
            </w:r>
          </w:p>
        </w:tc>
      </w:tr>
      <w:tr w:rsidR="00610F24" w:rsidRPr="00B12CFB" w14:paraId="62261087"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0BBDD992" w14:textId="082DB36C" w:rsidR="00610F24" w:rsidRDefault="00610F24" w:rsidP="00610F24">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D5071AF" w14:textId="086924E0" w:rsidR="00610F24" w:rsidRDefault="00610F24" w:rsidP="00610F24">
            <w:pPr>
              <w:pStyle w:val="TAL"/>
            </w:pPr>
            <w:r>
              <w:t xml:space="preserve">See </w:t>
            </w:r>
            <w:r w:rsidR="005B1EEB">
              <w:t>clause</w:t>
            </w:r>
            <w:r>
              <w:t xml:space="preserve"> 6.1.1.</w:t>
            </w:r>
          </w:p>
        </w:tc>
      </w:tr>
    </w:tbl>
    <w:p w14:paraId="32E9F27D" w14:textId="77777777" w:rsidR="00B12CFB" w:rsidRPr="00384E92" w:rsidRDefault="00B12CFB" w:rsidP="00977B30"/>
    <w:p w14:paraId="32E9F27E" w14:textId="77777777" w:rsidR="001769FF" w:rsidRDefault="001769FF" w:rsidP="000E77D4">
      <w:pPr>
        <w:pStyle w:val="Heading5"/>
      </w:pPr>
      <w:bookmarkStart w:id="204" w:name="_Toc20129534"/>
      <w:bookmarkStart w:id="205" w:name="_Toc27584161"/>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204"/>
      <w:bookmarkEnd w:id="205"/>
    </w:p>
    <w:p w14:paraId="32E9F27F" w14:textId="77777777" w:rsidR="001769FF" w:rsidRPr="00384E92" w:rsidRDefault="001769FF" w:rsidP="000E77D4">
      <w:pPr>
        <w:pStyle w:val="Heading6"/>
      </w:pPr>
      <w:bookmarkStart w:id="206" w:name="_Toc20129535"/>
      <w:bookmarkStart w:id="207" w:name="_Toc27584162"/>
      <w:r w:rsidRPr="00384E92">
        <w:t>6.</w:t>
      </w:r>
      <w:r w:rsidR="000E77D4">
        <w:t>1.</w:t>
      </w:r>
      <w:r w:rsidR="00FD6006">
        <w:t>3</w:t>
      </w:r>
      <w:r w:rsidR="00D67984">
        <w:t>.</w:t>
      </w:r>
      <w:r w:rsidR="00D06113">
        <w:t>2.</w:t>
      </w:r>
      <w:r w:rsidR="00F660F7">
        <w:t>3</w:t>
      </w:r>
      <w:r w:rsidRPr="00384E92">
        <w:t>.1</w:t>
      </w:r>
      <w:r w:rsidRPr="00384E92">
        <w:tab/>
      </w:r>
      <w:r w:rsidR="00793F63">
        <w:t>POST</w:t>
      </w:r>
      <w:bookmarkEnd w:id="206"/>
      <w:bookmarkEnd w:id="207"/>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37798E39" w:rsidR="001769FF" w:rsidRPr="00384E92" w:rsidRDefault="001769FF" w:rsidP="00DA0F34">
      <w:pPr>
        <w:pStyle w:val="TH"/>
        <w:rPr>
          <w:rFonts w:cs="Arial"/>
        </w:rPr>
      </w:pPr>
      <w:r w:rsidRPr="00384E92">
        <w:lastRenderedPageBreak/>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4D51E68A"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lastRenderedPageBreak/>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0F84E3DA"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825E4BB"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on </w:t>
            </w:r>
            <w:r w:rsidR="00AA5D75" w:rsidRPr="007C440A">
              <w:rPr>
                <w:lang w:eastAsia="zh-CN"/>
              </w:rPr>
              <w:t>an alternative service instance within the</w:t>
            </w:r>
            <w:r w:rsidR="00AA5D75">
              <w:t xml:space="preserve"> </w:t>
            </w:r>
            <w:r>
              <w:t xml:space="preserve">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231B743B" w:rsidR="00614AA3" w:rsidRDefault="00614AA3" w:rsidP="00C66CE9">
            <w:pPr>
              <w:pStyle w:val="TAL"/>
              <w:rPr>
                <w:noProof/>
              </w:rPr>
            </w:pPr>
            <w:r>
              <w:t xml:space="preserve">- </w:t>
            </w:r>
            <w:r>
              <w:rPr>
                <w:noProof/>
              </w:rPr>
              <w:t>INTEGRITY_PROTECTED_MDR_NOT_ACCEPTABLE</w:t>
            </w:r>
          </w:p>
          <w:p w14:paraId="6F46CD07" w14:textId="22F30BA9" w:rsidR="00A173C3" w:rsidRDefault="00A173C3" w:rsidP="00C66CE9">
            <w:pPr>
              <w:pStyle w:val="TAL"/>
            </w:pPr>
            <w:r>
              <w:t>- DEFAULT_EPS_BEARER_INACTIVE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6E67104" w:rsidR="00C66CE9" w:rsidRDefault="00732B18" w:rsidP="00C66CE9">
            <w:pPr>
              <w:pStyle w:val="TAL"/>
              <w:rPr>
                <w:lang w:val="en-US"/>
              </w:rPr>
            </w:pPr>
            <w:r>
              <w:rPr>
                <w:lang w:val="en-US"/>
              </w:rPr>
              <w:t>- S</w:t>
            </w:r>
            <w:r w:rsidR="00667A88">
              <w:rPr>
                <w:lang w:val="en-US"/>
              </w:rPr>
              <w:t>_</w:t>
            </w:r>
            <w:r>
              <w:rPr>
                <w:lang w:val="en-US"/>
              </w:rPr>
              <w:t>NSSAI_</w:t>
            </w:r>
            <w:r w:rsidRPr="00C575C6">
              <w:rPr>
                <w:lang w:val="en-US"/>
              </w:rPr>
              <w:t>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7126BE7E"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208" w:name="_Toc20129536"/>
      <w:bookmarkStart w:id="209" w:name="_Toc27584163"/>
      <w:r>
        <w:t>6.1.3.2.4</w:t>
      </w:r>
      <w:r>
        <w:tab/>
        <w:t xml:space="preserve">Resource Custom </w:t>
      </w:r>
      <w:r w:rsidR="00BA054B">
        <w:t>Operations</w:t>
      </w:r>
      <w:bookmarkEnd w:id="208"/>
      <w:bookmarkEnd w:id="209"/>
    </w:p>
    <w:p w14:paraId="32E9F2F6" w14:textId="77777777" w:rsidR="006D6A64" w:rsidRPr="006D6A64" w:rsidRDefault="006D6A64" w:rsidP="006D6A64">
      <w:r>
        <w:t>None.</w:t>
      </w:r>
    </w:p>
    <w:p w14:paraId="32E9F2F7" w14:textId="77777777" w:rsidR="00662956" w:rsidRDefault="00662956" w:rsidP="000E77D4">
      <w:pPr>
        <w:pStyle w:val="Heading4"/>
      </w:pPr>
      <w:bookmarkStart w:id="210" w:name="_Toc20129537"/>
      <w:bookmarkStart w:id="211" w:name="_Toc27584164"/>
      <w:r>
        <w:lastRenderedPageBreak/>
        <w:t>6.</w:t>
      </w:r>
      <w:r w:rsidR="000E77D4">
        <w:t>1.</w:t>
      </w:r>
      <w:r w:rsidR="00FD6006">
        <w:t>3</w:t>
      </w:r>
      <w:r>
        <w:t>.3</w:t>
      </w:r>
      <w:r>
        <w:tab/>
      </w:r>
      <w:r w:rsidR="008B6CCA">
        <w:t xml:space="preserve">Resource: </w:t>
      </w:r>
      <w:r w:rsidR="0058081A">
        <w:t>Individual SM context</w:t>
      </w:r>
      <w:bookmarkEnd w:id="210"/>
      <w:bookmarkEnd w:id="211"/>
    </w:p>
    <w:p w14:paraId="32E9F2F8" w14:textId="77777777" w:rsidR="0058081A" w:rsidRDefault="0058081A" w:rsidP="0058081A">
      <w:pPr>
        <w:pStyle w:val="Heading5"/>
      </w:pPr>
      <w:bookmarkStart w:id="212" w:name="_Toc20129538"/>
      <w:bookmarkStart w:id="213" w:name="_Toc27584165"/>
      <w:r>
        <w:t>6.1.3.3.1</w:t>
      </w:r>
      <w:r>
        <w:tab/>
        <w:t>Description</w:t>
      </w:r>
      <w:bookmarkEnd w:id="212"/>
      <w:bookmarkEnd w:id="213"/>
    </w:p>
    <w:p w14:paraId="32E9F2F9" w14:textId="5A06210F" w:rsidR="0058081A" w:rsidRDefault="0058081A" w:rsidP="0058081A">
      <w:r>
        <w:t>This resource represents an individual SM context created in the SMF.</w:t>
      </w:r>
    </w:p>
    <w:p w14:paraId="32E9F2FA" w14:textId="6257EC85" w:rsidR="00135C6C" w:rsidRPr="00183983"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2FB" w14:textId="77777777" w:rsidR="0058081A" w:rsidRDefault="0058081A" w:rsidP="0058081A">
      <w:pPr>
        <w:pStyle w:val="Heading5"/>
      </w:pPr>
      <w:bookmarkStart w:id="214" w:name="_Toc20129539"/>
      <w:bookmarkStart w:id="215" w:name="_Toc27584166"/>
      <w:r>
        <w:t>6.1.3.3.2</w:t>
      </w:r>
      <w:r>
        <w:tab/>
        <w:t>Resource Definition</w:t>
      </w:r>
      <w:bookmarkEnd w:id="214"/>
      <w:bookmarkEnd w:id="215"/>
    </w:p>
    <w:p w14:paraId="32E9F2FC" w14:textId="18476B20" w:rsidR="0058081A" w:rsidRDefault="0058081A" w:rsidP="0058081A">
      <w:r>
        <w:t xml:space="preserve">Resource URI: </w:t>
      </w:r>
      <w:r>
        <w:rPr>
          <w:b/>
        </w:rPr>
        <w:t>{apiRoot}/nsmf-</w:t>
      </w:r>
      <w:r w:rsidRPr="005E0502">
        <w:rPr>
          <w:b/>
        </w:rPr>
        <w:t>pdus</w:t>
      </w:r>
      <w:r>
        <w:rPr>
          <w:b/>
        </w:rPr>
        <w:t>ession</w:t>
      </w:r>
      <w:r w:rsidRPr="005E0502">
        <w:rPr>
          <w:b/>
        </w:rPr>
        <w:t>/</w:t>
      </w:r>
      <w:bookmarkStart w:id="216" w:name="_Hlk6318174"/>
      <w:r w:rsidR="00B76A8B">
        <w:rPr>
          <w:b/>
        </w:rPr>
        <w:t>{apiVersion}</w:t>
      </w:r>
      <w:bookmarkEnd w:id="216"/>
      <w:r w:rsidRPr="005E0502">
        <w:rPr>
          <w:b/>
        </w:rPr>
        <w:t>/sm-contexts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651D394A" w:rsidR="0058081A" w:rsidRDefault="0058081A" w:rsidP="00A423F5">
            <w:pPr>
              <w:pStyle w:val="TAL"/>
            </w:pPr>
            <w:r>
              <w:t xml:space="preserve">See </w:t>
            </w:r>
            <w:r w:rsidR="005B1EEB">
              <w:t>clause</w:t>
            </w:r>
            <w:r>
              <w:t xml:space="preserve"> 6.1.1.</w:t>
            </w:r>
          </w:p>
        </w:tc>
      </w:tr>
      <w:tr w:rsidR="00B76A8B" w:rsidRPr="00B12CFB" w14:paraId="0801D755"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5952C7DD" w14:textId="4A40B1EF"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7CA53E8" w14:textId="01A097EE" w:rsidR="00B76A8B" w:rsidRDefault="00B76A8B" w:rsidP="00B76A8B">
            <w:pPr>
              <w:pStyle w:val="TAL"/>
            </w:pPr>
            <w:r>
              <w:t xml:space="preserve">See </w:t>
            </w:r>
            <w:r w:rsidR="005B1EEB">
              <w:t>clause</w:t>
            </w:r>
            <w:r>
              <w:t xml:space="preserv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217" w:name="_Toc20129540"/>
      <w:bookmarkStart w:id="218" w:name="_Toc27584167"/>
      <w:r>
        <w:t>6.1.3.3.3</w:t>
      </w:r>
      <w:r>
        <w:tab/>
        <w:t>Resource Standard Methods</w:t>
      </w:r>
      <w:bookmarkEnd w:id="217"/>
      <w:bookmarkEnd w:id="218"/>
    </w:p>
    <w:p w14:paraId="32E9F30A" w14:textId="0550DA33" w:rsidR="00760FE7" w:rsidRPr="00760FE7" w:rsidRDefault="00760FE7" w:rsidP="00F5014C">
      <w:r>
        <w:t>None.</w:t>
      </w:r>
    </w:p>
    <w:p w14:paraId="32E9F30B" w14:textId="77777777" w:rsidR="0058081A" w:rsidRDefault="0058081A" w:rsidP="0058081A">
      <w:pPr>
        <w:pStyle w:val="Heading5"/>
      </w:pPr>
      <w:bookmarkStart w:id="219" w:name="_Toc20129541"/>
      <w:bookmarkStart w:id="220" w:name="_Toc27584168"/>
      <w:r>
        <w:t>6.1.3.3.4</w:t>
      </w:r>
      <w:r>
        <w:tab/>
        <w:t>Resource Custom Operations</w:t>
      </w:r>
      <w:bookmarkEnd w:id="219"/>
      <w:bookmarkEnd w:id="220"/>
    </w:p>
    <w:p w14:paraId="32E9F30C" w14:textId="77777777" w:rsidR="0058081A" w:rsidRPr="00384E92" w:rsidRDefault="0058081A" w:rsidP="0058081A">
      <w:pPr>
        <w:pStyle w:val="Heading6"/>
        <w:ind w:left="0" w:firstLine="0"/>
      </w:pPr>
      <w:bookmarkStart w:id="221" w:name="_Toc20129542"/>
      <w:bookmarkStart w:id="222" w:name="_Toc27584169"/>
      <w:r w:rsidRPr="00384E92">
        <w:t>6.</w:t>
      </w:r>
      <w:r>
        <w:t>1.3.3.4</w:t>
      </w:r>
      <w:r w:rsidRPr="00384E92">
        <w:t>.1</w:t>
      </w:r>
      <w:r w:rsidRPr="00384E92">
        <w:tab/>
      </w:r>
      <w:r>
        <w:t>Overview</w:t>
      </w:r>
      <w:bookmarkEnd w:id="221"/>
      <w:bookmarkEnd w:id="222"/>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E25195">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E25195">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223" w:name="_Toc20129543"/>
      <w:bookmarkStart w:id="224" w:name="_Toc27584170"/>
      <w:r>
        <w:t>6.1.3.3.4.</w:t>
      </w:r>
      <w:r w:rsidR="0007511B">
        <w:t>2</w:t>
      </w:r>
      <w:r>
        <w:tab/>
        <w:t>Operation: modify</w:t>
      </w:r>
      <w:bookmarkEnd w:id="223"/>
      <w:bookmarkEnd w:id="224"/>
    </w:p>
    <w:p w14:paraId="32E9F320" w14:textId="77777777" w:rsidR="00E77F28" w:rsidRDefault="00E77F28" w:rsidP="00E77F28">
      <w:pPr>
        <w:pStyle w:val="Heading7"/>
      </w:pPr>
      <w:bookmarkStart w:id="225" w:name="_Toc20129544"/>
      <w:bookmarkStart w:id="226" w:name="_Toc27584171"/>
      <w:r>
        <w:t>6.1.3.3.4.</w:t>
      </w:r>
      <w:r w:rsidR="0007511B">
        <w:t>2</w:t>
      </w:r>
      <w:r>
        <w:t>.1</w:t>
      </w:r>
      <w:r>
        <w:tab/>
        <w:t>Description</w:t>
      </w:r>
      <w:bookmarkEnd w:id="225"/>
      <w:bookmarkEnd w:id="226"/>
    </w:p>
    <w:p w14:paraId="32E9F321" w14:textId="77777777" w:rsidR="00E77F28" w:rsidRDefault="00E77F28" w:rsidP="00E77F28">
      <w:pPr>
        <w:pStyle w:val="Heading7"/>
      </w:pPr>
      <w:bookmarkStart w:id="227" w:name="_Toc20129545"/>
      <w:bookmarkStart w:id="228" w:name="_Toc27584172"/>
      <w:r>
        <w:t>6.1.3.3.4.</w:t>
      </w:r>
      <w:r w:rsidR="0007511B">
        <w:t>2</w:t>
      </w:r>
      <w:r>
        <w:t>.2</w:t>
      </w:r>
      <w:r>
        <w:tab/>
        <w:t>Operation Definition</w:t>
      </w:r>
      <w:bookmarkEnd w:id="227"/>
      <w:bookmarkEnd w:id="228"/>
    </w:p>
    <w:p w14:paraId="32E9F322" w14:textId="09CF8F7A" w:rsidR="00E77F28" w:rsidRDefault="00E77F28" w:rsidP="00E77F28">
      <w:r>
        <w:t>This custom operation updates an individual SM context resource and/or provide N1 or N2 SM information received from the UE or the AN, for a given PDU session, towards the SMF, or in V-SMF in HR roaming scenario.</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ABFF097" w:rsidR="00E77F28" w:rsidRDefault="00E77F28" w:rsidP="00E77F28">
      <w:pPr>
        <w:pStyle w:val="TH"/>
      </w:pPr>
      <w:r>
        <w:t>Table 6.1.3.3.4.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29DA1896"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229" w:name="_Toc20129546"/>
      <w:bookmarkStart w:id="230" w:name="_Toc27584173"/>
      <w:r w:rsidRPr="00384E92">
        <w:t>6.</w:t>
      </w:r>
      <w:r>
        <w:t>1.3.3.4</w:t>
      </w:r>
      <w:r w:rsidRPr="00384E92">
        <w:t>.</w:t>
      </w:r>
      <w:r w:rsidR="0007511B">
        <w:t>3</w:t>
      </w:r>
      <w:r w:rsidRPr="00384E92">
        <w:tab/>
      </w:r>
      <w:r>
        <w:t>Operation: release</w:t>
      </w:r>
      <w:bookmarkEnd w:id="229"/>
      <w:bookmarkEnd w:id="230"/>
    </w:p>
    <w:p w14:paraId="32E9F370" w14:textId="77777777" w:rsidR="0058081A" w:rsidRDefault="0058081A" w:rsidP="0058081A">
      <w:pPr>
        <w:pStyle w:val="Heading7"/>
      </w:pPr>
      <w:bookmarkStart w:id="231" w:name="_Toc20129547"/>
      <w:bookmarkStart w:id="232" w:name="_Toc27584174"/>
      <w:r>
        <w:t>6.1.3.3.4.</w:t>
      </w:r>
      <w:r w:rsidR="0007511B">
        <w:t>3</w:t>
      </w:r>
      <w:r>
        <w:t>.1</w:t>
      </w:r>
      <w:r>
        <w:tab/>
        <w:t>Description</w:t>
      </w:r>
      <w:bookmarkEnd w:id="231"/>
      <w:bookmarkEnd w:id="232"/>
    </w:p>
    <w:p w14:paraId="32E9F371" w14:textId="77777777" w:rsidR="0058081A" w:rsidRDefault="0058081A" w:rsidP="0058081A">
      <w:pPr>
        <w:pStyle w:val="Heading7"/>
      </w:pPr>
      <w:bookmarkStart w:id="233" w:name="_Toc20129548"/>
      <w:bookmarkStart w:id="234" w:name="_Toc27584175"/>
      <w:r>
        <w:t>6.1.3.3.4.</w:t>
      </w:r>
      <w:r w:rsidR="0007511B">
        <w:t>3</w:t>
      </w:r>
      <w:r>
        <w:t>.2</w:t>
      </w:r>
      <w:r>
        <w:tab/>
        <w:t>Operation Definition</w:t>
      </w:r>
      <w:bookmarkEnd w:id="233"/>
      <w:bookmarkEnd w:id="234"/>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307DD6AE"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79FC216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235" w:name="_Toc20129549"/>
      <w:bookmarkStart w:id="236" w:name="_Toc27584176"/>
      <w:r w:rsidRPr="00384E92">
        <w:t>6.</w:t>
      </w:r>
      <w:r>
        <w:t>1.3.3.4</w:t>
      </w:r>
      <w:r w:rsidRPr="00384E92">
        <w:t>.</w:t>
      </w:r>
      <w:r>
        <w:t>4</w:t>
      </w:r>
      <w:r w:rsidRPr="00384E92">
        <w:tab/>
      </w:r>
      <w:r>
        <w:t>Operation: retrieve</w:t>
      </w:r>
      <w:bookmarkEnd w:id="235"/>
      <w:bookmarkEnd w:id="236"/>
    </w:p>
    <w:p w14:paraId="32E9F398" w14:textId="77777777" w:rsidR="0026346C" w:rsidRDefault="0026346C" w:rsidP="0026346C">
      <w:pPr>
        <w:pStyle w:val="Heading7"/>
      </w:pPr>
      <w:bookmarkStart w:id="237" w:name="_Toc20129550"/>
      <w:bookmarkStart w:id="238" w:name="_Toc27584177"/>
      <w:r>
        <w:t>6.1.3.3.4.4.1</w:t>
      </w:r>
      <w:r>
        <w:tab/>
        <w:t>Description</w:t>
      </w:r>
      <w:bookmarkEnd w:id="237"/>
      <w:bookmarkEnd w:id="238"/>
    </w:p>
    <w:p w14:paraId="32E9F399" w14:textId="77777777" w:rsidR="0026346C" w:rsidRDefault="0026346C" w:rsidP="0026346C">
      <w:pPr>
        <w:pStyle w:val="Heading7"/>
      </w:pPr>
      <w:bookmarkStart w:id="239" w:name="_Toc20129551"/>
      <w:bookmarkStart w:id="240" w:name="_Toc27584178"/>
      <w:r>
        <w:t>6.1.3.3.4.4.2</w:t>
      </w:r>
      <w:r>
        <w:tab/>
        <w:t>Operation Definition</w:t>
      </w:r>
      <w:bookmarkEnd w:id="239"/>
      <w:bookmarkEnd w:id="240"/>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66A19492"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4170BC71"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241" w:name="_Toc20129552"/>
      <w:bookmarkStart w:id="242" w:name="_Toc27584179"/>
      <w:r w:rsidRPr="00DD4E0C">
        <w:rPr>
          <w:lang w:val="fr-FR"/>
        </w:rPr>
        <w:t>6.1.3.</w:t>
      </w:r>
      <w:r>
        <w:rPr>
          <w:lang w:val="fr-FR"/>
        </w:rPr>
        <w:t>5</w:t>
      </w:r>
      <w:r w:rsidRPr="00DD4E0C">
        <w:rPr>
          <w:lang w:val="fr-FR"/>
        </w:rPr>
        <w:tab/>
        <w:t>Resource: PDU sessions collection (H-SMF)</w:t>
      </w:r>
      <w:bookmarkEnd w:id="241"/>
      <w:bookmarkEnd w:id="242"/>
    </w:p>
    <w:p w14:paraId="32E9F3CE" w14:textId="77777777" w:rsidR="00BD5876" w:rsidRDefault="00BD5876" w:rsidP="00BD5876">
      <w:pPr>
        <w:pStyle w:val="Heading5"/>
      </w:pPr>
      <w:bookmarkStart w:id="243" w:name="_Toc20129553"/>
      <w:bookmarkStart w:id="244" w:name="_Toc27584180"/>
      <w:r>
        <w:t>6.1.3.5.1</w:t>
      </w:r>
      <w:r>
        <w:tab/>
        <w:t>Description</w:t>
      </w:r>
      <w:bookmarkEnd w:id="243"/>
      <w:bookmarkEnd w:id="244"/>
    </w:p>
    <w:p w14:paraId="32E9F3CF" w14:textId="5FCD8A31" w:rsidR="00BD5876" w:rsidRDefault="00BD5876" w:rsidP="00BD5876">
      <w:r>
        <w:t>This resource represents the collection of the individual PDU sessions created in the H-SMF.</w:t>
      </w:r>
    </w:p>
    <w:p w14:paraId="32E9F3D0" w14:textId="0806C32C" w:rsidR="00135C6C" w:rsidRDefault="00135C6C" w:rsidP="00135C6C">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3D1" w14:textId="77777777" w:rsidR="00BD5876" w:rsidRDefault="00BD5876" w:rsidP="00BD5876">
      <w:pPr>
        <w:pStyle w:val="Heading5"/>
      </w:pPr>
      <w:bookmarkStart w:id="245" w:name="_Toc20129554"/>
      <w:bookmarkStart w:id="246" w:name="_Toc27584181"/>
      <w:r>
        <w:t>6.1.3.5.2</w:t>
      </w:r>
      <w:r>
        <w:tab/>
        <w:t>Resource Definition</w:t>
      </w:r>
      <w:bookmarkEnd w:id="245"/>
      <w:bookmarkEnd w:id="246"/>
    </w:p>
    <w:p w14:paraId="32E9F3D2" w14:textId="06E576FB" w:rsidR="00BD5876" w:rsidRPr="007A7918" w:rsidRDefault="00BD5876" w:rsidP="00BD5876">
      <w:r w:rsidRPr="007A7918">
        <w:t xml:space="preserve">Resource URI: </w:t>
      </w:r>
      <w:r w:rsidRPr="007A7918">
        <w:rPr>
          <w:b/>
        </w:rPr>
        <w:t>{apiRoot}/nsmf-pdusession/</w:t>
      </w:r>
      <w:r w:rsidR="00B76A8B" w:rsidRPr="007A7918">
        <w:rPr>
          <w:b/>
        </w:rPr>
        <w:t>{apiVersion}</w:t>
      </w:r>
      <w:r w:rsidRPr="007A7918">
        <w:rPr>
          <w:b/>
        </w:rPr>
        <w:t>/pdu-sessions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1ED0330B" w:rsidR="00BD5876" w:rsidRDefault="00BD5876" w:rsidP="00A423F5">
            <w:pPr>
              <w:pStyle w:val="TAL"/>
            </w:pPr>
            <w:r>
              <w:t xml:space="preserve">See </w:t>
            </w:r>
            <w:r w:rsidR="005B1EEB">
              <w:t>clause</w:t>
            </w:r>
            <w:r>
              <w:t xml:space="preserve"> 6.1.1.</w:t>
            </w:r>
          </w:p>
        </w:tc>
      </w:tr>
      <w:tr w:rsidR="00B76A8B" w:rsidRPr="00B12CFB" w14:paraId="2DC9E965"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75394F87" w14:textId="7EECD4EB"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ACE495" w14:textId="05316D8E" w:rsidR="00B76A8B" w:rsidRDefault="00B76A8B" w:rsidP="00B76A8B">
            <w:pPr>
              <w:pStyle w:val="TAL"/>
            </w:pPr>
            <w:r>
              <w:t xml:space="preserve">See </w:t>
            </w:r>
            <w:r w:rsidR="005B1EEB">
              <w:t>clause</w:t>
            </w:r>
            <w:r>
              <w:t xml:space="preserve"> 6.1.1.</w:t>
            </w:r>
          </w:p>
        </w:tc>
      </w:tr>
    </w:tbl>
    <w:p w14:paraId="32E9F3DB" w14:textId="77777777" w:rsidR="00BD5876" w:rsidRPr="00384E92" w:rsidRDefault="00BD5876" w:rsidP="00BD5876"/>
    <w:p w14:paraId="32E9F3DC" w14:textId="77777777" w:rsidR="00BD5876" w:rsidRDefault="00BD5876" w:rsidP="00BD5876">
      <w:pPr>
        <w:pStyle w:val="Heading5"/>
      </w:pPr>
      <w:bookmarkStart w:id="247" w:name="_Toc20129555"/>
      <w:bookmarkStart w:id="248" w:name="_Toc27584182"/>
      <w:r>
        <w:t>6.1.3.5.3</w:t>
      </w:r>
      <w:r>
        <w:tab/>
        <w:t>Resource Standard Methods</w:t>
      </w:r>
      <w:bookmarkEnd w:id="247"/>
      <w:bookmarkEnd w:id="248"/>
    </w:p>
    <w:p w14:paraId="32E9F3DD" w14:textId="77777777" w:rsidR="00BD5876" w:rsidRPr="00384E92" w:rsidRDefault="00BD5876" w:rsidP="00BD5876">
      <w:pPr>
        <w:pStyle w:val="Heading6"/>
      </w:pPr>
      <w:bookmarkStart w:id="249" w:name="_Toc20129556"/>
      <w:bookmarkStart w:id="250" w:name="_Toc27584183"/>
      <w:r w:rsidRPr="00384E92">
        <w:t>6.</w:t>
      </w:r>
      <w:r>
        <w:t>1.3.5.3</w:t>
      </w:r>
      <w:r w:rsidRPr="00384E92">
        <w:t>.1</w:t>
      </w:r>
      <w:r w:rsidRPr="00384E92">
        <w:tab/>
      </w:r>
      <w:r>
        <w:t>POST</w:t>
      </w:r>
      <w:bookmarkEnd w:id="249"/>
      <w:bookmarkEnd w:id="250"/>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5F40BE06"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51C6CC9D"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2C12322F"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511BF4FD"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48548F">
              <w:rPr>
                <w:rFonts w:hint="eastAsia"/>
                <w:lang w:eastAsia="zh-CN"/>
              </w:rPr>
              <w:t xml:space="preserve">resource located </w:t>
            </w:r>
            <w:r w:rsidR="0048548F">
              <w:rPr>
                <w:lang w:eastAsia="zh-CN"/>
              </w:rPr>
              <w:t xml:space="preserve">on </w:t>
            </w:r>
            <w:r w:rsidR="0048548F" w:rsidRPr="007C440A">
              <w:rPr>
                <w:lang w:eastAsia="zh-CN"/>
              </w:rPr>
              <w:t>an alternative service instance within the</w:t>
            </w:r>
            <w:r w:rsidR="0048548F">
              <w:t xml:space="preserve"> </w:t>
            </w:r>
            <w:r>
              <w:t xml:space="preserve">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597DF7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251" w:name="_Toc20129557"/>
      <w:bookmarkStart w:id="252" w:name="_Toc27584184"/>
      <w:r>
        <w:lastRenderedPageBreak/>
        <w:t>6.1.3.5.4</w:t>
      </w:r>
      <w:r>
        <w:tab/>
        <w:t>Resource Custom Operations</w:t>
      </w:r>
      <w:bookmarkEnd w:id="251"/>
      <w:bookmarkEnd w:id="252"/>
    </w:p>
    <w:p w14:paraId="32E9F453" w14:textId="77777777" w:rsidR="00BD5876" w:rsidRPr="00384E92" w:rsidRDefault="00BD5876" w:rsidP="00BD5876">
      <w:pPr>
        <w:pStyle w:val="Heading6"/>
        <w:ind w:left="0" w:firstLine="0"/>
      </w:pPr>
      <w:bookmarkStart w:id="253" w:name="_Toc20129558"/>
      <w:bookmarkStart w:id="254" w:name="_Toc27584185"/>
      <w:r w:rsidRPr="00384E92">
        <w:t>6.</w:t>
      </w:r>
      <w:r>
        <w:t>1.3.5.4</w:t>
      </w:r>
      <w:r w:rsidRPr="00384E92">
        <w:t>.1</w:t>
      </w:r>
      <w:r w:rsidRPr="00384E92">
        <w:tab/>
      </w:r>
      <w:r>
        <w:t>Overview</w:t>
      </w:r>
      <w:bookmarkEnd w:id="253"/>
      <w:bookmarkEnd w:id="254"/>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255" w:name="_Toc20129559"/>
      <w:bookmarkStart w:id="256" w:name="_Toc27584186"/>
      <w:r w:rsidRPr="004E2C68">
        <w:rPr>
          <w:lang w:val="en-US"/>
        </w:rPr>
        <w:t>6.1.3.6</w:t>
      </w:r>
      <w:r w:rsidRPr="004E2C68">
        <w:rPr>
          <w:lang w:val="en-US"/>
        </w:rPr>
        <w:tab/>
        <w:t>Resource: Individual PDU session (H-SMF)</w:t>
      </w:r>
      <w:bookmarkEnd w:id="255"/>
      <w:bookmarkEnd w:id="256"/>
    </w:p>
    <w:p w14:paraId="32E9F45F" w14:textId="77777777" w:rsidR="00790F6A" w:rsidRPr="004E2C68" w:rsidRDefault="00790F6A" w:rsidP="00790F6A">
      <w:pPr>
        <w:pStyle w:val="Heading5"/>
        <w:rPr>
          <w:lang w:val="en-US"/>
        </w:rPr>
      </w:pPr>
      <w:bookmarkStart w:id="257" w:name="_Toc20129560"/>
      <w:bookmarkStart w:id="258" w:name="_Toc27584187"/>
      <w:r w:rsidRPr="004E2C68">
        <w:rPr>
          <w:lang w:val="en-US"/>
        </w:rPr>
        <w:t>6.1.3.6.1</w:t>
      </w:r>
      <w:r w:rsidRPr="004E2C68">
        <w:rPr>
          <w:lang w:val="en-US"/>
        </w:rPr>
        <w:tab/>
        <w:t>Description</w:t>
      </w:r>
      <w:bookmarkEnd w:id="257"/>
      <w:bookmarkEnd w:id="258"/>
    </w:p>
    <w:p w14:paraId="32E9F460" w14:textId="52A4741B" w:rsidR="00790F6A" w:rsidRDefault="00790F6A" w:rsidP="00790F6A">
      <w:r>
        <w:t>This resource represents an individual PDU session created in the H-SMF.</w:t>
      </w:r>
    </w:p>
    <w:p w14:paraId="32E9F461" w14:textId="17469202"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62" w14:textId="77777777" w:rsidR="00790F6A" w:rsidRPr="00DD4E0C" w:rsidRDefault="00790F6A" w:rsidP="00790F6A">
      <w:pPr>
        <w:pStyle w:val="Heading5"/>
        <w:rPr>
          <w:lang w:val="en-US"/>
        </w:rPr>
      </w:pPr>
      <w:bookmarkStart w:id="259" w:name="_Toc20129561"/>
      <w:bookmarkStart w:id="260" w:name="_Toc27584188"/>
      <w:r w:rsidRPr="00DD4E0C">
        <w:rPr>
          <w:lang w:val="en-US"/>
        </w:rPr>
        <w:t>6.1.3.</w:t>
      </w:r>
      <w:r>
        <w:rPr>
          <w:lang w:val="en-US"/>
        </w:rPr>
        <w:t>6</w:t>
      </w:r>
      <w:r w:rsidRPr="00DD4E0C">
        <w:rPr>
          <w:lang w:val="en-US"/>
        </w:rPr>
        <w:t>.2</w:t>
      </w:r>
      <w:r w:rsidRPr="00DD4E0C">
        <w:rPr>
          <w:lang w:val="en-US"/>
        </w:rPr>
        <w:tab/>
        <w:t>Resource Definition</w:t>
      </w:r>
      <w:bookmarkEnd w:id="259"/>
      <w:bookmarkEnd w:id="260"/>
    </w:p>
    <w:p w14:paraId="32E9F463" w14:textId="3892656D" w:rsidR="00790F6A" w:rsidRPr="007A7918" w:rsidRDefault="00790F6A" w:rsidP="00790F6A">
      <w:r w:rsidRPr="007A7918">
        <w:t xml:space="preserve">Resource URI: </w:t>
      </w:r>
      <w:r w:rsidRPr="007A7918">
        <w:rPr>
          <w:b/>
        </w:rPr>
        <w:t>{apiRoot}/nsmf-pdusession/</w:t>
      </w:r>
      <w:r w:rsidR="00B76A8B" w:rsidRPr="007A7918">
        <w:rPr>
          <w:b/>
        </w:rPr>
        <w:t>{apiVersion}</w:t>
      </w:r>
      <w:r w:rsidRPr="007A7918">
        <w:rPr>
          <w:b/>
        </w:rPr>
        <w:t>/pdu-sessions/{pduSessionRef}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2C12ADB8" w:rsidR="00790F6A" w:rsidRDefault="00790F6A" w:rsidP="00A423F5">
            <w:pPr>
              <w:pStyle w:val="TAL"/>
            </w:pPr>
            <w:r>
              <w:t xml:space="preserve">See </w:t>
            </w:r>
            <w:r w:rsidR="005B1EEB">
              <w:t>clause</w:t>
            </w:r>
            <w:r>
              <w:t xml:space="preserve"> 6.1.1.</w:t>
            </w:r>
          </w:p>
        </w:tc>
      </w:tr>
      <w:tr w:rsidR="00B76A8B" w:rsidRPr="00B12CFB" w14:paraId="1849D36E"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17C942EB" w14:textId="293E6018"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18DFAE" w14:textId="6E5B521A" w:rsidR="00B76A8B" w:rsidRDefault="00B76A8B" w:rsidP="00B76A8B">
            <w:pPr>
              <w:pStyle w:val="TAL"/>
            </w:pPr>
            <w:r>
              <w:t xml:space="preserve">See </w:t>
            </w:r>
            <w:r w:rsidR="005B1EEB">
              <w:t>clause</w:t>
            </w:r>
            <w:r>
              <w:t xml:space="preserv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261" w:name="_Toc20129562"/>
      <w:bookmarkStart w:id="262" w:name="_Toc27584189"/>
      <w:r>
        <w:t>6.1.3.6.3</w:t>
      </w:r>
      <w:r>
        <w:tab/>
        <w:t>Resource Standard Methods</w:t>
      </w:r>
      <w:bookmarkEnd w:id="261"/>
      <w:bookmarkEnd w:id="262"/>
    </w:p>
    <w:p w14:paraId="32E9F471" w14:textId="77777777" w:rsidR="00760FE7" w:rsidRPr="00760FE7" w:rsidRDefault="00760FE7" w:rsidP="00F5014C">
      <w:r>
        <w:t>None.</w:t>
      </w:r>
    </w:p>
    <w:p w14:paraId="32E9F472" w14:textId="77777777" w:rsidR="00790F6A" w:rsidRDefault="00790F6A" w:rsidP="00790F6A">
      <w:pPr>
        <w:pStyle w:val="Heading5"/>
      </w:pPr>
      <w:bookmarkStart w:id="263" w:name="_Toc20129563"/>
      <w:bookmarkStart w:id="264" w:name="_Toc27584190"/>
      <w:r>
        <w:t>6.1.3.6.4</w:t>
      </w:r>
      <w:r>
        <w:tab/>
        <w:t>Resource Custom Operations</w:t>
      </w:r>
      <w:bookmarkEnd w:id="263"/>
      <w:bookmarkEnd w:id="264"/>
    </w:p>
    <w:p w14:paraId="32E9F473" w14:textId="77777777" w:rsidR="00790F6A" w:rsidRPr="00384E92" w:rsidRDefault="00790F6A" w:rsidP="00790F6A">
      <w:pPr>
        <w:pStyle w:val="Heading6"/>
        <w:ind w:left="0" w:firstLine="0"/>
      </w:pPr>
      <w:bookmarkStart w:id="265" w:name="_Toc20129564"/>
      <w:bookmarkStart w:id="266" w:name="_Toc27584191"/>
      <w:r w:rsidRPr="00384E92">
        <w:t>6.</w:t>
      </w:r>
      <w:r>
        <w:t>1.3.6.4</w:t>
      </w:r>
      <w:r w:rsidRPr="00384E92">
        <w:t>.1</w:t>
      </w:r>
      <w:r w:rsidRPr="00384E92">
        <w:tab/>
      </w:r>
      <w:r>
        <w:t>Overview</w:t>
      </w:r>
      <w:bookmarkEnd w:id="265"/>
      <w:bookmarkEnd w:id="266"/>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E25195">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E25195">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267" w:name="_Toc20129565"/>
      <w:bookmarkStart w:id="268" w:name="_Toc27584192"/>
      <w:r>
        <w:t>6.1.3.6.4.</w:t>
      </w:r>
      <w:r w:rsidR="0007511B">
        <w:t>2</w:t>
      </w:r>
      <w:r>
        <w:tab/>
        <w:t>Operation: modify</w:t>
      </w:r>
      <w:bookmarkEnd w:id="267"/>
      <w:bookmarkEnd w:id="268"/>
    </w:p>
    <w:p w14:paraId="32E9F483" w14:textId="77777777" w:rsidR="00E77F28" w:rsidRDefault="00E77F28" w:rsidP="00E77F28">
      <w:pPr>
        <w:pStyle w:val="Heading7"/>
      </w:pPr>
      <w:bookmarkStart w:id="269" w:name="_Toc20129566"/>
      <w:bookmarkStart w:id="270" w:name="_Toc27584193"/>
      <w:r>
        <w:t>6.1.3.6.4.</w:t>
      </w:r>
      <w:r w:rsidR="0007511B">
        <w:t>2</w:t>
      </w:r>
      <w:r>
        <w:t>.1</w:t>
      </w:r>
      <w:r>
        <w:tab/>
        <w:t>Description</w:t>
      </w:r>
      <w:bookmarkEnd w:id="269"/>
      <w:bookmarkEnd w:id="270"/>
    </w:p>
    <w:p w14:paraId="32E9F484" w14:textId="77777777" w:rsidR="00E77F28" w:rsidRDefault="00E77F28" w:rsidP="00E77F28">
      <w:pPr>
        <w:pStyle w:val="Heading7"/>
      </w:pPr>
      <w:bookmarkStart w:id="271" w:name="_Toc20129567"/>
      <w:bookmarkStart w:id="272" w:name="_Toc27584194"/>
      <w:r>
        <w:t>6.1.3.6.4.</w:t>
      </w:r>
      <w:r w:rsidR="0007511B">
        <w:t>2</w:t>
      </w:r>
      <w:r>
        <w:t>.2</w:t>
      </w:r>
      <w:r>
        <w:tab/>
        <w:t>Operation Definition</w:t>
      </w:r>
      <w:bookmarkEnd w:id="271"/>
      <w:bookmarkEnd w:id="272"/>
    </w:p>
    <w:p w14:paraId="32E9F485" w14:textId="4E1D938A" w:rsidR="00E77F28" w:rsidRDefault="00E77F28" w:rsidP="00E77F28">
      <w:r>
        <w:t>This custom operation updates an individual PDU session resource in the H-SMF and/or provide the H-SMF with information received by the V-SMF in N1 SM signalling from the UE.</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5FB20440" w:rsidR="00E77F28" w:rsidRDefault="00E77F28" w:rsidP="00E77F28">
      <w:pPr>
        <w:pStyle w:val="TH"/>
      </w:pPr>
      <w:r>
        <w:lastRenderedPageBreak/>
        <w:t>Table 6.1.3.6.4.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2C965DC1"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273" w:name="_Toc20129568"/>
      <w:bookmarkStart w:id="274" w:name="_Toc27584195"/>
      <w:r w:rsidRPr="00384E92">
        <w:t>6.</w:t>
      </w:r>
      <w:r>
        <w:t>1.3.6.4</w:t>
      </w:r>
      <w:r w:rsidRPr="00384E92">
        <w:t>.</w:t>
      </w:r>
      <w:r w:rsidR="0007511B">
        <w:t>3</w:t>
      </w:r>
      <w:r w:rsidRPr="00384E92">
        <w:tab/>
      </w:r>
      <w:r>
        <w:t>Operation: release</w:t>
      </w:r>
      <w:bookmarkEnd w:id="273"/>
      <w:bookmarkEnd w:id="274"/>
    </w:p>
    <w:p w14:paraId="32E9F4D2" w14:textId="77777777" w:rsidR="00790F6A" w:rsidRDefault="00790F6A" w:rsidP="00790F6A">
      <w:pPr>
        <w:pStyle w:val="Heading7"/>
      </w:pPr>
      <w:bookmarkStart w:id="275" w:name="_Toc20129569"/>
      <w:bookmarkStart w:id="276" w:name="_Toc27584196"/>
      <w:r>
        <w:t>6.1.3.6.4.</w:t>
      </w:r>
      <w:r w:rsidR="0007511B">
        <w:t>3</w:t>
      </w:r>
      <w:r>
        <w:t>.1</w:t>
      </w:r>
      <w:r>
        <w:tab/>
        <w:t>Description</w:t>
      </w:r>
      <w:bookmarkEnd w:id="275"/>
      <w:bookmarkEnd w:id="276"/>
    </w:p>
    <w:p w14:paraId="32E9F4D3" w14:textId="77777777" w:rsidR="00790F6A" w:rsidRDefault="00790F6A" w:rsidP="00790F6A">
      <w:pPr>
        <w:pStyle w:val="Heading7"/>
      </w:pPr>
      <w:bookmarkStart w:id="277" w:name="_Toc20129570"/>
      <w:bookmarkStart w:id="278" w:name="_Toc27584197"/>
      <w:r>
        <w:t>6.1.3.6.4.</w:t>
      </w:r>
      <w:r w:rsidR="0007511B">
        <w:t>3</w:t>
      </w:r>
      <w:r>
        <w:t>.2</w:t>
      </w:r>
      <w:r>
        <w:tab/>
        <w:t>Operation Definition</w:t>
      </w:r>
      <w:bookmarkEnd w:id="277"/>
      <w:bookmarkEnd w:id="278"/>
    </w:p>
    <w:p w14:paraId="32E9F4D4" w14:textId="4B59F366" w:rsidR="00790F6A" w:rsidRDefault="00790F6A" w:rsidP="00790F6A">
      <w:r>
        <w:t>This custom operation releases an individual PDU session resource in the H-SMF, in HR roaming scenario.</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54DB7C53"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0F6BD0D5"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279" w:name="_Toc20129571"/>
      <w:bookmarkStart w:id="280" w:name="_Toc27584198"/>
      <w:r w:rsidRPr="00F5014C">
        <w:rPr>
          <w:lang w:val="en-US"/>
        </w:rPr>
        <w:t>6.1.3.</w:t>
      </w:r>
      <w:r w:rsidR="003E448D" w:rsidRPr="00F5014C">
        <w:rPr>
          <w:lang w:val="en-US"/>
        </w:rPr>
        <w:t>7</w:t>
      </w:r>
      <w:r w:rsidRPr="00F5014C">
        <w:rPr>
          <w:lang w:val="en-US"/>
        </w:rPr>
        <w:tab/>
        <w:t>Resource: Individual PDU session (V-SMF)</w:t>
      </w:r>
      <w:bookmarkEnd w:id="279"/>
      <w:bookmarkEnd w:id="280"/>
    </w:p>
    <w:p w14:paraId="32E9F4FA" w14:textId="77777777" w:rsidR="00947128" w:rsidRPr="00F5014C" w:rsidRDefault="00947128" w:rsidP="00947128">
      <w:pPr>
        <w:pStyle w:val="Heading5"/>
        <w:rPr>
          <w:lang w:val="en-US"/>
        </w:rPr>
      </w:pPr>
      <w:bookmarkStart w:id="281" w:name="_Toc20129572"/>
      <w:bookmarkStart w:id="282" w:name="_Toc27584199"/>
      <w:r w:rsidRPr="00F5014C">
        <w:rPr>
          <w:lang w:val="en-US"/>
        </w:rPr>
        <w:t>6.1.3.</w:t>
      </w:r>
      <w:r w:rsidR="003E448D" w:rsidRPr="00F5014C">
        <w:rPr>
          <w:lang w:val="en-US"/>
        </w:rPr>
        <w:t>7</w:t>
      </w:r>
      <w:r w:rsidRPr="00F5014C">
        <w:rPr>
          <w:lang w:val="en-US"/>
        </w:rPr>
        <w:t>.1</w:t>
      </w:r>
      <w:r w:rsidRPr="00F5014C">
        <w:rPr>
          <w:lang w:val="en-US"/>
        </w:rPr>
        <w:tab/>
        <w:t>Description</w:t>
      </w:r>
      <w:bookmarkEnd w:id="281"/>
      <w:bookmarkEnd w:id="282"/>
    </w:p>
    <w:p w14:paraId="32E9F4FB" w14:textId="54B6209F" w:rsidR="00947128" w:rsidRDefault="00947128" w:rsidP="00947128">
      <w:r>
        <w:t>This resource represents an individual PDU session created in the V-SMF.</w:t>
      </w:r>
    </w:p>
    <w:p w14:paraId="32E9F4FC" w14:textId="2A6AC54A"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FD" w14:textId="77777777" w:rsidR="00947128" w:rsidRPr="00DD4E0C" w:rsidRDefault="00947128" w:rsidP="00947128">
      <w:pPr>
        <w:pStyle w:val="Heading5"/>
        <w:rPr>
          <w:lang w:val="en-US"/>
        </w:rPr>
      </w:pPr>
      <w:bookmarkStart w:id="283" w:name="_Toc20129573"/>
      <w:bookmarkStart w:id="284" w:name="_Toc27584200"/>
      <w:r w:rsidRPr="00DD4E0C">
        <w:rPr>
          <w:lang w:val="en-US"/>
        </w:rPr>
        <w:t>6.1.3.</w:t>
      </w:r>
      <w:r w:rsidR="003E448D">
        <w:rPr>
          <w:lang w:val="en-US"/>
        </w:rPr>
        <w:t>7</w:t>
      </w:r>
      <w:r w:rsidRPr="00DD4E0C">
        <w:rPr>
          <w:lang w:val="en-US"/>
        </w:rPr>
        <w:t>.2</w:t>
      </w:r>
      <w:r w:rsidRPr="00DD4E0C">
        <w:rPr>
          <w:lang w:val="en-US"/>
        </w:rPr>
        <w:tab/>
        <w:t>Resource Definition</w:t>
      </w:r>
      <w:bookmarkEnd w:id="283"/>
      <w:bookmarkEnd w:id="284"/>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285" w:name="_Toc20129574"/>
      <w:bookmarkStart w:id="286" w:name="_Toc27584201"/>
      <w:r>
        <w:t>6.1.3.</w:t>
      </w:r>
      <w:r w:rsidR="003E448D">
        <w:t>7</w:t>
      </w:r>
      <w:r>
        <w:t>.3</w:t>
      </w:r>
      <w:r>
        <w:tab/>
        <w:t>Resource Standard Methods</w:t>
      </w:r>
      <w:bookmarkEnd w:id="285"/>
      <w:bookmarkEnd w:id="286"/>
    </w:p>
    <w:p w14:paraId="32E9F509" w14:textId="77777777" w:rsidR="00947128" w:rsidRPr="00384E92" w:rsidRDefault="00947128" w:rsidP="00947128">
      <w:pPr>
        <w:pStyle w:val="Heading6"/>
      </w:pPr>
      <w:bookmarkStart w:id="287" w:name="_Toc20129575"/>
      <w:bookmarkStart w:id="288" w:name="_Toc27584202"/>
      <w:r w:rsidRPr="00384E92">
        <w:t>6.</w:t>
      </w:r>
      <w:r>
        <w:t>1.3.</w:t>
      </w:r>
      <w:r w:rsidR="003E448D">
        <w:t>7</w:t>
      </w:r>
      <w:r>
        <w:t>.3</w:t>
      </w:r>
      <w:r w:rsidRPr="00384E92">
        <w:t>.1</w:t>
      </w:r>
      <w:r w:rsidRPr="00384E92">
        <w:tab/>
      </w:r>
      <w:r>
        <w:t>POST</w:t>
      </w:r>
      <w:bookmarkEnd w:id="287"/>
      <w:bookmarkEnd w:id="288"/>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184546F5"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34BFF16F"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70EE46E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289" w:name="_Toc20129576"/>
      <w:bookmarkStart w:id="290" w:name="_Toc27584203"/>
      <w:r>
        <w:t>6.1.3.</w:t>
      </w:r>
      <w:r w:rsidR="003E448D">
        <w:t>7</w:t>
      </w:r>
      <w:r>
        <w:t>.4</w:t>
      </w:r>
      <w:r>
        <w:tab/>
        <w:t>Resource Custom Operations</w:t>
      </w:r>
      <w:bookmarkEnd w:id="289"/>
      <w:bookmarkEnd w:id="290"/>
    </w:p>
    <w:p w14:paraId="32E9F53F" w14:textId="77777777" w:rsidR="00947128" w:rsidRPr="00384E92" w:rsidRDefault="00947128" w:rsidP="00947128">
      <w:pPr>
        <w:pStyle w:val="Heading6"/>
        <w:ind w:left="0" w:firstLine="0"/>
      </w:pPr>
      <w:bookmarkStart w:id="291" w:name="_Toc20129577"/>
      <w:bookmarkStart w:id="292" w:name="_Toc27584204"/>
      <w:r w:rsidRPr="00384E92">
        <w:t>6.</w:t>
      </w:r>
      <w:r>
        <w:t>1.3.</w:t>
      </w:r>
      <w:r w:rsidR="003E448D">
        <w:t>7</w:t>
      </w:r>
      <w:r>
        <w:t>.4</w:t>
      </w:r>
      <w:r w:rsidRPr="00384E92">
        <w:t>.1</w:t>
      </w:r>
      <w:r w:rsidRPr="00384E92">
        <w:tab/>
      </w:r>
      <w:r>
        <w:t>Overview</w:t>
      </w:r>
      <w:bookmarkEnd w:id="291"/>
      <w:bookmarkEnd w:id="292"/>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293" w:name="_Toc20129578"/>
      <w:bookmarkStart w:id="294" w:name="_Toc27584205"/>
      <w:r w:rsidRPr="00384E92">
        <w:t>6.</w:t>
      </w:r>
      <w:r>
        <w:t>1.3.</w:t>
      </w:r>
      <w:r w:rsidR="003E448D">
        <w:t>7</w:t>
      </w:r>
      <w:r>
        <w:t>.4</w:t>
      </w:r>
      <w:r w:rsidRPr="00384E92">
        <w:t>.</w:t>
      </w:r>
      <w:r>
        <w:t>2</w:t>
      </w:r>
      <w:r w:rsidRPr="00384E92">
        <w:tab/>
      </w:r>
      <w:r>
        <w:t>Operation: modify</w:t>
      </w:r>
      <w:bookmarkEnd w:id="293"/>
      <w:bookmarkEnd w:id="294"/>
    </w:p>
    <w:p w14:paraId="32E9F54B" w14:textId="77777777" w:rsidR="00947128" w:rsidRDefault="00947128" w:rsidP="00947128">
      <w:pPr>
        <w:pStyle w:val="Heading7"/>
      </w:pPr>
      <w:bookmarkStart w:id="295" w:name="_Toc20129579"/>
      <w:bookmarkStart w:id="296" w:name="_Toc27584206"/>
      <w:r>
        <w:t>6.1.3.</w:t>
      </w:r>
      <w:r w:rsidR="003E448D">
        <w:t>7</w:t>
      </w:r>
      <w:r>
        <w:t>.4.2.1</w:t>
      </w:r>
      <w:r>
        <w:tab/>
        <w:t>Description</w:t>
      </w:r>
      <w:bookmarkEnd w:id="295"/>
      <w:bookmarkEnd w:id="296"/>
    </w:p>
    <w:p w14:paraId="32E9F54C" w14:textId="77777777" w:rsidR="00947128" w:rsidRDefault="00947128" w:rsidP="00947128">
      <w:pPr>
        <w:pStyle w:val="Heading7"/>
      </w:pPr>
      <w:bookmarkStart w:id="297" w:name="_Toc20129580"/>
      <w:bookmarkStart w:id="298" w:name="_Toc27584207"/>
      <w:r>
        <w:t>6.1.3.</w:t>
      </w:r>
      <w:r w:rsidR="003E448D">
        <w:t>7</w:t>
      </w:r>
      <w:r>
        <w:t>.4.2.2</w:t>
      </w:r>
      <w:r>
        <w:tab/>
        <w:t>Operation Definition</w:t>
      </w:r>
      <w:bookmarkEnd w:id="297"/>
      <w:bookmarkEnd w:id="298"/>
    </w:p>
    <w:p w14:paraId="32E9F54D" w14:textId="429DED4A" w:rsidR="00947128" w:rsidRDefault="00947128" w:rsidP="00947128">
      <w:r>
        <w:t>This custom operation modifies an individual PDU session resource in the V-SMF, in HR roaming scenario.</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3FA5120A"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7F46D7F4"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rsidR="005B1EEB">
              <w:t>clause</w:t>
            </w:r>
            <w:r w:rsidRPr="00957365">
              <w:t xml:space="preserve"> </w:t>
            </w:r>
            <w:r w:rsidRPr="00EA1C32">
              <w:t>4.11.1.4.1 of 3GPP TS 23.502 [3].</w:t>
            </w:r>
          </w:p>
          <w:p w14:paraId="29FDC8CF" w14:textId="19FD1CC5"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w:t>
            </w:r>
            <w:r w:rsidR="005B1EEB">
              <w:rPr>
                <w:rFonts w:cs="Arial"/>
                <w:szCs w:val="18"/>
              </w:rPr>
              <w:t>clause</w:t>
            </w:r>
            <w:r>
              <w:rPr>
                <w:rFonts w:cs="Arial"/>
                <w:szCs w:val="18"/>
              </w:rPr>
              <w:t xml:space="preserve"> 5.17.2.3.1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.501 [</w:t>
            </w:r>
            <w:r>
              <w:rPr>
                <w:rFonts w:cs="Arial"/>
                <w:szCs w:val="18"/>
              </w:rPr>
              <w:t>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26B8E30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3AB1E186" w:rsidR="002013A9" w:rsidRDefault="002013A9" w:rsidP="000E77D4">
      <w:pPr>
        <w:pStyle w:val="Heading3"/>
      </w:pPr>
      <w:bookmarkStart w:id="299" w:name="_Toc20129581"/>
      <w:bookmarkStart w:id="300" w:name="_Toc27584208"/>
      <w:r>
        <w:t>6.</w:t>
      </w:r>
      <w:r w:rsidR="000E77D4">
        <w:t>1.</w:t>
      </w:r>
      <w:r w:rsidR="00FD6006">
        <w:t>4</w:t>
      </w:r>
      <w:r>
        <w:tab/>
      </w:r>
      <w:r w:rsidR="00662956">
        <w:t xml:space="preserve">Custom </w:t>
      </w:r>
      <w:r w:rsidR="00BA054B">
        <w:t>Operations</w:t>
      </w:r>
      <w:r w:rsidR="008D05F4">
        <w:t xml:space="preserve"> without associated resources</w:t>
      </w:r>
      <w:bookmarkEnd w:id="299"/>
      <w:bookmarkEnd w:id="300"/>
    </w:p>
    <w:p w14:paraId="32E9F5A4" w14:textId="77777777" w:rsidR="00036CEA" w:rsidRDefault="00036CEA" w:rsidP="00036CEA">
      <w:r>
        <w:t>None.</w:t>
      </w:r>
    </w:p>
    <w:p w14:paraId="32E9F5A5" w14:textId="77777777" w:rsidR="00406386" w:rsidRDefault="00406386" w:rsidP="00406386">
      <w:pPr>
        <w:pStyle w:val="Heading3"/>
      </w:pPr>
      <w:bookmarkStart w:id="301" w:name="_Toc20129582"/>
      <w:bookmarkStart w:id="302" w:name="_Toc27584209"/>
      <w:r>
        <w:t>6.1.5</w:t>
      </w:r>
      <w:r>
        <w:tab/>
        <w:t>Notifications</w:t>
      </w:r>
      <w:bookmarkEnd w:id="301"/>
      <w:bookmarkEnd w:id="302"/>
    </w:p>
    <w:p w14:paraId="32E9F5A6" w14:textId="77777777" w:rsidR="00406386" w:rsidRPr="000A7435" w:rsidRDefault="00406386" w:rsidP="00406386">
      <w:pPr>
        <w:pStyle w:val="Heading4"/>
      </w:pPr>
      <w:bookmarkStart w:id="303" w:name="_Toc20129583"/>
      <w:bookmarkStart w:id="304" w:name="_Toc27584210"/>
      <w:r>
        <w:t>6.1.5.1</w:t>
      </w:r>
      <w:r>
        <w:tab/>
        <w:t>General</w:t>
      </w:r>
      <w:bookmarkEnd w:id="303"/>
      <w:bookmarkEnd w:id="304"/>
    </w:p>
    <w:p w14:paraId="32E9F5A7" w14:textId="3E811EA7" w:rsidR="00DD1653" w:rsidRDefault="00DD1653" w:rsidP="00DD1653">
      <w:r>
        <w:t xml:space="preserve">This </w:t>
      </w:r>
      <w:r w:rsidR="005B1EEB">
        <w:t>clause</w:t>
      </w:r>
      <w:r>
        <w:t xml:space="preserve"> specifies the notifications provided by the Nsmf_PDUSession service.</w:t>
      </w:r>
    </w:p>
    <w:p w14:paraId="32E9F5A8" w14:textId="1A4DC413" w:rsidR="00DD1653" w:rsidRDefault="00DD1653" w:rsidP="00DD1653">
      <w:r>
        <w:t xml:space="preserve">The delivery of notifications shall be supported as specified in </w:t>
      </w:r>
      <w:r w:rsidR="005B1EEB">
        <w:t>clause</w:t>
      </w:r>
      <w:r>
        <w:t xml:space="preserve"> 6.2 of</w:t>
      </w:r>
      <w:r w:rsidR="00151DAB">
        <w:t xml:space="preserve"> 3GPP TS</w:t>
      </w:r>
      <w:r w:rsidR="00CA4B50">
        <w:t> 29.500 [</w:t>
      </w:r>
      <w:r>
        <w:t>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5525ADFE" w:rsidR="00DD1653" w:rsidRDefault="00DD1653" w:rsidP="003521F9">
            <w:pPr>
              <w:pStyle w:val="TAL"/>
              <w:rPr>
                <w:lang w:val="en-US"/>
              </w:rPr>
            </w:pPr>
            <w:r w:rsidRPr="00DD4E0C">
              <w:rPr>
                <w:lang w:val="en-US"/>
              </w:rPr>
              <w:t>{smContextStatusUri}</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305" w:name="_Toc20129584"/>
      <w:bookmarkStart w:id="306" w:name="_Toc27584211"/>
      <w:r>
        <w:t>6.1.5.2</w:t>
      </w:r>
      <w:r>
        <w:tab/>
      </w:r>
      <w:r w:rsidR="00DD1653">
        <w:t>SM Context Status Notification</w:t>
      </w:r>
      <w:bookmarkEnd w:id="305"/>
      <w:bookmarkEnd w:id="306"/>
    </w:p>
    <w:p w14:paraId="32E9F5B8" w14:textId="77777777" w:rsidR="00DD1653" w:rsidRDefault="00DD1653" w:rsidP="00DD1653">
      <w:pPr>
        <w:pStyle w:val="Heading5"/>
      </w:pPr>
      <w:bookmarkStart w:id="307" w:name="_Toc20129585"/>
      <w:bookmarkStart w:id="308" w:name="_Toc27584212"/>
      <w:r>
        <w:t>6.1.5.2.1</w:t>
      </w:r>
      <w:r>
        <w:tab/>
        <w:t>Description</w:t>
      </w:r>
      <w:bookmarkEnd w:id="307"/>
      <w:bookmarkEnd w:id="308"/>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309" w:name="_Toc20129586"/>
      <w:bookmarkStart w:id="310" w:name="_Toc27584213"/>
      <w:r>
        <w:t>6.1.5.2.2</w:t>
      </w:r>
      <w:r>
        <w:tab/>
        <w:t>Notification Definition</w:t>
      </w:r>
      <w:bookmarkEnd w:id="309"/>
      <w:bookmarkEnd w:id="310"/>
    </w:p>
    <w:p w14:paraId="32E9F5BB" w14:textId="2190BAB9" w:rsidR="00DD1653" w:rsidRDefault="00DD1653" w:rsidP="00DD1653">
      <w:r>
        <w:t>The POST method shall be used for SM context status notification and the URI shall be the callback reference provided by the NF Service Consumer during the subscription to this notification.</w:t>
      </w:r>
    </w:p>
    <w:p w14:paraId="32E9F5BC" w14:textId="48580FB1" w:rsidR="00DD1653" w:rsidRPr="00046794" w:rsidRDefault="00DD1653" w:rsidP="00DD1653">
      <w:r>
        <w:t xml:space="preserve">Resource URI: </w:t>
      </w:r>
      <w:r>
        <w:rPr>
          <w:b/>
        </w:rPr>
        <w:t>{smContextStatusUri}</w:t>
      </w:r>
    </w:p>
    <w:p w14:paraId="32E9F5BD" w14:textId="77777777" w:rsidR="00DD1653" w:rsidRDefault="00DD1653" w:rsidP="00DD1653">
      <w:r>
        <w:t>Support of URI query parameters is specified in table 6.1.5.2.2-1.</w:t>
      </w:r>
    </w:p>
    <w:p w14:paraId="32E9F5BE" w14:textId="755ED3E3"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51F39C75"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6349E66E" w:rsidR="004D4764" w:rsidRDefault="004D4764" w:rsidP="006602B2">
            <w:pPr>
              <w:pStyle w:val="TAL"/>
            </w:pPr>
            <w:r>
              <w:t xml:space="preserve">The NF service consumer shall generate a Location header field containing a URI pointing to </w:t>
            </w:r>
            <w:r w:rsidR="0048548F">
              <w:t xml:space="preserve">the endpoint of </w:t>
            </w:r>
            <w:r>
              <w:t>another NF service consumer to which the notification should be sen</w:t>
            </w:r>
            <w:r w:rsidR="0048548F">
              <w:t>t</w:t>
            </w:r>
            <w:r>
              <w:t>.</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BF677D"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311" w:name="_Toc20129587"/>
      <w:bookmarkStart w:id="312" w:name="_Toc27584214"/>
      <w:r>
        <w:t>6.</w:t>
      </w:r>
      <w:r w:rsidR="000E77D4">
        <w:t>1.</w:t>
      </w:r>
      <w:r w:rsidR="004B1E63">
        <w:t>6</w:t>
      </w:r>
      <w:r>
        <w:tab/>
      </w:r>
      <w:r w:rsidR="00FD48E5">
        <w:t>Data Model</w:t>
      </w:r>
      <w:bookmarkEnd w:id="311"/>
      <w:bookmarkEnd w:id="312"/>
    </w:p>
    <w:p w14:paraId="32E9F5F7" w14:textId="77777777" w:rsidR="00E3491B" w:rsidRDefault="00E3491B" w:rsidP="000E77D4">
      <w:pPr>
        <w:pStyle w:val="Heading4"/>
      </w:pPr>
      <w:bookmarkStart w:id="313" w:name="_Toc20129588"/>
      <w:bookmarkStart w:id="314" w:name="_Toc27584215"/>
      <w:r>
        <w:t>6.</w:t>
      </w:r>
      <w:r w:rsidR="000E77D4">
        <w:t>1.</w:t>
      </w:r>
      <w:r w:rsidR="004B1E63">
        <w:t>6</w:t>
      </w:r>
      <w:r>
        <w:t>.1</w:t>
      </w:r>
      <w:r>
        <w:tab/>
        <w:t>General</w:t>
      </w:r>
      <w:bookmarkEnd w:id="313"/>
      <w:bookmarkEnd w:id="314"/>
    </w:p>
    <w:p w14:paraId="32E9F5F8" w14:textId="477AD2DE" w:rsidR="000F36CF" w:rsidRDefault="000F36CF" w:rsidP="000F36CF">
      <w:r>
        <w:t xml:space="preserve">This </w:t>
      </w:r>
      <w:r w:rsidR="005B1EEB">
        <w:t>clause</w:t>
      </w:r>
      <w:r>
        <w:t xml:space="preserv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315"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5522C0A0" w:rsidR="00AF798B" w:rsidRPr="009A7B1D" w:rsidRDefault="00CA4B50" w:rsidP="001433FE">
            <w:pPr>
              <w:pStyle w:val="TAH"/>
            </w:pPr>
            <w:r>
              <w:t>Clause</w:t>
            </w:r>
            <w:r w:rsidR="00AF798B" w:rsidRPr="009A7B1D">
              <w:t xml:space="preserve">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315"/>
    </w:tbl>
    <w:p w14:paraId="32E9F6CB" w14:textId="77777777" w:rsidR="00AF798B" w:rsidRDefault="00AF798B" w:rsidP="00977B30"/>
    <w:p w14:paraId="32E9F6CC" w14:textId="5A19584F"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601E752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30C104AA"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6B43F15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23254E62"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5DED73E3"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4CCDB776"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34B0012F"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307417D"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5330F268" w:rsidR="00EF1212" w:rsidRDefault="00EF1212"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2FA073B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10D07E4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68E7485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1F5EB874"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44CB0809"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693428D4"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0EC260AE"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27D2FD4"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FE735D9"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63C8D291" w:rsidR="005E364F" w:rsidRDefault="005E364F" w:rsidP="00CB3EFC">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65533D9C"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6185198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3B73A19A"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31D102"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325E6C50"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B5A6A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09644D95"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09616D68" w:rsidR="0056191B" w:rsidRDefault="0056191B" w:rsidP="0056191B">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4624E466" w:rsidR="00494FF9" w:rsidRDefault="00494FF9" w:rsidP="00494FF9">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0AB35867"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1B54F12C"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4AD52209" w:rsidR="003249CE" w:rsidRPr="00F8607F" w:rsidRDefault="003249CE" w:rsidP="003249CE">
            <w:pPr>
              <w:pStyle w:val="TAC"/>
            </w:pPr>
            <w:r>
              <w:t>3GPP TS 29.5</w:t>
            </w:r>
            <w:r w:rsidR="003E2FE0">
              <w:t>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05F22931" w:rsidR="001B3C45" w:rsidRDefault="001B3C45" w:rsidP="001B3C45">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37A3BB5" w:rsidR="00543DFF" w:rsidRPr="00F8607F" w:rsidRDefault="00543DFF" w:rsidP="00543DFF">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57D2822F" w:rsidR="00816D58" w:rsidRPr="00F8607F" w:rsidRDefault="00816D58" w:rsidP="00816D58">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44FC00B8" w:rsidR="00D12558" w:rsidRDefault="00D12558" w:rsidP="00777461">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2D8C74D4" w:rsidR="00803680" w:rsidRPr="00F8607F" w:rsidRDefault="00803680" w:rsidP="0080368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68C2DBB" w:rsidR="002C5916" w:rsidRPr="00F8607F" w:rsidRDefault="002C5916" w:rsidP="002C5916">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4A35B157" w:rsidR="008E59E9" w:rsidRPr="00F8607F" w:rsidRDefault="008E59E9" w:rsidP="008E59E9">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4491AA04" w:rsidR="00E1556A" w:rsidRPr="00F8607F" w:rsidRDefault="00E1556A" w:rsidP="00E1556A">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23AB5E68" w:rsidR="00240BC9" w:rsidRPr="00F8607F" w:rsidRDefault="00240BC9" w:rsidP="00240BC9">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C6105A" w14:paraId="56183811" w14:textId="77777777" w:rsidTr="00C604EB">
        <w:trPr>
          <w:jc w:val="center"/>
        </w:trPr>
        <w:tc>
          <w:tcPr>
            <w:tcW w:w="2338" w:type="dxa"/>
            <w:tcBorders>
              <w:top w:val="single" w:sz="4" w:space="0" w:color="auto"/>
              <w:left w:val="single" w:sz="4" w:space="0" w:color="auto"/>
              <w:bottom w:val="single" w:sz="4" w:space="0" w:color="auto"/>
              <w:right w:val="single" w:sz="4" w:space="0" w:color="auto"/>
            </w:tcBorders>
          </w:tcPr>
          <w:p w14:paraId="6DAE5C02" w14:textId="53759950" w:rsidR="00C6105A" w:rsidRDefault="00C6105A" w:rsidP="00C6105A">
            <w:pPr>
              <w:pStyle w:val="TAL"/>
              <w:rPr>
                <w:lang w:eastAsia="zh-CN"/>
              </w:rPr>
            </w:pPr>
            <w:r>
              <w:rPr>
                <w:lang w:eastAsia="zh-CN"/>
              </w:rPr>
              <w:t>SecondaryRatUsageInfo</w:t>
            </w:r>
          </w:p>
        </w:tc>
        <w:tc>
          <w:tcPr>
            <w:tcW w:w="1977" w:type="dxa"/>
            <w:tcBorders>
              <w:top w:val="single" w:sz="4" w:space="0" w:color="auto"/>
              <w:left w:val="single" w:sz="4" w:space="0" w:color="auto"/>
              <w:bottom w:val="single" w:sz="4" w:space="0" w:color="auto"/>
              <w:right w:val="single" w:sz="4" w:space="0" w:color="auto"/>
            </w:tcBorders>
          </w:tcPr>
          <w:p w14:paraId="550CB8B4" w14:textId="4F42C75B" w:rsidR="00C6105A" w:rsidRPr="00F8607F" w:rsidRDefault="00C6105A" w:rsidP="00C6105A">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6416B485" w14:textId="58286C4E" w:rsidR="00C6105A" w:rsidRDefault="00C6105A" w:rsidP="00C6105A">
            <w:pPr>
              <w:pStyle w:val="TAL"/>
              <w:rPr>
                <w:rFonts w:cs="Arial"/>
                <w:szCs w:val="18"/>
              </w:rPr>
            </w:pPr>
            <w:r>
              <w:t xml:space="preserve">Secondary RAT </w:t>
            </w:r>
            <w:r w:rsidRPr="00C62591">
              <w:t xml:space="preserve">Usage </w:t>
            </w:r>
            <w:r>
              <w:t>Information</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E25195">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3857DE65" w:rsidR="00B735E1" w:rsidRPr="00F8607F" w:rsidRDefault="00B735E1" w:rsidP="00E25195">
            <w:pPr>
              <w:pStyle w:val="TAC"/>
            </w:pPr>
            <w:r>
              <w:t>3GPP TS 29.510</w:t>
            </w:r>
            <w:r w:rsidR="00CA4B50">
              <w:t> </w:t>
            </w:r>
            <w:r>
              <w:t>[19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E25195">
            <w:pPr>
              <w:pStyle w:val="TAL"/>
              <w:rPr>
                <w:rFonts w:cs="Arial"/>
                <w:szCs w:val="18"/>
              </w:rPr>
            </w:pPr>
            <w:r>
              <w:rPr>
                <w:rFonts w:cs="Arial"/>
                <w:szCs w:val="18"/>
              </w:rPr>
              <w:t>Service Name</w:t>
            </w:r>
          </w:p>
        </w:tc>
      </w:tr>
      <w:tr w:rsidR="009C460B" w14:paraId="5FF7C4C6" w14:textId="77777777" w:rsidTr="00462BBC">
        <w:trPr>
          <w:jc w:val="center"/>
        </w:trPr>
        <w:tc>
          <w:tcPr>
            <w:tcW w:w="2338" w:type="dxa"/>
            <w:tcBorders>
              <w:top w:val="single" w:sz="4" w:space="0" w:color="auto"/>
              <w:left w:val="single" w:sz="4" w:space="0" w:color="auto"/>
              <w:bottom w:val="single" w:sz="4" w:space="0" w:color="auto"/>
              <w:right w:val="single" w:sz="4" w:space="0" w:color="auto"/>
            </w:tcBorders>
          </w:tcPr>
          <w:p w14:paraId="4E0F01B3" w14:textId="7FB11F9D" w:rsidR="009C460B" w:rsidRDefault="009C460B" w:rsidP="009C460B">
            <w:pPr>
              <w:pStyle w:val="TAL"/>
              <w:rPr>
                <w:lang w:eastAsia="zh-CN"/>
              </w:rPr>
            </w:pPr>
            <w:r>
              <w:t>NgRanTargetId</w:t>
            </w:r>
          </w:p>
        </w:tc>
        <w:tc>
          <w:tcPr>
            <w:tcW w:w="1977" w:type="dxa"/>
            <w:tcBorders>
              <w:top w:val="single" w:sz="4" w:space="0" w:color="auto"/>
              <w:left w:val="single" w:sz="4" w:space="0" w:color="auto"/>
              <w:bottom w:val="single" w:sz="4" w:space="0" w:color="auto"/>
              <w:right w:val="single" w:sz="4" w:space="0" w:color="auto"/>
            </w:tcBorders>
          </w:tcPr>
          <w:p w14:paraId="30C11050" w14:textId="59300837" w:rsidR="009C460B" w:rsidRPr="00F8607F" w:rsidRDefault="009C460B" w:rsidP="009C460B">
            <w:pPr>
              <w:pStyle w:val="TAC"/>
            </w:pPr>
            <w:r>
              <w:t>3GPP TS 29.518</w:t>
            </w:r>
            <w:r w:rsidR="00CA4B50">
              <w:t> </w:t>
            </w:r>
            <w:r>
              <w:t>[20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799B9032" w14:textId="0BAF6898" w:rsidR="009C460B" w:rsidRDefault="009C460B" w:rsidP="009C460B">
            <w:pPr>
              <w:pStyle w:val="TAL"/>
              <w:rPr>
                <w:rFonts w:cs="Arial"/>
                <w:szCs w:val="18"/>
              </w:rPr>
            </w:pPr>
            <w:r>
              <w:t>NG-RAN Target Id</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316" w:name="_Toc20129589"/>
      <w:bookmarkStart w:id="317" w:name="_Toc27584216"/>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316"/>
      <w:bookmarkEnd w:id="317"/>
    </w:p>
    <w:p w14:paraId="32E9F764" w14:textId="77777777" w:rsidR="00902771" w:rsidRDefault="00902771" w:rsidP="000E77D4">
      <w:pPr>
        <w:pStyle w:val="Heading5"/>
      </w:pPr>
      <w:bookmarkStart w:id="318" w:name="_Toc20129590"/>
      <w:bookmarkStart w:id="319" w:name="_Toc27584217"/>
      <w:r>
        <w:t>6.</w:t>
      </w:r>
      <w:r w:rsidR="000E77D4">
        <w:t>1.</w:t>
      </w:r>
      <w:r w:rsidR="004B1E63">
        <w:t>6</w:t>
      </w:r>
      <w:r>
        <w:t>.</w:t>
      </w:r>
      <w:r w:rsidR="00B44433">
        <w:t>2</w:t>
      </w:r>
      <w:r>
        <w:t>.1</w:t>
      </w:r>
      <w:r>
        <w:tab/>
        <w:t>Introduction</w:t>
      </w:r>
      <w:bookmarkEnd w:id="318"/>
      <w:bookmarkEnd w:id="319"/>
    </w:p>
    <w:p w14:paraId="32E9F765" w14:textId="195DBE7F" w:rsidR="00FD48E5" w:rsidRDefault="00FD48E5" w:rsidP="00FD48E5">
      <w:r>
        <w:t xml:space="preserve">This </w:t>
      </w:r>
      <w:r w:rsidR="005B1EEB">
        <w:t>clause</w:t>
      </w:r>
      <w:r>
        <w:t xml:space="preserve"> defines the structures to be used in resource representations.</w:t>
      </w:r>
    </w:p>
    <w:p w14:paraId="32E9F766" w14:textId="77777777" w:rsidR="00902771" w:rsidRDefault="00902771" w:rsidP="00AC65ED">
      <w:pPr>
        <w:pStyle w:val="Heading5"/>
      </w:pPr>
      <w:bookmarkStart w:id="320" w:name="_Toc20129591"/>
      <w:bookmarkStart w:id="321" w:name="_Toc27584218"/>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320"/>
      <w:bookmarkEnd w:id="321"/>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3C61C1EA" w:rsidR="00793F63" w:rsidRDefault="00793F63" w:rsidP="006D30B6">
            <w:pPr>
              <w:pStyle w:val="TAL"/>
              <w:rPr>
                <w:rFonts w:cs="Arial"/>
                <w:szCs w:val="18"/>
              </w:rPr>
            </w:pPr>
            <w:r>
              <w:rPr>
                <w:rFonts w:cs="Arial"/>
                <w:szCs w:val="18"/>
              </w:rPr>
              <w:t>This IE shall be present, except if the UE is emergency registered and UICCless.</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E25195">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0D58F531" w:rsidR="00793F63" w:rsidRDefault="00793F63" w:rsidP="006D30B6">
            <w:pPr>
              <w:pStyle w:val="TAL"/>
              <w:rPr>
                <w:rFonts w:cs="Arial"/>
                <w:szCs w:val="18"/>
              </w:rPr>
            </w:pPr>
            <w:r>
              <w:rPr>
                <w:rFonts w:cs="Arial"/>
                <w:szCs w:val="18"/>
              </w:rPr>
              <w:t>This IE shall be present if the UE is emergency registered and it is either UIClless or the SUPI is not authenticated.</w:t>
            </w:r>
          </w:p>
          <w:p w14:paraId="32E9F783" w14:textId="28C321B5" w:rsidR="00793F63" w:rsidRDefault="00793F63" w:rsidP="006D30B6">
            <w:pPr>
              <w:pStyle w:val="TAL"/>
              <w:rPr>
                <w:rFonts w:cs="Arial"/>
                <w:szCs w:val="18"/>
              </w:rPr>
            </w:pPr>
            <w:r>
              <w:rPr>
                <w:rFonts w:cs="Arial"/>
                <w:szCs w:val="18"/>
              </w:rPr>
              <w:t>For all other cases, this IE shall be present if it is available.</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60F0EC7A"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2519F004" w:rsidR="009D3639" w:rsidRDefault="009D3639" w:rsidP="009D3639">
            <w:pPr>
              <w:pStyle w:val="TAL"/>
              <w:rPr>
                <w:rFonts w:cs="Arial"/>
                <w:szCs w:val="18"/>
              </w:rPr>
            </w:pPr>
            <w:r>
              <w:rPr>
                <w:rFonts w:cs="Arial"/>
                <w:szCs w:val="18"/>
              </w:rPr>
              <w:t xml:space="preserve">This IE shall be present for a </w:t>
            </w:r>
            <w:r w:rsidR="002872F9">
              <w:rPr>
                <w:rFonts w:cs="Arial"/>
                <w:szCs w:val="18"/>
              </w:rPr>
              <w:t>roaming</w:t>
            </w:r>
            <w:r>
              <w:rPr>
                <w:rFonts w:cs="Arial"/>
                <w:szCs w:val="18"/>
              </w:rPr>
              <w:t xml:space="preserve"> PDU session, except during an EPS to 5GS idle mode mobility or handover using the N26 interface.</w:t>
            </w:r>
          </w:p>
          <w:p w14:paraId="32E9F7A7" w14:textId="6F198C10"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w:t>
            </w:r>
            <w:r w:rsidR="005D77E2" w:rsidRPr="00B80937">
              <w:rPr>
                <w:rFonts w:cs="Arial"/>
                <w:szCs w:val="18"/>
              </w:rPr>
              <w:t>Mapping Of Allowed NSSAI</w:t>
            </w:r>
            <w:r w:rsidR="005D77E2" w:rsidRPr="00B80937">
              <w:rPr>
                <w:sz w:val="16"/>
              </w:rPr>
              <w:t xml:space="preserve"> </w:t>
            </w:r>
            <w:r w:rsidR="000268A9">
              <w:rPr>
                <w:rFonts w:cs="Arial"/>
                <w:szCs w:val="18"/>
              </w:rPr>
              <w:t>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72C0174F"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rsidR="005B1EEB">
              <w:t>clause</w:t>
            </w:r>
            <w:r>
              <w:t xml:space="preserv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36BA9199"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 xml:space="preserve">reference the N1 SM Message binary data (see </w:t>
            </w:r>
            <w:r w:rsidR="005B1EEB">
              <w:rPr>
                <w:rFonts w:cs="Arial"/>
                <w:szCs w:val="18"/>
              </w:rPr>
              <w:t>clause</w:t>
            </w:r>
            <w:r>
              <w:rPr>
                <w:rFonts w:cs="Arial"/>
                <w:szCs w:val="18"/>
              </w:rPr>
              <w:t xml:space="preserv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15ACE85A" w:rsidR="0045457F" w:rsidRDefault="0045457F" w:rsidP="0045457F">
            <w:pPr>
              <w:pStyle w:val="TAL"/>
              <w:rPr>
                <w:rFonts w:cs="Arial"/>
                <w:szCs w:val="18"/>
              </w:rPr>
            </w:pPr>
            <w:r>
              <w:rPr>
                <w:rFonts w:cs="Arial"/>
                <w:szCs w:val="18"/>
              </w:rPr>
              <w:t>Additional UE location.</w:t>
            </w:r>
          </w:p>
          <w:p w14:paraId="32E9F7F2" w14:textId="255A8AFB" w:rsidR="0045457F" w:rsidRDefault="0045457F" w:rsidP="0045457F">
            <w:pPr>
              <w:pStyle w:val="TAL"/>
              <w:rPr>
                <w:rFonts w:cs="Arial"/>
                <w:szCs w:val="18"/>
              </w:rPr>
            </w:pPr>
            <w:r>
              <w:rPr>
                <w:rFonts w:cs="Arial"/>
                <w:szCs w:val="18"/>
              </w:rPr>
              <w:t>This IE may be present, if anType indicates a non-3GPP access and valid 3GPP access user location information is available.</w:t>
            </w:r>
          </w:p>
          <w:p w14:paraId="32E9F7F3" w14:textId="1D928133"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2A5D4E59"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w:t>
            </w:r>
            <w:r w:rsidR="005B1EEB">
              <w:rPr>
                <w:rFonts w:cs="Arial"/>
                <w:szCs w:val="18"/>
              </w:rPr>
              <w:t>clause</w:t>
            </w:r>
            <w:r w:rsidR="00DF13C8">
              <w:rPr>
                <w:rFonts w:cs="Arial"/>
                <w:szCs w:val="18"/>
              </w:rPr>
              <w:t xml:space="preserv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21EC8707"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xml:space="preserve">. See </w:t>
            </w:r>
            <w:r w:rsidR="005B1EEB">
              <w:rPr>
                <w:rFonts w:cs="Arial"/>
                <w:szCs w:val="18"/>
              </w:rPr>
              <w:t>clause</w:t>
            </w:r>
            <w:r w:rsidR="006A75EE">
              <w:rPr>
                <w:rFonts w:cs="Arial"/>
                <w:szCs w:val="18"/>
              </w:rPr>
              <w:t xml:space="preserve">s </w:t>
            </w:r>
            <w:r w:rsidR="006A75EE">
              <w:rPr>
                <w:lang w:val="en-US"/>
              </w:rPr>
              <w:t>4.3.2.2.1 and</w:t>
            </w:r>
            <w:r>
              <w:rPr>
                <w:rFonts w:cs="Arial"/>
                <w:szCs w:val="18"/>
              </w:rPr>
              <w:t xml:space="preserve"> 4.3.5.2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.502 [</w:t>
            </w:r>
            <w:r>
              <w:rPr>
                <w:rFonts w:cs="Arial"/>
                <w:szCs w:val="18"/>
              </w:rPr>
              <w:t xml:space="preserve">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187335FB"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16EA975B"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using the N26 interface.</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5935F8D1" w:rsidR="001B606B" w:rsidRDefault="001B606B" w:rsidP="001B606B">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9EBEE0" w:rsidR="00DF13C8" w:rsidRDefault="00DF13C8" w:rsidP="00DF13C8">
            <w:pPr>
              <w:pStyle w:val="TAL"/>
              <w:rPr>
                <w:rFonts w:cs="Arial"/>
                <w:szCs w:val="18"/>
              </w:rPr>
            </w:pPr>
            <w:r>
              <w:rPr>
                <w:rFonts w:cs="Arial"/>
                <w:szCs w:val="18"/>
              </w:rPr>
              <w:t xml:space="preserve">The URI shall be formatted as specified in </w:t>
            </w:r>
            <w:r w:rsidR="005B1EEB">
              <w:rPr>
                <w:rFonts w:cs="Arial"/>
                <w:szCs w:val="18"/>
              </w:rPr>
              <w:t>clause</w:t>
            </w:r>
            <w:r>
              <w:rPr>
                <w:rFonts w:cs="Arial"/>
                <w:szCs w:val="18"/>
              </w:rPr>
              <w:t xml:space="preserv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441DFEDB"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638F4E94"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5B1EEB">
              <w:rPr>
                <w:rFonts w:hint="eastAsia"/>
                <w:lang w:val="en-US" w:eastAsia="zh-CN"/>
              </w:rPr>
              <w:t>clause</w:t>
            </w:r>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9C460B" w14:paraId="0B9D026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2D368F0" w14:textId="1883553C" w:rsidR="009C460B" w:rsidRDefault="009C460B" w:rsidP="009C460B">
            <w:pPr>
              <w:pStyle w:val="TAL"/>
              <w:rPr>
                <w:lang w:eastAsia="zh-CN"/>
              </w:rPr>
            </w:pPr>
            <w:r>
              <w:t>targetId</w:t>
            </w:r>
          </w:p>
        </w:tc>
        <w:tc>
          <w:tcPr>
            <w:tcW w:w="1559" w:type="dxa"/>
            <w:tcBorders>
              <w:top w:val="single" w:sz="4" w:space="0" w:color="auto"/>
              <w:left w:val="single" w:sz="4" w:space="0" w:color="auto"/>
              <w:bottom w:val="single" w:sz="4" w:space="0" w:color="auto"/>
              <w:right w:val="single" w:sz="4" w:space="0" w:color="auto"/>
            </w:tcBorders>
          </w:tcPr>
          <w:p w14:paraId="236D8A32" w14:textId="0169B09F" w:rsidR="009C460B" w:rsidRDefault="009C460B" w:rsidP="009C460B">
            <w:pPr>
              <w:pStyle w:val="TAL"/>
              <w:rPr>
                <w:lang w:eastAsia="zh-CN"/>
              </w:rPr>
            </w:pPr>
            <w:r>
              <w:t>NgRanTargetId</w:t>
            </w:r>
          </w:p>
        </w:tc>
        <w:tc>
          <w:tcPr>
            <w:tcW w:w="425" w:type="dxa"/>
            <w:tcBorders>
              <w:top w:val="single" w:sz="4" w:space="0" w:color="auto"/>
              <w:left w:val="single" w:sz="4" w:space="0" w:color="auto"/>
              <w:bottom w:val="single" w:sz="4" w:space="0" w:color="auto"/>
              <w:right w:val="single" w:sz="4" w:space="0" w:color="auto"/>
            </w:tcBorders>
          </w:tcPr>
          <w:p w14:paraId="3C5B5853" w14:textId="4EA984B9" w:rsidR="009C460B" w:rsidRDefault="009C460B" w:rsidP="009C46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58342B" w14:textId="5855998E" w:rsidR="009C460B" w:rsidRDefault="009C460B" w:rsidP="009C460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F0B48D" w14:textId="40BD483D" w:rsidR="009C460B" w:rsidRDefault="009C460B" w:rsidP="009C460B">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w:t>
            </w:r>
          </w:p>
          <w:p w14:paraId="2DD626D8" w14:textId="3B4B6881" w:rsidR="009C460B" w:rsidRDefault="009C460B" w:rsidP="009C460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A173C3" w14:paraId="62A56CC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A404FD8" w14:textId="3CB8B8C7" w:rsidR="00A173C3" w:rsidRDefault="00A173C3" w:rsidP="00A173C3">
            <w:pPr>
              <w:pStyle w:val="TAL"/>
              <w:rPr>
                <w:lang w:eastAsia="zh-CN"/>
              </w:rPr>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4044139F" w14:textId="15957B12" w:rsidR="00A173C3" w:rsidRDefault="00A173C3" w:rsidP="00A173C3">
            <w:pPr>
              <w:pStyle w:val="TAL"/>
              <w:rPr>
                <w:lang w:eastAsia="zh-CN"/>
              </w:rPr>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0EB181CC" w14:textId="229F0DAD" w:rsidR="00A173C3" w:rsidRDefault="00A173C3" w:rsidP="00A173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CD2A14" w14:textId="4ADC58CC" w:rsidR="00A173C3" w:rsidRDefault="00A173C3" w:rsidP="00A173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777BC" w14:textId="38891F42" w:rsidR="00A173C3" w:rsidRDefault="00A173C3" w:rsidP="00A173C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2D8CFB6" w14:textId="0AC910D0" w:rsidR="00A173C3" w:rsidRDefault="00A173C3" w:rsidP="00A173C3">
            <w:pPr>
              <w:pStyle w:val="TAL"/>
              <w:rPr>
                <w:rFonts w:cs="Arial"/>
                <w:szCs w:val="18"/>
                <w:lang w:eastAsia="zh-CN"/>
              </w:rPr>
            </w:pPr>
            <w:r>
              <w:rPr>
                <w:rFonts w:cs="Arial"/>
                <w:szCs w:val="18"/>
                <w:lang w:eastAsia="zh-CN"/>
              </w:rPr>
              <w:t xml:space="preserve">When present, it shall be set to the value received from the UE. </w:t>
            </w: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322" w:name="_Toc20129592"/>
      <w:bookmarkStart w:id="323" w:name="_Toc27584219"/>
      <w:r>
        <w:lastRenderedPageBreak/>
        <w:t>6.1.</w:t>
      </w:r>
      <w:r w:rsidR="004B1E63">
        <w:t>6</w:t>
      </w:r>
      <w:r>
        <w:t>.2.3</w:t>
      </w:r>
      <w:r w:rsidR="00387BE7">
        <w:tab/>
        <w:t>Type</w:t>
      </w:r>
      <w:r w:rsidR="00FB31D1">
        <w:t>:</w:t>
      </w:r>
      <w:r w:rsidR="00387BE7">
        <w:t xml:space="preserve"> </w:t>
      </w:r>
      <w:r w:rsidR="00793F63">
        <w:t>SMContextCreatedData</w:t>
      </w:r>
      <w:bookmarkEnd w:id="322"/>
      <w:bookmarkEnd w:id="323"/>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F80EB4F" w:rsidR="00AD2BD2" w:rsidRDefault="00AD2BD2" w:rsidP="003521F9">
            <w:pPr>
              <w:pStyle w:val="TAL"/>
              <w:rPr>
                <w:rFonts w:cs="Arial"/>
                <w:szCs w:val="18"/>
              </w:rPr>
            </w:pPr>
            <w:r>
              <w:rPr>
                <w:rFonts w:cs="Arial"/>
                <w:szCs w:val="18"/>
              </w:rPr>
              <w:t>This IE shall be present, during an EPS to 5GS Idle mode mobility or handover using the N26 interface.</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57ED07D8" w:rsidR="00AD2BD2" w:rsidRDefault="00AD2BD2" w:rsidP="003521F9">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3F87E64" w:rsidR="00521F00" w:rsidRDefault="00521F00" w:rsidP="00521F00">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AC0345" w:rsidRPr="00FD48E5" w14:paraId="4911118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46A5DB79" w14:textId="54B3D2EE"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E19941" w14:textId="11AFD14D"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0C14CD2" w14:textId="20FD2C7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CF7F1" w14:textId="2B9FEBF5"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2BF337" w14:textId="77777777" w:rsidR="00AC0345" w:rsidRDefault="00AC0345" w:rsidP="00AC0345">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with the PDU session (or </w:t>
            </w:r>
            <w:r w:rsidRPr="00C327E7">
              <w:t xml:space="preserve">a GPSI is </w:t>
            </w:r>
            <w:r w:rsidRPr="00AC0345">
              <w:t xml:space="preserve">received </w:t>
            </w:r>
            <w:r>
              <w:t>from h-SMF for a HR PDU session).</w:t>
            </w:r>
          </w:p>
          <w:p w14:paraId="7E1E5D51" w14:textId="77777777" w:rsidR="00AC0345" w:rsidRDefault="00AC0345" w:rsidP="00AC0345">
            <w:pPr>
              <w:pStyle w:val="TAL"/>
              <w:rPr>
                <w:rFonts w:cs="Arial"/>
                <w:szCs w:val="18"/>
              </w:rPr>
            </w:pPr>
          </w:p>
          <w:p w14:paraId="70B0C8B7" w14:textId="6DEEF28C" w:rsidR="00AC0345" w:rsidRDefault="00AC0345" w:rsidP="00AC0345">
            <w:pPr>
              <w:pStyle w:val="TAL"/>
              <w:rPr>
                <w:rFonts w:cs="Arial"/>
                <w:szCs w:val="18"/>
              </w:rPr>
            </w:pPr>
            <w:r>
              <w:rPr>
                <w:rFonts w:cs="Arial"/>
                <w:szCs w:val="18"/>
              </w:rPr>
              <w:t>When present, it shall contain the user's GPSI associated with the PDU session.</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0FD028B8"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Context.</w:t>
            </w:r>
          </w:p>
          <w:p w14:paraId="31B7D531" w14:textId="7768D3F6" w:rsidR="004322C2" w:rsidRDefault="004322C2" w:rsidP="004322C2">
            <w:pPr>
              <w:pStyle w:val="TAL"/>
              <w:rPr>
                <w:rFonts w:cs="Arial"/>
                <w:szCs w:val="18"/>
              </w:rPr>
            </w:pPr>
            <w:r>
              <w:rPr>
                <w:rFonts w:cs="Arial"/>
                <w:szCs w:val="18"/>
              </w:rPr>
              <w:t xml:space="preserve">This IE may be used by the AMF to identify PDU session contexts affected by a failure or restart of the SMF service instance (see </w:t>
            </w:r>
            <w:r w:rsidR="005B1EEB">
              <w:rPr>
                <w:rFonts w:cs="Arial"/>
                <w:szCs w:val="18"/>
              </w:rPr>
              <w:t>clause</w:t>
            </w:r>
            <w:r>
              <w:rPr>
                <w:rFonts w:cs="Arial"/>
                <w:szCs w:val="18"/>
              </w:rPr>
              <w:t xml:space="preserve"> 6.2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.527 [</w:t>
            </w:r>
            <w:r>
              <w:rPr>
                <w:rFonts w:cs="Arial"/>
                <w:szCs w:val="18"/>
              </w:rPr>
              <w:t>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1EA9EFD8" w:rsidR="0089734A" w:rsidRDefault="0089734A" w:rsidP="0089734A">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w:t>
            </w:r>
            <w:r w:rsidR="005B1EEB">
              <w:rPr>
                <w:rFonts w:cs="Arial"/>
                <w:szCs w:val="18"/>
              </w:rPr>
              <w:t>clause</w:t>
            </w:r>
            <w:r>
              <w:rPr>
                <w:rFonts w:cs="Arial"/>
                <w:szCs w:val="18"/>
              </w:rPr>
              <w:t xml:space="preserve"> 6.</w:t>
            </w:r>
            <w:r w:rsidR="001616CC">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551FB33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324" w:name="_Toc20129593"/>
      <w:bookmarkStart w:id="325" w:name="_Toc27584220"/>
      <w:r>
        <w:lastRenderedPageBreak/>
        <w:t>6.1.6.2.4</w:t>
      </w:r>
      <w:r>
        <w:tab/>
        <w:t>Type: SMContextUpdateData</w:t>
      </w:r>
      <w:bookmarkEnd w:id="324"/>
      <w:bookmarkEnd w:id="325"/>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3FB6C76D"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620D7D5B" w:rsidR="00C456A0" w:rsidRPr="00F8607F" w:rsidRDefault="00C456A0" w:rsidP="00C456A0">
            <w:pPr>
              <w:pStyle w:val="TAL"/>
              <w:rPr>
                <w:rFonts w:cs="Arial"/>
                <w:szCs w:val="18"/>
              </w:rPr>
            </w:pPr>
            <w:r w:rsidRPr="00F8607F">
              <w:rPr>
                <w:rFonts w:cs="Arial"/>
                <w:szCs w:val="18"/>
              </w:rPr>
              <w:t>This IE shall be present if the servingNfId of AMF is present.</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3A8F0751"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1C18808D"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 xml:space="preserve">handover of the PDU session between 3GPP access and untrusted non-3GPP access (see </w:t>
            </w:r>
            <w:r w:rsidR="005B1EEB">
              <w:t>clause</w:t>
            </w:r>
            <w:r w:rsidR="002E4AA3">
              <w:t xml:space="preserve"> 5.2.2.3.5.2)</w:t>
            </w:r>
            <w:r>
              <w:rPr>
                <w:rFonts w:cs="Arial"/>
                <w:szCs w:val="18"/>
              </w:rPr>
              <w:t>.</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56736F7" w:rsidR="003249CE" w:rsidRDefault="003249CE" w:rsidP="003249CE">
            <w:pPr>
              <w:pStyle w:val="TAL"/>
              <w:rPr>
                <w:rFonts w:cs="Arial"/>
                <w:szCs w:val="18"/>
              </w:rPr>
            </w:pPr>
            <w:r>
              <w:rPr>
                <w:rFonts w:cs="Arial"/>
                <w:szCs w:val="18"/>
              </w:rPr>
              <w:t xml:space="preserve">This IE shall be present during a Service Request procedure (see </w:t>
            </w:r>
            <w:r w:rsidR="005B1EEB">
              <w:rPr>
                <w:rFonts w:cs="Arial"/>
                <w:szCs w:val="18"/>
              </w:rPr>
              <w:t>clause</w:t>
            </w:r>
            <w:r>
              <w:rPr>
                <w:rFonts w:cs="Arial"/>
                <w:szCs w:val="18"/>
              </w:rPr>
              <w:t xml:space="preserve"> </w:t>
            </w:r>
            <w:r>
              <w:t>5.2.2.3.2.2</w:t>
            </w:r>
            <w:r>
              <w:rPr>
                <w:rFonts w:cs="Arial"/>
                <w:szCs w:val="18"/>
              </w:rPr>
              <w:t>)</w:t>
            </w:r>
            <w:r w:rsidR="002C4CE9">
              <w:rPr>
                <w:rFonts w:cs="Arial"/>
                <w:szCs w:val="18"/>
              </w:rPr>
              <w:t xml:space="preserve"> ), an Xn handover (see </w:t>
            </w:r>
            <w:r w:rsidR="005B1EEB">
              <w:rPr>
                <w:rFonts w:cs="Arial"/>
                <w:szCs w:val="18"/>
              </w:rPr>
              <w:t>clause</w:t>
            </w:r>
            <w:r w:rsidR="002C4CE9">
              <w:rPr>
                <w:rFonts w:cs="Arial"/>
                <w:szCs w:val="18"/>
              </w:rPr>
              <w:t xml:space="preserve"> 5.2.2.3.3) or a N2 handover execution (see </w:t>
            </w:r>
            <w:r w:rsidR="005B1EEB">
              <w:rPr>
                <w:rFonts w:cs="Arial"/>
                <w:szCs w:val="18"/>
              </w:rPr>
              <w:t>clause</w:t>
            </w:r>
            <w:r w:rsidR="002C4CE9">
              <w:rPr>
                <w:rFonts w:cs="Arial"/>
                <w:szCs w:val="18"/>
              </w:rPr>
              <w:t xml:space="preserv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30857B1" w:rsidR="00022F45" w:rsidRDefault="0058081A" w:rsidP="00A423F5">
            <w:pPr>
              <w:pStyle w:val="TAL"/>
              <w:rPr>
                <w:rFonts w:cs="Arial"/>
                <w:szCs w:val="18"/>
              </w:rPr>
            </w:pPr>
            <w:r>
              <w:rPr>
                <w:rFonts w:cs="Arial"/>
                <w:szCs w:val="18"/>
              </w:rPr>
              <w:t>When present, this IE shall contain</w:t>
            </w:r>
            <w:r w:rsidR="00022F45">
              <w:rPr>
                <w:rFonts w:cs="Arial"/>
                <w:szCs w:val="18"/>
              </w:rPr>
              <w:t>:</w:t>
            </w:r>
          </w:p>
          <w:p w14:paraId="32E9F8EF" w14:textId="2219238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3974C032" w:rsidR="0045457F" w:rsidRDefault="0045457F" w:rsidP="0045457F">
            <w:pPr>
              <w:pStyle w:val="TAL"/>
              <w:rPr>
                <w:rFonts w:cs="Arial"/>
                <w:szCs w:val="18"/>
              </w:rPr>
            </w:pPr>
            <w:r>
              <w:rPr>
                <w:rFonts w:cs="Arial"/>
                <w:szCs w:val="18"/>
              </w:rPr>
              <w:t>Additional UE location.</w:t>
            </w:r>
          </w:p>
          <w:p w14:paraId="32E9F8FF" w14:textId="4EFE02F3"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900" w14:textId="01C3F461"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901" w14:textId="5582E762"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144D78A5"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3200B804"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F221D2D" w:rsidR="005F68E7" w:rsidRDefault="005F68E7" w:rsidP="005F68E7">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01C55438" w:rsidR="007F5393" w:rsidRDefault="007F5393" w:rsidP="00CD03E9">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502A505F"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19F372A6" w:rsidR="0058081A" w:rsidRDefault="0058081A" w:rsidP="00A423F5">
            <w:pPr>
              <w:pStyle w:val="TAL"/>
              <w:rPr>
                <w:rFonts w:cs="Arial"/>
                <w:szCs w:val="18"/>
              </w:rPr>
            </w:pPr>
            <w:r>
              <w:rPr>
                <w:rFonts w:cs="Arial"/>
                <w:szCs w:val="18"/>
              </w:rPr>
              <w:t>This IE shall be present if N2 SM Information has been received from the AN.</w:t>
            </w:r>
          </w:p>
          <w:p w14:paraId="32E9F931" w14:textId="57ABBE49"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2B81FED5" w:rsidR="002929FF" w:rsidRDefault="002929FF" w:rsidP="002929FF">
            <w:pPr>
              <w:pStyle w:val="TAL"/>
              <w:rPr>
                <w:rFonts w:cs="Arial"/>
                <w:szCs w:val="18"/>
              </w:rPr>
            </w:pPr>
            <w:r>
              <w:rPr>
                <w:rFonts w:cs="Arial"/>
                <w:szCs w:val="18"/>
              </w:rPr>
              <w:t>This IE shall be present if "n2SmInfo" attribute is present.</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9C460B" w:rsidRPr="00FD48E5" w14:paraId="7370A4B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AB32615" w14:textId="23F9F9FD" w:rsidR="009C460B" w:rsidRDefault="009C460B" w:rsidP="009C460B">
            <w:pPr>
              <w:pStyle w:val="TAL"/>
            </w:pPr>
            <w:r>
              <w:t>targetId</w:t>
            </w:r>
          </w:p>
        </w:tc>
        <w:tc>
          <w:tcPr>
            <w:tcW w:w="1559" w:type="dxa"/>
            <w:tcBorders>
              <w:top w:val="single" w:sz="4" w:space="0" w:color="auto"/>
              <w:left w:val="single" w:sz="4" w:space="0" w:color="auto"/>
              <w:bottom w:val="single" w:sz="4" w:space="0" w:color="auto"/>
              <w:right w:val="single" w:sz="4" w:space="0" w:color="auto"/>
            </w:tcBorders>
          </w:tcPr>
          <w:p w14:paraId="65C8A2D5" w14:textId="47F836BA" w:rsidR="009C460B" w:rsidRDefault="009C460B" w:rsidP="009C460B">
            <w:pPr>
              <w:pStyle w:val="TAL"/>
            </w:pPr>
            <w:r>
              <w:t>NgRanTargetId</w:t>
            </w:r>
          </w:p>
        </w:tc>
        <w:tc>
          <w:tcPr>
            <w:tcW w:w="425" w:type="dxa"/>
            <w:tcBorders>
              <w:top w:val="single" w:sz="4" w:space="0" w:color="auto"/>
              <w:left w:val="single" w:sz="4" w:space="0" w:color="auto"/>
              <w:bottom w:val="single" w:sz="4" w:space="0" w:color="auto"/>
              <w:right w:val="single" w:sz="4" w:space="0" w:color="auto"/>
            </w:tcBorders>
          </w:tcPr>
          <w:p w14:paraId="5D1BAFDA" w14:textId="185852EB" w:rsidR="009C460B" w:rsidRDefault="009C460B" w:rsidP="009C46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61C4F" w14:textId="0F71B094" w:rsidR="009C460B" w:rsidRDefault="009C460B" w:rsidP="009C460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FE1E1" w14:textId="3519F185" w:rsidR="009C460B" w:rsidRDefault="009C460B" w:rsidP="009C460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8E8BB92" w14:textId="05D92C7D" w:rsidR="009C460B" w:rsidRDefault="009C460B" w:rsidP="009C460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3F534160"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lastRenderedPageBreak/>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FFD358" w:rsidR="00AA1A08" w:rsidRDefault="00AA1A08" w:rsidP="00AA1A08">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during a 5GS to EPS handover.</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2C5BBE26"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w:t>
            </w:r>
          </w:p>
          <w:p w14:paraId="32E9F948" w14:textId="47599C0D"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(see </w:t>
            </w:r>
            <w:r w:rsidR="005B1EEB">
              <w:rPr>
                <w:rFonts w:ascii="Arial" w:hAnsi="Arial"/>
                <w:sz w:val="18"/>
                <w:lang w:eastAsia="zh-CN"/>
              </w:rPr>
              <w:t>clause</w:t>
            </w:r>
            <w:r w:rsidR="004E0BC1">
              <w:rPr>
                <w:rFonts w:ascii="Arial" w:hAnsi="Arial"/>
                <w:sz w:val="18"/>
                <w:lang w:eastAsia="zh-CN"/>
              </w:rPr>
              <w:t>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569A6FED" w:rsidR="00AA1A08" w:rsidRDefault="00AA1A08" w:rsidP="00AA1A08">
            <w:pPr>
              <w:pStyle w:val="TAL"/>
              <w:rPr>
                <w:rFonts w:cs="Arial"/>
                <w:szCs w:val="18"/>
              </w:rPr>
            </w:pPr>
            <w:r>
              <w:rPr>
                <w:rFonts w:cs="Arial"/>
                <w:szCs w:val="18"/>
              </w:rPr>
              <w:t>This IE shall be present during a 5GS to EPS handover using the N26 interface.</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33CAC05F" w:rsidR="00B631AF" w:rsidRDefault="00B631AF" w:rsidP="00B631AF">
            <w:pPr>
              <w:pStyle w:val="TAL"/>
              <w:rPr>
                <w:rFonts w:cs="Arial"/>
                <w:szCs w:val="18"/>
              </w:rPr>
            </w:pPr>
            <w:r>
              <w:t xml:space="preserve">This IE shall be present to request the SMF to revoke some EBIs (see </w:t>
            </w:r>
            <w:r w:rsidR="005B1EEB">
              <w:t>clause</w:t>
            </w:r>
            <w:r>
              <w:t xml:space="preserv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DC4B2CE" w:rsidR="007C443B" w:rsidRDefault="007C443B" w:rsidP="007C443B">
            <w:pPr>
              <w:pStyle w:val="TAL"/>
              <w:rPr>
                <w:rFonts w:cs="Arial"/>
                <w:szCs w:val="18"/>
              </w:rPr>
            </w:pPr>
            <w:r>
              <w:rPr>
                <w:rFonts w:cs="Arial"/>
                <w:szCs w:val="18"/>
              </w:rPr>
              <w:t>This IE shall be used to indicate a network initiated PDU session release is requested.</w:t>
            </w:r>
          </w:p>
          <w:p w14:paraId="32E9F95C" w14:textId="77777777" w:rsidR="007C443B" w:rsidRDefault="007C443B" w:rsidP="007C443B">
            <w:pPr>
              <w:pStyle w:val="TAL"/>
              <w:rPr>
                <w:rFonts w:cs="Arial"/>
                <w:szCs w:val="18"/>
              </w:rPr>
            </w:pPr>
          </w:p>
          <w:p w14:paraId="32E9F95D" w14:textId="37F0FEE9"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5B1EEB">
              <w:rPr>
                <w:rFonts w:cs="Arial"/>
                <w:szCs w:val="18"/>
              </w:rPr>
              <w:t>clause</w:t>
            </w:r>
            <w:r w:rsidR="007B1E45" w:rsidRPr="00861614">
              <w:rPr>
                <w:rFonts w:cs="Arial"/>
                <w:szCs w:val="18"/>
              </w:rPr>
              <w:t xml:space="preserv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5B1EEB">
              <w:rPr>
                <w:rFonts w:cs="Arial"/>
                <w:szCs w:val="18"/>
              </w:rPr>
              <w:t>clause</w:t>
            </w:r>
            <w:r w:rsidR="004B5893">
              <w:rPr>
                <w:rFonts w:cs="Arial"/>
                <w:szCs w:val="18"/>
              </w:rPr>
              <w:t xml:space="preserv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E0C959F"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43D500A7" w:rsidR="001B3C45" w:rsidRDefault="001B3C45" w:rsidP="001B3C45">
            <w:pPr>
              <w:pStyle w:val="TAL"/>
              <w:rPr>
                <w:szCs w:val="18"/>
              </w:rPr>
            </w:pPr>
            <w:r>
              <w:rPr>
                <w:szCs w:val="18"/>
              </w:rPr>
              <w:t>This IE shall be included if trace is required to be activated, modified or deactivated (see 3GPP TS 32.422 [22]).</w:t>
            </w:r>
          </w:p>
          <w:p w14:paraId="32E9F981" w14:textId="5D86E54D" w:rsidR="001B3C45" w:rsidRDefault="001B3C45" w:rsidP="001B3C45">
            <w:pPr>
              <w:pStyle w:val="TAL"/>
              <w:rPr>
                <w:szCs w:val="18"/>
              </w:rPr>
            </w:pPr>
            <w:r>
              <w:rPr>
                <w:rFonts w:cs="Arial"/>
                <w:szCs w:val="18"/>
              </w:rPr>
              <w:t>For trace modification, it shall contain a complete replacement of trace data.</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lastRenderedPageBreak/>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7DD7BA4C"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5.2.2.3.2.4), </w:t>
            </w:r>
            <w:r>
              <w:rPr>
                <w:rFonts w:cs="Arial"/>
                <w:szCs w:val="18"/>
              </w:rPr>
              <w:t>during a Service Request procedure (</w:t>
            </w:r>
            <w:r>
              <w:t xml:space="preserve">see </w:t>
            </w:r>
            <w:r w:rsidR="005B1EEB">
              <w:t>clause</w:t>
            </w:r>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1B17A4A0"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8679C6" w:rsidRPr="00FD48E5" w14:paraId="3D90F404"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131CB9E3" w14:textId="564B4AA6" w:rsidR="008679C6" w:rsidRDefault="008679C6" w:rsidP="008679C6">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5013F8A1" w14:textId="217BA403"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2936170D" w14:textId="1F4FDB89"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1F0A0B" w14:textId="55A5E571"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60159D" w14:textId="751345F2" w:rsidR="008679C6" w:rsidRDefault="008679C6" w:rsidP="008679C6">
            <w:pPr>
              <w:pStyle w:val="TAL"/>
              <w:rPr>
                <w:rFonts w:cs="Arial"/>
                <w:szCs w:val="18"/>
              </w:rPr>
            </w:pPr>
            <w:r>
              <w:rPr>
                <w:rFonts w:cs="Arial"/>
                <w:szCs w:val="18"/>
              </w:rPr>
              <w:t>This IE shall be present if more than one N2 SM Information has been received from the AN.</w:t>
            </w:r>
          </w:p>
          <w:p w14:paraId="10D103F1" w14:textId="6A787DCA"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1346513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131768D7" w14:textId="5B8E206F" w:rsidR="008679C6" w:rsidRDefault="008679C6" w:rsidP="008679C6">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1DC917" w14:textId="767F2826"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5B827B0" w14:textId="0734343E"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7447D" w14:textId="78C4DA81"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FF789B" w14:textId="7F6F3B1D" w:rsidR="008679C6" w:rsidRDefault="008679C6" w:rsidP="008679C6">
            <w:pPr>
              <w:pStyle w:val="TAL"/>
              <w:rPr>
                <w:rFonts w:cs="Arial"/>
                <w:szCs w:val="18"/>
              </w:rPr>
            </w:pPr>
            <w:r>
              <w:rPr>
                <w:rFonts w:cs="Arial"/>
                <w:szCs w:val="18"/>
              </w:rPr>
              <w:t>This IE shall be present if "</w:t>
            </w:r>
            <w:r>
              <w:t>n2SmInfoExt1</w:t>
            </w:r>
            <w:r>
              <w:rPr>
                <w:rFonts w:cs="Arial"/>
                <w:szCs w:val="18"/>
              </w:rPr>
              <w:t>" attribute is present.</w:t>
            </w:r>
          </w:p>
          <w:p w14:paraId="516B0FB4" w14:textId="0DC2A1F6" w:rsidR="008679C6" w:rsidRDefault="008679C6" w:rsidP="008679C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326" w:name="_Toc20129594"/>
      <w:bookmarkStart w:id="327" w:name="_Toc27584221"/>
      <w:r>
        <w:lastRenderedPageBreak/>
        <w:t>6.1.6.2.5</w:t>
      </w:r>
      <w:r>
        <w:tab/>
        <w:t>Type: SMContextUpdatedData</w:t>
      </w:r>
      <w:bookmarkEnd w:id="326"/>
      <w:bookmarkEnd w:id="327"/>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347E335E"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5F08298F"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4CACFB51"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693BBE72" w:rsidR="0058081A" w:rsidRDefault="0058081A" w:rsidP="00A423F5">
            <w:pPr>
              <w:pStyle w:val="TAL"/>
              <w:rPr>
                <w:rFonts w:cs="Arial"/>
                <w:szCs w:val="18"/>
              </w:rPr>
            </w:pPr>
            <w:r>
              <w:rPr>
                <w:rFonts w:cs="Arial"/>
                <w:szCs w:val="18"/>
              </w:rPr>
              <w:t>This IE shall be present if N2 SM Information needs to be sent to the AN.</w:t>
            </w:r>
          </w:p>
          <w:p w14:paraId="32E9F9C3" w14:textId="550FF2F0"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3405FF72" w:rsidR="00521F00" w:rsidRDefault="00521F00" w:rsidP="003521F9">
            <w:pPr>
              <w:pStyle w:val="TAL"/>
              <w:rPr>
                <w:rFonts w:cs="Arial"/>
                <w:szCs w:val="18"/>
              </w:rPr>
            </w:pPr>
            <w:r>
              <w:rPr>
                <w:rFonts w:cs="Arial"/>
                <w:szCs w:val="18"/>
              </w:rPr>
              <w:t>This IE shall be present during an EPS to 5GS handover using the N26 interface.</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65257EB2" w:rsidR="00AA1A08" w:rsidRDefault="00AA1A08" w:rsidP="00AA1A08">
            <w:pPr>
              <w:pStyle w:val="TAL"/>
              <w:rPr>
                <w:rFonts w:cs="Arial"/>
                <w:szCs w:val="18"/>
              </w:rPr>
            </w:pPr>
            <w:r>
              <w:rPr>
                <w:rFonts w:cs="Arial"/>
                <w:szCs w:val="18"/>
              </w:rPr>
              <w:t>This IE shall be present if it was present in the corresponding request.</w:t>
            </w:r>
          </w:p>
          <w:p w14:paraId="32E9F9D8" w14:textId="586368B0" w:rsidR="00AA1A08" w:rsidRDefault="00AA1A08" w:rsidP="00AA1A08">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w:t>
            </w:r>
          </w:p>
        </w:tc>
      </w:tr>
      <w:tr w:rsidR="00E7640D" w:rsidRPr="00FD48E5" w14:paraId="1D833E1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65062AF5" w14:textId="28E182AF" w:rsidR="00E7640D" w:rsidRDefault="00E7640D" w:rsidP="00E7640D">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8AAEFB1" w14:textId="6E5F4638" w:rsidR="00E7640D" w:rsidRDefault="00E7640D" w:rsidP="00E7640D">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0BA285A" w14:textId="5815B998" w:rsidR="00E7640D" w:rsidRDefault="00E7640D" w:rsidP="00E764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AD05F" w14:textId="547DE1BF" w:rsidR="00E7640D" w:rsidRDefault="00E7640D" w:rsidP="00E764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8B7E2" w14:textId="2E0551D6" w:rsidR="00E7640D" w:rsidRDefault="00E7640D" w:rsidP="00E7640D">
            <w:pPr>
              <w:pStyle w:val="TAL"/>
              <w:rPr>
                <w:rFonts w:cs="Arial"/>
                <w:szCs w:val="18"/>
              </w:rPr>
            </w:pPr>
            <w:r>
              <w:t>This IE shall be present if the activation of the User Plane connection failed due to insufficient resources</w:t>
            </w:r>
            <w:r>
              <w:rPr>
                <w:rFonts w:cs="Arial"/>
                <w:szCs w:val="18"/>
              </w:rPr>
              <w:t xml:space="preserve"> (see </w:t>
            </w:r>
            <w:r w:rsidR="005B1EEB">
              <w:rPr>
                <w:rFonts w:cs="Arial"/>
                <w:szCs w:val="18"/>
              </w:rPr>
              <w:t>clause</w:t>
            </w:r>
            <w:r>
              <w:rPr>
                <w:rFonts w:cs="Arial"/>
                <w:szCs w:val="18"/>
              </w:rPr>
              <w:t xml:space="preserve"> </w:t>
            </w:r>
            <w:r>
              <w:t>5.2.2.3.2.2</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328" w:name="_Toc20129595"/>
      <w:bookmarkStart w:id="329" w:name="_Toc27584222"/>
      <w:r>
        <w:lastRenderedPageBreak/>
        <w:t>6.1.6.2.6</w:t>
      </w:r>
      <w:r>
        <w:tab/>
        <w:t>Type: SMContextReleaseData</w:t>
      </w:r>
      <w:bookmarkEnd w:id="328"/>
      <w:bookmarkEnd w:id="329"/>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6A7A5B09" w:rsidR="0058081A" w:rsidRDefault="0058081A" w:rsidP="00A423F5">
            <w:pPr>
              <w:pStyle w:val="TAL"/>
              <w:rPr>
                <w:rFonts w:cs="Arial"/>
                <w:szCs w:val="18"/>
              </w:rPr>
            </w:pPr>
            <w:r>
              <w:rPr>
                <w:rFonts w:cs="Arial"/>
                <w:szCs w:val="18"/>
              </w:rPr>
              <w:t>This IE shall be present, if available.</w:t>
            </w:r>
          </w:p>
          <w:p w14:paraId="32E9F9FA" w14:textId="68D73AB0" w:rsidR="0058081A" w:rsidRDefault="0058081A" w:rsidP="00A423F5">
            <w:pPr>
              <w:pStyle w:val="TAL"/>
              <w:rPr>
                <w:rFonts w:cs="Arial"/>
                <w:szCs w:val="18"/>
              </w:rPr>
            </w:pPr>
            <w:r>
              <w:rPr>
                <w:rFonts w:cs="Arial"/>
                <w:szCs w:val="18"/>
              </w:rPr>
              <w:t xml:space="preserve">When present, it shall contain the UE </w:t>
            </w:r>
            <w:r w:rsidR="002F776F">
              <w:rPr>
                <w:rFonts w:cs="Arial"/>
                <w:szCs w:val="18"/>
              </w:rPr>
              <w:t xml:space="preserve">Time Zone </w:t>
            </w:r>
            <w:r>
              <w:rPr>
                <w:rFonts w:cs="Arial"/>
                <w:szCs w:val="18"/>
              </w:rPr>
              <w:t>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3036971" w:rsidR="0058081A" w:rsidRDefault="0058081A" w:rsidP="00A423F5">
            <w:pPr>
              <w:pStyle w:val="TAL"/>
              <w:rPr>
                <w:rFonts w:cs="Arial"/>
                <w:szCs w:val="18"/>
              </w:rPr>
            </w:pPr>
            <w:r>
              <w:rPr>
                <w:rFonts w:cs="Arial"/>
                <w:szCs w:val="18"/>
              </w:rPr>
              <w:t>This IE shall be present, if available.</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64F119F2" w:rsidR="0045457F" w:rsidRDefault="0045457F" w:rsidP="0045457F">
            <w:pPr>
              <w:pStyle w:val="TAL"/>
              <w:rPr>
                <w:rFonts w:cs="Arial"/>
                <w:szCs w:val="18"/>
              </w:rPr>
            </w:pPr>
            <w:r>
              <w:rPr>
                <w:rFonts w:cs="Arial"/>
                <w:szCs w:val="18"/>
              </w:rPr>
              <w:t>Additional UE location.</w:t>
            </w:r>
          </w:p>
          <w:p w14:paraId="32E9FA08" w14:textId="107D4989"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A09" w14:textId="317AC079"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0A" w14:textId="4D36A22C"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43F83F03"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8679C6" w:rsidRPr="00FD48E5" w14:paraId="28ADA7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C025E2D" w14:textId="4B84A6E2" w:rsidR="008679C6" w:rsidRDefault="008679C6" w:rsidP="008679C6">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1E3CA19" w14:textId="3B0314ED"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ACD148B" w14:textId="0046A65D"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A152E" w14:textId="3168DE3B"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2249DD" w14:textId="25962571" w:rsidR="008679C6" w:rsidRDefault="008679C6" w:rsidP="008679C6">
            <w:pPr>
              <w:pStyle w:val="TAL"/>
              <w:rPr>
                <w:rFonts w:cs="Arial"/>
                <w:szCs w:val="18"/>
              </w:rPr>
            </w:pPr>
            <w:r>
              <w:rPr>
                <w:rFonts w:cs="Arial"/>
                <w:szCs w:val="18"/>
              </w:rPr>
              <w:t>This IE shall be present if N2 SM Information has been received from the AN.</w:t>
            </w:r>
          </w:p>
          <w:p w14:paraId="3A2B42C7" w14:textId="1FFD4415"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402C903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50590674" w14:textId="045F9D94" w:rsidR="008679C6" w:rsidRDefault="008679C6" w:rsidP="008679C6">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25980FD" w14:textId="632CF6AE"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EB60C27" w14:textId="4F005439"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D0E62" w14:textId="5AABF595"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F93E08" w14:textId="77777777" w:rsidR="008679C6" w:rsidRDefault="008679C6" w:rsidP="008679C6">
            <w:pPr>
              <w:pStyle w:val="TAL"/>
              <w:rPr>
                <w:rFonts w:cs="Arial"/>
                <w:szCs w:val="18"/>
              </w:rPr>
            </w:pPr>
            <w:r>
              <w:rPr>
                <w:rFonts w:cs="Arial"/>
                <w:szCs w:val="18"/>
              </w:rPr>
              <w:t>This IE shall be present if "n2SmInfo" attribute is present.</w:t>
            </w:r>
          </w:p>
          <w:p w14:paraId="4F1DAAC1" w14:textId="21CD77C6" w:rsidR="008679C6" w:rsidRDefault="008679C6" w:rsidP="008679C6">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330" w:name="_Toc20129596"/>
      <w:bookmarkStart w:id="331" w:name="_Toc27584223"/>
      <w:r>
        <w:lastRenderedPageBreak/>
        <w:t>6.1.6.2.7</w:t>
      </w:r>
      <w:r>
        <w:tab/>
        <w:t xml:space="preserve">Type: </w:t>
      </w:r>
      <w:r w:rsidR="00514061">
        <w:t>SMContextRetrieveData</w:t>
      </w:r>
      <w:bookmarkEnd w:id="330"/>
      <w:bookmarkEnd w:id="331"/>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332" w:name="_Toc20129597"/>
      <w:bookmarkStart w:id="333" w:name="_Toc27584224"/>
      <w:r>
        <w:t>6.1.6.2.8</w:t>
      </w:r>
      <w:r>
        <w:tab/>
        <w:t>Type: SMContextStatusNotification</w:t>
      </w:r>
      <w:bookmarkEnd w:id="332"/>
      <w:bookmarkEnd w:id="333"/>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334" w:name="_Toc20129598"/>
      <w:bookmarkStart w:id="335" w:name="_Toc27584225"/>
      <w:r>
        <w:lastRenderedPageBreak/>
        <w:t>6.1.6.2.9</w:t>
      </w:r>
      <w:r>
        <w:tab/>
        <w:t>Type: PduSessionCreateData</w:t>
      </w:r>
      <w:bookmarkEnd w:id="334"/>
      <w:bookmarkEnd w:id="335"/>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0C27213E" w:rsidR="00321884" w:rsidRDefault="00321884" w:rsidP="00A423F5">
            <w:pPr>
              <w:pStyle w:val="TAL"/>
              <w:rPr>
                <w:rFonts w:cs="Arial"/>
                <w:szCs w:val="18"/>
              </w:rPr>
            </w:pPr>
            <w:r>
              <w:rPr>
                <w:rFonts w:cs="Arial"/>
                <w:szCs w:val="18"/>
              </w:rPr>
              <w:t>This IE shall be present, except if the UE is emergency registered and UICCless.</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5432FC0C" w:rsidR="00321884" w:rsidRDefault="00321884" w:rsidP="00A423F5">
            <w:pPr>
              <w:pStyle w:val="TAL"/>
              <w:rPr>
                <w:rFonts w:cs="Arial"/>
                <w:szCs w:val="18"/>
              </w:rPr>
            </w:pPr>
            <w:r>
              <w:rPr>
                <w:rFonts w:cs="Arial"/>
                <w:szCs w:val="18"/>
              </w:rPr>
              <w:t>This IE shall be present if the UE is emergency registered and it is either UIClless or the SUPI is not authenticated.</w:t>
            </w:r>
          </w:p>
          <w:p w14:paraId="32E9FA54" w14:textId="42FC3EDD" w:rsidR="00321884" w:rsidRDefault="00321884" w:rsidP="00A423F5">
            <w:pPr>
              <w:pStyle w:val="TAL"/>
              <w:rPr>
                <w:rFonts w:cs="Arial"/>
                <w:szCs w:val="18"/>
              </w:rPr>
            </w:pPr>
            <w:r>
              <w:rPr>
                <w:rFonts w:cs="Arial"/>
                <w:szCs w:val="18"/>
              </w:rPr>
              <w:t>For all other cases, this IE shall be present if it is available.</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62046A57" w:rsidR="009D3639" w:rsidRDefault="009D3639" w:rsidP="009D3639">
            <w:pPr>
              <w:pStyle w:val="TAL"/>
              <w:rPr>
                <w:rFonts w:cs="Arial"/>
                <w:szCs w:val="18"/>
              </w:rPr>
            </w:pPr>
            <w:r>
              <w:rPr>
                <w:rFonts w:cs="Arial"/>
                <w:szCs w:val="18"/>
              </w:rPr>
              <w:t>This IE shall be present, except during an EPS to 5GS idle mode mobility or handover using the N26 interface.</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5E708570"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1DBC00DE"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5079FCB2" w:rsidR="0045457F" w:rsidRDefault="0045457F" w:rsidP="0045457F">
            <w:pPr>
              <w:pStyle w:val="TAL"/>
              <w:rPr>
                <w:rFonts w:cs="Arial"/>
                <w:szCs w:val="18"/>
              </w:rPr>
            </w:pPr>
            <w:r>
              <w:rPr>
                <w:rFonts w:cs="Arial"/>
                <w:szCs w:val="18"/>
              </w:rPr>
              <w:t>Additional UE location.</w:t>
            </w:r>
          </w:p>
          <w:p w14:paraId="32E9FAB4" w14:textId="72E00D68"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AB5" w14:textId="186F3955"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DF730BE"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239AA27E"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265106A4"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65683B21"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0F15D214" w:rsidR="00255747" w:rsidRDefault="00255747" w:rsidP="00255747">
            <w:pPr>
              <w:pStyle w:val="TAL"/>
              <w:rPr>
                <w:rFonts w:cs="Arial"/>
                <w:szCs w:val="18"/>
              </w:rPr>
            </w:pPr>
            <w:r>
              <w:rPr>
                <w:rFonts w:cs="Arial"/>
                <w:szCs w:val="18"/>
              </w:rPr>
              <w:t>This IE shall be present during an EPS to 5GS handover preparation using the N26 interface.</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5328EFDA"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64866CF0" w:rsidR="00255747" w:rsidRDefault="00255747" w:rsidP="00255747">
            <w:pPr>
              <w:pStyle w:val="TAL"/>
              <w:rPr>
                <w:rFonts w:cs="Arial"/>
                <w:szCs w:val="18"/>
              </w:rPr>
            </w:pPr>
            <w:r>
              <w:rPr>
                <w:rFonts w:cs="Arial"/>
                <w:szCs w:val="18"/>
              </w:rPr>
              <w:t>It shall be set to "true" during an EPS to 5GS handover preparation using the N26 interface.</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140E1EDD" w:rsidR="004836FF" w:rsidRDefault="004836FF" w:rsidP="00867EA1">
            <w:pPr>
              <w:pStyle w:val="TAL"/>
              <w:rPr>
                <w:rFonts w:cs="Arial"/>
                <w:szCs w:val="18"/>
              </w:rPr>
            </w:pPr>
            <w:r>
              <w:rPr>
                <w:rFonts w:cs="Arial"/>
                <w:szCs w:val="18"/>
              </w:rPr>
              <w:t>This IE shall be present and set to true if the UE requests to setup an always-on PDU session and this is allowed by local policy in the V-SMF.</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CC2B86F"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2E9FAF7" w14:textId="0CE2FEDE" w:rsidR="003E2FE0" w:rsidRDefault="003E2FE0" w:rsidP="003E2FE0">
            <w:pPr>
              <w:pStyle w:val="TAL"/>
              <w:rPr>
                <w:rFonts w:cs="Arial"/>
                <w:szCs w:val="18"/>
              </w:rPr>
            </w:pPr>
            <w:r>
              <w:rPr>
                <w:rFonts w:cs="Arial"/>
                <w:szCs w:val="18"/>
              </w:rPr>
              <w:t xml:space="preserve">This IE may be used by the H-SMF to identify PDU sessions affected by a failure or restart of the V-SMF service (see </w:t>
            </w:r>
            <w:r w:rsidR="005B1EEB">
              <w:rPr>
                <w:rFonts w:cs="Arial"/>
                <w:szCs w:val="18"/>
              </w:rPr>
              <w:t>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59C05B2F"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24F714A5" w:rsidR="00343388" w:rsidRDefault="00343388" w:rsidP="00343388">
            <w:pPr>
              <w:pStyle w:val="TAL"/>
              <w:rPr>
                <w:rFonts w:cs="Arial"/>
                <w:szCs w:val="18"/>
              </w:rPr>
            </w:pPr>
            <w:r>
              <w:rPr>
                <w:rFonts w:cs="Arial"/>
                <w:szCs w:val="18"/>
              </w:rPr>
              <w:t xml:space="preserve">Roaming Charging Profile applicable in the VPLMN (see </w:t>
            </w:r>
            <w:r w:rsidR="005B1EEB">
              <w:rPr>
                <w:noProof/>
                <w:lang w:val="en-US"/>
              </w:rPr>
              <w:t>clause</w:t>
            </w:r>
            <w:r>
              <w:rPr>
                <w:noProof/>
                <w:lang w:val="en-US"/>
              </w:rPr>
              <w:t xml:space="preserv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625E1F44" w:rsidR="00343388" w:rsidRDefault="00343388" w:rsidP="00343388">
            <w:pPr>
              <w:pStyle w:val="TAL"/>
              <w:rPr>
                <w:rFonts w:cs="Arial"/>
                <w:szCs w:val="18"/>
              </w:rPr>
            </w:pPr>
            <w:r>
              <w:rPr>
                <w:rFonts w:cs="Arial"/>
                <w:szCs w:val="18"/>
              </w:rPr>
              <w:t xml:space="preserve">Charging ID (see </w:t>
            </w:r>
            <w:r w:rsidR="005B1EEB">
              <w:rPr>
                <w:noProof/>
                <w:lang w:val="en-US"/>
              </w:rPr>
              <w:t>clause</w:t>
            </w:r>
            <w:r>
              <w:rPr>
                <w:noProof/>
                <w:lang w:val="en-US"/>
              </w:rPr>
              <w:t xml:space="preserv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50C401FF" w:rsidR="009D1C5D" w:rsidRDefault="009D1C5D" w:rsidP="009D1C5D">
            <w:pPr>
              <w:pStyle w:val="TAL"/>
              <w:rPr>
                <w:rFonts w:cs="Arial"/>
                <w:szCs w:val="18"/>
              </w:rPr>
            </w:pPr>
            <w:r w:rsidRPr="00D165B3">
              <w:rPr>
                <w:rFonts w:cs="Arial"/>
                <w:szCs w:val="18"/>
              </w:rPr>
              <w:t xml:space="preserve">When present, it shall contain the old PDU Session ID received from the UE. See </w:t>
            </w:r>
            <w:r w:rsidR="005B1EEB">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w:t>
            </w:r>
            <w:r w:rsidR="003D33E7">
              <w:rPr>
                <w:rFonts w:cs="Arial"/>
                <w:szCs w:val="18"/>
              </w:rPr>
              <w:t xml:space="preserve"> 3GPP </w:t>
            </w:r>
            <w:r w:rsidR="00F25774">
              <w:rPr>
                <w:rFonts w:cs="Arial"/>
                <w:szCs w:val="18"/>
              </w:rPr>
              <w:t>TS </w:t>
            </w:r>
            <w:r w:rsidR="003D33E7">
              <w:rPr>
                <w:rFonts w:cs="Arial"/>
                <w:szCs w:val="18"/>
              </w:rPr>
              <w:t>23</w:t>
            </w:r>
            <w:r w:rsidR="00CA4B50" w:rsidRPr="00D165B3">
              <w:rPr>
                <w:rFonts w:cs="Arial"/>
                <w:szCs w:val="18"/>
              </w:rPr>
              <w:t>.502</w:t>
            </w:r>
            <w:r w:rsidR="00CA4B50">
              <w:rPr>
                <w:rFonts w:cs="Arial"/>
                <w:szCs w:val="18"/>
              </w:rPr>
              <w:t> </w:t>
            </w:r>
            <w:r w:rsidR="00CA4B50" w:rsidRPr="00D165B3">
              <w:rPr>
                <w:rFonts w:cs="Arial"/>
                <w:szCs w:val="18"/>
              </w:rPr>
              <w:t>[</w:t>
            </w:r>
            <w:r w:rsidRPr="00D165B3">
              <w:rPr>
                <w:rFonts w:cs="Arial"/>
                <w:szCs w:val="18"/>
              </w:rPr>
              <w:t xml:space="preserve">3]. </w:t>
            </w:r>
          </w:p>
        </w:tc>
      </w:tr>
      <w:tr w:rsidR="00913B64" w14:paraId="099ECBC9"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3F05992C" w14:textId="42412119" w:rsidR="00913B64" w:rsidRDefault="00913B64" w:rsidP="00913B64">
            <w:pPr>
              <w:pStyle w:val="TAL"/>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54D20746" w14:textId="579F90FA" w:rsidR="00913B64" w:rsidRDefault="00913B64" w:rsidP="00913B64">
            <w:pPr>
              <w:pStyle w:val="TAL"/>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186DDD8D" w14:textId="1F8998F2" w:rsidR="00913B64" w:rsidRDefault="00913B64" w:rsidP="00913B6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92AE3" w14:textId="7CBD3262" w:rsidR="00913B64" w:rsidRDefault="00913B64" w:rsidP="00913B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2DBD5" w14:textId="552A6459" w:rsidR="00913B64" w:rsidRDefault="00913B64" w:rsidP="00913B6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2FD22D" w14:textId="7CF8222A" w:rsidR="00913B64" w:rsidRDefault="00913B64" w:rsidP="00913B64">
            <w:pPr>
              <w:pStyle w:val="TAL"/>
              <w:rPr>
                <w:rFonts w:cs="Arial"/>
                <w:szCs w:val="18"/>
              </w:rPr>
            </w:pPr>
            <w:r>
              <w:rPr>
                <w:rFonts w:cs="Arial"/>
                <w:szCs w:val="18"/>
                <w:lang w:eastAsia="zh-CN"/>
              </w:rPr>
              <w:t xml:space="preserve">When present, it shall be set to the value received in the Create SM Context request. </w:t>
            </w:r>
          </w:p>
        </w:tc>
      </w:tr>
      <w:tr w:rsidR="00E04066" w14:paraId="212B5483"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4CC9676B" w14:textId="369F2090" w:rsidR="00E04066" w:rsidRDefault="00E04066" w:rsidP="00E04066">
            <w:pPr>
              <w:pStyle w:val="TAL"/>
              <w:rPr>
                <w:lang w:eastAsia="zh-CN"/>
              </w:rPr>
            </w:pPr>
            <w:r>
              <w:t>amfNfId</w:t>
            </w:r>
          </w:p>
        </w:tc>
        <w:tc>
          <w:tcPr>
            <w:tcW w:w="1559" w:type="dxa"/>
            <w:tcBorders>
              <w:top w:val="single" w:sz="4" w:space="0" w:color="auto"/>
              <w:left w:val="single" w:sz="4" w:space="0" w:color="auto"/>
              <w:bottom w:val="single" w:sz="4" w:space="0" w:color="auto"/>
              <w:right w:val="single" w:sz="4" w:space="0" w:color="auto"/>
            </w:tcBorders>
          </w:tcPr>
          <w:p w14:paraId="65915D98" w14:textId="11B1108D" w:rsidR="00E04066" w:rsidRDefault="00E04066" w:rsidP="00E04066">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14C07560" w14:textId="50D4BBB3" w:rsidR="00E04066" w:rsidRDefault="00E04066" w:rsidP="00E0406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639F98" w14:textId="0C31B100" w:rsidR="00E04066" w:rsidRDefault="00E04066" w:rsidP="00E040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96000D9" w14:textId="56588512" w:rsidR="00E04066" w:rsidRDefault="00E04066" w:rsidP="00E04066">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6EE5B25" w14:textId="291F2360" w:rsidR="00E04066" w:rsidRDefault="00E04066" w:rsidP="00E04066">
            <w:pPr>
              <w:pStyle w:val="TAL"/>
              <w:rPr>
                <w:rFonts w:cs="Arial"/>
                <w:szCs w:val="18"/>
                <w:lang w:eastAsia="zh-CN"/>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w:t>
            </w:r>
            <w:r w:rsidR="005B1EEB">
              <w:rPr>
                <w:rFonts w:cs="Arial"/>
                <w:szCs w:val="18"/>
              </w:rPr>
              <w:t>clause</w:t>
            </w:r>
            <w:r>
              <w:rPr>
                <w:rFonts w:cs="Arial"/>
                <w:szCs w:val="18"/>
              </w:rPr>
              <w:t xml:space="preserve">s </w:t>
            </w:r>
            <w:r w:rsidRPr="00050CA8">
              <w:t>4.3.2.2.2</w:t>
            </w:r>
            <w:r>
              <w:t xml:space="preserve"> of</w:t>
            </w:r>
            <w:r w:rsidR="003D33E7">
              <w:t xml:space="preserve"> 3GPP </w:t>
            </w:r>
            <w:r w:rsidR="00F25774">
              <w:rPr>
                <w:rFonts w:cs="Arial"/>
                <w:szCs w:val="18"/>
              </w:rPr>
              <w:t>TS </w:t>
            </w:r>
            <w:r w:rsidR="003D33E7">
              <w:t>23</w:t>
            </w:r>
            <w:r w:rsidR="00CA4B50" w:rsidRPr="00D165B3">
              <w:rPr>
                <w:rFonts w:cs="Arial"/>
                <w:szCs w:val="18"/>
              </w:rPr>
              <w:t>.502</w:t>
            </w:r>
            <w:r w:rsidR="00CA4B50">
              <w:rPr>
                <w:rFonts w:cs="Arial"/>
                <w:szCs w:val="18"/>
              </w:rPr>
              <w:t> </w:t>
            </w:r>
            <w:r w:rsidR="00CA4B50" w:rsidRPr="00D165B3">
              <w:rPr>
                <w:rFonts w:cs="Arial"/>
                <w:szCs w:val="18"/>
              </w:rPr>
              <w:t>[</w:t>
            </w:r>
            <w:r w:rsidRPr="00D165B3">
              <w:rPr>
                <w:rFonts w:cs="Arial"/>
                <w:szCs w:val="18"/>
              </w:rPr>
              <w:t>3]</w:t>
            </w:r>
            <w:r>
              <w:rPr>
                <w:rFonts w:cs="Arial"/>
                <w:szCs w:val="18"/>
              </w:rPr>
              <w:t>.</w:t>
            </w:r>
          </w:p>
        </w:tc>
      </w:tr>
      <w:tr w:rsidR="00E04066" w14:paraId="4BF2091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8054C6F" w14:textId="56F5101D" w:rsidR="00E04066" w:rsidRDefault="00E04066" w:rsidP="00E04066">
            <w:pPr>
              <w:pStyle w:val="TAL"/>
              <w:rPr>
                <w:lang w:eastAsia="zh-CN"/>
              </w:rPr>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2E521A91" w14:textId="12781F00" w:rsidR="00E04066" w:rsidRDefault="00E04066" w:rsidP="00E04066">
            <w:pPr>
              <w:pStyle w:val="TAL"/>
              <w:rPr>
                <w:lang w:eastAsia="zh-CN"/>
              </w:rPr>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1ED1E7CC" w14:textId="2549FD25" w:rsidR="00E04066" w:rsidRDefault="00E04066" w:rsidP="00E04066">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5B63CA5" w14:textId="22814C7C" w:rsidR="00E04066" w:rsidRDefault="00E04066" w:rsidP="00E04066">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55FF4EE" w14:textId="1CF5DC1B" w:rsidR="00E04066" w:rsidRPr="00F8607F" w:rsidRDefault="00E04066" w:rsidP="00E0406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B418757" w14:textId="5D443E07" w:rsidR="00E04066" w:rsidRDefault="00E04066" w:rsidP="00E04066">
            <w:pPr>
              <w:pStyle w:val="TAL"/>
              <w:rPr>
                <w:rFonts w:cs="Arial"/>
                <w:szCs w:val="18"/>
                <w:lang w:eastAsia="zh-CN"/>
              </w:rPr>
            </w:pPr>
            <w:r w:rsidRPr="00F8607F">
              <w:rPr>
                <w:rFonts w:cs="Arial"/>
                <w:szCs w:val="18"/>
              </w:rPr>
              <w:t>When present, it shall contain the serving AMF's GUAMI.</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336" w:name="_Toc20129599"/>
      <w:bookmarkStart w:id="337" w:name="_Toc27584226"/>
      <w:r>
        <w:lastRenderedPageBreak/>
        <w:t>6.1.6.2.10</w:t>
      </w:r>
      <w:r>
        <w:tab/>
        <w:t>Type: PduSessionCreatedData</w:t>
      </w:r>
      <w:bookmarkEnd w:id="336"/>
      <w:bookmarkEnd w:id="337"/>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1F09C61C" w:rsidR="006730A0" w:rsidRDefault="006730A0" w:rsidP="006730A0">
            <w:pPr>
              <w:pStyle w:val="TAL"/>
              <w:rPr>
                <w:rFonts w:cs="Arial"/>
                <w:szCs w:val="18"/>
              </w:rPr>
            </w:pPr>
            <w:r>
              <w:rPr>
                <w:rFonts w:cs="Arial"/>
                <w:szCs w:val="18"/>
              </w:rPr>
              <w:t>This IE shall indicate the SSC mode applicable to the PDU session.</w:t>
            </w:r>
          </w:p>
          <w:p w14:paraId="32E9FB0F" w14:textId="3DB9257F"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w:t>
            </w:r>
            <w:r w:rsidR="005B1EEB">
              <w:rPr>
                <w:rFonts w:cs="Arial"/>
                <w:szCs w:val="18"/>
              </w:rPr>
              <w:t>clause</w:t>
            </w:r>
            <w:r>
              <w:rPr>
                <w:rFonts w:cs="Arial"/>
                <w:szCs w:val="18"/>
              </w:rPr>
              <w:t xml:space="preserve"> </w:t>
            </w:r>
            <w:r w:rsidR="004E796E">
              <w:rPr>
                <w:rFonts w:cs="Arial"/>
                <w:szCs w:val="18"/>
              </w:rPr>
              <w:t>9.11.4.16</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46D0030C"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1F886250"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w:t>
            </w:r>
            <w:r w:rsidR="005B1EEB">
              <w:rPr>
                <w:rFonts w:cs="Arial"/>
                <w:szCs w:val="18"/>
              </w:rPr>
              <w:t>clause</w:t>
            </w:r>
            <w:r>
              <w:rPr>
                <w:rFonts w:cs="Arial"/>
                <w:szCs w:val="18"/>
              </w:rPr>
              <w:t xml:space="preserve"> 4.4.4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.502 [</w:t>
            </w:r>
            <w:r>
              <w:rPr>
                <w:rFonts w:cs="Arial"/>
                <w:szCs w:val="18"/>
              </w:rPr>
              <w:t>3]).</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05B0B266"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1DAE0D20"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08F195D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AC0345" w14:paraId="13DEAC3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DE7E13B" w14:textId="21231A85"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B8680D" w14:textId="5ABD2DF1"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47CAFD6" w14:textId="2698574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27AE9" w14:textId="3D59521A"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AF8D55" w14:textId="77777777" w:rsidR="00AC0345" w:rsidRDefault="00AC0345" w:rsidP="00AC034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t>
            </w:r>
            <w:r>
              <w:t>with the PDU session.</w:t>
            </w:r>
          </w:p>
          <w:p w14:paraId="37CDC035" w14:textId="77777777" w:rsidR="00AC0345" w:rsidRDefault="00AC0345" w:rsidP="00AC0345">
            <w:pPr>
              <w:pStyle w:val="TAL"/>
              <w:rPr>
                <w:rFonts w:cs="Arial"/>
                <w:szCs w:val="18"/>
              </w:rPr>
            </w:pPr>
          </w:p>
          <w:p w14:paraId="78E21222" w14:textId="6B539249" w:rsidR="00AC0345" w:rsidRDefault="00AC0345" w:rsidP="00AC0345">
            <w:pPr>
              <w:pStyle w:val="TAL"/>
              <w:rPr>
                <w:rFonts w:cs="Arial"/>
                <w:szCs w:val="18"/>
              </w:rPr>
            </w:pPr>
            <w:r>
              <w:rPr>
                <w:rFonts w:cs="Arial"/>
                <w:szCs w:val="18"/>
              </w:rPr>
              <w:t>When present, it shall contain the user's GPSI associated with the PDU session.</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3A125991" w:rsidR="00343388" w:rsidRDefault="00343388" w:rsidP="00343388">
            <w:pPr>
              <w:pStyle w:val="TAL"/>
              <w:rPr>
                <w:rFonts w:cs="Arial"/>
                <w:szCs w:val="18"/>
              </w:rPr>
            </w:pPr>
            <w:r>
              <w:rPr>
                <w:rFonts w:cs="Arial"/>
                <w:szCs w:val="18"/>
              </w:rPr>
              <w:t xml:space="preserve">Roaming Charging Profile selected by the HPLMN (see </w:t>
            </w:r>
            <w:r w:rsidR="005B1EEB">
              <w:rPr>
                <w:noProof/>
                <w:lang w:val="en-US"/>
              </w:rPr>
              <w:t>clause</w:t>
            </w:r>
            <w:r>
              <w:rPr>
                <w:noProof/>
                <w:lang w:val="en-US"/>
              </w:rPr>
              <w:t xml:space="preserv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66B8B41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w:t>
            </w:r>
          </w:p>
          <w:p w14:paraId="7D66C30B" w14:textId="1DE540EF" w:rsidR="00377EFE" w:rsidRDefault="00377EFE" w:rsidP="00377EFE">
            <w:pPr>
              <w:pStyle w:val="TAL"/>
              <w:rPr>
                <w:rFonts w:cs="Arial"/>
                <w:szCs w:val="18"/>
              </w:rPr>
            </w:pPr>
            <w:r>
              <w:rPr>
                <w:rFonts w:cs="Arial"/>
                <w:szCs w:val="18"/>
              </w:rPr>
              <w:t xml:space="preserve">This IE may be used by the V-SMF to identify PDU sessions affected by a failure or restart of the H-SMF service (see </w:t>
            </w:r>
            <w:r w:rsidR="005B1EEB">
              <w:rPr>
                <w:rFonts w:cs="Arial"/>
                <w:szCs w:val="18"/>
              </w:rPr>
              <w:t>clause</w:t>
            </w:r>
            <w:r>
              <w:rPr>
                <w:rFonts w:cs="Arial"/>
                <w:szCs w:val="18"/>
              </w:rPr>
              <w:t xml:space="preserve"> 6.2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.527 [</w:t>
            </w:r>
            <w:r>
              <w:rPr>
                <w:rFonts w:cs="Arial"/>
                <w:szCs w:val="18"/>
              </w:rPr>
              <w:t>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6EE1FB38"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338" w:name="_Toc20129600"/>
      <w:bookmarkStart w:id="339" w:name="_Toc27584227"/>
      <w:r>
        <w:lastRenderedPageBreak/>
        <w:t>6.1.6.2.11</w:t>
      </w:r>
      <w:r>
        <w:tab/>
        <w:t>Type: HsmfUpdateData</w:t>
      </w:r>
      <w:bookmarkEnd w:id="338"/>
      <w:bookmarkEnd w:id="339"/>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56E1C9AB" w:rsidR="00FD44D4" w:rsidRDefault="00FD44D4" w:rsidP="00A423F5">
            <w:pPr>
              <w:pStyle w:val="TAL"/>
              <w:rPr>
                <w:rFonts w:cs="Arial"/>
                <w:szCs w:val="18"/>
              </w:rPr>
            </w:pPr>
            <w:r>
              <w:rPr>
                <w:rFonts w:cs="Arial"/>
                <w:szCs w:val="18"/>
              </w:rPr>
              <w:t>This IE shall be present if the N9 tunnel information on the visited CN side provided earlier to the H-SMF has changed.</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2F0293DE"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 xml:space="preserve">handover of the PDU session between 3GPP access and untrusted non-3GPP access (see </w:t>
            </w:r>
            <w:r w:rsidR="005B1EEB">
              <w:t>clause</w:t>
            </w:r>
            <w:r w:rsidR="002E4AA3">
              <w:t xml:space="preserve"> 5.2.2.8.2.5)</w:t>
            </w:r>
            <w:r>
              <w:rPr>
                <w:rFonts w:cs="Arial"/>
                <w:szCs w:val="18"/>
              </w:rPr>
              <w:t>.</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10EF70F6" w:rsidR="00FF2C45" w:rsidRDefault="00FD44D4" w:rsidP="00A423F5">
            <w:pPr>
              <w:pStyle w:val="TAL"/>
              <w:rPr>
                <w:rFonts w:cs="Arial"/>
                <w:szCs w:val="18"/>
              </w:rPr>
            </w:pPr>
            <w:r>
              <w:rPr>
                <w:rFonts w:cs="Arial"/>
                <w:szCs w:val="18"/>
              </w:rPr>
              <w:t>When present, this IE shall contain</w:t>
            </w:r>
            <w:r w:rsidR="00FF2C45">
              <w:rPr>
                <w:rFonts w:cs="Arial"/>
                <w:szCs w:val="18"/>
              </w:rPr>
              <w:t>:</w:t>
            </w:r>
          </w:p>
          <w:p w14:paraId="32E9FB9F" w14:textId="4CCD4184"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48867944" w:rsidR="00FD44D4" w:rsidRDefault="006C46C1" w:rsidP="00A423F5">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9574EF9" w:rsidR="0045457F" w:rsidRDefault="0045457F" w:rsidP="0045457F">
            <w:pPr>
              <w:pStyle w:val="TAL"/>
              <w:rPr>
                <w:rFonts w:cs="Arial"/>
                <w:szCs w:val="18"/>
              </w:rPr>
            </w:pPr>
            <w:r>
              <w:rPr>
                <w:rFonts w:cs="Arial"/>
                <w:szCs w:val="18"/>
              </w:rPr>
              <w:t>Additional UE location.</w:t>
            </w:r>
          </w:p>
          <w:p w14:paraId="32E9FBAF" w14:textId="257DA77C"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BB0" w14:textId="608F11CB"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BB1" w14:textId="6BAA791A"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5D81ADB1" w:rsidR="0045457F" w:rsidRDefault="006C46C1" w:rsidP="0045457F">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05F4CAEB"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w:t>
            </w:r>
          </w:p>
          <w:p w14:paraId="32E9FBBA" w14:textId="3B6FAC0A" w:rsidR="0056485C" w:rsidRDefault="0056485C" w:rsidP="001433FE">
            <w:pPr>
              <w:pStyle w:val="TAL"/>
              <w:rPr>
                <w:rFonts w:cs="Arial"/>
                <w:szCs w:val="18"/>
              </w:rPr>
            </w:pPr>
            <w:r>
              <w:rPr>
                <w:rFonts w:cs="Arial"/>
                <w:szCs w:val="18"/>
              </w:rPr>
              <w:t xml:space="preserve">Pause of Charging needs to be started or stopped (see </w:t>
            </w:r>
            <w:r w:rsidR="005B1EEB">
              <w:rPr>
                <w:rFonts w:cs="Arial"/>
                <w:szCs w:val="18"/>
              </w:rPr>
              <w:t>clause</w:t>
            </w:r>
            <w:r>
              <w:rPr>
                <w:rFonts w:cs="Arial"/>
                <w:szCs w:val="18"/>
              </w:rPr>
              <w:t xml:space="preserve"> 4.4.4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.502 [</w:t>
            </w:r>
            <w:r>
              <w:rPr>
                <w:rFonts w:cs="Arial"/>
                <w:szCs w:val="18"/>
              </w:rPr>
              <w:t>3]).</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329ACA0B"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to Start Pause of Charging;</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4B698094"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42CCFC06"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45D026"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4C4F3EEF" w:rsidR="00521F00" w:rsidRDefault="00521F00" w:rsidP="00521F00">
            <w:pPr>
              <w:pStyle w:val="TAL"/>
              <w:rPr>
                <w:rFonts w:cs="Arial"/>
                <w:szCs w:val="18"/>
              </w:rPr>
            </w:pPr>
            <w:r>
              <w:rPr>
                <w:rFonts w:cs="Arial"/>
                <w:szCs w:val="18"/>
              </w:rPr>
              <w:t>This IE shall be present during an EPS to 5GS handover preparation and handover execution using the N26 interface.</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172E3DDA"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6407A4AB" w:rsidR="00521F00" w:rsidRDefault="00521F00" w:rsidP="00521F00">
            <w:pPr>
              <w:pStyle w:val="TAL"/>
              <w:rPr>
                <w:rFonts w:cs="Arial"/>
                <w:szCs w:val="18"/>
              </w:rPr>
            </w:pPr>
            <w:r>
              <w:rPr>
                <w:rFonts w:cs="Arial"/>
                <w:szCs w:val="18"/>
              </w:rPr>
              <w:t>It shall be set to "true" during an EPS to 5GS handover preparation using the N26 interface.</w:t>
            </w:r>
          </w:p>
          <w:p w14:paraId="32E9FBF5" w14:textId="77777777" w:rsidR="00521F00" w:rsidRDefault="00521F00" w:rsidP="00521F00">
            <w:pPr>
              <w:pStyle w:val="TAL"/>
              <w:rPr>
                <w:rFonts w:cs="Arial"/>
                <w:szCs w:val="18"/>
              </w:rPr>
            </w:pPr>
          </w:p>
          <w:p w14:paraId="32E9FBF6" w14:textId="1445111C" w:rsidR="00521F00" w:rsidRDefault="00521F00" w:rsidP="00521F00">
            <w:pPr>
              <w:pStyle w:val="TAL"/>
              <w:rPr>
                <w:rFonts w:cs="Arial"/>
                <w:szCs w:val="18"/>
              </w:rPr>
            </w:pPr>
            <w:r>
              <w:rPr>
                <w:rFonts w:cs="Arial"/>
                <w:szCs w:val="18"/>
              </w:rPr>
              <w:t>It shall be set to "false" during an EPS to 5GS handover execution using the N26 interface.</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59FB6EA1"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sidR="005B1EEB">
              <w:rPr>
                <w:rFonts w:cs="Arial"/>
                <w:szCs w:val="18"/>
              </w:rPr>
              <w:t>clause</w:t>
            </w:r>
            <w:r w:rsidRPr="00F55D51">
              <w:rPr>
                <w:rFonts w:cs="Arial"/>
                <w:szCs w:val="18"/>
              </w:rPr>
              <w:t xml:space="preserve"> 4.11.1.4.1 of</w:t>
            </w:r>
            <w:r w:rsidR="003D33E7">
              <w:rPr>
                <w:rFonts w:cs="Arial"/>
                <w:szCs w:val="18"/>
              </w:rPr>
              <w:t xml:space="preserve"> 3GPP </w:t>
            </w:r>
            <w:r w:rsidR="00F25774">
              <w:rPr>
                <w:rFonts w:cs="Arial"/>
                <w:szCs w:val="18"/>
              </w:rPr>
              <w:t>TS </w:t>
            </w:r>
            <w:r w:rsidR="003D33E7">
              <w:rPr>
                <w:rFonts w:cs="Arial"/>
                <w:szCs w:val="18"/>
              </w:rPr>
              <w:t>23</w:t>
            </w:r>
            <w:r w:rsidR="00CA4B50" w:rsidRPr="00F55D51">
              <w:rPr>
                <w:rFonts w:cs="Arial"/>
                <w:szCs w:val="18"/>
              </w:rPr>
              <w:t>.502</w:t>
            </w:r>
            <w:r w:rsidR="00CA4B50">
              <w:rPr>
                <w:rFonts w:cs="Arial"/>
                <w:szCs w:val="18"/>
              </w:rPr>
              <w:t> </w:t>
            </w:r>
            <w:r w:rsidR="00CA4B50" w:rsidRPr="00F55D51">
              <w:rPr>
                <w:rFonts w:cs="Arial"/>
                <w:szCs w:val="18"/>
              </w:rPr>
              <w:t>[</w:t>
            </w:r>
            <w:r w:rsidRPr="00F55D51">
              <w:rPr>
                <w:rFonts w:cs="Arial"/>
                <w:szCs w:val="18"/>
              </w:rPr>
              <w:t>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4A732226"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38AE229C" w:rsidR="004836FF" w:rsidRDefault="004836FF" w:rsidP="004836FF">
            <w:pPr>
              <w:pStyle w:val="TAL"/>
              <w:rPr>
                <w:rFonts w:cs="Arial"/>
                <w:szCs w:val="18"/>
              </w:rPr>
            </w:pPr>
            <w:r>
              <w:rPr>
                <w:rFonts w:cs="Arial"/>
                <w:szCs w:val="18"/>
              </w:rPr>
              <w:t>This IE shall be present and set to true if the UE requests to change the PDU session to an always-on PDU session and this is allowed by local policy in the V-SMF.</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8197B6" w14:textId="607B8361" w:rsidR="00240BC9" w:rsidRDefault="00240BC9" w:rsidP="006C46C1">
            <w:pPr>
              <w:pStyle w:val="TAL"/>
              <w:rPr>
                <w:rFonts w:cs="Arial"/>
                <w:szCs w:val="18"/>
              </w:rPr>
            </w:pPr>
            <w:r>
              <w:rPr>
                <w:rFonts w:cs="Arial"/>
                <w:szCs w:val="18"/>
              </w:rPr>
              <w:t>This IE may be present to report usage data for a secondary RAT</w:t>
            </w:r>
            <w:r w:rsidR="006C46C1">
              <w:rPr>
                <w:rFonts w:cs="Arial"/>
                <w:szCs w:val="18"/>
              </w:rPr>
              <w:t xml:space="preserve"> for Qo</w:t>
            </w:r>
            <w:r w:rsidR="007202F8">
              <w:rPr>
                <w:rFonts w:cs="Arial"/>
                <w:szCs w:val="18"/>
              </w:rPr>
              <w:t>S</w:t>
            </w:r>
            <w:r w:rsidR="006C46C1">
              <w:rPr>
                <w:rFonts w:cs="Arial"/>
                <w:szCs w:val="18"/>
              </w:rPr>
              <w:t xml:space="preserve"> flows</w:t>
            </w:r>
            <w:r>
              <w:rPr>
                <w:rFonts w:cs="Arial"/>
                <w:szCs w:val="18"/>
              </w:rPr>
              <w:t>.</w:t>
            </w:r>
          </w:p>
          <w:p w14:paraId="0CA06D29" w14:textId="3E8F8780" w:rsidR="006C46C1" w:rsidRDefault="006C46C1" w:rsidP="006C46C1">
            <w:pPr>
              <w:pStyle w:val="TAL"/>
              <w:rPr>
                <w:rFonts w:cs="Arial"/>
                <w:szCs w:val="18"/>
              </w:rPr>
            </w:pPr>
            <w:r>
              <w:rPr>
                <w:rFonts w:cs="Arial"/>
                <w:szCs w:val="18"/>
              </w:rPr>
              <w:t>(NOTE 2)</w:t>
            </w:r>
          </w:p>
        </w:tc>
      </w:tr>
      <w:tr w:rsidR="006C46C1" w:rsidRPr="00FD48E5" w14:paraId="519E99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73903708" w14:textId="6E44F3C9" w:rsidR="006C46C1" w:rsidRPr="00B30907" w:rsidRDefault="006C46C1" w:rsidP="006C46C1">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7E9C35AC" w14:textId="66494E3E" w:rsidR="006C46C1" w:rsidRDefault="006C46C1" w:rsidP="006C46C1">
            <w:pPr>
              <w:pStyle w:val="TAL"/>
            </w:pPr>
            <w:r>
              <w:t>array(</w:t>
            </w:r>
            <w:r>
              <w:rPr>
                <w:lang w:eastAsia="zh-CN"/>
              </w:rPr>
              <w:t>SecondaryRatUsageInfo</w:t>
            </w:r>
            <w:r>
              <w:t>)</w:t>
            </w:r>
          </w:p>
        </w:tc>
        <w:tc>
          <w:tcPr>
            <w:tcW w:w="425" w:type="dxa"/>
            <w:tcBorders>
              <w:top w:val="single" w:sz="4" w:space="0" w:color="auto"/>
              <w:left w:val="single" w:sz="4" w:space="0" w:color="auto"/>
              <w:bottom w:val="single" w:sz="4" w:space="0" w:color="auto"/>
              <w:right w:val="single" w:sz="4" w:space="0" w:color="auto"/>
            </w:tcBorders>
          </w:tcPr>
          <w:p w14:paraId="49C40CC8" w14:textId="254B93D7" w:rsidR="006C46C1" w:rsidRDefault="006C46C1" w:rsidP="006C4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B33E5" w14:textId="5F73677C" w:rsidR="006C46C1" w:rsidRDefault="006C46C1" w:rsidP="006C4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72867F" w14:textId="6955EBB7" w:rsidR="006C46C1" w:rsidRDefault="006C46C1" w:rsidP="006C46C1">
            <w:pPr>
              <w:pStyle w:val="TAL"/>
              <w:rPr>
                <w:rFonts w:cs="Arial"/>
                <w:szCs w:val="18"/>
              </w:rPr>
            </w:pPr>
            <w:r>
              <w:rPr>
                <w:rFonts w:cs="Arial"/>
                <w:szCs w:val="18"/>
              </w:rPr>
              <w:t>This IE may be present to report usage data for a secondary RAT for QoS flows and/or the whole PDU session.</w:t>
            </w:r>
          </w:p>
        </w:tc>
      </w:tr>
      <w:tr w:rsidR="00BE5AF8" w:rsidRPr="00FD48E5" w14:paraId="31F251C8"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0A26F534" w14:textId="5EC0E562" w:rsidR="00BE5AF8" w:rsidRDefault="00BE5AF8" w:rsidP="00BE5AF8">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1399892F" w14:textId="292CCF92" w:rsidR="00BE5AF8" w:rsidRDefault="00BE5AF8" w:rsidP="00BE5AF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3099E2" w14:textId="3723EE41" w:rsidR="00BE5AF8" w:rsidRDefault="00BE5AF8" w:rsidP="00BE5A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8C235B" w14:textId="787801C3" w:rsidR="00BE5AF8" w:rsidRDefault="00BE5AF8" w:rsidP="00BE5A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E880FD" w14:textId="0F9E5D4A" w:rsidR="00BE5AF8" w:rsidRDefault="00BE5AF8" w:rsidP="00BE5AF8">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5.2.2.8.2.2), </w:t>
            </w:r>
            <w:r>
              <w:rPr>
                <w:rFonts w:cs="Arial"/>
                <w:szCs w:val="18"/>
              </w:rPr>
              <w:t>during a Service Request procedure (</w:t>
            </w:r>
            <w:r>
              <w:t xml:space="preserve">see </w:t>
            </w:r>
            <w:r w:rsidR="005B1EEB">
              <w:t>clause</w:t>
            </w:r>
            <w:r>
              <w:t>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28A93A29" w14:textId="77777777" w:rsidR="00BE5AF8" w:rsidRDefault="00BE5AF8" w:rsidP="00BE5AF8">
            <w:pPr>
              <w:pStyle w:val="TAL"/>
            </w:pPr>
          </w:p>
          <w:p w14:paraId="7F28FEF9" w14:textId="77777777" w:rsidR="00BE5AF8" w:rsidRDefault="00BE5AF8" w:rsidP="00BE5AF8">
            <w:pPr>
              <w:pStyle w:val="TAL"/>
              <w:rPr>
                <w:rFonts w:cs="Arial"/>
                <w:szCs w:val="18"/>
              </w:rPr>
            </w:pPr>
            <w:r>
              <w:rPr>
                <w:rFonts w:cs="Arial"/>
                <w:szCs w:val="18"/>
              </w:rPr>
              <w:t>When present, it shall be set as follows:</w:t>
            </w:r>
          </w:p>
          <w:p w14:paraId="19BCB86E" w14:textId="77777777" w:rsidR="00A04DED" w:rsidRDefault="00BE5AF8" w:rsidP="00A04D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353300" w14:textId="1A17AFB7" w:rsidR="00BE5AF8" w:rsidRDefault="00BE5AF8" w:rsidP="00A04D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75AE90" w14:textId="0B72806F" w:rsidR="001E2CC5" w:rsidRDefault="001E2CC5" w:rsidP="006602B2">
            <w:pPr>
              <w:pStyle w:val="TAN"/>
            </w:pPr>
            <w:r>
              <w:t>NOTE</w:t>
            </w:r>
            <w:r w:rsidR="006C46C1">
              <w:t xml:space="preserve"> 1</w:t>
            </w:r>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2E9FC1A" w14:textId="31676167" w:rsidR="006C46C1" w:rsidRPr="00F8607F" w:rsidRDefault="006C46C1" w:rsidP="006602B2">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1C" w14:textId="77777777" w:rsidR="00FD44D4" w:rsidRDefault="00FD44D4" w:rsidP="00FD44D4"/>
    <w:p w14:paraId="32E9FC1D" w14:textId="77777777" w:rsidR="00FD44D4" w:rsidRDefault="00FD44D4" w:rsidP="00FD44D4">
      <w:pPr>
        <w:pStyle w:val="Heading5"/>
      </w:pPr>
      <w:bookmarkStart w:id="340" w:name="_Toc20129601"/>
      <w:bookmarkStart w:id="341" w:name="_Toc27584228"/>
      <w:r>
        <w:t>6.1.6.2.12</w:t>
      </w:r>
      <w:r>
        <w:tab/>
        <w:t>Type: HsmfUpdatedData</w:t>
      </w:r>
      <w:bookmarkEnd w:id="340"/>
      <w:bookmarkEnd w:id="341"/>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0CF733DF"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342" w:name="_Toc20129602"/>
      <w:bookmarkStart w:id="343" w:name="_Toc27584229"/>
      <w:r>
        <w:lastRenderedPageBreak/>
        <w:t>6.1.6.2.13</w:t>
      </w:r>
      <w:r>
        <w:tab/>
        <w:t>Type: ReleaseData</w:t>
      </w:r>
      <w:bookmarkEnd w:id="342"/>
      <w:bookmarkEnd w:id="343"/>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42B5D9EC" w:rsidR="0045457F" w:rsidRDefault="0045457F" w:rsidP="0045457F">
            <w:pPr>
              <w:pStyle w:val="TAL"/>
              <w:rPr>
                <w:rFonts w:cs="Arial"/>
                <w:szCs w:val="18"/>
              </w:rPr>
            </w:pPr>
            <w:r>
              <w:rPr>
                <w:rFonts w:cs="Arial"/>
                <w:szCs w:val="18"/>
              </w:rPr>
              <w:t>This IE shall be present, if available.</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55760408" w:rsidR="0045457F" w:rsidRDefault="0045457F" w:rsidP="0045457F">
            <w:pPr>
              <w:pStyle w:val="TAL"/>
              <w:rPr>
                <w:rFonts w:cs="Arial"/>
                <w:szCs w:val="18"/>
              </w:rPr>
            </w:pPr>
            <w:r>
              <w:rPr>
                <w:rFonts w:cs="Arial"/>
                <w:szCs w:val="18"/>
              </w:rPr>
              <w:t>This IE shall be present, if available.</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2B8583D2" w:rsidR="0045457F" w:rsidRDefault="0045457F" w:rsidP="0045457F">
            <w:pPr>
              <w:pStyle w:val="TAL"/>
              <w:rPr>
                <w:rFonts w:cs="Arial"/>
                <w:szCs w:val="18"/>
              </w:rPr>
            </w:pPr>
            <w:r>
              <w:rPr>
                <w:rFonts w:cs="Arial"/>
                <w:szCs w:val="18"/>
              </w:rPr>
              <w:t>Additional UE location.</w:t>
            </w:r>
          </w:p>
          <w:p w14:paraId="32E9FC59" w14:textId="3C1ECBC2"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C5A" w14:textId="047B9B5C"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C5B" w14:textId="1503CFA6"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BD9E5C" w14:textId="10D9E76B"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6A8F946D" w14:textId="6B1D1109" w:rsidR="007202F8" w:rsidRDefault="007202F8" w:rsidP="00240BC9">
            <w:pPr>
              <w:pStyle w:val="TAL"/>
              <w:rPr>
                <w:rFonts w:cs="Arial"/>
                <w:szCs w:val="18"/>
              </w:rPr>
            </w:pPr>
            <w:r>
              <w:rPr>
                <w:rFonts w:cs="Arial"/>
                <w:szCs w:val="18"/>
              </w:rPr>
              <w:t>(NOTE)</w:t>
            </w:r>
          </w:p>
        </w:tc>
      </w:tr>
      <w:tr w:rsidR="007202F8" w:rsidRPr="00FD48E5" w14:paraId="5DF439F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43D79A00" w14:textId="36C1EFF8"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413BC71E" w14:textId="491FCAF2" w:rsidR="007202F8" w:rsidRPr="00B77C8E" w:rsidRDefault="007202F8" w:rsidP="007202F8">
            <w:pPr>
              <w:pStyle w:val="TAL"/>
              <w:rPr>
                <w:lang w:val="en-US"/>
              </w:rPr>
            </w:pPr>
            <w:r w:rsidRPr="00AF5B8D">
              <w:rPr>
                <w:lang w:val="en-US"/>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2D52B0ED" w14:textId="63B97530" w:rsidR="007202F8" w:rsidRDefault="007202F8" w:rsidP="007202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A4492" w14:textId="5CD19305" w:rsidR="007202F8" w:rsidRDefault="007202F8" w:rsidP="007202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057207" w14:textId="6F0205D3"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1D70E5D3"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E19DD5" w14:textId="13BDE532"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5E" w14:textId="77777777" w:rsidR="00FD44D4" w:rsidRDefault="00FD44D4" w:rsidP="00FD44D4"/>
    <w:p w14:paraId="32E9FC5F" w14:textId="77777777" w:rsidR="00FD44D4" w:rsidRDefault="00FD44D4" w:rsidP="00FD44D4">
      <w:pPr>
        <w:pStyle w:val="Heading5"/>
      </w:pPr>
      <w:bookmarkStart w:id="344" w:name="_Toc20129603"/>
      <w:bookmarkStart w:id="345" w:name="_Toc27584230"/>
      <w:r>
        <w:lastRenderedPageBreak/>
        <w:t>6.1.6.2.14</w:t>
      </w:r>
      <w:r>
        <w:tab/>
        <w:t xml:space="preserve">Type: </w:t>
      </w:r>
      <w:r w:rsidR="00514061">
        <w:t>HsmfUpdateError</w:t>
      </w:r>
      <w:bookmarkEnd w:id="344"/>
      <w:bookmarkEnd w:id="345"/>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4E41C1C2" w:rsidR="00514061" w:rsidRPr="00514061" w:rsidRDefault="00514061" w:rsidP="00F70259">
            <w:pPr>
              <w:pStyle w:val="TAL"/>
              <w:rPr>
                <w:rFonts w:cs="Arial"/>
                <w:szCs w:val="18"/>
              </w:rPr>
            </w:pPr>
            <w:r w:rsidRPr="00514061">
              <w:rPr>
                <w:rFonts w:cs="Arial"/>
                <w:szCs w:val="18"/>
              </w:rPr>
              <w:t>This IE shall be present if the request included n1SmInfoFromUe.</w:t>
            </w:r>
          </w:p>
          <w:p w14:paraId="32E9FC78" w14:textId="5FFFB645" w:rsidR="00514061" w:rsidRDefault="00514061" w:rsidP="00F70259">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4E796E">
              <w:rPr>
                <w:rFonts w:cs="Arial"/>
                <w:szCs w:val="18"/>
              </w:rPr>
              <w:t>11</w:t>
            </w:r>
            <w:r>
              <w:rPr>
                <w:rFonts w:cs="Arial"/>
                <w:szCs w:val="18"/>
              </w:rPr>
              <w:t>.4.2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07DC7E3"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7E5DB41C"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346" w:name="_Toc20129604"/>
      <w:bookmarkStart w:id="347" w:name="_Toc27584231"/>
      <w:r>
        <w:lastRenderedPageBreak/>
        <w:t>6.1.6.2.15</w:t>
      </w:r>
      <w:r>
        <w:tab/>
        <w:t>Type: VsmfUpdateData</w:t>
      </w:r>
      <w:bookmarkEnd w:id="346"/>
      <w:bookmarkEnd w:id="347"/>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4BB320FE" w:rsidR="00437539" w:rsidRPr="002D266C" w:rsidRDefault="00437539" w:rsidP="002D266C">
            <w:pPr>
              <w:pStyle w:val="TAL"/>
            </w:pPr>
            <w:r w:rsidRPr="002D266C">
              <w:t>This IE shall be present if the PDU session may be moved to EPS during its lifetime and the ePSBearerInfo has changed.</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25F2DEF5"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3205913B" w:rsidR="004836FF" w:rsidRDefault="004836FF" w:rsidP="004836FF">
            <w:pPr>
              <w:pStyle w:val="TAL"/>
              <w:rPr>
                <w:rFonts w:cs="Arial"/>
                <w:szCs w:val="18"/>
              </w:rPr>
            </w:pPr>
            <w:r>
              <w:rPr>
                <w:rFonts w:cs="Arial"/>
                <w:szCs w:val="18"/>
              </w:rPr>
              <w:t>This IE shall be present if:</w:t>
            </w:r>
          </w:p>
          <w:p w14:paraId="67B49D2C" w14:textId="1AA15FEC"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 xml:space="preserve">an alwaysOnRequested IE was received in an </w:t>
            </w:r>
            <w:r w:rsidR="004836FF">
              <w:rPr>
                <w:rFonts w:ascii="Arial" w:hAnsi="Arial" w:cs="Arial"/>
                <w:sz w:val="18"/>
                <w:szCs w:val="18"/>
              </w:rPr>
              <w:t xml:space="preserve">earlier V-SMF initiated </w:t>
            </w:r>
            <w:r w:rsidR="004836FF" w:rsidRPr="00512A47">
              <w:rPr>
                <w:rFonts w:ascii="Arial" w:hAnsi="Arial" w:cs="Arial"/>
                <w:sz w:val="18"/>
                <w:szCs w:val="18"/>
              </w:rPr>
              <w:t>Update request to change the PDU session to an always-on PDU session</w:t>
            </w:r>
            <w:r w:rsidR="004836FF">
              <w:rPr>
                <w:rFonts w:ascii="Arial" w:hAnsi="Arial" w:cs="Arial"/>
                <w:sz w:val="18"/>
                <w:szCs w:val="18"/>
              </w:rPr>
              <w:t>;</w:t>
            </w:r>
            <w:r w:rsidR="004836FF" w:rsidRPr="00512A47">
              <w:rPr>
                <w:rFonts w:ascii="Arial" w:hAnsi="Arial" w:cs="Arial"/>
                <w:sz w:val="18"/>
                <w:szCs w:val="18"/>
              </w:rPr>
              <w:t xml:space="preserve"> or</w:t>
            </w:r>
          </w:p>
          <w:p w14:paraId="16FE8A90" w14:textId="0E67A949"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the H-SMF determines, based on local policy, that the PDU session needs to be established as an always-on PDU session</w:t>
            </w:r>
            <w:r w:rsidR="004836FF">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3B3BD743" w:rsidR="004836FF" w:rsidRDefault="006B4138" w:rsidP="00757B26">
            <w:pPr>
              <w:pStyle w:val="B1"/>
              <w:tabs>
                <w:tab w:val="num" w:pos="644"/>
              </w:tabs>
              <w:ind w:left="644" w:hanging="360"/>
              <w:rPr>
                <w:rFonts w:cs="Arial"/>
                <w:szCs w:val="18"/>
                <w:lang w:eastAsia="zh-CN"/>
              </w:rPr>
            </w:pPr>
            <w:r>
              <w:t>-</w:t>
            </w:r>
            <w:r>
              <w:tab/>
            </w:r>
            <w:r w:rsidR="004836FF">
              <w:rPr>
                <w:rFonts w:ascii="Arial" w:hAnsi="Arial" w:cs="Arial"/>
                <w:sz w:val="18"/>
                <w:szCs w:val="18"/>
                <w:lang w:eastAsia="zh-CN"/>
              </w:rPr>
              <w:t>true: always-on PDU session granted.</w:t>
            </w:r>
          </w:p>
          <w:p w14:paraId="3065285B" w14:textId="7162F6DD" w:rsidR="004836FF" w:rsidRDefault="006B4138" w:rsidP="00757B26">
            <w:pPr>
              <w:pStyle w:val="B1"/>
              <w:tabs>
                <w:tab w:val="num" w:pos="644"/>
              </w:tabs>
              <w:ind w:left="644" w:hanging="360"/>
              <w:rPr>
                <w:rFonts w:cs="Arial"/>
                <w:szCs w:val="18"/>
              </w:rPr>
            </w:pPr>
            <w:r>
              <w:t>-</w:t>
            </w:r>
            <w:r>
              <w:tab/>
            </w:r>
            <w:r w:rsidR="004836FF">
              <w:rPr>
                <w:rFonts w:ascii="Arial" w:hAnsi="Arial" w:cs="Arial"/>
                <w:sz w:val="18"/>
                <w:szCs w:val="18"/>
                <w:lang w:eastAsia="zh-CN"/>
              </w:rPr>
              <w:t>false (default): always-on PDU session not granted.</w:t>
            </w:r>
          </w:p>
        </w:tc>
      </w:tr>
      <w:tr w:rsidR="0005439A" w:rsidRPr="00FD48E5" w14:paraId="1FCA0B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648DA0B" w14:textId="762CA45B" w:rsidR="0005439A" w:rsidRDefault="0005439A" w:rsidP="0005439A">
            <w:pPr>
              <w:pStyle w:val="TAL"/>
            </w:pPr>
            <w:r>
              <w:lastRenderedPageBreak/>
              <w:t>hsmfPduSessionUri</w:t>
            </w:r>
          </w:p>
        </w:tc>
        <w:tc>
          <w:tcPr>
            <w:tcW w:w="1559" w:type="dxa"/>
            <w:tcBorders>
              <w:top w:val="single" w:sz="4" w:space="0" w:color="auto"/>
              <w:left w:val="single" w:sz="4" w:space="0" w:color="auto"/>
              <w:bottom w:val="single" w:sz="4" w:space="0" w:color="auto"/>
              <w:right w:val="single" w:sz="4" w:space="0" w:color="auto"/>
            </w:tcBorders>
          </w:tcPr>
          <w:p w14:paraId="43E1CC0F" w14:textId="29AA2A9A" w:rsidR="0005439A" w:rsidRDefault="0005439A" w:rsidP="0005439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5E4326" w14:textId="00310D06"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42F1A1" w14:textId="74CD3FB2"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11896E" w14:textId="77777777" w:rsidR="0005439A" w:rsidRDefault="0005439A" w:rsidP="0005439A">
            <w:pPr>
              <w:pStyle w:val="TAL"/>
              <w:rPr>
                <w:rFonts w:cs="Arial"/>
                <w:szCs w:val="18"/>
              </w:rPr>
            </w:pPr>
            <w:r>
              <w:rPr>
                <w:rFonts w:cs="Arial"/>
                <w:szCs w:val="18"/>
              </w:rPr>
              <w:t>This IE shall be included if:</w:t>
            </w:r>
          </w:p>
          <w:p w14:paraId="18D1E2E8" w14:textId="5A066A67"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 xml:space="preserve">an Update Request is sent to the V-SMF before the Create Response (e.g. for EPS bearer ID allocation as specified in </w:t>
            </w:r>
            <w:r w:rsidR="005B1EEB">
              <w:rPr>
                <w:rFonts w:ascii="Arial" w:hAnsi="Arial" w:cs="Arial"/>
                <w:sz w:val="18"/>
                <w:szCs w:val="18"/>
              </w:rPr>
              <w:t>clause</w:t>
            </w:r>
            <w:r w:rsidR="0005439A" w:rsidRPr="006B4138">
              <w:rPr>
                <w:rFonts w:ascii="Arial" w:hAnsi="Arial" w:cs="Arial"/>
                <w:sz w:val="18"/>
                <w:szCs w:val="18"/>
              </w:rPr>
              <w:t xml:space="preserve"> 4.11.1.4.1 of</w:t>
            </w:r>
            <w:r w:rsidR="003D33E7">
              <w:rPr>
                <w:rFonts w:ascii="Arial" w:hAnsi="Arial" w:cs="Arial"/>
                <w:sz w:val="18"/>
                <w:szCs w:val="18"/>
              </w:rPr>
              <w:t xml:space="preserve"> 3GPP </w:t>
            </w:r>
            <w:r w:rsidR="00F25774">
              <w:rPr>
                <w:rFonts w:ascii="Arial" w:hAnsi="Arial" w:cs="Arial"/>
                <w:sz w:val="18"/>
                <w:szCs w:val="18"/>
              </w:rPr>
              <w:t>TS </w:t>
            </w:r>
            <w:r w:rsidR="003D33E7">
              <w:rPr>
                <w:rFonts w:ascii="Arial" w:hAnsi="Arial" w:cs="Arial"/>
                <w:sz w:val="18"/>
                <w:szCs w:val="18"/>
              </w:rPr>
              <w:t>23</w:t>
            </w:r>
            <w:r w:rsidR="00CA4B50" w:rsidRPr="006B4138">
              <w:rPr>
                <w:rFonts w:ascii="Arial" w:hAnsi="Arial" w:cs="Arial"/>
                <w:sz w:val="18"/>
                <w:szCs w:val="18"/>
              </w:rPr>
              <w:t>.502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 xml:space="preserve">3], or for Secondary authorization/authentication as specified in </w:t>
            </w:r>
            <w:r w:rsidR="005B1EEB">
              <w:rPr>
                <w:rFonts w:ascii="Arial" w:hAnsi="Arial" w:cs="Arial"/>
                <w:sz w:val="18"/>
                <w:szCs w:val="18"/>
              </w:rPr>
              <w:t>clause</w:t>
            </w:r>
            <w:r w:rsidR="0005439A" w:rsidRPr="006B4138">
              <w:rPr>
                <w:rFonts w:ascii="Arial" w:hAnsi="Arial" w:cs="Arial"/>
                <w:sz w:val="18"/>
                <w:szCs w:val="18"/>
              </w:rPr>
              <w:t xml:space="preserve"> 4.3.2.3 of</w:t>
            </w:r>
            <w:r w:rsidR="003D33E7">
              <w:rPr>
                <w:rFonts w:ascii="Arial" w:hAnsi="Arial" w:cs="Arial"/>
                <w:sz w:val="18"/>
                <w:szCs w:val="18"/>
              </w:rPr>
              <w:t xml:space="preserve"> 3GPP </w:t>
            </w:r>
            <w:r w:rsidR="00F25774">
              <w:rPr>
                <w:rFonts w:ascii="Arial" w:hAnsi="Arial" w:cs="Arial"/>
                <w:sz w:val="18"/>
                <w:szCs w:val="18"/>
              </w:rPr>
              <w:t>TS </w:t>
            </w:r>
            <w:r w:rsidR="003D33E7">
              <w:rPr>
                <w:rFonts w:ascii="Arial" w:hAnsi="Arial" w:cs="Arial"/>
                <w:sz w:val="18"/>
                <w:szCs w:val="18"/>
              </w:rPr>
              <w:t>23</w:t>
            </w:r>
            <w:r w:rsidR="00CA4B50" w:rsidRPr="006B4138">
              <w:rPr>
                <w:rFonts w:ascii="Arial" w:hAnsi="Arial" w:cs="Arial"/>
                <w:sz w:val="18"/>
                <w:szCs w:val="18"/>
              </w:rPr>
              <w:t>.502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3]), and</w:t>
            </w:r>
          </w:p>
          <w:p w14:paraId="46FA9C9F" w14:textId="0E09454E"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the H-SMF PDU Session Resource URI has not been previously provided to the V-SMF.</w:t>
            </w:r>
          </w:p>
          <w:p w14:paraId="175769E7" w14:textId="77777777" w:rsidR="0005439A" w:rsidRDefault="0005439A" w:rsidP="0005439A">
            <w:pPr>
              <w:pStyle w:val="TAL"/>
              <w:rPr>
                <w:rFonts w:cs="Arial"/>
                <w:szCs w:val="18"/>
              </w:rPr>
            </w:pPr>
          </w:p>
          <w:p w14:paraId="0F866E88" w14:textId="77777777" w:rsidR="0005439A" w:rsidRDefault="0005439A" w:rsidP="0005439A">
            <w:pPr>
              <w:pStyle w:val="TAL"/>
              <w:rPr>
                <w:rFonts w:cs="Arial"/>
                <w:szCs w:val="18"/>
              </w:rPr>
            </w:pPr>
            <w:r>
              <w:rPr>
                <w:rFonts w:cs="Arial"/>
                <w:szCs w:val="18"/>
              </w:rPr>
              <w:t>This IE shall not be included otherwise.</w:t>
            </w:r>
          </w:p>
          <w:p w14:paraId="334AFFF2" w14:textId="77777777" w:rsidR="0005439A" w:rsidRDefault="0005439A" w:rsidP="0005439A">
            <w:pPr>
              <w:pStyle w:val="TAL"/>
              <w:rPr>
                <w:rFonts w:cs="Arial"/>
                <w:szCs w:val="18"/>
              </w:rPr>
            </w:pPr>
          </w:p>
          <w:p w14:paraId="1A3C8BC0" w14:textId="5F49A4A7" w:rsidR="0005439A" w:rsidRDefault="0005439A" w:rsidP="0005439A">
            <w:pPr>
              <w:pStyle w:val="TAL"/>
              <w:rPr>
                <w:rFonts w:cs="Arial"/>
                <w:szCs w:val="18"/>
              </w:rPr>
            </w:pPr>
            <w:r>
              <w:rPr>
                <w:rFonts w:cs="Arial"/>
                <w:szCs w:val="18"/>
              </w:rPr>
              <w:t>When present, this IE shall include the URI representing the PDU session resrouce in the H-SMF.</w:t>
            </w:r>
          </w:p>
        </w:tc>
      </w:tr>
      <w:tr w:rsidR="0005439A" w:rsidRPr="00FD48E5" w14:paraId="12E3015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0BA767CA" w14:textId="273E8E49" w:rsidR="0005439A" w:rsidRDefault="0005439A" w:rsidP="0005439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045711F" w14:textId="25E5446A" w:rsidR="0005439A" w:rsidRDefault="0005439A" w:rsidP="0005439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31189B3" w14:textId="677E4B55"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DC9742" w14:textId="731CD7E3"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A382EF" w14:textId="264E1D21" w:rsidR="0005439A" w:rsidRDefault="0005439A" w:rsidP="0005439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w:t>
            </w:r>
            <w:r w:rsidR="005B1EEB">
              <w:rPr>
                <w:rFonts w:cs="Arial"/>
                <w:szCs w:val="18"/>
              </w:rPr>
              <w:t>clause</w:t>
            </w:r>
            <w:r>
              <w:rPr>
                <w:rFonts w:cs="Arial"/>
                <w:szCs w:val="18"/>
              </w:rPr>
              <w:t xml:space="preserve"> 6.1.8 is supported. </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113ABCAE" w:rsidR="00714BBB" w:rsidRDefault="00714BBB" w:rsidP="00714BBB">
            <w:pPr>
              <w:pStyle w:val="TAL"/>
              <w:rPr>
                <w:rFonts w:cs="Arial"/>
                <w:szCs w:val="18"/>
              </w:rPr>
            </w:pPr>
            <w:r>
              <w:rPr>
                <w:rFonts w:cs="Arial"/>
                <w:szCs w:val="18"/>
              </w:rPr>
              <w:t xml:space="preserve">When present, this IE shall contain the 5GSM cause the H-SMF </w:t>
            </w:r>
            <w:r w:rsidR="00E7640D">
              <w:rPr>
                <w:rFonts w:cs="Arial"/>
                <w:szCs w:val="18"/>
              </w:rPr>
              <w:t xml:space="preserve">proposes </w:t>
            </w:r>
            <w:r>
              <w:rPr>
                <w:rFonts w:cs="Arial"/>
                <w:szCs w:val="18"/>
              </w:rPr>
              <w:t xml:space="preserve">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9.11.4.2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348" w:name="_Toc20129605"/>
      <w:bookmarkStart w:id="349" w:name="_Toc27584232"/>
      <w:r>
        <w:lastRenderedPageBreak/>
        <w:t>6.1.6.2.16</w:t>
      </w:r>
      <w:r>
        <w:tab/>
        <w:t>Type: VsmfUpdatedData</w:t>
      </w:r>
      <w:bookmarkEnd w:id="348"/>
      <w:bookmarkEnd w:id="349"/>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4C1DE0FF"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031A4769"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3BE9B242" w:rsidR="0045457F" w:rsidRDefault="0045457F" w:rsidP="0045457F">
            <w:pPr>
              <w:pStyle w:val="TAL"/>
              <w:rPr>
                <w:rFonts w:cs="Arial"/>
                <w:szCs w:val="18"/>
              </w:rPr>
            </w:pPr>
            <w:r>
              <w:rPr>
                <w:rFonts w:cs="Arial"/>
                <w:szCs w:val="18"/>
              </w:rPr>
              <w:t>Additional UE location.</w:t>
            </w:r>
          </w:p>
          <w:p w14:paraId="32E9FD10" w14:textId="0F68596F"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D11" w14:textId="313BA76E"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560954" w14:textId="6952E8B8"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0B87BB43" w14:textId="32DEAED6" w:rsidR="007202F8" w:rsidRDefault="007202F8" w:rsidP="00240BC9">
            <w:pPr>
              <w:pStyle w:val="TAL"/>
              <w:rPr>
                <w:rFonts w:cs="Arial"/>
                <w:szCs w:val="18"/>
                <w:lang w:eastAsia="zh-CN"/>
              </w:rPr>
            </w:pPr>
            <w:r>
              <w:rPr>
                <w:rFonts w:cs="Arial"/>
                <w:szCs w:val="18"/>
                <w:lang w:eastAsia="zh-CN"/>
              </w:rPr>
              <w:t>(NOTE)</w:t>
            </w:r>
          </w:p>
        </w:tc>
      </w:tr>
      <w:tr w:rsidR="007202F8" w:rsidRPr="00FD48E5" w14:paraId="6E4AFBE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3407FFB" w14:textId="4EDA81D2"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C7A6E57" w14:textId="2FB3441C" w:rsidR="007202F8" w:rsidRPr="00B30907" w:rsidRDefault="007202F8" w:rsidP="007202F8">
            <w:pPr>
              <w:pStyle w:val="TAL"/>
              <w:rPr>
                <w:lang w:eastAsia="zh-CN"/>
              </w:rPr>
            </w:pPr>
            <w:r w:rsidRPr="00AF5B8D">
              <w:rPr>
                <w:lang w:eastAsia="zh-CN"/>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5FE7D540" w14:textId="0B48B274" w:rsidR="007202F8" w:rsidRDefault="007202F8" w:rsidP="0072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ECDA54" w14:textId="7EF2BC2B" w:rsidR="007202F8" w:rsidRDefault="007202F8" w:rsidP="007202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80BFCE" w14:textId="4129A805"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2223F409"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F6FE153" w14:textId="4BE35120"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D27" w14:textId="77777777" w:rsidR="003E448D" w:rsidRDefault="003E448D" w:rsidP="003E448D"/>
    <w:p w14:paraId="32E9FD28" w14:textId="77777777" w:rsidR="003E448D" w:rsidRDefault="003E448D" w:rsidP="003E448D">
      <w:pPr>
        <w:pStyle w:val="Heading5"/>
      </w:pPr>
      <w:bookmarkStart w:id="350" w:name="_Toc20129606"/>
      <w:bookmarkStart w:id="351" w:name="_Toc27584233"/>
      <w:r>
        <w:lastRenderedPageBreak/>
        <w:t>6.1.6.2.17</w:t>
      </w:r>
      <w:r>
        <w:tab/>
        <w:t>Type: StatusNotification</w:t>
      </w:r>
      <w:bookmarkEnd w:id="350"/>
      <w:bookmarkEnd w:id="351"/>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352" w:name="_Toc20129607"/>
      <w:bookmarkStart w:id="353" w:name="_Toc27584234"/>
      <w:r>
        <w:t>6.1.6.2.1</w:t>
      </w:r>
      <w:r w:rsidR="00E86560">
        <w:t>8</w:t>
      </w:r>
      <w:r>
        <w:tab/>
        <w:t>Type: QosFlowItem</w:t>
      </w:r>
      <w:bookmarkEnd w:id="352"/>
      <w:bookmarkEnd w:id="353"/>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354" w:name="_Toc20129608"/>
      <w:bookmarkStart w:id="355" w:name="_Toc27584235"/>
      <w:r>
        <w:t>6.1.6.2.</w:t>
      </w:r>
      <w:r w:rsidR="00E86560">
        <w:t>19</w:t>
      </w:r>
      <w:r>
        <w:tab/>
        <w:t>Type: QosFlowSetupItem</w:t>
      </w:r>
      <w:bookmarkEnd w:id="354"/>
      <w:bookmarkEnd w:id="355"/>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46A7A0DA"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6ECC5577"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 xml:space="preserve">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356" w:name="_Toc20129609"/>
      <w:bookmarkStart w:id="357" w:name="_Toc27584236"/>
      <w:r>
        <w:lastRenderedPageBreak/>
        <w:t>6.1.6.2.2</w:t>
      </w:r>
      <w:r w:rsidR="00E86560">
        <w:t>0</w:t>
      </w:r>
      <w:r>
        <w:tab/>
        <w:t>Type: QosFlowAddModifyRequestItem</w:t>
      </w:r>
      <w:bookmarkEnd w:id="356"/>
      <w:bookmarkEnd w:id="357"/>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710E94B8"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6A021762"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 xml:space="preserve">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358" w:name="_Toc20129610"/>
      <w:bookmarkStart w:id="359" w:name="_Toc27584237"/>
      <w:r>
        <w:t>6.1.6.2.2</w:t>
      </w:r>
      <w:r w:rsidR="00E86560">
        <w:t>1</w:t>
      </w:r>
      <w:r>
        <w:tab/>
        <w:t>Type: QosFlowReleaseRequestItem</w:t>
      </w:r>
      <w:bookmarkEnd w:id="358"/>
      <w:bookmarkEnd w:id="359"/>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2FEFBD17"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1B887CCB"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 xml:space="preserve">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360" w:name="_Toc20129611"/>
      <w:bookmarkStart w:id="361" w:name="_Toc27584238"/>
      <w:r>
        <w:lastRenderedPageBreak/>
        <w:t>6.1.6.2.2</w:t>
      </w:r>
      <w:r w:rsidR="00E86560">
        <w:t>2</w:t>
      </w:r>
      <w:r>
        <w:tab/>
        <w:t>Type: QosFlowProfile</w:t>
      </w:r>
      <w:bookmarkEnd w:id="360"/>
      <w:bookmarkEnd w:id="361"/>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2EB774C7"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w:t>
            </w:r>
            <w:r w:rsidR="005B1EEB">
              <w:rPr>
                <w:rFonts w:eastAsia="Malgun Gothic"/>
                <w:lang w:eastAsia="ko-KR"/>
              </w:rPr>
              <w:t>clause</w:t>
            </w:r>
            <w:r>
              <w:rPr>
                <w:rFonts w:eastAsia="Malgun Gothic"/>
                <w:lang w:eastAsia="ko-KR"/>
              </w:rPr>
              <w:t xml:space="preserv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362" w:name="_Toc20129612"/>
      <w:bookmarkStart w:id="363" w:name="_Toc27584239"/>
      <w:r>
        <w:t>6.1.6.2.2</w:t>
      </w:r>
      <w:r w:rsidR="00E86560">
        <w:t>3</w:t>
      </w:r>
      <w:r>
        <w:tab/>
        <w:t>Type: GbrQosFlowInformation</w:t>
      </w:r>
      <w:bookmarkEnd w:id="362"/>
      <w:bookmarkEnd w:id="363"/>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364" w:name="_Toc20129613"/>
      <w:bookmarkStart w:id="365" w:name="_Toc27584240"/>
      <w:r>
        <w:lastRenderedPageBreak/>
        <w:t>6.1.6.2.2</w:t>
      </w:r>
      <w:r w:rsidR="00E86560">
        <w:t>4</w:t>
      </w:r>
      <w:r>
        <w:tab/>
        <w:t>Type: QosFlowNotifyItem</w:t>
      </w:r>
      <w:bookmarkEnd w:id="364"/>
      <w:bookmarkEnd w:id="365"/>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366" w:name="_Toc20129614"/>
      <w:bookmarkStart w:id="367" w:name="_Toc27584241"/>
      <w:r>
        <w:t>6.1.6.2.</w:t>
      </w:r>
      <w:r w:rsidR="00E86560">
        <w:t>25</w:t>
      </w:r>
      <w:r>
        <w:tab/>
        <w:t xml:space="preserve">Type: </w:t>
      </w:r>
      <w:r w:rsidR="00FA48A0">
        <w:t>Void</w:t>
      </w:r>
      <w:bookmarkEnd w:id="366"/>
      <w:bookmarkEnd w:id="367"/>
    </w:p>
    <w:p w14:paraId="32E9FE25" w14:textId="77777777" w:rsidR="002C35F5" w:rsidRDefault="002C35F5" w:rsidP="002C35F5"/>
    <w:p w14:paraId="32E9FE26" w14:textId="77777777" w:rsidR="002C35F5" w:rsidRDefault="002C35F5" w:rsidP="002C35F5">
      <w:pPr>
        <w:pStyle w:val="Heading5"/>
      </w:pPr>
      <w:bookmarkStart w:id="368" w:name="_Toc20129615"/>
      <w:bookmarkStart w:id="369" w:name="_Toc27584242"/>
      <w:r>
        <w:t>6.1.6.2.</w:t>
      </w:r>
      <w:r w:rsidR="00E86560">
        <w:t>26</w:t>
      </w:r>
      <w:r>
        <w:tab/>
        <w:t xml:space="preserve">Type: </w:t>
      </w:r>
      <w:r w:rsidR="00FA48A0">
        <w:t>Void</w:t>
      </w:r>
      <w:bookmarkEnd w:id="368"/>
      <w:bookmarkEnd w:id="369"/>
    </w:p>
    <w:p w14:paraId="32E9FE27" w14:textId="77777777" w:rsidR="00B365DB" w:rsidRDefault="00B365DB" w:rsidP="00B365DB"/>
    <w:p w14:paraId="32E9FE28" w14:textId="77777777" w:rsidR="001C1420" w:rsidRDefault="001C1420" w:rsidP="001C1420">
      <w:pPr>
        <w:pStyle w:val="Heading5"/>
      </w:pPr>
      <w:bookmarkStart w:id="370" w:name="_Toc20129616"/>
      <w:bookmarkStart w:id="371" w:name="_Toc27584243"/>
      <w:r>
        <w:t>6.1.6.2.</w:t>
      </w:r>
      <w:r w:rsidR="00E86560">
        <w:t>27</w:t>
      </w:r>
      <w:r>
        <w:tab/>
        <w:t>Type: SMContext</w:t>
      </w:r>
      <w:r w:rsidR="0026346C">
        <w:t>Retrieved</w:t>
      </w:r>
      <w:r>
        <w:t>Data</w:t>
      </w:r>
      <w:bookmarkEnd w:id="370"/>
      <w:bookmarkEnd w:id="371"/>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372" w:name="_Toc20129617"/>
      <w:bookmarkStart w:id="373" w:name="_Toc27584244"/>
      <w:r>
        <w:t>6.1.6.2.</w:t>
      </w:r>
      <w:r w:rsidR="00E86560">
        <w:t>28</w:t>
      </w:r>
      <w:r>
        <w:tab/>
        <w:t xml:space="preserve">Type: </w:t>
      </w:r>
      <w:r>
        <w:rPr>
          <w:lang w:eastAsia="zh-CN"/>
        </w:rPr>
        <w:t>TunnelInfo</w:t>
      </w:r>
      <w:bookmarkEnd w:id="372"/>
      <w:bookmarkEnd w:id="373"/>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5892F1F7" w:rsidR="009F58C8" w:rsidRDefault="009F58C8" w:rsidP="00342AE2">
            <w:pPr>
              <w:pStyle w:val="TAL"/>
            </w:pPr>
            <w:r>
              <w:rPr>
                <w:rFonts w:cs="Arial"/>
                <w:szCs w:val="18"/>
              </w:rPr>
              <w:t>This IE shall contain the 4-octet GTP tunnel endpoint identifier</w:t>
            </w:r>
            <w:r w:rsidR="005E364F">
              <w:rPr>
                <w:rFonts w:cs="Arial"/>
                <w:szCs w:val="18"/>
              </w:rPr>
              <w:t>.</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374" w:name="_Toc20129618"/>
      <w:bookmarkStart w:id="375" w:name="_Toc27584245"/>
      <w:r>
        <w:t>6.1.6.2.</w:t>
      </w:r>
      <w:r w:rsidR="00E86560">
        <w:t>29</w:t>
      </w:r>
      <w:r>
        <w:tab/>
        <w:t xml:space="preserve">Type: </w:t>
      </w:r>
      <w:r>
        <w:rPr>
          <w:lang w:eastAsia="zh-CN"/>
        </w:rPr>
        <w:t>StatusInfo</w:t>
      </w:r>
      <w:bookmarkEnd w:id="374"/>
      <w:bookmarkEnd w:id="375"/>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376" w:name="_Toc20129619"/>
      <w:bookmarkStart w:id="377" w:name="_Toc27584246"/>
      <w:r>
        <w:lastRenderedPageBreak/>
        <w:t>6.1.6.2.</w:t>
      </w:r>
      <w:r w:rsidR="005B010B">
        <w:t>3</w:t>
      </w:r>
      <w:r w:rsidR="00E86560">
        <w:t>0</w:t>
      </w:r>
      <w:r>
        <w:tab/>
        <w:t xml:space="preserve">Type: </w:t>
      </w:r>
      <w:r w:rsidR="00020B7A">
        <w:t>VsmfUpdateError</w:t>
      </w:r>
      <w:bookmarkEnd w:id="376"/>
      <w:bookmarkEnd w:id="377"/>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185963C1" w:rsidR="00020B7A" w:rsidRDefault="00020B7A" w:rsidP="00F70259">
            <w:pPr>
              <w:pStyle w:val="TAL"/>
              <w:rPr>
                <w:rFonts w:cs="Arial"/>
                <w:szCs w:val="18"/>
              </w:rPr>
            </w:pPr>
            <w:r>
              <w:rPr>
                <w:rFonts w:cs="Arial"/>
                <w:szCs w:val="18"/>
              </w:rPr>
              <w:t>When present, it shall contain the 5GSM cause received from the UE.</w:t>
            </w:r>
          </w:p>
          <w:p w14:paraId="32E9FE85" w14:textId="0736FF1F"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B386ADC"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w:t>
            </w:r>
            <w:r w:rsidR="005B1EEB">
              <w:rPr>
                <w:rFonts w:cs="Arial"/>
                <w:szCs w:val="18"/>
              </w:rPr>
              <w:t>clause</w:t>
            </w:r>
            <w:r>
              <w:rPr>
                <w:rFonts w:cs="Arial"/>
                <w:szCs w:val="18"/>
              </w:rPr>
              <w:t xml:space="preserv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4A5E2125"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w:t>
            </w:r>
            <w:r w:rsidR="005B1EEB">
              <w:rPr>
                <w:rFonts w:cs="Arial"/>
                <w:szCs w:val="18"/>
              </w:rPr>
              <w:t>clause</w:t>
            </w:r>
            <w:r>
              <w:rPr>
                <w:rFonts w:cs="Arial"/>
                <w:szCs w:val="18"/>
              </w:rPr>
              <w:t xml:space="preserv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50B4C176"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V-SMF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378" w:name="_Toc20129620"/>
      <w:bookmarkStart w:id="379" w:name="_Toc27584247"/>
      <w:r>
        <w:t>6.1.6.2.</w:t>
      </w:r>
      <w:r w:rsidR="00E86560">
        <w:t>31</w:t>
      </w:r>
      <w:r>
        <w:tab/>
        <w:t xml:space="preserve">Type: </w:t>
      </w:r>
      <w:r>
        <w:rPr>
          <w:lang w:eastAsia="zh-CN"/>
        </w:rPr>
        <w:t>EpsPdnCnxInfo</w:t>
      </w:r>
      <w:bookmarkEnd w:id="378"/>
      <w:bookmarkEnd w:id="379"/>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14:paraId="32E9FEBE" w14:textId="77777777" w:rsidR="00437539" w:rsidRDefault="00437539" w:rsidP="00437539"/>
    <w:p w14:paraId="32E9FEBF" w14:textId="77777777" w:rsidR="00437539" w:rsidRDefault="00437539" w:rsidP="00437539">
      <w:pPr>
        <w:pStyle w:val="Heading5"/>
      </w:pPr>
      <w:bookmarkStart w:id="380" w:name="_Toc20129621"/>
      <w:bookmarkStart w:id="381" w:name="_Toc27584248"/>
      <w:r>
        <w:t>6.1.6.2.</w:t>
      </w:r>
      <w:r w:rsidR="00E86560">
        <w:t>32</w:t>
      </w:r>
      <w:r>
        <w:tab/>
        <w:t xml:space="preserve">Type: </w:t>
      </w:r>
      <w:r>
        <w:rPr>
          <w:lang w:eastAsia="zh-CN"/>
        </w:rPr>
        <w:t>EpsBearerInfo</w:t>
      </w:r>
      <w:bookmarkEnd w:id="380"/>
      <w:bookmarkEnd w:id="381"/>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382" w:name="_Toc20129622"/>
      <w:bookmarkStart w:id="383" w:name="_Toc27584249"/>
      <w:r>
        <w:t>6.1.6.2.</w:t>
      </w:r>
      <w:r w:rsidR="00E86560">
        <w:t>33</w:t>
      </w:r>
      <w:r>
        <w:tab/>
        <w:t>Type: PduSessionNotifyItem</w:t>
      </w:r>
      <w:bookmarkEnd w:id="382"/>
      <w:bookmarkEnd w:id="383"/>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384" w:name="_Toc20129623"/>
      <w:bookmarkStart w:id="385" w:name="_Toc27584250"/>
      <w:r>
        <w:t>6.1.6.2.</w:t>
      </w:r>
      <w:r w:rsidR="00E86560">
        <w:t>34</w:t>
      </w:r>
      <w:r>
        <w:tab/>
        <w:t xml:space="preserve">Type: </w:t>
      </w:r>
      <w:r>
        <w:rPr>
          <w:lang w:eastAsia="zh-CN"/>
        </w:rPr>
        <w:t>EbiArpMapping</w:t>
      </w:r>
      <w:bookmarkEnd w:id="384"/>
      <w:bookmarkEnd w:id="385"/>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386" w:name="_Toc20129624"/>
      <w:bookmarkStart w:id="387" w:name="_Toc27584251"/>
      <w:r>
        <w:t>6.1.6.2.</w:t>
      </w:r>
      <w:r w:rsidR="00E86560">
        <w:t>35</w:t>
      </w:r>
      <w:r>
        <w:tab/>
        <w:t>Type: SmContextCreateError</w:t>
      </w:r>
      <w:bookmarkEnd w:id="386"/>
      <w:bookmarkEnd w:id="387"/>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22161BB6" w:rsidR="00C66CE9" w:rsidRDefault="00C66CE9"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4BAFB44E"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388" w:name="_Toc20129625"/>
      <w:bookmarkStart w:id="389" w:name="_Toc27584252"/>
      <w:r>
        <w:t>6.1.6.2.</w:t>
      </w:r>
      <w:r w:rsidR="00E86560">
        <w:t>36</w:t>
      </w:r>
      <w:r>
        <w:tab/>
        <w:t>Type: SMContextUpdateError</w:t>
      </w:r>
      <w:bookmarkEnd w:id="388"/>
      <w:bookmarkEnd w:id="389"/>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27D3B865" w:rsidR="00601FC4" w:rsidRDefault="00601FC4"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6AD83C0" w:rsidR="00601FC4" w:rsidRDefault="00601FC4" w:rsidP="00CB3EFC">
            <w:pPr>
              <w:pStyle w:val="TAL"/>
            </w:pPr>
            <w:r>
              <w:rPr>
                <w:rFonts w:cs="Arial"/>
                <w:szCs w:val="18"/>
              </w:rPr>
              <w:t xml:space="preserve">When present, it shall reference the N2 SM Message binary data (see </w:t>
            </w:r>
            <w:r w:rsidR="005B1EEB">
              <w:rPr>
                <w:rFonts w:cs="Arial"/>
                <w:szCs w:val="18"/>
              </w:rPr>
              <w:t>clause</w:t>
            </w:r>
            <w:r>
              <w:rPr>
                <w:rFonts w:cs="Arial"/>
                <w:szCs w:val="18"/>
              </w:rPr>
              <w:t xml:space="preserv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2EC5FCD9" w:rsidR="00601FC4" w:rsidRDefault="00601FC4" w:rsidP="00CB3EFC">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5D995A9C"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390" w:name="_Toc20129626"/>
      <w:bookmarkStart w:id="391" w:name="_Toc27584253"/>
      <w:r>
        <w:t>6.1.6.2.</w:t>
      </w:r>
      <w:r w:rsidR="00E86560">
        <w:t>37</w:t>
      </w:r>
      <w:r>
        <w:tab/>
        <w:t>Type: PduSessionCreateError</w:t>
      </w:r>
      <w:bookmarkEnd w:id="390"/>
      <w:bookmarkEnd w:id="391"/>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3854A07B" w:rsidR="00F1180E" w:rsidRDefault="00F1180E" w:rsidP="00CB3EFC">
            <w:pPr>
              <w:pStyle w:val="TAL"/>
              <w:rPr>
                <w:lang w:val="en-US"/>
              </w:rPr>
            </w:pPr>
            <w:r>
              <w:rPr>
                <w:lang w:val="en-US"/>
              </w:rPr>
              <w:t>This IE shall be present if the request included n1SmInfoFromUe.</w:t>
            </w:r>
          </w:p>
          <w:p w14:paraId="32E9FF52" w14:textId="4007F5CA" w:rsidR="00F1180E" w:rsidRDefault="00F1180E" w:rsidP="00CB3EFC">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612761A9" w:rsidR="00F1180E" w:rsidRDefault="00E7640D" w:rsidP="00CB3EFC">
            <w:pPr>
              <w:pStyle w:val="TAL"/>
              <w:rPr>
                <w:rFonts w:cs="Arial"/>
                <w:szCs w:val="18"/>
              </w:rPr>
            </w:pPr>
            <w:r>
              <w:rPr>
                <w:rFonts w:cs="Arial"/>
                <w:szCs w:val="18"/>
              </w:rPr>
              <w:t>(</w:t>
            </w:r>
            <w:r w:rsidR="00F1180E">
              <w:rPr>
                <w:rFonts w:cs="Arial"/>
                <w:szCs w:val="18"/>
              </w:rPr>
              <w:t>NOTE</w:t>
            </w:r>
            <w:r>
              <w:rPr>
                <w:rFonts w:cs="Arial"/>
                <w:szCs w:val="18"/>
              </w:rPr>
              <w:t>)</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D8F559C"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596EAA5A" w:rsidR="005202F6" w:rsidRDefault="005202F6" w:rsidP="005202F6">
            <w:pPr>
              <w:pStyle w:val="TAL"/>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3EDA7DF1" w:rsidR="00F1180E" w:rsidRDefault="00F1180E" w:rsidP="00CB3EFC">
            <w:pPr>
              <w:pStyle w:val="TAN"/>
              <w:rPr>
                <w:rFonts w:cs="Arial"/>
                <w:szCs w:val="18"/>
              </w:rPr>
            </w:pPr>
            <w:r>
              <w:t>NOTE:</w:t>
            </w:r>
            <w:r>
              <w:tab/>
              <w:t xml:space="preserve">This IE contains information that the V-SMF </w:t>
            </w:r>
            <w:r w:rsidR="00E7640D">
              <w:t xml:space="preserve">may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392" w:name="_Toc20129627"/>
      <w:bookmarkStart w:id="393" w:name="_Toc27584254"/>
      <w:r>
        <w:t>6.1.6.2.</w:t>
      </w:r>
      <w:r w:rsidR="00E53DA4">
        <w:t>38</w:t>
      </w:r>
      <w:r>
        <w:tab/>
        <w:t xml:space="preserve">Type: </w:t>
      </w:r>
      <w:r>
        <w:rPr>
          <w:rFonts w:hint="eastAsia"/>
          <w:lang w:eastAsia="zh-CN"/>
        </w:rPr>
        <w:t>MmeCapabilities</w:t>
      </w:r>
      <w:bookmarkEnd w:id="392"/>
      <w:bookmarkEnd w:id="393"/>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219D5F75" w:rsidR="0026346C" w:rsidRDefault="0026346C" w:rsidP="00F70259">
            <w:pPr>
              <w:pStyle w:val="TAL"/>
              <w:rPr>
                <w:rFonts w:cs="Arial"/>
                <w:szCs w:val="18"/>
              </w:rPr>
            </w:pPr>
            <w:r>
              <w:rPr>
                <w:rFonts w:cs="Arial"/>
                <w:szCs w:val="18"/>
              </w:rPr>
              <w:t>This IE shall be present if non-IP PDN type is supported. It may be present otherwise. When present, this IE shall be set as follows:</w:t>
            </w:r>
          </w:p>
          <w:p w14:paraId="32E9FF6C" w14:textId="77777777" w:rsidR="0026346C" w:rsidRDefault="0026346C" w:rsidP="00F70259">
            <w:pPr>
              <w:pStyle w:val="TAL"/>
              <w:rPr>
                <w:rFonts w:cs="Arial"/>
                <w:szCs w:val="18"/>
              </w:rPr>
            </w:pPr>
          </w:p>
          <w:p w14:paraId="32E9FF6D" w14:textId="09C60B0D"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394" w:name="_Toc20129628"/>
      <w:bookmarkStart w:id="395" w:name="_Toc27584255"/>
      <w:r>
        <w:t>6.1.6.2.</w:t>
      </w:r>
      <w:r w:rsidR="00E53DA4">
        <w:t>39</w:t>
      </w:r>
      <w:r>
        <w:tab/>
        <w:t xml:space="preserve">Type: </w:t>
      </w:r>
      <w:r w:rsidR="007A3FED">
        <w:t>Void</w:t>
      </w:r>
      <w:bookmarkEnd w:id="394"/>
      <w:bookmarkEnd w:id="395"/>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396" w:name="_Toc20129629"/>
      <w:bookmarkStart w:id="397" w:name="_Toc27584256"/>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396"/>
      <w:bookmarkEnd w:id="397"/>
    </w:p>
    <w:p w14:paraId="32E9FF74" w14:textId="77777777" w:rsidR="00B44433" w:rsidRPr="00384E92" w:rsidRDefault="00087ED8" w:rsidP="000E77D4">
      <w:pPr>
        <w:pStyle w:val="Heading5"/>
      </w:pPr>
      <w:bookmarkStart w:id="398" w:name="_Toc20129630"/>
      <w:bookmarkStart w:id="399" w:name="_Toc27584257"/>
      <w:r>
        <w:t>6.</w:t>
      </w:r>
      <w:r w:rsidR="000E77D4">
        <w:t>1.</w:t>
      </w:r>
      <w:r w:rsidR="004B1E63">
        <w:t>6</w:t>
      </w:r>
      <w:r>
        <w:t>.</w:t>
      </w:r>
      <w:r w:rsidR="008174B8">
        <w:t>3</w:t>
      </w:r>
      <w:r>
        <w:t>.1</w:t>
      </w:r>
      <w:r w:rsidR="00B44433" w:rsidRPr="00384E92">
        <w:tab/>
        <w:t>Introduction</w:t>
      </w:r>
      <w:bookmarkEnd w:id="398"/>
      <w:bookmarkEnd w:id="399"/>
    </w:p>
    <w:p w14:paraId="32E9FF75" w14:textId="7EC96FB5" w:rsidR="00B44433" w:rsidRPr="00384E92" w:rsidRDefault="00B44433" w:rsidP="00B44433">
      <w:r w:rsidRPr="00384E92">
        <w:t xml:space="preserve">This </w:t>
      </w:r>
      <w:r w:rsidR="005B1EEB">
        <w:t>clause</w:t>
      </w:r>
      <w:r w:rsidRPr="00384E92">
        <w:t xml:space="preserve"> defines simple data types and enumerations that can be referenced from data structures defined in the previous </w:t>
      </w:r>
      <w:r w:rsidR="005B1EEB">
        <w:t>clause</w:t>
      </w:r>
      <w:r w:rsidRPr="00384E92">
        <w:t>s.</w:t>
      </w:r>
    </w:p>
    <w:p w14:paraId="32E9FF76" w14:textId="6B487F50" w:rsidR="00B44433" w:rsidRPr="00384E92" w:rsidRDefault="00087ED8" w:rsidP="000E77D4">
      <w:pPr>
        <w:pStyle w:val="Heading5"/>
      </w:pPr>
      <w:bookmarkStart w:id="400" w:name="_Toc20129631"/>
      <w:bookmarkStart w:id="401" w:name="_Toc27584258"/>
      <w:r>
        <w:lastRenderedPageBreak/>
        <w:t>6.</w:t>
      </w:r>
      <w:r w:rsidR="000E77D4">
        <w:t>1.</w:t>
      </w:r>
      <w:r w:rsidR="004B1E63">
        <w:t>6</w:t>
      </w:r>
      <w:r>
        <w:t>.</w:t>
      </w:r>
      <w:r w:rsidR="008174B8">
        <w:t>3</w:t>
      </w:r>
      <w:r>
        <w:t>.2</w:t>
      </w:r>
      <w:r w:rsidR="00B44433" w:rsidRPr="00384E92">
        <w:tab/>
        <w:t>Simple data types</w:t>
      </w:r>
      <w:bookmarkEnd w:id="400"/>
      <w:bookmarkEnd w:id="401"/>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01A230F2" w:rsidR="009F58C8" w:rsidRDefault="0044169E" w:rsidP="009F58C8">
            <w:pPr>
              <w:pStyle w:val="TAL"/>
            </w:pPr>
            <w:r>
              <w:t>I</w:t>
            </w:r>
            <w:r w:rsidR="009F58C8">
              <w:t xml:space="preserve">nteger identifying an EPS bearer, within the range 0 to 15, as specified in </w:t>
            </w:r>
            <w:r w:rsidR="005B1EEB">
              <w:t>clause</w:t>
            </w:r>
            <w:r>
              <w:t xml:space="preserv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C327E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4" w:space="0" w:color="auto"/>
              <w:right w:val="single" w:sz="8" w:space="0" w:color="auto"/>
            </w:tcBorders>
          </w:tcPr>
          <w:p w14:paraId="32E9FF90" w14:textId="5CB7C804" w:rsidR="005E364F" w:rsidRPr="00175576" w:rsidRDefault="005E364F" w:rsidP="005E364F">
            <w:pPr>
              <w:pStyle w:val="TAL"/>
            </w:pPr>
            <w:r>
              <w:rPr>
                <w:rFonts w:cs="Arial"/>
                <w:szCs w:val="18"/>
              </w:rPr>
              <w:t>4-octet GTP tunnel endpoint identifier, as defined in</w:t>
            </w:r>
            <w:r w:rsidR="003D33E7">
              <w:rPr>
                <w:rFonts w:cs="Arial"/>
                <w:szCs w:val="18"/>
              </w:rPr>
              <w:t xml:space="preserve"> 3GPP </w:t>
            </w:r>
            <w:r w:rsidR="00F25774">
              <w:rPr>
                <w:rFonts w:cs="Arial"/>
                <w:szCs w:val="18"/>
              </w:rPr>
              <w:t>TS </w:t>
            </w:r>
            <w:r w:rsidR="003D33E7">
              <w:rPr>
                <w:rFonts w:cs="Arial"/>
                <w:szCs w:val="18"/>
              </w:rPr>
              <w:t>29</w:t>
            </w:r>
            <w:r w:rsidR="00CA4B50">
              <w:rPr>
                <w:rFonts w:cs="Arial"/>
                <w:szCs w:val="18"/>
              </w:rPr>
              <w:t>.274 [</w:t>
            </w:r>
            <w:r>
              <w:rPr>
                <w:rFonts w:cs="Arial"/>
                <w:szCs w:val="18"/>
              </w:rPr>
              <w:t>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57490DAE" w:rsidR="005E364F" w:rsidRPr="00175576" w:rsidRDefault="005E364F" w:rsidP="005E364F">
            <w:pPr>
              <w:pStyle w:val="TAL"/>
            </w:pPr>
            <w:r w:rsidRPr="00175576">
              <w:t>Example:</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CB7F66" w:rsidRPr="00384E92" w14:paraId="1954DDCD"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4AA382" w14:textId="731DB5CC" w:rsidR="00CB7F66" w:rsidRDefault="00CB7F66" w:rsidP="00CB7F66">
            <w:pPr>
              <w:pStyle w:val="TAL"/>
              <w:rPr>
                <w:lang w:val="en-US"/>
              </w:rPr>
            </w:pPr>
            <w:r>
              <w:rPr>
                <w:lang w:val="en-US"/>
              </w:rPr>
              <w:t>EpsBearerContextStatus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6F6C25" w14:textId="55D4399C" w:rsidR="00CB7F66" w:rsidRDefault="00CB7F66" w:rsidP="00CB7F66">
            <w:pPr>
              <w:pStyle w:val="TAL"/>
            </w:pPr>
            <w:r>
              <w:t>String</w:t>
            </w:r>
          </w:p>
        </w:tc>
        <w:tc>
          <w:tcPr>
            <w:tcW w:w="2952" w:type="pct"/>
            <w:tcBorders>
              <w:top w:val="single" w:sz="4" w:space="0" w:color="auto"/>
              <w:left w:val="nil"/>
              <w:bottom w:val="single" w:sz="8" w:space="0" w:color="auto"/>
              <w:right w:val="single" w:sz="8" w:space="0" w:color="auto"/>
            </w:tcBorders>
          </w:tcPr>
          <w:p w14:paraId="49B30218" w14:textId="5A204194" w:rsidR="00CB7F66" w:rsidRDefault="00CB7F66" w:rsidP="00CB7F66">
            <w:pPr>
              <w:pStyle w:val="TAL"/>
            </w:pPr>
            <w:r>
              <w:rPr>
                <w:rFonts w:cs="Arial"/>
                <w:szCs w:val="18"/>
              </w:rPr>
              <w:t xml:space="preserve">EPS bearer context status, as defined in octets 3 and 4 of the EPS bearer context status IE in </w:t>
            </w:r>
            <w:r w:rsidR="005B1EEB">
              <w:rPr>
                <w:rFonts w:cs="Arial"/>
                <w:szCs w:val="18"/>
              </w:rPr>
              <w:t>clause</w:t>
            </w:r>
            <w:r>
              <w:rPr>
                <w:rFonts w:cs="Arial"/>
                <w:szCs w:val="18"/>
              </w:rPr>
              <w:t xml:space="preserve"> 9.9.2.1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4.301 [</w:t>
            </w:r>
            <w:r w:rsidR="00141DCB">
              <w:rPr>
                <w:rFonts w:cs="Arial"/>
                <w:szCs w:val="18"/>
              </w:rPr>
              <w:t>27</w:t>
            </w:r>
            <w:r>
              <w:rPr>
                <w:rFonts w:cs="Arial"/>
                <w:szCs w:val="18"/>
              </w:rPr>
              <w:t>],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73642630" w14:textId="77777777" w:rsidR="00CB7F66" w:rsidRDefault="00CB7F66" w:rsidP="00CB7F66">
            <w:pPr>
              <w:pStyle w:val="TAL"/>
              <w:rPr>
                <w:rFonts w:cs="Arial"/>
                <w:szCs w:val="18"/>
              </w:rPr>
            </w:pPr>
          </w:p>
          <w:p w14:paraId="6419E69D" w14:textId="77777777" w:rsidR="00CB7F66" w:rsidRDefault="00CB7F66" w:rsidP="00CB7F66">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50B0F385" w14:textId="77777777" w:rsidR="00CB7F66" w:rsidRPr="00875E9E" w:rsidRDefault="00CB7F66" w:rsidP="00CB7F66">
            <w:pPr>
              <w:pStyle w:val="TAL"/>
              <w:rPr>
                <w:lang w:eastAsia="zh-CN"/>
              </w:rPr>
            </w:pPr>
          </w:p>
          <w:p w14:paraId="2F7B1108" w14:textId="289EC286" w:rsidR="00CB7F66" w:rsidRPr="00875E9E" w:rsidRDefault="00CB7F66" w:rsidP="00CB7F66">
            <w:pPr>
              <w:pStyle w:val="TAL"/>
              <w:rPr>
                <w:lang w:eastAsia="zh-CN"/>
              </w:rPr>
            </w:pPr>
            <w:r w:rsidRPr="00875E9E">
              <w:rPr>
                <w:lang w:eastAsia="zh-CN"/>
              </w:rPr>
              <w:t>Example:</w:t>
            </w:r>
          </w:p>
          <w:p w14:paraId="1F491FF9" w14:textId="77777777" w:rsidR="00CB7F66" w:rsidRDefault="00CB7F66" w:rsidP="00CB7F66">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2E94B0F1" w14:textId="77777777" w:rsidR="00CB7F66" w:rsidRDefault="00CB7F66" w:rsidP="00CB7F66">
            <w:pPr>
              <w:pStyle w:val="TAL"/>
              <w:rPr>
                <w:rFonts w:cs="Arial"/>
                <w:szCs w:val="18"/>
              </w:rPr>
            </w:pP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402" w:name="_Toc20129632"/>
      <w:bookmarkStart w:id="403" w:name="_Toc27584259"/>
      <w:r>
        <w:t>6.</w:t>
      </w:r>
      <w:r w:rsidR="000E77D4">
        <w:t>1.</w:t>
      </w:r>
      <w:r w:rsidR="004B1E63">
        <w:t>6</w:t>
      </w:r>
      <w:r>
        <w:t>.</w:t>
      </w:r>
      <w:r w:rsidR="008174B8">
        <w:t>3</w:t>
      </w:r>
      <w:r>
        <w:t>.3</w:t>
      </w:r>
      <w:r w:rsidR="00B44433" w:rsidRPr="00BC662F">
        <w:tab/>
        <w:t xml:space="preserve">Enumeration: </w:t>
      </w:r>
      <w:r w:rsidR="00DA6B66">
        <w:t>UpCnxState</w:t>
      </w:r>
      <w:bookmarkEnd w:id="402"/>
      <w:bookmarkEnd w:id="403"/>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404" w:name="_Toc20129633"/>
      <w:bookmarkStart w:id="405" w:name="_Toc27584260"/>
      <w:r>
        <w:lastRenderedPageBreak/>
        <w:t>6.1.</w:t>
      </w:r>
      <w:r w:rsidR="004B1E63">
        <w:t>6</w:t>
      </w:r>
      <w:r>
        <w:t>.3.4</w:t>
      </w:r>
      <w:r w:rsidRPr="00BC662F">
        <w:tab/>
        <w:t xml:space="preserve">Enumeration: </w:t>
      </w:r>
      <w:r w:rsidR="00954735">
        <w:t>HoState</w:t>
      </w:r>
      <w:bookmarkEnd w:id="404"/>
      <w:bookmarkEnd w:id="405"/>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1B4B9A19" w:rsidR="00954735" w:rsidRDefault="00954735" w:rsidP="001433FE">
            <w:pPr>
              <w:pStyle w:val="TAL"/>
            </w:pPr>
            <w:r>
              <w:t xml:space="preserve">A handover is in preparation for the PDU session; see </w:t>
            </w:r>
            <w:r w:rsidR="005B1EEB">
              <w:t>clause</w:t>
            </w:r>
            <w:r>
              <w:t xml:space="preserv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057A719D" w:rsidR="00954735" w:rsidRDefault="00954735" w:rsidP="001433FE">
            <w:pPr>
              <w:pStyle w:val="TAL"/>
            </w:pPr>
            <w:r>
              <w:t xml:space="preserve">A handover is prepared for the PDU session; see </w:t>
            </w:r>
            <w:r w:rsidR="005B1EEB">
              <w:t>clause</w:t>
            </w:r>
            <w:r>
              <w:t xml:space="preserv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406" w:name="_Toc20129634"/>
      <w:bookmarkStart w:id="407" w:name="_Toc27584261"/>
      <w:r>
        <w:t>6.1.6.3.</w:t>
      </w:r>
      <w:r w:rsidR="005B010B">
        <w:t>5</w:t>
      </w:r>
      <w:r w:rsidRPr="00BC662F">
        <w:tab/>
        <w:t xml:space="preserve">Enumeration: </w:t>
      </w:r>
      <w:r>
        <w:t>RequestType</w:t>
      </w:r>
      <w:bookmarkEnd w:id="406"/>
      <w:bookmarkEnd w:id="407"/>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408" w:name="_Toc20129635"/>
      <w:bookmarkStart w:id="409" w:name="_Toc27584262"/>
      <w:r>
        <w:t>6.1.6.3.</w:t>
      </w:r>
      <w:r w:rsidR="005B010B">
        <w:t>6</w:t>
      </w:r>
      <w:r w:rsidRPr="00BC662F">
        <w:tab/>
        <w:t xml:space="preserve">Enumeration: </w:t>
      </w:r>
      <w:r>
        <w:t>RequestIndication</w:t>
      </w:r>
      <w:bookmarkEnd w:id="408"/>
      <w:bookmarkEnd w:id="409"/>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410" w:name="_Toc20129636"/>
      <w:bookmarkStart w:id="411" w:name="_Toc27584263"/>
      <w:r>
        <w:t>6.1.6.3.</w:t>
      </w:r>
      <w:r w:rsidR="005B010B">
        <w:t>7</w:t>
      </w:r>
      <w:r w:rsidRPr="00BC662F">
        <w:tab/>
        <w:t xml:space="preserve">Enumeration: </w:t>
      </w:r>
      <w:r>
        <w:t>NotificationCause</w:t>
      </w:r>
      <w:bookmarkEnd w:id="410"/>
      <w:bookmarkEnd w:id="411"/>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lastRenderedPageBreak/>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412" w:name="_Toc20129637"/>
      <w:bookmarkStart w:id="413" w:name="_Toc27584264"/>
      <w:r w:rsidRPr="00DB011A">
        <w:rPr>
          <w:lang w:val="en-US"/>
        </w:rPr>
        <w:t>6.1.6.3.</w:t>
      </w:r>
      <w:r w:rsidR="00716BA1" w:rsidRPr="00DB011A">
        <w:rPr>
          <w:lang w:val="en-US"/>
        </w:rPr>
        <w:t>8</w:t>
      </w:r>
      <w:r w:rsidRPr="00DB011A">
        <w:rPr>
          <w:lang w:val="en-US"/>
        </w:rPr>
        <w:tab/>
        <w:t>Enumeration: Cause</w:t>
      </w:r>
      <w:bookmarkEnd w:id="412"/>
      <w:bookmarkEnd w:id="413"/>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52F155D6" w:rsidR="00732B18" w:rsidRDefault="00732B18" w:rsidP="00732B18">
            <w:pPr>
              <w:pStyle w:val="TAL"/>
            </w:pPr>
            <w:r>
              <w:t>"S</w:t>
            </w:r>
            <w:r w:rsidR="00667A88">
              <w:t>_</w:t>
            </w:r>
            <w:r>
              <w:t>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r w:rsidR="00E7640D" w:rsidRPr="0015708C" w14:paraId="0CA1F59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83CE6" w14:textId="47287086" w:rsidR="00E7640D" w:rsidRDefault="00E7640D" w:rsidP="00E7640D">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521E4" w14:textId="7571AC74" w:rsidR="00E7640D" w:rsidRDefault="00E7640D" w:rsidP="00E7640D">
            <w:pPr>
              <w:pStyle w:val="TAL"/>
            </w:pPr>
            <w:r>
              <w:t xml:space="preserve">Failure to activate the User Plane connection of a PDU session due to insufficient user plane resources.  </w:t>
            </w:r>
          </w:p>
        </w:tc>
      </w:tr>
      <w:tr w:rsidR="009A4057" w:rsidRPr="0015708C" w14:paraId="72EDE9CC"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74C67" w14:textId="6F737BDF" w:rsidR="009A4057" w:rsidRDefault="009A4057" w:rsidP="009A4057">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AFF38" w14:textId="3C640ADB" w:rsidR="009A4057" w:rsidRDefault="009A4057" w:rsidP="009A4057">
            <w:pPr>
              <w:pStyle w:val="TAL"/>
            </w:pPr>
            <w:r>
              <w:t>The PDU session is handed over to another system or access.</w:t>
            </w:r>
          </w:p>
        </w:tc>
      </w:tr>
    </w:tbl>
    <w:p w14:paraId="32EA001E" w14:textId="77777777" w:rsidR="00453CBE" w:rsidRDefault="00453CBE" w:rsidP="002B35B4"/>
    <w:p w14:paraId="32EA001F" w14:textId="77777777" w:rsidR="00E61E79" w:rsidRPr="00BC662F" w:rsidRDefault="00E61E79" w:rsidP="00E61E79">
      <w:pPr>
        <w:pStyle w:val="Heading5"/>
      </w:pPr>
      <w:bookmarkStart w:id="414" w:name="_Toc20129638"/>
      <w:bookmarkStart w:id="415" w:name="_Toc27584265"/>
      <w:r>
        <w:t>6.1.6.3.</w:t>
      </w:r>
      <w:r w:rsidR="00716BA1">
        <w:t>9</w:t>
      </w:r>
      <w:r w:rsidRPr="00BC662F">
        <w:tab/>
        <w:t xml:space="preserve">Enumeration: </w:t>
      </w:r>
      <w:r>
        <w:t>ResourceStatus</w:t>
      </w:r>
      <w:bookmarkEnd w:id="414"/>
      <w:bookmarkEnd w:id="415"/>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416" w:name="_Toc20129639"/>
      <w:bookmarkStart w:id="417" w:name="_Toc27584266"/>
      <w:r>
        <w:t>6.1.6.3.</w:t>
      </w:r>
      <w:r w:rsidR="00E86560">
        <w:t>10</w:t>
      </w:r>
      <w:r w:rsidRPr="00BC662F">
        <w:tab/>
        <w:t xml:space="preserve">Enumeration: </w:t>
      </w:r>
      <w:r>
        <w:t>DnnSelectionMode</w:t>
      </w:r>
      <w:bookmarkEnd w:id="416"/>
      <w:bookmarkEnd w:id="417"/>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lastRenderedPageBreak/>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418" w:name="_Toc20129640"/>
      <w:bookmarkStart w:id="419" w:name="_Toc27584267"/>
      <w:r>
        <w:t>6.1.6.3.11</w:t>
      </w:r>
      <w:r w:rsidRPr="00BC662F">
        <w:tab/>
        <w:t xml:space="preserve">Enumeration: </w:t>
      </w:r>
      <w:r>
        <w:t>EpsInterworkingIndication</w:t>
      </w:r>
      <w:bookmarkEnd w:id="418"/>
      <w:bookmarkEnd w:id="419"/>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420" w:name="_Toc20129641"/>
      <w:bookmarkStart w:id="421" w:name="_Toc27584268"/>
      <w:r>
        <w:t>6.1.6.3.12</w:t>
      </w:r>
      <w:r>
        <w:tab/>
        <w:t>Enumeration: N2SmInfoType</w:t>
      </w:r>
      <w:bookmarkEnd w:id="420"/>
      <w:bookmarkEnd w:id="421"/>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422" w:name="_Hlk521595594"/>
            <w:r>
              <w:t>"HANDOVER_PREP_FAIL"</w:t>
            </w:r>
            <w:bookmarkEnd w:id="422"/>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r w:rsidR="00B24B95" w14:paraId="50B854C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F5667" w14:textId="6B273628" w:rsidR="00B24B95" w:rsidRDefault="00B24B95" w:rsidP="00B24B95">
            <w:pPr>
              <w:pStyle w:val="TAL"/>
            </w:pPr>
            <w:r>
              <w:t>"SECONDARY_RAT_USAGE"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27251" w14:textId="6DA60883" w:rsidR="00B24B95" w:rsidRDefault="00B24B95" w:rsidP="00B24B95">
            <w:pPr>
              <w:pStyle w:val="TAL"/>
              <w:rPr>
                <w:lang w:eastAsia="ja-JP"/>
              </w:rPr>
            </w:pPr>
            <w:r>
              <w:rPr>
                <w:lang w:eastAsia="ja-JP"/>
              </w:rPr>
              <w:t xml:space="preserve">Secondary RAT </w:t>
            </w:r>
            <w:r w:rsidR="007202F8">
              <w:rPr>
                <w:lang w:eastAsia="ja-JP"/>
              </w:rPr>
              <w:t xml:space="preserve">Data </w:t>
            </w:r>
            <w:r>
              <w:rPr>
                <w:lang w:eastAsia="ja-JP"/>
              </w:rPr>
              <w:t>Usage Report Transfer</w:t>
            </w:r>
          </w:p>
        </w:tc>
      </w:tr>
    </w:tbl>
    <w:p w14:paraId="32EA008D" w14:textId="52075868" w:rsidR="00C00E37" w:rsidRDefault="00C00E37" w:rsidP="002B35B4"/>
    <w:p w14:paraId="2F56951B" w14:textId="3F4BF1D5" w:rsidR="008E59E9" w:rsidRDefault="008E59E9" w:rsidP="008E59E9">
      <w:pPr>
        <w:pStyle w:val="Heading5"/>
      </w:pPr>
      <w:bookmarkStart w:id="423" w:name="_Toc20129642"/>
      <w:bookmarkStart w:id="424" w:name="_Toc27584269"/>
      <w:r>
        <w:t>6.1.6.3.13</w:t>
      </w:r>
      <w:r>
        <w:tab/>
        <w:t>Enumeration: MaxIntegrityProtectedDataRate</w:t>
      </w:r>
      <w:bookmarkEnd w:id="423"/>
      <w:bookmarkEnd w:id="424"/>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425" w:name="_Toc20129643"/>
      <w:bookmarkStart w:id="426" w:name="_Toc27584270"/>
      <w:r>
        <w:lastRenderedPageBreak/>
        <w:t>6.</w:t>
      </w:r>
      <w:r w:rsidR="000E77D4">
        <w:t>1.</w:t>
      </w:r>
      <w:r w:rsidR="004B1E63">
        <w:t>6</w:t>
      </w:r>
      <w:r w:rsidR="006614AA">
        <w:t>.4</w:t>
      </w:r>
      <w:r>
        <w:tab/>
        <w:t xml:space="preserve">Binary </w:t>
      </w:r>
      <w:r w:rsidR="00BD560E">
        <w:t>data</w:t>
      </w:r>
      <w:bookmarkEnd w:id="425"/>
      <w:bookmarkEnd w:id="426"/>
    </w:p>
    <w:p w14:paraId="32EA008F" w14:textId="77777777" w:rsidR="007D4220" w:rsidRDefault="007D4220" w:rsidP="007D4220">
      <w:pPr>
        <w:pStyle w:val="Heading5"/>
        <w:rPr>
          <w:lang w:val="en-US"/>
        </w:rPr>
      </w:pPr>
      <w:bookmarkStart w:id="427" w:name="_Toc20129644"/>
      <w:bookmarkStart w:id="428" w:name="_Toc27584271"/>
      <w:r>
        <w:rPr>
          <w:lang w:val="en-US"/>
        </w:rPr>
        <w:t>6.1.6.4.1</w:t>
      </w:r>
      <w:r>
        <w:rPr>
          <w:lang w:val="en-US"/>
        </w:rPr>
        <w:tab/>
        <w:t>Introduction</w:t>
      </w:r>
      <w:bookmarkEnd w:id="427"/>
      <w:bookmarkEnd w:id="428"/>
    </w:p>
    <w:p w14:paraId="32EA0090" w14:textId="6D996140" w:rsidR="007D4220" w:rsidRDefault="007D4220" w:rsidP="002B35B4">
      <w:pPr>
        <w:rPr>
          <w:lang w:val="en-US"/>
        </w:rPr>
      </w:pPr>
      <w:r>
        <w:rPr>
          <w:lang w:val="en-US"/>
        </w:rPr>
        <w:t xml:space="preserve">This </w:t>
      </w:r>
      <w:r w:rsidR="005B1EEB">
        <w:rPr>
          <w:lang w:val="en-US"/>
        </w:rPr>
        <w:t>clause</w:t>
      </w:r>
      <w:r>
        <w:rPr>
          <w:lang w:val="en-US"/>
        </w:rPr>
        <w:t xml:space="preserve"> defines the binary data that shall be supported in a binary body part in an HTTP multipart message (see </w:t>
      </w:r>
      <w:r w:rsidR="005B1EEB">
        <w:rPr>
          <w:lang w:val="en-US"/>
        </w:rPr>
        <w:t>clause</w:t>
      </w:r>
      <w:r>
        <w:rPr>
          <w:lang w:val="en-US"/>
        </w:rPr>
        <w:t>s 6.1.2.2.2 and 6.1.2.4).</w:t>
      </w:r>
    </w:p>
    <w:p w14:paraId="32EA0091" w14:textId="77777777" w:rsidR="007D4220" w:rsidRDefault="007D4220" w:rsidP="007D4220">
      <w:pPr>
        <w:pStyle w:val="Heading5"/>
        <w:rPr>
          <w:lang w:val="en-US"/>
        </w:rPr>
      </w:pPr>
      <w:bookmarkStart w:id="429" w:name="_Toc20129645"/>
      <w:bookmarkStart w:id="430" w:name="_Toc27584272"/>
      <w:r>
        <w:rPr>
          <w:lang w:val="en-US"/>
        </w:rPr>
        <w:t>6.1.6.4.2</w:t>
      </w:r>
      <w:r>
        <w:rPr>
          <w:lang w:val="en-US"/>
        </w:rPr>
        <w:tab/>
        <w:t xml:space="preserve">N1 SM </w:t>
      </w:r>
      <w:r w:rsidR="00066066">
        <w:rPr>
          <w:lang w:val="en-US"/>
        </w:rPr>
        <w:t>Message</w:t>
      </w:r>
      <w:bookmarkEnd w:id="429"/>
      <w:bookmarkEnd w:id="430"/>
    </w:p>
    <w:p w14:paraId="32EA0092" w14:textId="0DA20004" w:rsidR="007D4220" w:rsidRDefault="007D4220" w:rsidP="002B35B4">
      <w:r>
        <w:rPr>
          <w:lang w:val="en-US"/>
        </w:rPr>
        <w:t xml:space="preserve">N1 SM </w:t>
      </w:r>
      <w:r w:rsidR="00066066">
        <w:rPr>
          <w:lang w:val="en-US"/>
        </w:rPr>
        <w:t>Message</w:t>
      </w:r>
      <w:r w:rsidR="00B24B95">
        <w:rPr>
          <w:lang w:val="en-US"/>
        </w:rPr>
        <w:t xml:space="preserve"> </w:t>
      </w:r>
      <w:r>
        <w:rPr>
          <w:lang w:val="en-US"/>
        </w:rPr>
        <w:t>shall encode a 5GS NAS SM message</w:t>
      </w:r>
      <w:r w:rsidRPr="006A06ED">
        <w:t xml:space="preserve"> </w:t>
      </w:r>
      <w:r>
        <w:t>as specified in</w:t>
      </w:r>
      <w:r w:rsidR="00151DAB">
        <w:t xml:space="preserve"> 3GPP TS</w:t>
      </w:r>
      <w:r w:rsidR="00CA4B50">
        <w:t> 24.501 [</w:t>
      </w:r>
      <w:r>
        <w:t xml:space="preserve">7], using </w:t>
      </w:r>
      <w:r>
        <w:rPr>
          <w:lang w:val="en-US"/>
        </w:rPr>
        <w:t xml:space="preserve">the </w:t>
      </w:r>
      <w:r>
        <w:t>vnd.3gpp.5gnas content-type.</w:t>
      </w:r>
    </w:p>
    <w:p w14:paraId="32EA0093" w14:textId="3473EFAC"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specified in</w:t>
      </w:r>
      <w:r w:rsidR="00151DAB">
        <w:rPr>
          <w:lang w:val="en-US"/>
        </w:rPr>
        <w:t xml:space="preserve"> 3GPP TS</w:t>
      </w:r>
      <w:r w:rsidR="00CA4B50">
        <w:t> 24.501 [</w:t>
      </w:r>
      <w:r w:rsidR="006730A0">
        <w:t>7], as summarized in T</w:t>
      </w:r>
      <w:r w:rsidR="006730A0">
        <w:rPr>
          <w:lang w:val="en-US"/>
        </w:rPr>
        <w:t>able 6.1.6.4.2-1.</w:t>
      </w:r>
    </w:p>
    <w:p w14:paraId="32EA0094" w14:textId="77777777" w:rsidR="006730A0" w:rsidRDefault="007D4220" w:rsidP="006730A0">
      <w:pPr>
        <w:pStyle w:val="TH"/>
      </w:pPr>
      <w:r>
        <w:rPr>
          <w:lang w:val="en-US"/>
        </w:rPr>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431" w:name="_Toc20129646"/>
      <w:bookmarkStart w:id="432" w:name="_Toc27584273"/>
      <w:r>
        <w:rPr>
          <w:lang w:val="en-US"/>
        </w:rPr>
        <w:t>6.1.6.4.3</w:t>
      </w:r>
      <w:r>
        <w:rPr>
          <w:lang w:val="en-US"/>
        </w:rPr>
        <w:tab/>
        <w:t>N2 SM Information</w:t>
      </w:r>
      <w:bookmarkEnd w:id="431"/>
      <w:bookmarkEnd w:id="432"/>
    </w:p>
    <w:p w14:paraId="32EA00C8" w14:textId="48B4A758" w:rsidR="007D4220" w:rsidRPr="00302A97" w:rsidRDefault="007D4220" w:rsidP="002B35B4">
      <w:pPr>
        <w:rPr>
          <w:lang w:val="en-US"/>
        </w:rPr>
      </w:pPr>
      <w:r>
        <w:t xml:space="preserve">N2 SM Information shall encode NG Application Protocol (NGAP) IEs, as specified in </w:t>
      </w:r>
      <w:r w:rsidR="005B1EEB">
        <w:t>clause</w:t>
      </w:r>
      <w:r>
        <w:t xml:space="preserve"> 9.</w:t>
      </w:r>
      <w:r w:rsidR="008E59E9">
        <w:t>3</w:t>
      </w:r>
      <w:r>
        <w:t xml:space="preserve"> of</w:t>
      </w:r>
      <w:r w:rsidR="00151DAB">
        <w:t xml:space="preserve"> 3GPP TS</w:t>
      </w:r>
      <w:r w:rsidR="00CA4B50">
        <w:t> 38.413 [</w:t>
      </w:r>
      <w:r>
        <w:t xml:space="preserve">9] (ASN.1 encoded), using </w:t>
      </w:r>
      <w:r>
        <w:rPr>
          <w:lang w:val="en-US"/>
        </w:rPr>
        <w:t xml:space="preserve">the </w:t>
      </w:r>
      <w:r>
        <w:t>vnd.3gpp.ngap content-type.</w:t>
      </w:r>
    </w:p>
    <w:p w14:paraId="32EA00C9" w14:textId="610D645E"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specified in</w:t>
      </w:r>
      <w:r w:rsidR="00151DAB">
        <w:rPr>
          <w:lang w:val="en-US"/>
        </w:rPr>
        <w:t xml:space="preserve"> 3GPP TS</w:t>
      </w:r>
      <w:r w:rsidR="00CA4B50">
        <w:t> 38.413 [</w:t>
      </w:r>
      <w:r w:rsidR="006730A0">
        <w:t>9], as summarized in T</w:t>
      </w:r>
      <w:r w:rsidR="006730A0">
        <w:rPr>
          <w:lang w:val="en-US"/>
        </w:rPr>
        <w:t>able 6.1.6.4.3-1.</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433" w:name="_Hlk496529654"/>
            <w:r>
              <w:rPr>
                <w:rFonts w:cs="Arial"/>
                <w:bCs/>
                <w:iCs/>
                <w:lang w:eastAsia="ja-JP"/>
              </w:rPr>
              <w:t>PDU Session Resource Release Response Transfer</w:t>
            </w:r>
            <w:bookmarkEnd w:id="433"/>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7267DB44" w:rsidR="00240BC9" w:rsidDel="00106F03" w:rsidRDefault="00240BC9" w:rsidP="00240BC9">
            <w:pPr>
              <w:pStyle w:val="TAC"/>
              <w:rPr>
                <w:lang w:eastAsia="ja-JP"/>
              </w:rPr>
            </w:pPr>
            <w:r>
              <w:rPr>
                <w:lang w:eastAsia="ja-JP"/>
              </w:rPr>
              <w:t xml:space="preserve">Secondary RAT </w:t>
            </w:r>
            <w:r w:rsidR="007202F8">
              <w:rPr>
                <w:lang w:eastAsia="ja-JP"/>
              </w:rPr>
              <w:t xml:space="preserve">Data </w:t>
            </w:r>
            <w:r>
              <w:rPr>
                <w:lang w:eastAsia="ja-JP"/>
              </w:rPr>
              <w:t>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0F76DA39" w:rsidR="00240BC9" w:rsidDel="00106F03" w:rsidRDefault="00240BC9" w:rsidP="00240BC9">
            <w:pPr>
              <w:pStyle w:val="TAC"/>
            </w:pPr>
            <w:r>
              <w:t>9.3.4.</w:t>
            </w:r>
            <w:r w:rsidR="007202F8">
              <w:t>23</w:t>
            </w:r>
          </w:p>
        </w:tc>
        <w:tc>
          <w:tcPr>
            <w:tcW w:w="2627" w:type="pct"/>
            <w:tcBorders>
              <w:top w:val="single" w:sz="4" w:space="0" w:color="auto"/>
              <w:left w:val="single" w:sz="4" w:space="0" w:color="auto"/>
              <w:bottom w:val="single" w:sz="4" w:space="0" w:color="auto"/>
              <w:right w:val="single" w:sz="4" w:space="0" w:color="auto"/>
            </w:tcBorders>
          </w:tcPr>
          <w:p w14:paraId="0717F7BF" w14:textId="3B4B9DD0" w:rsidR="00240BC9" w:rsidDel="00106F03" w:rsidRDefault="00240BC9" w:rsidP="00240BC9">
            <w:pPr>
              <w:pStyle w:val="TAL"/>
              <w:rPr>
                <w:lang w:val="en-US"/>
              </w:rPr>
            </w:pPr>
            <w:r>
              <w:rPr>
                <w:lang w:val="en-US"/>
              </w:rPr>
              <w:t xml:space="preserve">Secondary RAT </w:t>
            </w:r>
            <w:r w:rsidR="007202F8">
              <w:rPr>
                <w:lang w:val="en-US"/>
              </w:rPr>
              <w:t xml:space="preserve">Data </w:t>
            </w:r>
            <w:r>
              <w:rPr>
                <w:lang w:val="en-US"/>
              </w:rPr>
              <w:t xml:space="preserve">Usage Report </w:t>
            </w:r>
          </w:p>
        </w:tc>
      </w:tr>
    </w:tbl>
    <w:p w14:paraId="32EA0110" w14:textId="2BBF51FB" w:rsidR="006730A0" w:rsidRDefault="006730A0" w:rsidP="007D4220">
      <w:pPr>
        <w:rPr>
          <w:lang w:val="en-US"/>
        </w:rPr>
      </w:pPr>
    </w:p>
    <w:p w14:paraId="32EA0111" w14:textId="77777777" w:rsidR="00066066" w:rsidRDefault="00066066" w:rsidP="00066066">
      <w:pPr>
        <w:pStyle w:val="Heading5"/>
        <w:rPr>
          <w:lang w:val="en-US"/>
        </w:rPr>
      </w:pPr>
      <w:bookmarkStart w:id="434" w:name="_Toc20129647"/>
      <w:bookmarkStart w:id="435" w:name="_Toc27584274"/>
      <w:r>
        <w:rPr>
          <w:lang w:val="en-US"/>
        </w:rPr>
        <w:t>6.1.6.4.4</w:t>
      </w:r>
      <w:r>
        <w:rPr>
          <w:lang w:val="en-US"/>
        </w:rPr>
        <w:tab/>
        <w:t xml:space="preserve">n1SmInfoFromUe, n1SmInfoToUe, </w:t>
      </w:r>
      <w:r>
        <w:t>unknownN1SmInfo</w:t>
      </w:r>
      <w:bookmarkEnd w:id="434"/>
      <w:bookmarkEnd w:id="435"/>
    </w:p>
    <w:p w14:paraId="32EA0112" w14:textId="2781FEED" w:rsidR="00066066" w:rsidRDefault="00066066" w:rsidP="00066066">
      <w:r>
        <w:rPr>
          <w:lang w:val="en-US"/>
        </w:rPr>
        <w:t xml:space="preserve">n1SmInfoFromUe, n1SmInfoToUe and </w:t>
      </w:r>
      <w:r>
        <w:t>unknownN1SmInfo shall encode one or more NAS SM IEs, including the Type and Length fields, as specified in</w:t>
      </w:r>
      <w:r w:rsidR="00151DAB">
        <w:t xml:space="preserve"> 3GPP TS</w:t>
      </w:r>
      <w:r w:rsidR="00CA4B50">
        <w:t> 24.501 [</w:t>
      </w:r>
      <w:r>
        <w:t xml:space="preserve">7], using </w:t>
      </w:r>
      <w:r>
        <w:rPr>
          <w:lang w:val="en-US"/>
        </w:rPr>
        <w:t xml:space="preserve">the </w:t>
      </w:r>
      <w:r>
        <w:t>vnd.3gpp.5gnas content-type.</w:t>
      </w:r>
    </w:p>
    <w:p w14:paraId="32EA0113" w14:textId="0DA29D56" w:rsidR="00066066" w:rsidRDefault="005B1EEB" w:rsidP="00066066">
      <w:r>
        <w:t>Clause</w:t>
      </w:r>
      <w:r w:rsidR="00066066">
        <w:t xml:space="preserve"> 5.2.3.1 specifies the information that shall be included in these payloads.</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F25774"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F25774"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B01C1" w:rsidRPr="00AC60A1" w14:paraId="003AE5BD" w14:textId="77777777" w:rsidTr="00C604EB">
        <w:trPr>
          <w:jc w:val="center"/>
        </w:trPr>
        <w:tc>
          <w:tcPr>
            <w:tcW w:w="1402" w:type="pct"/>
            <w:tcBorders>
              <w:top w:val="single" w:sz="4" w:space="0" w:color="auto"/>
              <w:left w:val="single" w:sz="4" w:space="0" w:color="auto"/>
              <w:bottom w:val="single" w:sz="4" w:space="0" w:color="auto"/>
              <w:right w:val="single" w:sz="4" w:space="0" w:color="auto"/>
            </w:tcBorders>
          </w:tcPr>
          <w:p w14:paraId="26E98AB0" w14:textId="211063AD" w:rsidR="006B01C1" w:rsidRDefault="006B01C1" w:rsidP="006B01C1">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87A388F" w14:textId="0CCCA69D" w:rsidR="006B01C1" w:rsidRDefault="006B01C1" w:rsidP="006B01C1">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632E3F2F" w14:textId="22208DF2" w:rsidR="006B01C1" w:rsidRPr="00975C68" w:rsidRDefault="006B01C1" w:rsidP="006B01C1">
            <w:pPr>
              <w:pStyle w:val="TAL"/>
              <w:rPr>
                <w:lang w:val="fr-FR"/>
              </w:rPr>
            </w:pPr>
            <w:r w:rsidRPr="00975C68">
              <w:rPr>
                <w:lang w:val="fr-FR"/>
              </w:rPr>
              <w:t xml:space="preserve">PDU Session </w:t>
            </w:r>
            <w:r>
              <w:rPr>
                <w:lang w:val="fr-FR"/>
              </w:rPr>
              <w:t>Modification Request</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61165A7C"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and/or capabilities to be interpreted and used by the V-SMF.</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F25774"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F25774"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F25774"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2732D65D" w:rsidR="006730A0" w:rsidRDefault="006730A0" w:rsidP="006730A0">
      <w:pPr>
        <w:pStyle w:val="NO"/>
      </w:pPr>
      <w:r>
        <w:t>NOTE:</w:t>
      </w:r>
      <w:r>
        <w:tab/>
        <w:t xml:space="preserve">The Information Element Identifier (see </w:t>
      </w:r>
      <w:r w:rsidR="005B1EEB">
        <w:t>clause</w:t>
      </w:r>
      <w:r>
        <w:t xml:space="preserve"> 11.2.1.1.3 of</w:t>
      </w:r>
      <w:r w:rsidR="00151DAB">
        <w:t xml:space="preserve"> 3GPP TS</w:t>
      </w:r>
      <w:r w:rsidR="00CA4B50">
        <w:t> 24.007 [</w:t>
      </w:r>
      <w:r>
        <w:t>8]) of a 5GS NAS IE uniquely identifies an IE in a given message.</w:t>
      </w:r>
    </w:p>
    <w:p w14:paraId="32EA0176" w14:textId="77777777" w:rsidR="000C5200" w:rsidRDefault="000C5200" w:rsidP="000C5200">
      <w:pPr>
        <w:pStyle w:val="Heading3"/>
      </w:pPr>
      <w:bookmarkStart w:id="436" w:name="_Toc20129648"/>
      <w:bookmarkStart w:id="437" w:name="_Toc27584275"/>
      <w:r>
        <w:t>6.1.</w:t>
      </w:r>
      <w:r w:rsidR="004B1E63">
        <w:t>7</w:t>
      </w:r>
      <w:r>
        <w:tab/>
        <w:t>Error Handling</w:t>
      </w:r>
      <w:bookmarkEnd w:id="436"/>
      <w:bookmarkEnd w:id="437"/>
    </w:p>
    <w:p w14:paraId="32EA0177" w14:textId="77777777" w:rsidR="00C66CE9" w:rsidRDefault="00C66CE9" w:rsidP="00C66CE9">
      <w:pPr>
        <w:pStyle w:val="Heading4"/>
      </w:pPr>
      <w:bookmarkStart w:id="438" w:name="_Toc20129649"/>
      <w:bookmarkStart w:id="439" w:name="_Toc27584276"/>
      <w:r>
        <w:t>6.1.7.1</w:t>
      </w:r>
      <w:r>
        <w:tab/>
        <w:t>General</w:t>
      </w:r>
      <w:bookmarkEnd w:id="438"/>
      <w:bookmarkEnd w:id="439"/>
    </w:p>
    <w:p w14:paraId="32EA0178" w14:textId="64C66C01" w:rsidR="00BE3568" w:rsidRDefault="00BE3568" w:rsidP="00BE3568">
      <w:r>
        <w:t xml:space="preserve">HTTP error handling shall be supported as specified in </w:t>
      </w:r>
      <w:r w:rsidR="005B1EEB">
        <w:t>clause</w:t>
      </w:r>
      <w:r>
        <w:t xml:space="preserve"> 5.2.4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A0179" w14:textId="77777777" w:rsidR="00C66CE9" w:rsidRDefault="00C66CE9" w:rsidP="00C66CE9">
      <w:pPr>
        <w:pStyle w:val="Heading4"/>
      </w:pPr>
      <w:bookmarkStart w:id="440" w:name="_Toc20129650"/>
      <w:bookmarkStart w:id="441" w:name="_Toc27584277"/>
      <w:r>
        <w:t>6.1.7.2</w:t>
      </w:r>
      <w:r>
        <w:tab/>
        <w:t>Protocol Errors</w:t>
      </w:r>
      <w:bookmarkEnd w:id="440"/>
      <w:bookmarkEnd w:id="441"/>
    </w:p>
    <w:p w14:paraId="32EA017A" w14:textId="11CF8079" w:rsidR="00983A83" w:rsidRPr="00020058" w:rsidRDefault="00983A83" w:rsidP="00983A83">
      <w:r>
        <w:t xml:space="preserve">Protocol errors handling shall be supported as specified in </w:t>
      </w:r>
      <w:r w:rsidR="005B1EEB">
        <w:t>clause</w:t>
      </w:r>
      <w:r>
        <w:t xml:space="preserve"> 5.2.7 of</w:t>
      </w:r>
      <w:r w:rsidR="00151DAB">
        <w:t xml:space="preserve"> 3GPP TS</w:t>
      </w:r>
      <w:r w:rsidR="00CA4B50">
        <w:t> 29.500 [</w:t>
      </w:r>
      <w:r>
        <w:t>4].</w:t>
      </w:r>
    </w:p>
    <w:p w14:paraId="32EA017B" w14:textId="77777777" w:rsidR="00C66CE9" w:rsidRDefault="00C66CE9" w:rsidP="00C66CE9">
      <w:pPr>
        <w:pStyle w:val="Heading4"/>
      </w:pPr>
      <w:bookmarkStart w:id="442" w:name="_Toc20129651"/>
      <w:bookmarkStart w:id="443" w:name="_Toc27584278"/>
      <w:r>
        <w:t>6.1.7.3</w:t>
      </w:r>
      <w:r>
        <w:tab/>
        <w:t>Application Errors</w:t>
      </w:r>
      <w:bookmarkEnd w:id="442"/>
      <w:bookmarkEnd w:id="443"/>
    </w:p>
    <w:p w14:paraId="32EA017C" w14:textId="3A4E2779" w:rsidR="00867F5D" w:rsidRDefault="00867F5D" w:rsidP="00C66CE9">
      <w:r>
        <w:t>The common application errors defined in Table 5.2.7.2-1 of</w:t>
      </w:r>
      <w:r w:rsidR="00151DAB">
        <w:t xml:space="preserve"> 3GPP TS</w:t>
      </w:r>
      <w:r w:rsidR="00CA4B50">
        <w:t> </w:t>
      </w:r>
      <w:r w:rsidR="00CA4B50" w:rsidRPr="008C21B1">
        <w:t>29.500</w:t>
      </w:r>
      <w:r w:rsidR="00CA4B50">
        <w:t> </w:t>
      </w:r>
      <w:r w:rsidR="00CA4B50" w:rsidRPr="008C21B1">
        <w:t>[</w:t>
      </w:r>
      <w:r w:rsidRPr="008C21B1">
        <w:t>4]</w:t>
      </w:r>
      <w:r>
        <w:t xml:space="preserve"> may be used for the Nsmf_PDUSession service.</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444"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591025" w:rsidRPr="00AC60A1" w14:paraId="626EE5E5" w14:textId="77777777" w:rsidTr="00DC115C">
        <w:trPr>
          <w:jc w:val="center"/>
        </w:trPr>
        <w:tc>
          <w:tcPr>
            <w:tcW w:w="2392" w:type="pct"/>
            <w:tcBorders>
              <w:top w:val="single" w:sz="4" w:space="0" w:color="auto"/>
              <w:left w:val="single" w:sz="4" w:space="0" w:color="auto"/>
              <w:bottom w:val="single" w:sz="4" w:space="0" w:color="auto"/>
              <w:right w:val="single" w:sz="4" w:space="0" w:color="auto"/>
            </w:tcBorders>
          </w:tcPr>
          <w:p w14:paraId="0AFF6834" w14:textId="71F9651F" w:rsidR="00591025" w:rsidRDefault="00591025" w:rsidP="00591025">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034D416D" w14:textId="07A94276" w:rsidR="00591025" w:rsidRDefault="00591025" w:rsidP="005910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5D39E5B" w14:textId="03676770" w:rsidR="00591025" w:rsidRDefault="00591025" w:rsidP="00591025">
            <w:pPr>
              <w:pStyle w:val="TAL"/>
            </w:pPr>
            <w:r>
              <w:t xml:space="preserve">It is used during EPS to 5GS mobility if the default EPS bearer context of the PDU session is reported as inactive by the UE in the epsBearerCtxStatus attribute. </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5D9E6A43" w:rsidR="00732B18" w:rsidRDefault="00732B18" w:rsidP="00732B18">
            <w:pPr>
              <w:pStyle w:val="TAC"/>
              <w:rPr>
                <w:lang w:val="en-US"/>
              </w:rPr>
            </w:pPr>
            <w:r>
              <w:rPr>
                <w:lang w:val="en-US"/>
              </w:rPr>
              <w:t>S</w:t>
            </w:r>
            <w:r w:rsidR="00667A88">
              <w:rPr>
                <w:lang w:val="en-US"/>
              </w:rPr>
              <w:t>_</w:t>
            </w:r>
            <w:r>
              <w:rPr>
                <w:lang w:val="en-US"/>
              </w:rPr>
              <w:t>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444"/>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445" w:name="_Toc20129652"/>
      <w:bookmarkStart w:id="446" w:name="_Toc27584279"/>
      <w:r>
        <w:t>6.1.8</w:t>
      </w:r>
      <w:r>
        <w:tab/>
        <w:t>Feature Negotiation</w:t>
      </w:r>
      <w:bookmarkEnd w:id="445"/>
      <w:bookmarkEnd w:id="446"/>
    </w:p>
    <w:p w14:paraId="32EA01FF" w14:textId="22D8E625" w:rsidR="00EF1212" w:rsidRDefault="00EF1212" w:rsidP="00EF1212">
      <w:pPr>
        <w:rPr>
          <w:lang w:val="en-US"/>
        </w:rPr>
      </w:pPr>
      <w:r>
        <w:rPr>
          <w:lang w:val="en-US"/>
        </w:rPr>
        <w:t xml:space="preserve">The feature negotiation mechanism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shall be used to negotiate the optional features applicable between the SMF and the NF Service Consumer, for the Nsmf_PDUSession service, if any.</w:t>
      </w:r>
    </w:p>
    <w:p w14:paraId="32EA0200" w14:textId="0020B60A" w:rsidR="00EF1212" w:rsidRDefault="00EF1212" w:rsidP="00EF1212">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32EA0201" w14:textId="3FF68FD5" w:rsidR="00EF1212" w:rsidRDefault="00EF1212" w:rsidP="00EF1212">
      <w:pPr>
        <w:rPr>
          <w:lang w:val="en-US"/>
        </w:rPr>
      </w:pPr>
      <w:r>
        <w:rPr>
          <w:lang w:val="en-US"/>
        </w:rPr>
        <w:t xml:space="preserve">The SMF shall determine the supported features for the created SM context or PDU session resource as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and shall indicate the supported features by including the supportedFeatures attribute in the representation of the SM context or PDU session resource it returns in the HTTP response confirming the creation of the resource.</w:t>
      </w:r>
    </w:p>
    <w:p w14:paraId="32EA0202" w14:textId="12E7F530" w:rsidR="00EF1212" w:rsidRDefault="00EF1212" w:rsidP="00EF1212">
      <w:pPr>
        <w:rPr>
          <w:lang w:val="en-US"/>
        </w:rPr>
      </w:pPr>
      <w:r>
        <w:rPr>
          <w:lang w:val="en-US"/>
        </w:rPr>
        <w:t xml:space="preserve">The syntax of the supportedFeatures attribute is defined in </w:t>
      </w:r>
      <w:r w:rsidR="005B1EEB">
        <w:rPr>
          <w:lang w:val="en-US"/>
        </w:rPr>
        <w:t>clause</w:t>
      </w:r>
      <w:r>
        <w:rPr>
          <w:lang w:val="en-US"/>
        </w:rPr>
        <w:t xml:space="preserve"> 5.2.2 of</w:t>
      </w:r>
      <w:r w:rsidR="00151DAB">
        <w:rPr>
          <w:lang w:val="en-US"/>
        </w:rPr>
        <w:t xml:space="preserve"> 3GPP TS</w:t>
      </w:r>
      <w:r w:rsidR="00CA4B50">
        <w:rPr>
          <w:lang w:val="en-US"/>
        </w:rPr>
        <w:t> 29.571 [13]</w:t>
      </w:r>
      <w:r>
        <w:rPr>
          <w:lang w:val="en-US"/>
        </w:rPr>
        <w:t>.</w:t>
      </w:r>
    </w:p>
    <w:p w14:paraId="32EA0203" w14:textId="170BD780" w:rsidR="00EF1212" w:rsidRDefault="00EF1212" w:rsidP="00EF1212">
      <w:pPr>
        <w:rPr>
          <w:lang w:val="en-US"/>
        </w:rPr>
      </w:pPr>
      <w:r>
        <w:rPr>
          <w:lang w:val="en-US"/>
        </w:rPr>
        <w:t>The following features are defined for the Nsmf_PDUSession service.</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3C5708CE"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447" w:name="_Toc20129653"/>
      <w:bookmarkStart w:id="448" w:name="_Toc27584280"/>
      <w:r>
        <w:rPr>
          <w:lang w:val="en-US"/>
        </w:rPr>
        <w:t>6.1.9</w:t>
      </w:r>
      <w:r>
        <w:rPr>
          <w:lang w:val="en-US"/>
        </w:rPr>
        <w:tab/>
        <w:t>Security</w:t>
      </w:r>
      <w:bookmarkEnd w:id="447"/>
      <w:bookmarkEnd w:id="448"/>
    </w:p>
    <w:p w14:paraId="32EA0217" w14:textId="4FBEC90C" w:rsidR="0026346C" w:rsidRDefault="0026346C" w:rsidP="0026346C">
      <w:pPr>
        <w:rPr>
          <w:lang w:val="en-US"/>
        </w:rPr>
      </w:pPr>
      <w:r>
        <w:rPr>
          <w:lang w:val="en-US"/>
        </w:rPr>
        <w:t>As indicated in</w:t>
      </w:r>
      <w:r w:rsidR="00151DAB">
        <w:rPr>
          <w:lang w:val="en-US"/>
        </w:rPr>
        <w:t xml:space="preserve"> 3GPP TS</w:t>
      </w:r>
      <w:r w:rsidR="00CA4B50">
        <w:rPr>
          <w:lang w:val="en-US"/>
        </w:rPr>
        <w:t> 33.501 [</w:t>
      </w:r>
      <w:r>
        <w:rPr>
          <w:lang w:val="en-US"/>
        </w:rPr>
        <w:t>17]</w:t>
      </w:r>
      <w:r w:rsidR="00867EA1" w:rsidRPr="00867EA1">
        <w:rPr>
          <w:lang w:val="en-US"/>
        </w:rPr>
        <w:t xml:space="preserve"> </w:t>
      </w:r>
      <w:r w:rsidR="00867EA1">
        <w:rPr>
          <w:lang w:val="en-US"/>
        </w:rPr>
        <w:t>and</w:t>
      </w:r>
      <w:r w:rsidR="00151DAB">
        <w:rPr>
          <w:lang w:val="en-US"/>
        </w:rPr>
        <w:t xml:space="preserve"> 3GPP TS</w:t>
      </w:r>
      <w:r w:rsidR="00CA4B50">
        <w:rPr>
          <w:lang w:val="en-US"/>
        </w:rPr>
        <w:t> 29.500 [</w:t>
      </w:r>
      <w:r w:rsidR="00867EA1">
        <w:rPr>
          <w:lang w:val="en-US"/>
        </w:rPr>
        <w:t>4]</w:t>
      </w:r>
      <w:r>
        <w:rPr>
          <w:lang w:val="en-US"/>
        </w:rPr>
        <w:t xml:space="preserve">, the access to the Nsmf_PDUSession API </w:t>
      </w:r>
      <w:r w:rsidR="00867EA1">
        <w:rPr>
          <w:lang w:val="en-US"/>
        </w:rPr>
        <w:t xml:space="preserve">may </w:t>
      </w:r>
      <w:r>
        <w:rPr>
          <w:lang w:val="en-US"/>
        </w:rPr>
        <w:t xml:space="preserve">be authorized by means of the OAuth2 protocol (see </w:t>
      </w:r>
      <w:r w:rsidR="00CA4B50">
        <w:rPr>
          <w:lang w:val="en-US"/>
        </w:rPr>
        <w:t>IETF RFC 6749 </w:t>
      </w:r>
      <w:r>
        <w:rPr>
          <w:lang w:val="en-US"/>
        </w:rPr>
        <w:t xml:space="preserve">[18]), </w:t>
      </w:r>
      <w:r w:rsidR="00867EA1">
        <w:rPr>
          <w:lang w:val="en-US"/>
        </w:rPr>
        <w:t xml:space="preserve">based on local configuration, </w:t>
      </w:r>
      <w:r>
        <w:rPr>
          <w:lang w:val="en-US"/>
        </w:rPr>
        <w:t>using the "Client Credentials" authorization grant, where the NRF (see</w:t>
      </w:r>
      <w:r w:rsidR="00151DAB">
        <w:rPr>
          <w:lang w:val="en-US"/>
        </w:rPr>
        <w:t xml:space="preserve"> 3GPP TS</w:t>
      </w:r>
      <w:r w:rsidR="00CA4B50">
        <w:rPr>
          <w:lang w:val="en-US"/>
        </w:rPr>
        <w:t> 29.510 [</w:t>
      </w:r>
      <w:r>
        <w:rPr>
          <w:lang w:val="en-US"/>
        </w:rPr>
        <w:t>19]) plays the role of the authorization server.</w:t>
      </w:r>
    </w:p>
    <w:p w14:paraId="32EA0218" w14:textId="0C57FCE4"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w:t>
      </w:r>
      <w:r w:rsidR="00151DAB">
        <w:rPr>
          <w:lang w:val="en-US"/>
        </w:rPr>
        <w:t xml:space="preserve"> 3GPP TS</w:t>
      </w:r>
      <w:r w:rsidR="00CA4B50">
        <w:rPr>
          <w:lang w:val="en-US"/>
        </w:rPr>
        <w:t> 29.510 [</w:t>
      </w:r>
      <w:r w:rsidR="0026346C">
        <w:rPr>
          <w:lang w:val="en-US"/>
        </w:rPr>
        <w:t xml:space="preserve">19], </w:t>
      </w:r>
      <w:r w:rsidR="005B1EEB">
        <w:rPr>
          <w:lang w:val="en-US"/>
        </w:rPr>
        <w:t>clause</w:t>
      </w:r>
      <w:r w:rsidR="0026346C">
        <w:rPr>
          <w:lang w:val="en-US"/>
        </w:rPr>
        <w:t xml:space="preserv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449" w:name="_Toc20129654"/>
      <w:bookmarkStart w:id="450" w:name="_Toc27584281"/>
      <w:r w:rsidR="00080512" w:rsidRPr="004D3578">
        <w:lastRenderedPageBreak/>
        <w:t>Annex A (normative):</w:t>
      </w:r>
      <w:r w:rsidR="00080512" w:rsidRPr="004D3578">
        <w:br/>
      </w:r>
      <w:r w:rsidR="00F24ED9">
        <w:t xml:space="preserve">OpenAPI </w:t>
      </w:r>
      <w:r w:rsidR="00CA0EC8">
        <w:t>specification</w:t>
      </w:r>
      <w:bookmarkEnd w:id="449"/>
      <w:bookmarkEnd w:id="450"/>
    </w:p>
    <w:p w14:paraId="32EA021D" w14:textId="71F98D14" w:rsidR="00CA0EC8" w:rsidRDefault="00CA0EC8" w:rsidP="00CA0EC8">
      <w:pPr>
        <w:pStyle w:val="Heading2"/>
      </w:pPr>
      <w:bookmarkStart w:id="451" w:name="_Toc20129655"/>
      <w:bookmarkStart w:id="452" w:name="_Toc27584282"/>
      <w:r>
        <w:t>A.1</w:t>
      </w:r>
      <w:r>
        <w:tab/>
        <w:t>General</w:t>
      </w:r>
      <w:bookmarkEnd w:id="451"/>
      <w:bookmarkEnd w:id="452"/>
    </w:p>
    <w:p w14:paraId="32EA021E" w14:textId="774094E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0A5B8004" w14:textId="77777777" w:rsidR="00930FFA" w:rsidRPr="00EA7D0A" w:rsidRDefault="00930FFA" w:rsidP="00930FF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34AC2E3" w14:textId="77777777" w:rsidR="00930FFA" w:rsidRPr="004D2E9A" w:rsidRDefault="00930FFA" w:rsidP="00930FF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236977" w14:textId="6C2C3346" w:rsidR="00930FFA" w:rsidRDefault="00930FFA" w:rsidP="00930FF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51DAB">
        <w:rPr>
          <w:lang w:eastAsia="zh-CN"/>
        </w:rPr>
        <w:t xml:space="preserve"> 3GPP TR</w:t>
      </w:r>
      <w:r w:rsidR="00CA4B50">
        <w:rPr>
          <w:lang w:eastAsia="zh-CN"/>
        </w:rPr>
        <w:t> 21.900 [</w:t>
      </w:r>
      <w:r>
        <w:rPr>
          <w:lang w:eastAsia="zh-CN"/>
        </w:rPr>
        <w:t>28] for further information)</w:t>
      </w:r>
      <w:r>
        <w:t>:</w:t>
      </w:r>
    </w:p>
    <w:p w14:paraId="6791BC64" w14:textId="77777777" w:rsidR="00930FFA" w:rsidRDefault="00930FFA" w:rsidP="00930FFA">
      <w:pPr>
        <w:pStyle w:val="B1"/>
        <w:rPr>
          <w:lang w:eastAsia="zh-CN"/>
        </w:rPr>
      </w:pPr>
      <w:r>
        <w:t>-</w:t>
      </w:r>
      <w:r>
        <w:tab/>
      </w:r>
      <w:hyperlink r:id="rId66" w:history="1">
        <w:r w:rsidRPr="00D35B0A">
          <w:rPr>
            <w:rStyle w:val="Hyperlink"/>
          </w:rPr>
          <w:t>https://www.3gpp.org/ftp/Specs/archive/OpenAPI/&lt;Release&gt;/</w:t>
        </w:r>
      </w:hyperlink>
      <w:r>
        <w:rPr>
          <w:lang w:eastAsia="zh-CN"/>
        </w:rPr>
        <w:t>, and</w:t>
      </w:r>
    </w:p>
    <w:p w14:paraId="5CF53114" w14:textId="77777777" w:rsidR="00930FFA" w:rsidRDefault="00930FFA" w:rsidP="00930FFA">
      <w:pPr>
        <w:pStyle w:val="B1"/>
      </w:pPr>
      <w:r>
        <w:rPr>
          <w:lang w:eastAsia="zh-CN"/>
        </w:rPr>
        <w:t>-</w:t>
      </w:r>
      <w:r>
        <w:rPr>
          <w:lang w:eastAsia="zh-CN"/>
        </w:rPr>
        <w:tab/>
      </w:r>
      <w:hyperlink r:id="rId67"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039D4D4B" w14:textId="41389233" w:rsidR="00930FFA" w:rsidRPr="00C327E7" w:rsidRDefault="00930FFA" w:rsidP="00C327E7">
      <w:pPr>
        <w:pStyle w:val="NO"/>
      </w:pPr>
      <w:r w:rsidRPr="006D6534">
        <w:t>NOTE</w:t>
      </w:r>
      <w:r>
        <w:t> 2</w:t>
      </w:r>
      <w:r w:rsidRPr="006D6534">
        <w:t>:</w:t>
      </w:r>
      <w:bookmarkStart w:id="453"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53"/>
    </w:p>
    <w:p w14:paraId="32EA021F" w14:textId="77777777" w:rsidR="00080512" w:rsidRDefault="007B24EB" w:rsidP="007B24EB">
      <w:pPr>
        <w:pStyle w:val="Heading2"/>
      </w:pPr>
      <w:bookmarkStart w:id="454" w:name="_Toc20129656"/>
      <w:bookmarkStart w:id="455" w:name="_Toc27584283"/>
      <w:r>
        <w:t>A.</w:t>
      </w:r>
      <w:r w:rsidR="00CA0EC8">
        <w:t>2</w:t>
      </w:r>
      <w:r>
        <w:tab/>
      </w:r>
      <w:r w:rsidR="00374AB0">
        <w:t xml:space="preserve">Nsmf_PDUSession </w:t>
      </w:r>
      <w:r w:rsidR="00CA0EC8">
        <w:t>API</w:t>
      </w:r>
      <w:bookmarkEnd w:id="454"/>
      <w:bookmarkEnd w:id="455"/>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7990B35A"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w:t>
      </w:r>
      <w:r w:rsidR="00EA441A">
        <w:rPr>
          <w:lang w:val="en-US"/>
        </w:rPr>
        <w:t>2</w:t>
      </w:r>
      <w:r w:rsidR="00EA441A" w:rsidRPr="002E5CBA">
        <w:rPr>
          <w:lang w:val="en-US"/>
        </w:rPr>
        <w:t>'</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6018C3D" w14:textId="77777777" w:rsidR="00AD1DC5" w:rsidRDefault="0086296D" w:rsidP="00AD1DC5">
      <w:pPr>
        <w:pStyle w:val="PL"/>
        <w:rPr>
          <w:lang w:val="fr-FR"/>
        </w:rPr>
      </w:pPr>
      <w:r w:rsidRPr="00EA441A">
        <w:t xml:space="preserve">  </w:t>
      </w:r>
      <w:r w:rsidRPr="00757B26">
        <w:rPr>
          <w:lang w:val="fr-FR"/>
        </w:rPr>
        <w:t xml:space="preserve">description: </w:t>
      </w:r>
      <w:r w:rsidR="00AD1DC5" w:rsidRPr="00C327E7">
        <w:rPr>
          <w:lang w:val="fr-FR"/>
        </w:rPr>
        <w:t>|</w:t>
      </w:r>
    </w:p>
    <w:p w14:paraId="32EA0225" w14:textId="36A378BF" w:rsidR="0086296D" w:rsidRDefault="00AD1DC5" w:rsidP="00AD1DC5">
      <w:pPr>
        <w:pStyle w:val="PL"/>
        <w:rPr>
          <w:lang w:val="fr-FR"/>
        </w:rPr>
      </w:pPr>
      <w:r w:rsidRPr="00AD1DC5">
        <w:rPr>
          <w:lang w:val="fr-FR"/>
        </w:rPr>
        <w:t xml:space="preserve">    </w:t>
      </w:r>
      <w:r w:rsidR="0086296D" w:rsidRPr="00757B26">
        <w:rPr>
          <w:lang w:val="fr-FR"/>
        </w:rPr>
        <w:t>SMF PDU Session Service</w:t>
      </w:r>
      <w:r>
        <w:rPr>
          <w:lang w:val="fr-FR"/>
        </w:rPr>
        <w:t>.</w:t>
      </w:r>
    </w:p>
    <w:p w14:paraId="495403E2" w14:textId="77777777" w:rsidR="00AD1DC5" w:rsidRDefault="00AD1DC5" w:rsidP="00AD1DC5">
      <w:pPr>
        <w:pStyle w:val="PL"/>
      </w:pPr>
      <w:r w:rsidRPr="00AD1DC5">
        <w:rPr>
          <w:lang w:val="fr-FR"/>
        </w:rPr>
        <w:t xml:space="preserve">    </w:t>
      </w:r>
      <w:r>
        <w:t>© 2019, 3GPP Organizational Partners (ARIB, ATIS, CCSA, ETSI, TSDSI, TTA, TTC).</w:t>
      </w:r>
    </w:p>
    <w:p w14:paraId="500B13F5" w14:textId="1BFFCAAE" w:rsidR="00AD1DC5" w:rsidRPr="00AD1DC5" w:rsidRDefault="00AD1DC5" w:rsidP="0086296D">
      <w:pPr>
        <w:pStyle w:val="PL"/>
      </w:pPr>
      <w:r>
        <w:t xml:space="preserve">    All rights reserved.</w:t>
      </w:r>
    </w:p>
    <w:p w14:paraId="32EA0226" w14:textId="77777777" w:rsidR="0086296D" w:rsidRPr="0064088A" w:rsidRDefault="0086296D" w:rsidP="0086296D">
      <w:pPr>
        <w:pStyle w:val="PL"/>
      </w:pPr>
    </w:p>
    <w:p w14:paraId="395F6298" w14:textId="77777777" w:rsidR="000D5108" w:rsidRPr="0064088A" w:rsidRDefault="000D5108" w:rsidP="000D5108">
      <w:pPr>
        <w:pStyle w:val="PL"/>
        <w:rPr>
          <w:noProof w:val="0"/>
        </w:rPr>
      </w:pPr>
      <w:r w:rsidRPr="0064088A">
        <w:rPr>
          <w:noProof w:val="0"/>
        </w:rPr>
        <w:t>externalDocs:</w:t>
      </w:r>
    </w:p>
    <w:p w14:paraId="1B562183" w14:textId="7500B987" w:rsidR="000D5108" w:rsidRPr="00D27A4B" w:rsidRDefault="000D5108" w:rsidP="000D5108">
      <w:pPr>
        <w:pStyle w:val="PL"/>
        <w:rPr>
          <w:noProof w:val="0"/>
        </w:rPr>
      </w:pPr>
      <w:r w:rsidRPr="00C327E7">
        <w:t xml:space="preserve">  </w:t>
      </w:r>
      <w:r w:rsidRPr="00D27A4B">
        <w:rPr>
          <w:noProof w:val="0"/>
        </w:rPr>
        <w:t>description: 3GPP TS 29.50</w:t>
      </w:r>
      <w:r>
        <w:rPr>
          <w:noProof w:val="0"/>
        </w:rPr>
        <w:t>2</w:t>
      </w:r>
      <w:r w:rsidRPr="00D27A4B">
        <w:rPr>
          <w:noProof w:val="0"/>
        </w:rPr>
        <w:t xml:space="preserve"> V15.</w:t>
      </w:r>
      <w:r w:rsidR="00FE453A">
        <w:rPr>
          <w:noProof w:val="0"/>
        </w:rPr>
        <w:t>4</w:t>
      </w:r>
      <w:r w:rsidRPr="00D27A4B">
        <w:rPr>
          <w:noProof w:val="0"/>
        </w:rPr>
        <w:t>.</w:t>
      </w:r>
      <w:r w:rsidR="00BB4FCE">
        <w:rPr>
          <w:noProof w:val="0"/>
        </w:rPr>
        <w:t>0</w:t>
      </w:r>
      <w:r w:rsidRPr="00D27A4B">
        <w:rPr>
          <w:noProof w:val="0"/>
        </w:rPr>
        <w:t>;</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47DC9751" w:rsidR="0086296D" w:rsidRPr="002E5CBA" w:rsidRDefault="0086296D" w:rsidP="0086296D">
      <w:pPr>
        <w:pStyle w:val="PL"/>
        <w:rPr>
          <w:lang w:val="en-US"/>
        </w:rPr>
      </w:pPr>
      <w:r w:rsidRPr="002E5CBA">
        <w:rPr>
          <w:lang w:val="en-US"/>
        </w:rPr>
        <w:t xml:space="preserve">        description:  apiRoot as defined in </w:t>
      </w:r>
      <w:r w:rsidR="005B1EEB">
        <w:rPr>
          <w:lang w:val="en-US"/>
        </w:rPr>
        <w:t>clause</w:t>
      </w:r>
      <w:r w:rsidRPr="002E5CBA">
        <w:rPr>
          <w:lang w:val="en-US"/>
        </w:rPr>
        <w:t xml:space="preserv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55EE207F" w:rsidR="0086296D" w:rsidRDefault="0086296D" w:rsidP="0086296D">
      <w:pPr>
        <w:pStyle w:val="PL"/>
        <w:rPr>
          <w:lang w:val="en-US"/>
        </w:rPr>
      </w:pPr>
      <w:r w:rsidRPr="00082B3E">
        <w:rPr>
          <w:lang w:val="en-US"/>
        </w:rPr>
        <w:t xml:space="preserve">  - oAuth2Client</w:t>
      </w:r>
      <w:r w:rsidR="00F82463">
        <w:rPr>
          <w:lang w:val="en-US"/>
        </w:rPr>
        <w:t>C</w:t>
      </w:r>
      <w:r w:rsidRPr="00082B3E">
        <w:rPr>
          <w:lang w:val="en-US"/>
        </w:rPr>
        <w:t>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0DA6304E" w:rsidR="0086296D" w:rsidRPr="002E5CBA" w:rsidRDefault="0086296D" w:rsidP="0086296D">
      <w:pPr>
        <w:pStyle w:val="PL"/>
        <w:rPr>
          <w:lang w:val="en-US"/>
        </w:rPr>
      </w:pPr>
      <w:r w:rsidRPr="002E5CBA">
        <w:rPr>
          <w:lang w:val="en-US"/>
        </w:rPr>
        <w:t xml:space="preserve">      summary:  Create SM Context</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lastRenderedPageBreak/>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3B97D383" w:rsidR="0086296D" w:rsidRDefault="0086296D" w:rsidP="0086296D">
      <w:pPr>
        <w:pStyle w:val="PL"/>
        <w:rPr>
          <w:lang w:val="en-US"/>
        </w:rPr>
      </w:pPr>
      <w:r w:rsidRPr="002E5CBA">
        <w:rPr>
          <w:lang w:val="en-US"/>
        </w:rPr>
        <w:t xml:space="preserve">                  description: successful notification</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11DBFFF"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83DAB6C" w14:textId="77777777" w:rsidR="0048548F" w:rsidRDefault="0048548F" w:rsidP="0048548F">
      <w:pPr>
        <w:pStyle w:val="PL"/>
      </w:pPr>
      <w:r>
        <w:t xml:space="preserve">          </w:t>
      </w:r>
      <w:r>
        <w:rPr>
          <w:rFonts w:hint="eastAsia"/>
          <w:lang w:eastAsia="zh-CN"/>
        </w:rPr>
        <w:t xml:space="preserve">        </w:t>
      </w:r>
      <w:r>
        <w:t>headers:</w:t>
      </w:r>
    </w:p>
    <w:p w14:paraId="40E5F8A5" w14:textId="4A9A24C0" w:rsidR="0048548F" w:rsidRDefault="0048548F" w:rsidP="0048548F">
      <w:pPr>
        <w:pStyle w:val="PL"/>
      </w:pPr>
      <w:r>
        <w:t xml:space="preserve">            </w:t>
      </w:r>
      <w:r>
        <w:rPr>
          <w:rFonts w:hint="eastAsia"/>
          <w:lang w:eastAsia="zh-CN"/>
        </w:rPr>
        <w:t xml:space="preserve">        </w:t>
      </w:r>
      <w:r>
        <w:t>Location:</w:t>
      </w:r>
    </w:p>
    <w:p w14:paraId="5180A470" w14:textId="77777777" w:rsidR="0048548F" w:rsidRDefault="0048548F" w:rsidP="0048548F">
      <w:pPr>
        <w:pStyle w:val="PL"/>
        <w:rPr>
          <w:lang w:eastAsia="zh-CN"/>
        </w:rPr>
      </w:pPr>
      <w:r>
        <w:t xml:space="preserve">              </w:t>
      </w:r>
      <w:r>
        <w:rPr>
          <w:rFonts w:hint="eastAsia"/>
          <w:lang w:eastAsia="zh-CN"/>
        </w:rPr>
        <w:t xml:space="preserve">        </w:t>
      </w:r>
      <w:r>
        <w:t>required: true</w:t>
      </w:r>
    </w:p>
    <w:p w14:paraId="4F313600" w14:textId="77777777" w:rsidR="0048548F" w:rsidRDefault="0048548F" w:rsidP="0048548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DF18B9F" w14:textId="77777777" w:rsidR="0048548F" w:rsidRDefault="0048548F" w:rsidP="0048548F">
      <w:pPr>
        <w:pStyle w:val="PL"/>
      </w:pPr>
      <w:r>
        <w:t xml:space="preserve">              </w:t>
      </w:r>
      <w:r>
        <w:rPr>
          <w:rFonts w:hint="eastAsia"/>
          <w:lang w:eastAsia="zh-CN"/>
        </w:rPr>
        <w:t xml:space="preserve">        </w:t>
      </w:r>
      <w:r>
        <w:t>schema:</w:t>
      </w:r>
    </w:p>
    <w:p w14:paraId="1D5B8C94" w14:textId="452C995E" w:rsidR="0048548F" w:rsidRDefault="0048548F" w:rsidP="0086296D">
      <w:pPr>
        <w:pStyle w:val="PL"/>
        <w:rPr>
          <w:lang w:val="en-US" w:eastAsia="zh-CN"/>
        </w:rPr>
      </w:pPr>
      <w:r>
        <w:t xml:space="preserve">                </w:t>
      </w:r>
      <w:r>
        <w:rPr>
          <w:rFonts w:hint="eastAsia"/>
          <w:lang w:eastAsia="zh-CN"/>
        </w:rPr>
        <w:t xml:space="preserve">        </w:t>
      </w:r>
      <w:r>
        <w:t>type: string</w:t>
      </w:r>
    </w:p>
    <w:p w14:paraId="32EA025E" w14:textId="1680C3A0" w:rsidR="0086296D" w:rsidRDefault="0086296D" w:rsidP="0086296D">
      <w:pPr>
        <w:pStyle w:val="PL"/>
        <w:rPr>
          <w:lang w:val="en-US"/>
        </w:rPr>
      </w:pPr>
      <w:r w:rsidRPr="002E5CBA">
        <w:rPr>
          <w:lang w:val="en-US"/>
        </w:rPr>
        <w:t xml:space="preserve">                </w:t>
      </w:r>
      <w:r>
        <w:rPr>
          <w:lang w:val="en-US"/>
        </w:rPr>
        <w:t>'400':</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64DD9DDA" w:rsidR="00141339" w:rsidRDefault="00141339" w:rsidP="00141339">
      <w:pPr>
        <w:pStyle w:val="PL"/>
        <w:rPr>
          <w:lang w:val="en-US"/>
        </w:rPr>
      </w:pPr>
      <w:r w:rsidRPr="002E5CBA">
        <w:rPr>
          <w:lang w:val="en-US"/>
        </w:rPr>
        <w:t xml:space="preserve">                </w:t>
      </w:r>
      <w:r>
        <w:rPr>
          <w:lang w:val="en-US"/>
        </w:rPr>
        <w:t>'403':</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24FD8E09" w:rsidR="0086296D" w:rsidRDefault="0086296D" w:rsidP="0086296D">
      <w:pPr>
        <w:pStyle w:val="PL"/>
        <w:rPr>
          <w:lang w:val="en-US"/>
        </w:rPr>
      </w:pPr>
      <w:r w:rsidRPr="002E5CBA">
        <w:rPr>
          <w:lang w:val="en-US"/>
        </w:rPr>
        <w:t xml:space="preserve">                </w:t>
      </w:r>
      <w:r>
        <w:rPr>
          <w:lang w:val="en-US"/>
        </w:rPr>
        <w:t>'404':</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2E3EC0F1" w:rsidR="007E670C" w:rsidRDefault="007E670C" w:rsidP="007E670C">
      <w:pPr>
        <w:pStyle w:val="PL"/>
        <w:rPr>
          <w:lang w:val="en-US"/>
        </w:rPr>
      </w:pPr>
      <w:r w:rsidRPr="002E5CBA">
        <w:rPr>
          <w:lang w:val="en-US"/>
        </w:rPr>
        <w:t xml:space="preserve">                </w:t>
      </w:r>
      <w:r>
        <w:rPr>
          <w:lang w:val="en-US"/>
        </w:rPr>
        <w:t>'411':</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387CB6F1" w:rsidR="007E670C" w:rsidRDefault="007E670C" w:rsidP="007E670C">
      <w:pPr>
        <w:pStyle w:val="PL"/>
        <w:rPr>
          <w:lang w:val="en-US"/>
        </w:rPr>
      </w:pPr>
      <w:r w:rsidRPr="002E5CBA">
        <w:rPr>
          <w:lang w:val="en-US"/>
        </w:rPr>
        <w:t xml:space="preserve">                </w:t>
      </w:r>
      <w:r>
        <w:rPr>
          <w:lang w:val="en-US"/>
        </w:rPr>
        <w:t>'413':</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238309C7" w:rsidR="007E670C" w:rsidRDefault="007E670C" w:rsidP="007E670C">
      <w:pPr>
        <w:pStyle w:val="PL"/>
        <w:rPr>
          <w:lang w:val="en-US"/>
        </w:rPr>
      </w:pPr>
      <w:r w:rsidRPr="002E5CBA">
        <w:rPr>
          <w:lang w:val="en-US"/>
        </w:rPr>
        <w:t xml:space="preserve">                </w:t>
      </w:r>
      <w:r>
        <w:rPr>
          <w:lang w:val="en-US"/>
        </w:rPr>
        <w:t>'415':</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51AE30B" w:rsidR="00141339" w:rsidRDefault="00141339" w:rsidP="00141339">
      <w:pPr>
        <w:pStyle w:val="PL"/>
        <w:rPr>
          <w:lang w:val="en-US"/>
        </w:rPr>
      </w:pPr>
      <w:r w:rsidRPr="002E5CBA">
        <w:rPr>
          <w:lang w:val="en-US"/>
        </w:rPr>
        <w:t xml:space="preserve">                </w:t>
      </w:r>
      <w:r>
        <w:rPr>
          <w:lang w:val="en-US"/>
        </w:rPr>
        <w:t>'429':</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23850F57" w:rsidR="0086296D" w:rsidRDefault="0086296D" w:rsidP="0086296D">
      <w:pPr>
        <w:pStyle w:val="PL"/>
        <w:rPr>
          <w:lang w:val="en-US"/>
        </w:rPr>
      </w:pPr>
      <w:r w:rsidRPr="002E5CBA">
        <w:rPr>
          <w:lang w:val="en-US"/>
        </w:rPr>
        <w:t xml:space="preserve">                </w:t>
      </w:r>
      <w:r>
        <w:rPr>
          <w:lang w:val="en-US"/>
        </w:rPr>
        <w:t>'500':</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42AA3746" w:rsidR="0086296D" w:rsidRDefault="0086296D" w:rsidP="0086296D">
      <w:pPr>
        <w:pStyle w:val="PL"/>
        <w:rPr>
          <w:lang w:val="en-US"/>
        </w:rPr>
      </w:pPr>
      <w:r w:rsidRPr="002E5CBA">
        <w:rPr>
          <w:lang w:val="en-US"/>
        </w:rPr>
        <w:t xml:space="preserve">                </w:t>
      </w:r>
      <w:r>
        <w:rPr>
          <w:lang w:val="en-US"/>
        </w:rPr>
        <w:t>'503':</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17175AE3" w:rsidR="0086296D" w:rsidRPr="002E5CBA" w:rsidRDefault="0086296D" w:rsidP="0086296D">
      <w:pPr>
        <w:pStyle w:val="PL"/>
        <w:rPr>
          <w:lang w:val="en-US"/>
        </w:rPr>
      </w:pPr>
      <w:r w:rsidRPr="002E5CBA">
        <w:rPr>
          <w:lang w:val="en-US"/>
        </w:rPr>
        <w:t xml:space="preserve">            application/json: # message without binary body part</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lastRenderedPageBreak/>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327A94C8" w:rsidR="0086296D" w:rsidRDefault="0086296D" w:rsidP="0086296D">
      <w:pPr>
        <w:pStyle w:val="PL"/>
        <w:rPr>
          <w:lang w:val="en-US"/>
        </w:rPr>
      </w:pPr>
      <w:r w:rsidRPr="002E5CBA">
        <w:rPr>
          <w:lang w:val="en-US"/>
        </w:rPr>
        <w:t xml:space="preserve">                        type: string</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385C11C0" w:rsidR="001E3D3C" w:rsidRDefault="001E3D3C" w:rsidP="001E3D3C">
      <w:pPr>
        <w:pStyle w:val="PL"/>
      </w:pPr>
      <w:r>
        <w:t xml:space="preserve">              description: 'Contains the URI of the newly created resource, according to the structure: {apiRoot}/nsmf-pdusession/</w:t>
      </w:r>
      <w:r w:rsidR="00B76A8B">
        <w:t>{apiVersion}</w:t>
      </w:r>
      <w:r>
        <w:t>/sm-contexts/{smContextRef}'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68C09A2C" w:rsidR="0086296D" w:rsidRDefault="0086296D" w:rsidP="0086296D">
      <w:pPr>
        <w:pStyle w:val="PL"/>
        <w:rPr>
          <w:lang w:val="en-US"/>
        </w:rPr>
      </w:pPr>
      <w:r w:rsidRPr="002E5CBA">
        <w:rPr>
          <w:lang w:val="en-US"/>
        </w:rPr>
        <w:t xml:space="preserve">          description: </w:t>
      </w:r>
      <w:r>
        <w:rPr>
          <w:lang w:val="en-US"/>
        </w:rPr>
        <w:t>temporary redirect</w:t>
      </w:r>
    </w:p>
    <w:p w14:paraId="7DA93EC6" w14:textId="77777777" w:rsidR="0048548F" w:rsidRDefault="0048548F" w:rsidP="0048548F">
      <w:pPr>
        <w:pStyle w:val="PL"/>
      </w:pPr>
      <w:r>
        <w:t xml:space="preserve">          headers:</w:t>
      </w:r>
    </w:p>
    <w:p w14:paraId="60DA22C5" w14:textId="77777777" w:rsidR="0048548F" w:rsidRDefault="0048548F" w:rsidP="0048548F">
      <w:pPr>
        <w:pStyle w:val="PL"/>
      </w:pPr>
      <w:r>
        <w:t xml:space="preserve">          </w:t>
      </w:r>
      <w:r>
        <w:rPr>
          <w:rFonts w:hint="eastAsia"/>
          <w:lang w:eastAsia="zh-CN"/>
        </w:rPr>
        <w:t xml:space="preserve">  </w:t>
      </w:r>
      <w:r>
        <w:t>Location:</w:t>
      </w:r>
    </w:p>
    <w:p w14:paraId="2B74CEB0"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B29F7BA" w14:textId="77777777" w:rsidR="0048548F" w:rsidRDefault="0048548F" w:rsidP="0048548F">
      <w:pPr>
        <w:pStyle w:val="PL"/>
      </w:pPr>
      <w:r>
        <w:t xml:space="preserve">          </w:t>
      </w:r>
      <w:r>
        <w:rPr>
          <w:rFonts w:hint="eastAsia"/>
          <w:lang w:eastAsia="zh-CN"/>
        </w:rPr>
        <w:t xml:space="preserve">    </w:t>
      </w:r>
      <w:r>
        <w:t>required: true</w:t>
      </w:r>
    </w:p>
    <w:p w14:paraId="5411607A" w14:textId="77777777" w:rsidR="0048548F" w:rsidRDefault="0048548F" w:rsidP="0048548F">
      <w:pPr>
        <w:pStyle w:val="PL"/>
      </w:pPr>
      <w:r>
        <w:t xml:space="preserve">          </w:t>
      </w:r>
      <w:r>
        <w:rPr>
          <w:rFonts w:hint="eastAsia"/>
          <w:lang w:eastAsia="zh-CN"/>
        </w:rPr>
        <w:t xml:space="preserve">    </w:t>
      </w:r>
      <w:r>
        <w:t>schema:</w:t>
      </w:r>
    </w:p>
    <w:p w14:paraId="3FE78577" w14:textId="608EA6EC"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28A" w14:textId="77777777" w:rsidR="0086296D" w:rsidRPr="00046E6A" w:rsidRDefault="0086296D" w:rsidP="0086296D">
      <w:pPr>
        <w:pStyle w:val="PL"/>
        <w:rPr>
          <w:lang w:val="en-US"/>
        </w:rPr>
      </w:pPr>
      <w:r w:rsidRPr="00046E6A">
        <w:rPr>
          <w:lang w:val="en-US"/>
        </w:rPr>
        <w:t xml:space="preserve">        '308':</w:t>
      </w:r>
    </w:p>
    <w:p w14:paraId="32EA028B" w14:textId="44A88CEE" w:rsidR="0086296D" w:rsidRDefault="0086296D" w:rsidP="0086296D">
      <w:pPr>
        <w:pStyle w:val="PL"/>
        <w:rPr>
          <w:lang w:val="en-US"/>
        </w:rPr>
      </w:pPr>
      <w:r w:rsidRPr="00046E6A">
        <w:rPr>
          <w:lang w:val="en-US"/>
        </w:rPr>
        <w:t xml:space="preserve">          description: permanent redirect</w:t>
      </w:r>
    </w:p>
    <w:p w14:paraId="05EDBA33" w14:textId="77777777" w:rsidR="0048548F" w:rsidRDefault="0048548F" w:rsidP="0048548F">
      <w:pPr>
        <w:pStyle w:val="PL"/>
      </w:pPr>
      <w:r>
        <w:t xml:space="preserve">          headers:</w:t>
      </w:r>
    </w:p>
    <w:p w14:paraId="0C0CEEBA" w14:textId="77777777" w:rsidR="0048548F" w:rsidRDefault="0048548F" w:rsidP="0048548F">
      <w:pPr>
        <w:pStyle w:val="PL"/>
      </w:pPr>
      <w:r>
        <w:t xml:space="preserve">          </w:t>
      </w:r>
      <w:r>
        <w:rPr>
          <w:rFonts w:hint="eastAsia"/>
          <w:lang w:eastAsia="zh-CN"/>
        </w:rPr>
        <w:t xml:space="preserve">  </w:t>
      </w:r>
      <w:r>
        <w:t>Location:</w:t>
      </w:r>
    </w:p>
    <w:p w14:paraId="672F11E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3CE13C6" w14:textId="77777777" w:rsidR="0048548F" w:rsidRDefault="0048548F" w:rsidP="0048548F">
      <w:pPr>
        <w:pStyle w:val="PL"/>
      </w:pPr>
      <w:r>
        <w:t xml:space="preserve">          </w:t>
      </w:r>
      <w:r>
        <w:rPr>
          <w:rFonts w:hint="eastAsia"/>
          <w:lang w:eastAsia="zh-CN"/>
        </w:rPr>
        <w:t xml:space="preserve">    </w:t>
      </w:r>
      <w:r>
        <w:t>required: true</w:t>
      </w:r>
    </w:p>
    <w:p w14:paraId="63D95264" w14:textId="77777777" w:rsidR="0048548F" w:rsidRDefault="0048548F" w:rsidP="0048548F">
      <w:pPr>
        <w:pStyle w:val="PL"/>
      </w:pPr>
      <w:r>
        <w:t xml:space="preserve">          </w:t>
      </w:r>
      <w:r>
        <w:rPr>
          <w:rFonts w:hint="eastAsia"/>
          <w:lang w:eastAsia="zh-CN"/>
        </w:rPr>
        <w:t xml:space="preserve">    </w:t>
      </w:r>
      <w:r>
        <w:t>schema:</w:t>
      </w:r>
    </w:p>
    <w:p w14:paraId="11336493" w14:textId="1BCAE1F7" w:rsidR="0048548F" w:rsidRPr="00046E6A" w:rsidRDefault="0048548F" w:rsidP="0086296D">
      <w:pPr>
        <w:pStyle w:val="PL"/>
        <w:rPr>
          <w:lang w:val="en-US" w:eastAsia="zh-CN"/>
        </w:rPr>
      </w:pPr>
      <w:r>
        <w:t xml:space="preserve">          </w:t>
      </w:r>
      <w:r>
        <w:rPr>
          <w:rFonts w:hint="eastAsia"/>
          <w:lang w:eastAsia="zh-CN"/>
        </w:rPr>
        <w:t xml:space="preserve">      </w:t>
      </w:r>
      <w:r>
        <w:t>type: string</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2FDA779" w:rsidR="0086296D" w:rsidRPr="002E5CBA" w:rsidRDefault="0086296D" w:rsidP="0086296D">
      <w:pPr>
        <w:pStyle w:val="PL"/>
        <w:rPr>
          <w:lang w:val="en-US"/>
        </w:rPr>
      </w:pPr>
      <w:r w:rsidRPr="002E5CBA">
        <w:rPr>
          <w:lang w:val="en-US"/>
        </w:rPr>
        <w:t xml:space="preserve">            application/json: # message without binary body part</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23AA7A66" w:rsidR="0086296D" w:rsidRPr="002E5CBA" w:rsidRDefault="0086296D" w:rsidP="0086296D">
      <w:pPr>
        <w:pStyle w:val="PL"/>
        <w:rPr>
          <w:lang w:val="en-US"/>
        </w:rPr>
      </w:pPr>
      <w:r w:rsidRPr="002E5CBA">
        <w:rPr>
          <w:lang w:val="en-US"/>
        </w:rPr>
        <w:t xml:space="preserve">                        type: string</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39D8FB8A" w:rsidR="0086296D" w:rsidRPr="002E5CBA" w:rsidRDefault="0086296D" w:rsidP="0086296D">
      <w:pPr>
        <w:pStyle w:val="PL"/>
        <w:rPr>
          <w:lang w:val="en-US"/>
        </w:rPr>
      </w:pPr>
      <w:r w:rsidRPr="002E5CBA">
        <w:rPr>
          <w:lang w:val="en-US"/>
        </w:rPr>
        <w:t xml:space="preserve">            application/json: # message without binary body part</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lastRenderedPageBreak/>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5436B8FE" w:rsidR="0086296D" w:rsidRPr="002E5CBA" w:rsidRDefault="0086296D" w:rsidP="0086296D">
      <w:pPr>
        <w:pStyle w:val="PL"/>
        <w:rPr>
          <w:lang w:val="en-US"/>
        </w:rPr>
      </w:pPr>
      <w:r w:rsidRPr="002E5CBA">
        <w:rPr>
          <w:lang w:val="en-US"/>
        </w:rPr>
        <w:t xml:space="preserve">                        type: string</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5263DCA3" w:rsidR="0086296D" w:rsidRPr="002E5CBA" w:rsidRDefault="0086296D" w:rsidP="0086296D">
      <w:pPr>
        <w:pStyle w:val="PL"/>
        <w:rPr>
          <w:lang w:val="en-US"/>
        </w:rPr>
      </w:pPr>
      <w:r w:rsidRPr="002E5CBA">
        <w:rPr>
          <w:lang w:val="en-US"/>
        </w:rPr>
        <w:t xml:space="preserve">            application/json: # message without binary body part</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5C14366D" w:rsidR="0086296D" w:rsidRDefault="0086296D" w:rsidP="0086296D">
      <w:pPr>
        <w:pStyle w:val="PL"/>
        <w:rPr>
          <w:lang w:val="en-US"/>
        </w:rPr>
      </w:pPr>
      <w:r w:rsidRPr="002E5CBA">
        <w:rPr>
          <w:lang w:val="en-US"/>
        </w:rPr>
        <w:t xml:space="preserve">                        type: string</w:t>
      </w:r>
    </w:p>
    <w:p w14:paraId="32EA02D4" w14:textId="0E78CBF1" w:rsidR="00900417" w:rsidRDefault="00900417" w:rsidP="00900417">
      <w:pPr>
        <w:pStyle w:val="PL"/>
        <w:rPr>
          <w:lang w:val="en-US"/>
        </w:rPr>
      </w:pPr>
      <w:r w:rsidRPr="002E5CBA">
        <w:rPr>
          <w:lang w:val="en-US"/>
        </w:rPr>
        <w:t xml:space="preserve">       </w:t>
      </w:r>
      <w:r>
        <w:rPr>
          <w:lang w:val="en-US"/>
        </w:rPr>
        <w:t xml:space="preserve"> '411':</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4B3495F2" w:rsidR="00900417" w:rsidRDefault="00900417" w:rsidP="00900417">
      <w:pPr>
        <w:pStyle w:val="PL"/>
        <w:rPr>
          <w:lang w:val="en-US"/>
        </w:rPr>
      </w:pPr>
      <w:r w:rsidRPr="002E5CBA">
        <w:rPr>
          <w:lang w:val="en-US"/>
        </w:rPr>
        <w:t xml:space="preserve">       </w:t>
      </w:r>
      <w:r>
        <w:rPr>
          <w:lang w:val="en-US"/>
        </w:rPr>
        <w:t xml:space="preserve"> '413':</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3B694400" w:rsidR="00900417" w:rsidRDefault="00900417" w:rsidP="00900417">
      <w:pPr>
        <w:pStyle w:val="PL"/>
        <w:rPr>
          <w:lang w:val="en-US"/>
        </w:rPr>
      </w:pPr>
      <w:r w:rsidRPr="002E5CBA">
        <w:rPr>
          <w:lang w:val="en-US"/>
        </w:rPr>
        <w:t xml:space="preserve">       </w:t>
      </w:r>
      <w:r>
        <w:rPr>
          <w:lang w:val="en-US"/>
        </w:rPr>
        <w:t xml:space="preserve"> '415':</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50627ABB" w:rsidR="00141339" w:rsidRDefault="00141339" w:rsidP="00141339">
      <w:pPr>
        <w:pStyle w:val="PL"/>
        <w:rPr>
          <w:lang w:val="en-US"/>
        </w:rPr>
      </w:pPr>
      <w:r w:rsidRPr="002E5CBA">
        <w:rPr>
          <w:lang w:val="en-US"/>
        </w:rPr>
        <w:t xml:space="preserve">       </w:t>
      </w:r>
      <w:r>
        <w:rPr>
          <w:lang w:val="en-US"/>
        </w:rPr>
        <w:t xml:space="preserve"> '429':</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6D0B43C1" w:rsidR="0086296D" w:rsidRPr="002E5CBA" w:rsidRDefault="0086296D" w:rsidP="0086296D">
      <w:pPr>
        <w:pStyle w:val="PL"/>
        <w:rPr>
          <w:lang w:val="en-US"/>
        </w:rPr>
      </w:pPr>
      <w:r w:rsidRPr="002E5CBA">
        <w:rPr>
          <w:lang w:val="en-US"/>
        </w:rPr>
        <w:t xml:space="preserve">            application/json: # message without binary body part</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64332B90" w:rsidR="0086296D" w:rsidRDefault="0086296D" w:rsidP="0086296D">
      <w:pPr>
        <w:pStyle w:val="PL"/>
        <w:rPr>
          <w:lang w:val="en-US"/>
        </w:rPr>
      </w:pPr>
      <w:r w:rsidRPr="002E5CBA">
        <w:rPr>
          <w:lang w:val="en-US"/>
        </w:rPr>
        <w:t xml:space="preserve">                        type: string</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1A1B153F" w:rsidR="0086296D" w:rsidRPr="002E5CBA" w:rsidRDefault="0086296D" w:rsidP="0086296D">
      <w:pPr>
        <w:pStyle w:val="PL"/>
        <w:rPr>
          <w:lang w:val="en-US"/>
        </w:rPr>
      </w:pPr>
      <w:r w:rsidRPr="002E5CBA">
        <w:rPr>
          <w:lang w:val="en-US"/>
        </w:rPr>
        <w:t xml:space="preserve">            application/json: # message without binary body part</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lastRenderedPageBreak/>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F4868FA" w:rsidR="0086296D" w:rsidRPr="002E5CBA" w:rsidRDefault="0086296D" w:rsidP="0086296D">
      <w:pPr>
        <w:pStyle w:val="PL"/>
        <w:rPr>
          <w:lang w:val="en-US"/>
        </w:rPr>
      </w:pPr>
      <w:r w:rsidRPr="002E5CBA">
        <w:rPr>
          <w:lang w:val="en-US"/>
        </w:rPr>
        <w:t xml:space="preserve">                        type: string</w:t>
      </w:r>
    </w:p>
    <w:p w14:paraId="32EA030D" w14:textId="0A8EC202" w:rsidR="0086296D" w:rsidRPr="002E5CBA" w:rsidRDefault="0086296D" w:rsidP="0086296D">
      <w:pPr>
        <w:pStyle w:val="PL"/>
        <w:rPr>
          <w:lang w:val="en-US"/>
        </w:rPr>
      </w:pP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0A51CB44" w:rsidR="0086296D" w:rsidRPr="002E5CBA" w:rsidRDefault="0086296D" w:rsidP="0086296D">
      <w:pPr>
        <w:pStyle w:val="PL"/>
        <w:rPr>
          <w:lang w:val="en-US"/>
        </w:rPr>
      </w:pPr>
      <w:r w:rsidRPr="002E5CBA">
        <w:rPr>
          <w:lang w:val="en-US"/>
        </w:rPr>
        <w:t xml:space="preserve">            application/json: # message without binary body part</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4E39D94F" w:rsidR="0086296D" w:rsidRPr="002E5CBA" w:rsidRDefault="0086296D" w:rsidP="0086296D">
      <w:pPr>
        <w:pStyle w:val="PL"/>
        <w:rPr>
          <w:lang w:val="en-US"/>
        </w:rPr>
      </w:pPr>
      <w:r w:rsidRPr="002E5CBA">
        <w:rPr>
          <w:lang w:val="en-US"/>
        </w:rPr>
        <w:t xml:space="preserve">                        type: string</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27A29609" w:rsidR="0086296D" w:rsidRPr="002E5CBA" w:rsidRDefault="0086296D" w:rsidP="0086296D">
      <w:pPr>
        <w:pStyle w:val="PL"/>
        <w:rPr>
          <w:lang w:val="en-US"/>
        </w:rPr>
      </w:pPr>
    </w:p>
    <w:p w14:paraId="32EA0329" w14:textId="10287E0A" w:rsidR="0086296D" w:rsidRPr="002E5CBA" w:rsidRDefault="0086296D" w:rsidP="0086296D">
      <w:pPr>
        <w:pStyle w:val="PL"/>
        <w:rPr>
          <w:lang w:val="en-US"/>
        </w:rPr>
      </w:pP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5459FE0A"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1B73B7E7" w:rsidR="0086296D" w:rsidRPr="002E5CBA" w:rsidRDefault="0086296D" w:rsidP="0086296D">
      <w:pPr>
        <w:pStyle w:val="PL"/>
        <w:rPr>
          <w:lang w:val="en-US"/>
        </w:rPr>
      </w:pPr>
      <w:r w:rsidRPr="002E5CBA">
        <w:rPr>
          <w:lang w:val="en-US"/>
        </w:rPr>
        <w:t xml:space="preserve">          description:  SM context reference</w:t>
      </w:r>
    </w:p>
    <w:p w14:paraId="32EA0334" w14:textId="4162CC78" w:rsidR="0086296D" w:rsidRPr="002E5CBA" w:rsidRDefault="0086296D" w:rsidP="0086296D">
      <w:pPr>
        <w:pStyle w:val="PL"/>
        <w:rPr>
          <w:lang w:val="en-US"/>
        </w:rPr>
      </w:pPr>
      <w:r w:rsidRPr="002E5CBA">
        <w:rPr>
          <w:lang w:val="en-US"/>
        </w:rPr>
        <w:t xml:space="preserve">          required: true</w:t>
      </w:r>
    </w:p>
    <w:p w14:paraId="32EA0335" w14:textId="77777777" w:rsidR="0086296D" w:rsidRPr="002E5CBA" w:rsidRDefault="0086296D" w:rsidP="0086296D">
      <w:pPr>
        <w:pStyle w:val="PL"/>
        <w:rPr>
          <w:lang w:val="en-US"/>
        </w:rPr>
      </w:pPr>
      <w:r w:rsidRPr="002E5CBA">
        <w:rPr>
          <w:lang w:val="en-US"/>
        </w:rPr>
        <w:t xml:space="preserve">          schema:</w:t>
      </w:r>
    </w:p>
    <w:p w14:paraId="32EA0336" w14:textId="064AF03D" w:rsidR="0086296D" w:rsidRPr="002E5CBA" w:rsidRDefault="0086296D" w:rsidP="0086296D">
      <w:pPr>
        <w:pStyle w:val="PL"/>
        <w:rPr>
          <w:lang w:val="en-US"/>
        </w:rPr>
      </w:pPr>
      <w:r w:rsidRPr="002E5CBA">
        <w:rPr>
          <w:lang w:val="en-US"/>
        </w:rPr>
        <w:t xml:space="preserve">            type: string</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03EF0312" w:rsidR="0086296D" w:rsidRPr="002E5CBA" w:rsidRDefault="0086296D" w:rsidP="0086296D">
      <w:pPr>
        <w:pStyle w:val="PL"/>
        <w:rPr>
          <w:lang w:val="en-US"/>
        </w:rPr>
      </w:pPr>
      <w:r w:rsidRPr="002E5CBA">
        <w:rPr>
          <w:lang w:val="en-US"/>
        </w:rPr>
        <w:t xml:space="preserve">          application/json:</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035571C8" w:rsidR="00863E04" w:rsidRDefault="00863E04" w:rsidP="00863E04">
      <w:pPr>
        <w:pStyle w:val="PL"/>
        <w:rPr>
          <w:lang w:val="en-US"/>
        </w:rPr>
      </w:pPr>
      <w:r w:rsidRPr="002E5CBA">
        <w:rPr>
          <w:lang w:val="en-US"/>
        </w:rPr>
        <w:t xml:space="preserve">        </w:t>
      </w:r>
      <w:r>
        <w:rPr>
          <w:lang w:val="en-US"/>
        </w:rPr>
        <w:t>'411':</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FFAA785" w:rsidR="00863E04" w:rsidRDefault="00863E04" w:rsidP="00863E04">
      <w:pPr>
        <w:pStyle w:val="PL"/>
        <w:rPr>
          <w:lang w:val="en-US"/>
        </w:rPr>
      </w:pPr>
      <w:r w:rsidRPr="002E5CBA">
        <w:rPr>
          <w:lang w:val="en-US"/>
        </w:rPr>
        <w:t xml:space="preserve">        </w:t>
      </w:r>
      <w:r>
        <w:rPr>
          <w:lang w:val="en-US"/>
        </w:rPr>
        <w:t>'413':</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4DF99D6B" w:rsidR="00863E04" w:rsidRDefault="00863E04" w:rsidP="00863E04">
      <w:pPr>
        <w:pStyle w:val="PL"/>
        <w:rPr>
          <w:lang w:val="en-US"/>
        </w:rPr>
      </w:pPr>
      <w:r w:rsidRPr="002E5CBA">
        <w:rPr>
          <w:lang w:val="en-US"/>
        </w:rPr>
        <w:t xml:space="preserve">        </w:t>
      </w:r>
      <w:r>
        <w:rPr>
          <w:lang w:val="en-US"/>
        </w:rPr>
        <w:t>'415':</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C18E543" w:rsidR="00141339" w:rsidRDefault="00141339" w:rsidP="00141339">
      <w:pPr>
        <w:pStyle w:val="PL"/>
        <w:rPr>
          <w:lang w:val="en-US"/>
        </w:rPr>
      </w:pPr>
      <w:r w:rsidRPr="002E5CBA">
        <w:rPr>
          <w:lang w:val="en-US"/>
        </w:rPr>
        <w:t xml:space="preserve">       </w:t>
      </w:r>
      <w:r>
        <w:rPr>
          <w:lang w:val="en-US"/>
        </w:rPr>
        <w:t xml:space="preserve"> '429':</w:t>
      </w:r>
    </w:p>
    <w:p w14:paraId="3DED8152" w14:textId="45F58763" w:rsidR="00141339" w:rsidRDefault="00141339" w:rsidP="0086296D">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5DCDC8E5" w:rsidR="0086296D" w:rsidRPr="002E5CBA" w:rsidRDefault="0086296D" w:rsidP="0086296D">
      <w:pPr>
        <w:pStyle w:val="PL"/>
        <w:rPr>
          <w:lang w:val="en-US"/>
        </w:rPr>
      </w:pPr>
    </w:p>
    <w:p w14:paraId="32EA035A" w14:textId="3AA0CEFC" w:rsidR="0086296D" w:rsidRPr="002E5CBA" w:rsidRDefault="0086296D" w:rsidP="0086296D">
      <w:pPr>
        <w:pStyle w:val="PL"/>
        <w:rPr>
          <w:lang w:val="en-US"/>
        </w:rPr>
      </w:pPr>
      <w:r w:rsidRPr="002E5CBA">
        <w:rPr>
          <w:lang w:val="en-US"/>
        </w:rPr>
        <w:t xml:space="preserve">  /sm-contexts/{smContextRef}/modify:</w:t>
      </w:r>
    </w:p>
    <w:p w14:paraId="32EA035B" w14:textId="77777777" w:rsidR="0086296D" w:rsidRPr="002E5CBA" w:rsidRDefault="0086296D" w:rsidP="0086296D">
      <w:pPr>
        <w:pStyle w:val="PL"/>
        <w:rPr>
          <w:lang w:val="en-US"/>
        </w:rPr>
      </w:pPr>
      <w:r w:rsidRPr="002E5CBA">
        <w:rPr>
          <w:lang w:val="en-US"/>
        </w:rPr>
        <w:t xml:space="preserve">    post:</w:t>
      </w:r>
    </w:p>
    <w:p w14:paraId="32EA035C" w14:textId="6E2F14B7" w:rsidR="0086296D" w:rsidRPr="002E5CBA" w:rsidRDefault="0086296D" w:rsidP="0086296D">
      <w:pPr>
        <w:pStyle w:val="PL"/>
        <w:rPr>
          <w:lang w:val="en-US"/>
        </w:rPr>
      </w:pPr>
      <w:r w:rsidRPr="002E5CBA">
        <w:rPr>
          <w:lang w:val="en-US"/>
        </w:rPr>
        <w:t xml:space="preserve">      summary:  Update SM Context</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1F3A9E8D" w:rsidR="0086296D" w:rsidRPr="002E5CBA" w:rsidRDefault="0086296D" w:rsidP="0086296D">
      <w:pPr>
        <w:pStyle w:val="PL"/>
        <w:rPr>
          <w:lang w:val="en-US"/>
        </w:rPr>
      </w:pPr>
      <w:r w:rsidRPr="002E5CBA">
        <w:rPr>
          <w:lang w:val="en-US"/>
        </w:rPr>
        <w:t xml:space="preserve">          description:  SM context reference</w:t>
      </w:r>
    </w:p>
    <w:p w14:paraId="32EA0364" w14:textId="26E15A9F" w:rsidR="0086296D" w:rsidRPr="002E5CBA" w:rsidRDefault="0086296D" w:rsidP="0086296D">
      <w:pPr>
        <w:pStyle w:val="PL"/>
        <w:rPr>
          <w:lang w:val="en-US"/>
        </w:rPr>
      </w:pPr>
      <w:r w:rsidRPr="002E5CBA">
        <w:rPr>
          <w:lang w:val="en-US"/>
        </w:rPr>
        <w:t xml:space="preserve">          required: true</w:t>
      </w:r>
    </w:p>
    <w:p w14:paraId="32EA0365" w14:textId="77777777" w:rsidR="0086296D" w:rsidRPr="002E5CBA" w:rsidRDefault="0086296D" w:rsidP="0086296D">
      <w:pPr>
        <w:pStyle w:val="PL"/>
        <w:rPr>
          <w:lang w:val="en-US"/>
        </w:rPr>
      </w:pPr>
      <w:r w:rsidRPr="002E5CBA">
        <w:rPr>
          <w:lang w:val="en-US"/>
        </w:rPr>
        <w:t xml:space="preserve">          schema:</w:t>
      </w:r>
    </w:p>
    <w:p w14:paraId="32EA0366" w14:textId="2E5E3F9C" w:rsidR="0086296D" w:rsidRPr="002E5CBA" w:rsidRDefault="0086296D" w:rsidP="0086296D">
      <w:pPr>
        <w:pStyle w:val="PL"/>
        <w:rPr>
          <w:lang w:val="en-US"/>
        </w:rPr>
      </w:pPr>
      <w:r w:rsidRPr="002E5CBA">
        <w:rPr>
          <w:lang w:val="en-US"/>
        </w:rPr>
        <w:t xml:space="preserve">            type: string</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0BAFFD6" w:rsidR="0086296D" w:rsidRPr="002E5CBA" w:rsidRDefault="0086296D" w:rsidP="0086296D">
      <w:pPr>
        <w:pStyle w:val="PL"/>
        <w:rPr>
          <w:lang w:val="en-US"/>
        </w:rPr>
      </w:pPr>
      <w:r w:rsidRPr="002E5CBA">
        <w:rPr>
          <w:lang w:val="en-US"/>
        </w:rPr>
        <w:t xml:space="preserve">          application/json: # message without binary body part</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1D98E6C8" w:rsidR="0086296D" w:rsidRPr="002E5CBA" w:rsidRDefault="0086296D" w:rsidP="0086296D">
      <w:pPr>
        <w:pStyle w:val="PL"/>
        <w:rPr>
          <w:lang w:val="en-US"/>
        </w:rPr>
      </w:pPr>
      <w:r w:rsidRPr="002E5CBA">
        <w:rPr>
          <w:lang w:val="en-US"/>
        </w:rPr>
        <w:t xml:space="preserve">            schema:</w:t>
      </w:r>
    </w:p>
    <w:p w14:paraId="32EA0370" w14:textId="73624F19" w:rsidR="0086296D" w:rsidRPr="002E5CBA" w:rsidRDefault="0086296D" w:rsidP="0086296D">
      <w:pPr>
        <w:pStyle w:val="PL"/>
        <w:rPr>
          <w:lang w:val="en-US"/>
        </w:rPr>
      </w:pPr>
      <w:r w:rsidRPr="002E5CBA">
        <w:rPr>
          <w:lang w:val="en-US"/>
        </w:rPr>
        <w:t xml:space="preserve">              type: object</w:t>
      </w:r>
    </w:p>
    <w:p w14:paraId="32EA0371" w14:textId="51BC8AF6" w:rsidR="0086296D" w:rsidRPr="002E5CBA" w:rsidRDefault="0086296D" w:rsidP="0086296D">
      <w:pPr>
        <w:pStyle w:val="PL"/>
        <w:rPr>
          <w:lang w:val="en-US"/>
        </w:rPr>
      </w:pPr>
      <w:r w:rsidRPr="002E5CBA">
        <w:rPr>
          <w:lang w:val="en-US"/>
        </w:rPr>
        <w:t xml:space="preserve">              properties: # Request parts</w:t>
      </w:r>
    </w:p>
    <w:p w14:paraId="32EA0372" w14:textId="351FAD5D" w:rsidR="0086296D" w:rsidRPr="002E5CBA" w:rsidRDefault="0086296D" w:rsidP="0086296D">
      <w:pPr>
        <w:pStyle w:val="PL"/>
        <w:rPr>
          <w:lang w:val="en-US"/>
        </w:rPr>
      </w:pPr>
      <w:r w:rsidRPr="002E5CBA">
        <w:rPr>
          <w:lang w:val="en-US"/>
        </w:rPr>
        <w:t xml:space="preserve">                jsonData:</w:t>
      </w:r>
    </w:p>
    <w:p w14:paraId="32EA0373" w14:textId="698F39F7" w:rsidR="0086296D" w:rsidRPr="002E5CBA" w:rsidRDefault="0086296D" w:rsidP="0086296D">
      <w:pPr>
        <w:pStyle w:val="PL"/>
        <w:rPr>
          <w:lang w:val="en-US"/>
        </w:rPr>
      </w:pPr>
      <w:r w:rsidRPr="002E5CBA">
        <w:rPr>
          <w:lang w:val="en-US"/>
        </w:rPr>
        <w:t xml:space="preserve">                  $ref: '#/components/schemas/SmContextUpdateData'</w:t>
      </w:r>
    </w:p>
    <w:p w14:paraId="32EA0374" w14:textId="541D4D4B" w:rsidR="0086296D" w:rsidRPr="002E5CBA" w:rsidRDefault="0086296D" w:rsidP="0086296D">
      <w:pPr>
        <w:pStyle w:val="PL"/>
        <w:rPr>
          <w:lang w:val="en-US"/>
        </w:rPr>
      </w:pPr>
      <w:r w:rsidRPr="002E5CBA">
        <w:rPr>
          <w:lang w:val="en-US"/>
        </w:rPr>
        <w:t xml:space="preserve">                binaryDataN1SmMessage:</w:t>
      </w:r>
    </w:p>
    <w:p w14:paraId="32EA0375" w14:textId="4ECEAF2A" w:rsidR="0086296D" w:rsidRPr="002E5CBA" w:rsidRDefault="0086296D" w:rsidP="0086296D">
      <w:pPr>
        <w:pStyle w:val="PL"/>
        <w:rPr>
          <w:lang w:val="en-US"/>
        </w:rPr>
      </w:pPr>
      <w:r w:rsidRPr="002E5CBA">
        <w:rPr>
          <w:lang w:val="en-US"/>
        </w:rPr>
        <w:t xml:space="preserve">                  type: string</w:t>
      </w:r>
    </w:p>
    <w:p w14:paraId="32EA0376" w14:textId="339D2628" w:rsidR="0086296D" w:rsidRPr="002E5CBA" w:rsidRDefault="0086296D" w:rsidP="0086296D">
      <w:pPr>
        <w:pStyle w:val="PL"/>
        <w:rPr>
          <w:lang w:val="en-US"/>
        </w:rPr>
      </w:pPr>
      <w:r w:rsidRPr="002E5CBA">
        <w:rPr>
          <w:lang w:val="en-US"/>
        </w:rPr>
        <w:t xml:space="preserve">                  format: binary</w:t>
      </w:r>
    </w:p>
    <w:p w14:paraId="32EA0377" w14:textId="479D7D0B" w:rsidR="0086296D" w:rsidRPr="002E5CBA" w:rsidRDefault="0086296D" w:rsidP="0086296D">
      <w:pPr>
        <w:pStyle w:val="PL"/>
        <w:rPr>
          <w:lang w:val="en-US"/>
        </w:rPr>
      </w:pPr>
      <w:r w:rsidRPr="002E5CBA">
        <w:rPr>
          <w:lang w:val="en-US"/>
        </w:rPr>
        <w:t xml:space="preserve">                binaryDataN2SmInformation:</w:t>
      </w:r>
    </w:p>
    <w:p w14:paraId="32EA0378" w14:textId="0340D5C1" w:rsidR="0086296D" w:rsidRPr="002E5CBA" w:rsidRDefault="0086296D" w:rsidP="0086296D">
      <w:pPr>
        <w:pStyle w:val="PL"/>
        <w:rPr>
          <w:lang w:val="en-US"/>
        </w:rPr>
      </w:pPr>
      <w:r w:rsidRPr="002E5CBA">
        <w:rPr>
          <w:lang w:val="en-US"/>
        </w:rPr>
        <w:t xml:space="preserve">                  type: string</w:t>
      </w:r>
    </w:p>
    <w:p w14:paraId="32EA0379" w14:textId="2041D26D" w:rsidR="0086296D" w:rsidRDefault="0086296D" w:rsidP="0086296D">
      <w:pPr>
        <w:pStyle w:val="PL"/>
        <w:rPr>
          <w:lang w:val="en-US"/>
        </w:rPr>
      </w:pPr>
      <w:r w:rsidRPr="002E5CBA">
        <w:rPr>
          <w:lang w:val="en-US"/>
        </w:rPr>
        <w:t xml:space="preserve">                  format: binary</w:t>
      </w:r>
    </w:p>
    <w:p w14:paraId="150E1C57" w14:textId="180CB573"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961F9A4" w14:textId="010A861D" w:rsidR="00E1292F" w:rsidRPr="002E5CBA" w:rsidRDefault="00E1292F" w:rsidP="00E1292F">
      <w:pPr>
        <w:pStyle w:val="PL"/>
        <w:rPr>
          <w:lang w:val="en-US"/>
        </w:rPr>
      </w:pPr>
      <w:r w:rsidRPr="002E5CBA">
        <w:rPr>
          <w:lang w:val="en-US"/>
        </w:rPr>
        <w:t xml:space="preserve">                  type: string</w:t>
      </w:r>
    </w:p>
    <w:p w14:paraId="3C48C439" w14:textId="736F46F1" w:rsidR="00E1292F" w:rsidRPr="002E5CBA" w:rsidRDefault="00E1292F" w:rsidP="0086296D">
      <w:pPr>
        <w:pStyle w:val="PL"/>
        <w:rPr>
          <w:lang w:val="en-US"/>
        </w:rPr>
      </w:pPr>
      <w:r w:rsidRPr="002E5CBA">
        <w:rPr>
          <w:lang w:val="en-US"/>
        </w:rPr>
        <w:t xml:space="preserve">                  format: binary</w:t>
      </w:r>
    </w:p>
    <w:p w14:paraId="32EA037A" w14:textId="11CCBAF6" w:rsidR="0086296D" w:rsidRPr="002E5CBA" w:rsidRDefault="0086296D" w:rsidP="0086296D">
      <w:pPr>
        <w:pStyle w:val="PL"/>
        <w:rPr>
          <w:lang w:val="en-US"/>
        </w:rPr>
      </w:pPr>
      <w:r w:rsidRPr="002E5CBA">
        <w:rPr>
          <w:lang w:val="en-US"/>
        </w:rPr>
        <w:t xml:space="preserve">            encoding:</w:t>
      </w:r>
    </w:p>
    <w:p w14:paraId="32EA037B" w14:textId="5FB7FD4E"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244E82D2" w:rsidR="0086296D" w:rsidRPr="000659A3" w:rsidRDefault="0086296D" w:rsidP="0086296D">
      <w:pPr>
        <w:pStyle w:val="PL"/>
        <w:rPr>
          <w:lang w:val="fr-FR"/>
        </w:rPr>
      </w:pPr>
      <w:r w:rsidRPr="000659A3">
        <w:rPr>
          <w:lang w:val="fr-FR"/>
        </w:rPr>
        <w:t xml:space="preserve">                contentType:  application/json</w:t>
      </w:r>
    </w:p>
    <w:p w14:paraId="32EA037D" w14:textId="1BEDE00B" w:rsidR="0086296D" w:rsidRPr="000659A3" w:rsidRDefault="0086296D" w:rsidP="0086296D">
      <w:pPr>
        <w:pStyle w:val="PL"/>
        <w:rPr>
          <w:lang w:val="fr-FR"/>
        </w:rPr>
      </w:pPr>
      <w:r w:rsidRPr="000659A3">
        <w:rPr>
          <w:lang w:val="fr-FR"/>
        </w:rPr>
        <w:t xml:space="preserve">              binaryDataN1SmMessage:</w:t>
      </w:r>
    </w:p>
    <w:p w14:paraId="32EA037E" w14:textId="2FFF19E0"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49BC9063" w:rsidR="0086296D" w:rsidRPr="002E5CBA" w:rsidRDefault="0086296D" w:rsidP="0086296D">
      <w:pPr>
        <w:pStyle w:val="PL"/>
        <w:rPr>
          <w:lang w:val="en-US"/>
        </w:rPr>
      </w:pPr>
      <w:r w:rsidRPr="002E5CBA">
        <w:rPr>
          <w:lang w:val="en-US"/>
        </w:rPr>
        <w:t xml:space="preserve">                headers:</w:t>
      </w:r>
    </w:p>
    <w:p w14:paraId="32EA0380" w14:textId="4F50982A" w:rsidR="0086296D" w:rsidRPr="002E5CBA" w:rsidRDefault="0086296D" w:rsidP="0086296D">
      <w:pPr>
        <w:pStyle w:val="PL"/>
        <w:rPr>
          <w:lang w:val="en-US"/>
        </w:rPr>
      </w:pPr>
      <w:r w:rsidRPr="002E5CBA">
        <w:rPr>
          <w:lang w:val="en-US"/>
        </w:rPr>
        <w:t xml:space="preserve">                  Content-Id:</w:t>
      </w:r>
    </w:p>
    <w:p w14:paraId="32EA0381" w14:textId="48805C0D" w:rsidR="0086296D" w:rsidRPr="002E5CBA" w:rsidRDefault="0086296D" w:rsidP="0086296D">
      <w:pPr>
        <w:pStyle w:val="PL"/>
        <w:rPr>
          <w:lang w:val="en-US"/>
        </w:rPr>
      </w:pPr>
      <w:r w:rsidRPr="002E5CBA">
        <w:rPr>
          <w:lang w:val="en-US"/>
        </w:rPr>
        <w:t xml:space="preserve">                    schema:</w:t>
      </w:r>
    </w:p>
    <w:p w14:paraId="32EA0382" w14:textId="3FE9CD8F" w:rsidR="0086296D" w:rsidRPr="002E5CBA" w:rsidRDefault="0086296D" w:rsidP="0086296D">
      <w:pPr>
        <w:pStyle w:val="PL"/>
        <w:rPr>
          <w:lang w:val="en-US"/>
        </w:rPr>
      </w:pPr>
      <w:r w:rsidRPr="002E5CBA">
        <w:rPr>
          <w:lang w:val="en-US"/>
        </w:rPr>
        <w:t xml:space="preserve">                      type: string</w:t>
      </w:r>
    </w:p>
    <w:p w14:paraId="32EA0383" w14:textId="3BC7D438" w:rsidR="0086296D" w:rsidRPr="002E5CBA" w:rsidRDefault="0086296D" w:rsidP="0086296D">
      <w:pPr>
        <w:pStyle w:val="PL"/>
        <w:rPr>
          <w:lang w:val="en-US"/>
        </w:rPr>
      </w:pPr>
      <w:r w:rsidRPr="002E5CBA">
        <w:rPr>
          <w:lang w:val="en-US"/>
        </w:rPr>
        <w:t xml:space="preserve">              binaryDataN2SmInformation:</w:t>
      </w:r>
    </w:p>
    <w:p w14:paraId="32EA0384" w14:textId="477266DF" w:rsidR="0086296D" w:rsidRPr="002E5CBA" w:rsidRDefault="0086296D" w:rsidP="0086296D">
      <w:pPr>
        <w:pStyle w:val="PL"/>
        <w:rPr>
          <w:lang w:val="en-US"/>
        </w:rPr>
      </w:pPr>
      <w:r w:rsidRPr="002E5CBA">
        <w:rPr>
          <w:lang w:val="en-US"/>
        </w:rPr>
        <w:t xml:space="preserve">                contentType:  application/vnd.3gpp.ngap</w:t>
      </w:r>
    </w:p>
    <w:p w14:paraId="32EA0385" w14:textId="1E97F628" w:rsidR="0086296D" w:rsidRPr="002E5CBA" w:rsidRDefault="0086296D" w:rsidP="0086296D">
      <w:pPr>
        <w:pStyle w:val="PL"/>
        <w:rPr>
          <w:lang w:val="en-US"/>
        </w:rPr>
      </w:pPr>
      <w:r w:rsidRPr="002E5CBA">
        <w:rPr>
          <w:lang w:val="en-US"/>
        </w:rPr>
        <w:t xml:space="preserve">                headers:</w:t>
      </w:r>
    </w:p>
    <w:p w14:paraId="32EA0386" w14:textId="5DD25F5E" w:rsidR="0086296D" w:rsidRPr="002E5CBA" w:rsidRDefault="0086296D" w:rsidP="0086296D">
      <w:pPr>
        <w:pStyle w:val="PL"/>
        <w:rPr>
          <w:lang w:val="en-US"/>
        </w:rPr>
      </w:pPr>
      <w:r w:rsidRPr="002E5CBA">
        <w:rPr>
          <w:lang w:val="en-US"/>
        </w:rPr>
        <w:t xml:space="preserve">                  Content-Id:</w:t>
      </w:r>
    </w:p>
    <w:p w14:paraId="32EA0387" w14:textId="4C6F7421" w:rsidR="0086296D" w:rsidRPr="002E5CBA" w:rsidRDefault="0086296D" w:rsidP="0086296D">
      <w:pPr>
        <w:pStyle w:val="PL"/>
        <w:rPr>
          <w:lang w:val="en-US"/>
        </w:rPr>
      </w:pPr>
      <w:r w:rsidRPr="002E5CBA">
        <w:rPr>
          <w:lang w:val="en-US"/>
        </w:rPr>
        <w:t xml:space="preserve">                    schema:</w:t>
      </w:r>
    </w:p>
    <w:p w14:paraId="2748F16A" w14:textId="7CE54247" w:rsidR="00E1292F" w:rsidRDefault="0086296D" w:rsidP="0086296D">
      <w:pPr>
        <w:pStyle w:val="PL"/>
        <w:rPr>
          <w:lang w:val="en-US"/>
        </w:rPr>
      </w:pPr>
      <w:r w:rsidRPr="002E5CBA">
        <w:rPr>
          <w:lang w:val="en-US"/>
        </w:rPr>
        <w:t xml:space="preserve">                      type: string</w:t>
      </w:r>
    </w:p>
    <w:p w14:paraId="447E8086" w14:textId="35ADC30E"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4157D0E" w14:textId="55D8E43C" w:rsidR="00E1292F" w:rsidRPr="002E5CBA" w:rsidRDefault="00E1292F" w:rsidP="00E1292F">
      <w:pPr>
        <w:pStyle w:val="PL"/>
        <w:rPr>
          <w:lang w:val="en-US"/>
        </w:rPr>
      </w:pPr>
      <w:r w:rsidRPr="002E5CBA">
        <w:rPr>
          <w:lang w:val="en-US"/>
        </w:rPr>
        <w:t xml:space="preserve">                contentType:  application/vnd.3gpp.ngap</w:t>
      </w:r>
    </w:p>
    <w:p w14:paraId="076B5CE7" w14:textId="1D25361C" w:rsidR="00E1292F" w:rsidRPr="002E5CBA" w:rsidRDefault="00E1292F" w:rsidP="00E1292F">
      <w:pPr>
        <w:pStyle w:val="PL"/>
        <w:rPr>
          <w:lang w:val="en-US"/>
        </w:rPr>
      </w:pPr>
      <w:r w:rsidRPr="002E5CBA">
        <w:rPr>
          <w:lang w:val="en-US"/>
        </w:rPr>
        <w:t xml:space="preserve">                headers:</w:t>
      </w:r>
    </w:p>
    <w:p w14:paraId="3CD7C317" w14:textId="4F6AABF7" w:rsidR="00E1292F" w:rsidRPr="002E5CBA" w:rsidRDefault="00E1292F" w:rsidP="00E1292F">
      <w:pPr>
        <w:pStyle w:val="PL"/>
        <w:rPr>
          <w:lang w:val="en-US"/>
        </w:rPr>
      </w:pPr>
      <w:r w:rsidRPr="002E5CBA">
        <w:rPr>
          <w:lang w:val="en-US"/>
        </w:rPr>
        <w:t xml:space="preserve">                  Content-Id:</w:t>
      </w:r>
    </w:p>
    <w:p w14:paraId="3C641389" w14:textId="67735629" w:rsidR="00E1292F" w:rsidRPr="002E5CBA" w:rsidRDefault="00E1292F" w:rsidP="00E1292F">
      <w:pPr>
        <w:pStyle w:val="PL"/>
        <w:rPr>
          <w:lang w:val="en-US"/>
        </w:rPr>
      </w:pPr>
      <w:r w:rsidRPr="002E5CBA">
        <w:rPr>
          <w:lang w:val="en-US"/>
        </w:rPr>
        <w:t xml:space="preserve">                    schema:</w:t>
      </w:r>
    </w:p>
    <w:p w14:paraId="32EA0388" w14:textId="4485493E" w:rsidR="0086296D" w:rsidRPr="002E5CBA" w:rsidRDefault="00E1292F" w:rsidP="0086296D">
      <w:pPr>
        <w:pStyle w:val="PL"/>
        <w:rPr>
          <w:lang w:val="en-US"/>
        </w:rPr>
      </w:pPr>
      <w:r w:rsidRPr="002E5CBA">
        <w:rPr>
          <w:lang w:val="en-US"/>
        </w:rPr>
        <w:t xml:space="preserve">                      type: string</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lastRenderedPageBreak/>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077FAD9C" w:rsidR="0086296D" w:rsidRPr="002E5CBA" w:rsidRDefault="0086296D" w:rsidP="0086296D">
      <w:pPr>
        <w:pStyle w:val="PL"/>
        <w:rPr>
          <w:lang w:val="en-US"/>
        </w:rPr>
      </w:pPr>
      <w:r w:rsidRPr="002E5CBA">
        <w:rPr>
          <w:lang w:val="en-US"/>
        </w:rPr>
        <w:t xml:space="preserve">                        type: string</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4094BC43" w:rsidR="0086296D" w:rsidRPr="002E5CBA" w:rsidRDefault="0086296D" w:rsidP="0086296D">
      <w:pPr>
        <w:pStyle w:val="PL"/>
        <w:rPr>
          <w:lang w:val="en-US"/>
        </w:rPr>
      </w:pPr>
      <w:r w:rsidRPr="002E5CBA">
        <w:rPr>
          <w:lang w:val="en-US"/>
        </w:rPr>
        <w:t xml:space="preserve">                        type: string</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4796C975" w:rsidR="0086296D" w:rsidRPr="002E5CBA" w:rsidRDefault="0086296D" w:rsidP="0086296D">
      <w:pPr>
        <w:pStyle w:val="PL"/>
        <w:rPr>
          <w:lang w:val="en-US"/>
        </w:rPr>
      </w:pPr>
      <w:r w:rsidRPr="002E5CBA">
        <w:rPr>
          <w:lang w:val="en-US"/>
        </w:rPr>
        <w:t xml:space="preserve">                $ref: '#/components/schemas/SmContextUpdateError'</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0CC42978" w:rsidR="0086296D" w:rsidRPr="002E5CBA" w:rsidRDefault="0086296D" w:rsidP="0086296D">
      <w:pPr>
        <w:pStyle w:val="PL"/>
        <w:rPr>
          <w:lang w:val="en-US"/>
        </w:rPr>
      </w:pPr>
      <w:r w:rsidRPr="002E5CBA">
        <w:rPr>
          <w:lang w:val="en-US"/>
        </w:rPr>
        <w:t xml:space="preserve">                        type: string</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275201F1" w:rsidR="0086296D" w:rsidRPr="002E5CBA" w:rsidRDefault="0086296D" w:rsidP="0086296D">
      <w:pPr>
        <w:pStyle w:val="PL"/>
        <w:rPr>
          <w:lang w:val="en-US"/>
        </w:rPr>
      </w:pPr>
      <w:r w:rsidRPr="002E5CBA">
        <w:rPr>
          <w:lang w:val="en-US"/>
        </w:rPr>
        <w:t xml:space="preserve">                        type: string</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0F0AAEE6" w:rsidR="0086296D" w:rsidRPr="002E5CBA" w:rsidRDefault="0086296D" w:rsidP="0086296D">
      <w:pPr>
        <w:pStyle w:val="PL"/>
        <w:rPr>
          <w:lang w:val="en-US"/>
        </w:rPr>
      </w:pPr>
      <w:r w:rsidRPr="002E5CBA">
        <w:rPr>
          <w:lang w:val="en-US"/>
        </w:rPr>
        <w:t xml:space="preserve">                $ref: '#/components/schemas/SmContextUpdateError'</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lastRenderedPageBreak/>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39A9B25" w:rsidR="0086296D" w:rsidRPr="002E5CBA" w:rsidRDefault="0086296D" w:rsidP="0086296D">
      <w:pPr>
        <w:pStyle w:val="PL"/>
        <w:rPr>
          <w:lang w:val="en-US"/>
        </w:rPr>
      </w:pPr>
      <w:r w:rsidRPr="002E5CBA">
        <w:rPr>
          <w:lang w:val="en-US"/>
        </w:rPr>
        <w:t xml:space="preserve">                        type: string</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21B5849F" w:rsidR="0086296D" w:rsidRPr="002E5CBA" w:rsidRDefault="0086296D" w:rsidP="0086296D">
      <w:pPr>
        <w:pStyle w:val="PL"/>
        <w:rPr>
          <w:lang w:val="en-US"/>
        </w:rPr>
      </w:pPr>
      <w:r w:rsidRPr="002E5CBA">
        <w:rPr>
          <w:lang w:val="en-US"/>
        </w:rPr>
        <w:t xml:space="preserve">                        type: string</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56361622" w:rsidR="0086296D" w:rsidRPr="002E5CBA" w:rsidRDefault="0086296D" w:rsidP="0086296D">
      <w:pPr>
        <w:pStyle w:val="PL"/>
        <w:rPr>
          <w:lang w:val="en-US"/>
        </w:rPr>
      </w:pPr>
      <w:r w:rsidRPr="002E5CBA">
        <w:rPr>
          <w:lang w:val="en-US"/>
        </w:rPr>
        <w:t xml:space="preserve">                $ref: '#/components/schemas/SmContextUpdateError'</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4022D495" w:rsidR="0086296D" w:rsidRPr="002E5CBA" w:rsidRDefault="0086296D" w:rsidP="0086296D">
      <w:pPr>
        <w:pStyle w:val="PL"/>
        <w:rPr>
          <w:lang w:val="en-US"/>
        </w:rPr>
      </w:pPr>
      <w:r w:rsidRPr="002E5CBA">
        <w:rPr>
          <w:lang w:val="en-US"/>
        </w:rPr>
        <w:t xml:space="preserve">                        type: string</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650F151B" w:rsidR="0086296D" w:rsidRDefault="0086296D" w:rsidP="0086296D">
      <w:pPr>
        <w:pStyle w:val="PL"/>
        <w:rPr>
          <w:lang w:val="en-US"/>
        </w:rPr>
      </w:pPr>
      <w:r w:rsidRPr="002E5CBA">
        <w:rPr>
          <w:lang w:val="en-US"/>
        </w:rPr>
        <w:t xml:space="preserve">                        type: string</w:t>
      </w:r>
    </w:p>
    <w:p w14:paraId="32EA0410" w14:textId="51005571" w:rsidR="00863E04" w:rsidRDefault="00863E04" w:rsidP="00863E04">
      <w:pPr>
        <w:pStyle w:val="PL"/>
        <w:rPr>
          <w:lang w:val="en-US"/>
        </w:rPr>
      </w:pPr>
      <w:r w:rsidRPr="002E5CBA">
        <w:rPr>
          <w:lang w:val="en-US"/>
        </w:rPr>
        <w:t xml:space="preserve">        </w:t>
      </w:r>
      <w:r>
        <w:rPr>
          <w:lang w:val="en-US"/>
        </w:rPr>
        <w:t>'411':</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14DAA339" w:rsidR="00863E04" w:rsidRDefault="00863E04" w:rsidP="00863E04">
      <w:pPr>
        <w:pStyle w:val="PL"/>
        <w:rPr>
          <w:lang w:val="en-US"/>
        </w:rPr>
      </w:pPr>
      <w:r w:rsidRPr="002E5CBA">
        <w:rPr>
          <w:lang w:val="en-US"/>
        </w:rPr>
        <w:t xml:space="preserve">        </w:t>
      </w:r>
      <w:r>
        <w:rPr>
          <w:lang w:val="en-US"/>
        </w:rPr>
        <w:t>'413':</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22B48D03" w:rsidR="00863E04" w:rsidRDefault="00863E04" w:rsidP="00863E04">
      <w:pPr>
        <w:pStyle w:val="PL"/>
        <w:rPr>
          <w:lang w:val="en-US"/>
        </w:rPr>
      </w:pPr>
      <w:r w:rsidRPr="002E5CBA">
        <w:rPr>
          <w:lang w:val="en-US"/>
        </w:rPr>
        <w:t xml:space="preserve">        </w:t>
      </w:r>
      <w:r>
        <w:rPr>
          <w:lang w:val="en-US"/>
        </w:rPr>
        <w:t>'415':</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039274A0" w:rsidR="00141339" w:rsidRDefault="00141339" w:rsidP="00141339">
      <w:pPr>
        <w:pStyle w:val="PL"/>
        <w:rPr>
          <w:lang w:val="en-US"/>
        </w:rPr>
      </w:pPr>
      <w:r w:rsidRPr="002E5CBA">
        <w:rPr>
          <w:lang w:val="en-US"/>
        </w:rPr>
        <w:t xml:space="preserve">       </w:t>
      </w:r>
      <w:r>
        <w:rPr>
          <w:lang w:val="en-US"/>
        </w:rPr>
        <w:t xml:space="preserve"> '429':</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2490CB02" w:rsidR="0086296D" w:rsidRPr="002E5CBA" w:rsidRDefault="0086296D" w:rsidP="0086296D">
      <w:pPr>
        <w:pStyle w:val="PL"/>
        <w:rPr>
          <w:lang w:val="en-US"/>
        </w:rPr>
      </w:pPr>
      <w:r w:rsidRPr="002E5CBA">
        <w:rPr>
          <w:lang w:val="en-US"/>
        </w:rPr>
        <w:t xml:space="preserve">                $ref: '#/components/schemas/SmContextUpdateError'</w:t>
      </w:r>
    </w:p>
    <w:p w14:paraId="32EA041C" w14:textId="77777777" w:rsidR="0086296D" w:rsidRPr="002E5CBA" w:rsidRDefault="0086296D" w:rsidP="0086296D">
      <w:pPr>
        <w:pStyle w:val="PL"/>
        <w:rPr>
          <w:lang w:val="en-US"/>
        </w:rPr>
      </w:pPr>
      <w:r w:rsidRPr="002E5CBA">
        <w:rPr>
          <w:lang w:val="en-US"/>
        </w:rPr>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6BEE7B00" w:rsidR="0086296D" w:rsidRPr="002E5CBA" w:rsidRDefault="0086296D" w:rsidP="0086296D">
      <w:pPr>
        <w:pStyle w:val="PL"/>
        <w:rPr>
          <w:lang w:val="en-US"/>
        </w:rPr>
      </w:pPr>
      <w:r w:rsidRPr="002E5CBA">
        <w:rPr>
          <w:lang w:val="en-US"/>
        </w:rPr>
        <w:t xml:space="preserve">                        type: string</w:t>
      </w:r>
    </w:p>
    <w:p w14:paraId="32EA0431" w14:textId="77777777" w:rsidR="0086296D" w:rsidRPr="002E5CBA" w:rsidRDefault="0086296D" w:rsidP="0086296D">
      <w:pPr>
        <w:pStyle w:val="PL"/>
        <w:rPr>
          <w:lang w:val="en-US"/>
        </w:rPr>
      </w:pPr>
      <w:r w:rsidRPr="002E5CBA">
        <w:rPr>
          <w:lang w:val="en-US"/>
        </w:rPr>
        <w:lastRenderedPageBreak/>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6F6763B9" w:rsidR="00863E04" w:rsidRDefault="0086296D" w:rsidP="0086296D">
      <w:pPr>
        <w:pStyle w:val="PL"/>
        <w:rPr>
          <w:lang w:val="en-US"/>
        </w:rPr>
      </w:pPr>
      <w:r w:rsidRPr="002E5CBA">
        <w:rPr>
          <w:lang w:val="en-US"/>
        </w:rPr>
        <w:t xml:space="preserve">                        type: string</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087411C5" w:rsidR="0086296D" w:rsidRPr="002E5CBA" w:rsidRDefault="0086296D" w:rsidP="0086296D">
      <w:pPr>
        <w:pStyle w:val="PL"/>
        <w:rPr>
          <w:lang w:val="en-US"/>
        </w:rPr>
      </w:pPr>
      <w:r w:rsidRPr="002E5CBA">
        <w:rPr>
          <w:lang w:val="en-US"/>
        </w:rPr>
        <w:t xml:space="preserve">                $ref: '#/components/schemas/SmContextUpdateError'</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6BE1C8DA" w:rsidR="0086296D" w:rsidRPr="002E5CBA" w:rsidRDefault="0086296D" w:rsidP="0086296D">
      <w:pPr>
        <w:pStyle w:val="PL"/>
        <w:rPr>
          <w:lang w:val="en-US"/>
        </w:rPr>
      </w:pPr>
      <w:r w:rsidRPr="002E5CBA">
        <w:rPr>
          <w:lang w:val="en-US"/>
        </w:rPr>
        <w:t xml:space="preserve">                        type: string</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0EA99094" w:rsidR="0086296D" w:rsidRPr="002E5CBA" w:rsidRDefault="0086296D" w:rsidP="0086296D">
      <w:pPr>
        <w:pStyle w:val="PL"/>
        <w:rPr>
          <w:lang w:val="en-US"/>
        </w:rPr>
      </w:pPr>
      <w:r w:rsidRPr="002E5CBA">
        <w:rPr>
          <w:lang w:val="en-US"/>
        </w:rPr>
        <w:t xml:space="preserve">                        type: string</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BBA7655" w:rsidR="0086296D" w:rsidRPr="002E5CBA" w:rsidRDefault="0086296D" w:rsidP="0086296D">
      <w:pPr>
        <w:pStyle w:val="PL"/>
        <w:rPr>
          <w:lang w:val="en-US"/>
        </w:rPr>
      </w:pP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341C73CE" w:rsidR="0086296D" w:rsidRPr="002E5CBA" w:rsidRDefault="0086296D" w:rsidP="0086296D">
      <w:pPr>
        <w:pStyle w:val="PL"/>
        <w:rPr>
          <w:lang w:val="en-US"/>
        </w:rPr>
      </w:pPr>
      <w:r w:rsidRPr="002E5CBA">
        <w:rPr>
          <w:lang w:val="en-US"/>
        </w:rPr>
        <w:t xml:space="preserve">      summary:  Release SM Context</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42938811" w:rsidR="0086296D" w:rsidRPr="002E5CBA" w:rsidRDefault="0086296D" w:rsidP="0086296D">
      <w:pPr>
        <w:pStyle w:val="PL"/>
        <w:rPr>
          <w:lang w:val="en-US"/>
        </w:rPr>
      </w:pPr>
      <w:r w:rsidRPr="002E5CBA">
        <w:rPr>
          <w:lang w:val="en-US"/>
        </w:rPr>
        <w:t xml:space="preserve">          description:  SM context reference</w:t>
      </w:r>
    </w:p>
    <w:p w14:paraId="32EA0467" w14:textId="30D7D309" w:rsidR="0086296D" w:rsidRPr="002E5CBA" w:rsidRDefault="0086296D" w:rsidP="0086296D">
      <w:pPr>
        <w:pStyle w:val="PL"/>
        <w:rPr>
          <w:lang w:val="en-US"/>
        </w:rPr>
      </w:pPr>
      <w:r w:rsidRPr="002E5CBA">
        <w:rPr>
          <w:lang w:val="en-US"/>
        </w:rPr>
        <w:t xml:space="preserve">          required: true</w:t>
      </w:r>
    </w:p>
    <w:p w14:paraId="32EA0468" w14:textId="77777777" w:rsidR="0086296D" w:rsidRPr="002E5CBA" w:rsidRDefault="0086296D" w:rsidP="0086296D">
      <w:pPr>
        <w:pStyle w:val="PL"/>
        <w:rPr>
          <w:lang w:val="en-US"/>
        </w:rPr>
      </w:pPr>
      <w:r w:rsidRPr="002E5CBA">
        <w:rPr>
          <w:lang w:val="en-US"/>
        </w:rPr>
        <w:t xml:space="preserve">          schema:</w:t>
      </w:r>
    </w:p>
    <w:p w14:paraId="32EA0469" w14:textId="62C7D875" w:rsidR="0086296D" w:rsidRPr="002E5CBA" w:rsidRDefault="0086296D" w:rsidP="0086296D">
      <w:pPr>
        <w:pStyle w:val="PL"/>
        <w:rPr>
          <w:lang w:val="en-US"/>
        </w:rPr>
      </w:pPr>
      <w:r w:rsidRPr="002E5CBA">
        <w:rPr>
          <w:lang w:val="en-US"/>
        </w:rPr>
        <w:t xml:space="preserve">            type: string</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1B85DB9A" w:rsidR="00240BC9" w:rsidRPr="002E5CBA" w:rsidRDefault="00240BC9" w:rsidP="00240BC9">
      <w:pPr>
        <w:pStyle w:val="PL"/>
        <w:rPr>
          <w:lang w:val="en-US"/>
        </w:rPr>
      </w:pPr>
      <w:r w:rsidRPr="002E5CBA">
        <w:rPr>
          <w:lang w:val="en-US"/>
        </w:rPr>
        <w:t xml:space="preserve">            schema:</w:t>
      </w:r>
    </w:p>
    <w:p w14:paraId="74FE4669" w14:textId="060B613D" w:rsidR="00240BC9" w:rsidRPr="002E5CBA" w:rsidRDefault="00240BC9" w:rsidP="00240BC9">
      <w:pPr>
        <w:pStyle w:val="PL"/>
        <w:rPr>
          <w:lang w:val="en-US"/>
        </w:rPr>
      </w:pPr>
      <w:r w:rsidRPr="002E5CBA">
        <w:rPr>
          <w:lang w:val="en-US"/>
        </w:rPr>
        <w:t xml:space="preserve">              type: object</w:t>
      </w:r>
    </w:p>
    <w:p w14:paraId="59E0185D" w14:textId="32B38FBF" w:rsidR="00240BC9" w:rsidRPr="002E5CBA" w:rsidRDefault="00240BC9" w:rsidP="00240BC9">
      <w:pPr>
        <w:pStyle w:val="PL"/>
        <w:rPr>
          <w:lang w:val="en-US"/>
        </w:rPr>
      </w:pPr>
      <w:r w:rsidRPr="002E5CBA">
        <w:rPr>
          <w:lang w:val="en-US"/>
        </w:rPr>
        <w:t xml:space="preserve">              properties: # Request parts</w:t>
      </w:r>
    </w:p>
    <w:p w14:paraId="0513891F" w14:textId="29C13493" w:rsidR="00240BC9" w:rsidRPr="002E5CBA" w:rsidRDefault="00240BC9" w:rsidP="00240BC9">
      <w:pPr>
        <w:pStyle w:val="PL"/>
        <w:rPr>
          <w:lang w:val="en-US"/>
        </w:rPr>
      </w:pPr>
      <w:r w:rsidRPr="002E5CBA">
        <w:rPr>
          <w:lang w:val="en-US"/>
        </w:rPr>
        <w:t xml:space="preserve">                jsonData:</w:t>
      </w:r>
    </w:p>
    <w:p w14:paraId="59801BDD" w14:textId="55F639CD" w:rsidR="00240BC9" w:rsidRPr="002E5CBA" w:rsidRDefault="00240BC9" w:rsidP="00240BC9">
      <w:pPr>
        <w:pStyle w:val="PL"/>
        <w:rPr>
          <w:lang w:val="en-US"/>
        </w:rPr>
      </w:pPr>
      <w:r w:rsidRPr="002E5CBA">
        <w:rPr>
          <w:lang w:val="en-US"/>
        </w:rPr>
        <w:t xml:space="preserve">                  $ref: '#/components/schemas/SmContextReleaseData'</w:t>
      </w:r>
    </w:p>
    <w:p w14:paraId="22B9D091" w14:textId="3755F06F" w:rsidR="00240BC9" w:rsidRPr="002E5CBA" w:rsidRDefault="00240BC9" w:rsidP="00240BC9">
      <w:pPr>
        <w:pStyle w:val="PL"/>
        <w:rPr>
          <w:lang w:val="en-US"/>
        </w:rPr>
      </w:pPr>
      <w:r w:rsidRPr="002E5CBA">
        <w:rPr>
          <w:lang w:val="en-US"/>
        </w:rPr>
        <w:t xml:space="preserve">                binaryDataN2SmInformation:</w:t>
      </w:r>
    </w:p>
    <w:p w14:paraId="4D831800" w14:textId="5967E101" w:rsidR="00240BC9" w:rsidRPr="002E5CBA" w:rsidRDefault="00240BC9" w:rsidP="00240BC9">
      <w:pPr>
        <w:pStyle w:val="PL"/>
        <w:rPr>
          <w:lang w:val="en-US"/>
        </w:rPr>
      </w:pPr>
      <w:r w:rsidRPr="002E5CBA">
        <w:rPr>
          <w:lang w:val="en-US"/>
        </w:rPr>
        <w:t xml:space="preserve">                  type: string</w:t>
      </w:r>
    </w:p>
    <w:p w14:paraId="393CA339" w14:textId="03CE4D65" w:rsidR="00240BC9" w:rsidRPr="002E5CBA" w:rsidRDefault="00240BC9" w:rsidP="00240BC9">
      <w:pPr>
        <w:pStyle w:val="PL"/>
        <w:rPr>
          <w:lang w:val="en-US"/>
        </w:rPr>
      </w:pPr>
      <w:r w:rsidRPr="002E5CBA">
        <w:rPr>
          <w:lang w:val="en-US"/>
        </w:rPr>
        <w:t xml:space="preserve">                  format: binary</w:t>
      </w:r>
    </w:p>
    <w:p w14:paraId="664E98C6" w14:textId="1EE42605" w:rsidR="00240BC9" w:rsidRPr="002E5CBA" w:rsidRDefault="00240BC9" w:rsidP="00240BC9">
      <w:pPr>
        <w:pStyle w:val="PL"/>
        <w:rPr>
          <w:lang w:val="en-US"/>
        </w:rPr>
      </w:pPr>
      <w:r w:rsidRPr="002E5CBA">
        <w:rPr>
          <w:lang w:val="en-US"/>
        </w:rPr>
        <w:t xml:space="preserve">            encoding:</w:t>
      </w:r>
    </w:p>
    <w:p w14:paraId="7047C050" w14:textId="378112C6" w:rsidR="00240BC9" w:rsidRPr="00757B26" w:rsidRDefault="00240BC9" w:rsidP="00240BC9">
      <w:pPr>
        <w:pStyle w:val="PL"/>
      </w:pPr>
      <w:r w:rsidRPr="002E5CBA">
        <w:rPr>
          <w:lang w:val="en-US"/>
        </w:rPr>
        <w:t xml:space="preserve">              </w:t>
      </w:r>
      <w:r w:rsidRPr="00757B26">
        <w:t>jsonData:</w:t>
      </w:r>
    </w:p>
    <w:p w14:paraId="0BA9BBD8" w14:textId="79FDBBC7" w:rsidR="00240BC9" w:rsidRPr="00757B26" w:rsidRDefault="00240BC9" w:rsidP="00240BC9">
      <w:pPr>
        <w:pStyle w:val="PL"/>
      </w:pPr>
      <w:r w:rsidRPr="00757B26">
        <w:t xml:space="preserve">                contentType:  application/json</w:t>
      </w:r>
    </w:p>
    <w:p w14:paraId="09980DD6" w14:textId="2448E3D9" w:rsidR="00240BC9" w:rsidRPr="002E5CBA" w:rsidRDefault="00240BC9" w:rsidP="00240BC9">
      <w:pPr>
        <w:pStyle w:val="PL"/>
        <w:rPr>
          <w:lang w:val="en-US"/>
        </w:rPr>
      </w:pPr>
      <w:r w:rsidRPr="002E5CBA">
        <w:rPr>
          <w:lang w:val="en-US"/>
        </w:rPr>
        <w:t xml:space="preserve">              binaryDataN2SmInformation:</w:t>
      </w:r>
    </w:p>
    <w:p w14:paraId="29577F58" w14:textId="6A4E3A17" w:rsidR="00240BC9" w:rsidRPr="002E5CBA" w:rsidRDefault="00240BC9" w:rsidP="00240BC9">
      <w:pPr>
        <w:pStyle w:val="PL"/>
        <w:rPr>
          <w:lang w:val="en-US"/>
        </w:rPr>
      </w:pPr>
      <w:r w:rsidRPr="002E5CBA">
        <w:rPr>
          <w:lang w:val="en-US"/>
        </w:rPr>
        <w:t xml:space="preserve">                contentType:  application/vnd.3gpp.ngap</w:t>
      </w:r>
    </w:p>
    <w:p w14:paraId="1CBD1A14" w14:textId="47445CA6" w:rsidR="00240BC9" w:rsidRPr="002E5CBA" w:rsidRDefault="00240BC9" w:rsidP="00240BC9">
      <w:pPr>
        <w:pStyle w:val="PL"/>
        <w:rPr>
          <w:lang w:val="en-US"/>
        </w:rPr>
      </w:pPr>
      <w:r w:rsidRPr="002E5CBA">
        <w:rPr>
          <w:lang w:val="en-US"/>
        </w:rPr>
        <w:t xml:space="preserve">                headers:</w:t>
      </w:r>
    </w:p>
    <w:p w14:paraId="1D9E3334" w14:textId="6C47EFF5" w:rsidR="00240BC9" w:rsidRPr="002E5CBA" w:rsidRDefault="00240BC9" w:rsidP="00240BC9">
      <w:pPr>
        <w:pStyle w:val="PL"/>
        <w:rPr>
          <w:lang w:val="en-US"/>
        </w:rPr>
      </w:pPr>
      <w:r w:rsidRPr="002E5CBA">
        <w:rPr>
          <w:lang w:val="en-US"/>
        </w:rPr>
        <w:t xml:space="preserve">                  Content-Id:</w:t>
      </w:r>
    </w:p>
    <w:p w14:paraId="591F25BC" w14:textId="6A8FF00B" w:rsidR="00240BC9" w:rsidRPr="002E5CBA" w:rsidRDefault="00240BC9" w:rsidP="00240BC9">
      <w:pPr>
        <w:pStyle w:val="PL"/>
        <w:rPr>
          <w:lang w:val="en-US"/>
        </w:rPr>
      </w:pPr>
      <w:r w:rsidRPr="002E5CBA">
        <w:rPr>
          <w:lang w:val="en-US"/>
        </w:rPr>
        <w:lastRenderedPageBreak/>
        <w:t xml:space="preserve">                    schema:</w:t>
      </w:r>
    </w:p>
    <w:p w14:paraId="1AF780F4" w14:textId="29D029DD" w:rsidR="00240BC9" w:rsidRPr="002E5CBA" w:rsidRDefault="00240BC9" w:rsidP="00240BC9">
      <w:pPr>
        <w:pStyle w:val="PL"/>
        <w:rPr>
          <w:lang w:val="en-US"/>
        </w:rPr>
      </w:pPr>
      <w:r w:rsidRPr="002E5CBA">
        <w:rPr>
          <w:lang w:val="en-US"/>
        </w:rPr>
        <w:t xml:space="preserve">                      type: string</w:t>
      </w:r>
    </w:p>
    <w:p w14:paraId="460C75A5" w14:textId="77777777" w:rsidR="00240BC9" w:rsidRPr="002E5CBA" w:rsidRDefault="00240BC9" w:rsidP="0086296D">
      <w:pPr>
        <w:pStyle w:val="PL"/>
        <w:rPr>
          <w:lang w:val="en-US"/>
        </w:rPr>
      </w:pPr>
    </w:p>
    <w:p w14:paraId="32EA0471" w14:textId="31E2D170" w:rsidR="0086296D" w:rsidRPr="002E5CBA" w:rsidRDefault="0086296D" w:rsidP="0086296D">
      <w:pPr>
        <w:pStyle w:val="PL"/>
        <w:rPr>
          <w:lang w:val="en-US"/>
        </w:rPr>
      </w:pPr>
      <w:r w:rsidRPr="002E5CBA">
        <w:rPr>
          <w:lang w:val="en-US"/>
        </w:rPr>
        <w:t xml:space="preserve">      responses:</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32FF79B0" w:rsidR="00863E04" w:rsidRDefault="00863E04" w:rsidP="00863E04">
      <w:pPr>
        <w:pStyle w:val="PL"/>
        <w:rPr>
          <w:lang w:val="en-US"/>
        </w:rPr>
      </w:pPr>
      <w:r w:rsidRPr="002E5CBA">
        <w:rPr>
          <w:lang w:val="en-US"/>
        </w:rPr>
        <w:t xml:space="preserve">        </w:t>
      </w:r>
      <w:r>
        <w:rPr>
          <w:lang w:val="en-US"/>
        </w:rPr>
        <w:t>'411':</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0DEC2171" w:rsidR="00863E04" w:rsidRDefault="00863E04" w:rsidP="00863E04">
      <w:pPr>
        <w:pStyle w:val="PL"/>
        <w:rPr>
          <w:lang w:val="en-US"/>
        </w:rPr>
      </w:pPr>
      <w:r w:rsidRPr="002E5CBA">
        <w:rPr>
          <w:lang w:val="en-US"/>
        </w:rPr>
        <w:t xml:space="preserve">        </w:t>
      </w:r>
      <w:r>
        <w:rPr>
          <w:lang w:val="en-US"/>
        </w:rPr>
        <w:t>'413':</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36CBB0FC" w:rsidR="00863E04" w:rsidRDefault="00863E04" w:rsidP="00863E04">
      <w:pPr>
        <w:pStyle w:val="PL"/>
        <w:rPr>
          <w:lang w:val="en-US"/>
        </w:rPr>
      </w:pPr>
      <w:r w:rsidRPr="002E5CBA">
        <w:rPr>
          <w:lang w:val="en-US"/>
        </w:rPr>
        <w:t xml:space="preserve">        </w:t>
      </w:r>
      <w:r>
        <w:rPr>
          <w:lang w:val="en-US"/>
        </w:rPr>
        <w:t>'415':</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3F519195" w:rsidR="00141339" w:rsidRDefault="00141339" w:rsidP="00141339">
      <w:pPr>
        <w:pStyle w:val="PL"/>
        <w:rPr>
          <w:lang w:val="en-US"/>
        </w:rPr>
      </w:pPr>
      <w:r w:rsidRPr="002E5CBA">
        <w:rPr>
          <w:lang w:val="en-US"/>
        </w:rPr>
        <w:t xml:space="preserve">       </w:t>
      </w:r>
      <w:r>
        <w:rPr>
          <w:lang w:val="en-US"/>
        </w:rPr>
        <w:t xml:space="preserve"> '429':</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C7E116D" w:rsidR="0086296D" w:rsidRPr="002E5CBA" w:rsidRDefault="0086296D" w:rsidP="0086296D">
      <w:pPr>
        <w:pStyle w:val="PL"/>
        <w:rPr>
          <w:lang w:val="en-US"/>
        </w:rPr>
      </w:pP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0B6F8341" w:rsidR="0086296D" w:rsidRPr="002E5CBA" w:rsidRDefault="0086296D" w:rsidP="0086296D">
      <w:pPr>
        <w:pStyle w:val="PL"/>
        <w:rPr>
          <w:lang w:val="en-US"/>
        </w:rPr>
      </w:pPr>
      <w:r w:rsidRPr="002E5CBA">
        <w:rPr>
          <w:lang w:val="en-US"/>
        </w:rPr>
        <w:t xml:space="preserve">      summary:  Create</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2E84E1E4" w:rsidR="0086296D" w:rsidRPr="002E5CBA" w:rsidRDefault="0086296D" w:rsidP="0086296D">
      <w:pPr>
        <w:pStyle w:val="PL"/>
        <w:rPr>
          <w:lang w:val="en-US"/>
        </w:rPr>
      </w:pPr>
      <w:r w:rsidRPr="002E5CBA">
        <w:rPr>
          <w:lang w:val="en-US"/>
        </w:rPr>
        <w:t xml:space="preserve">          application/json: # message without binary body part</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500B0371" w:rsidR="0086296D" w:rsidRPr="002E5CBA" w:rsidRDefault="0086296D" w:rsidP="0086296D">
      <w:pPr>
        <w:pStyle w:val="PL"/>
        <w:rPr>
          <w:lang w:val="en-US"/>
        </w:rPr>
      </w:pPr>
      <w:r w:rsidRPr="002E5CBA">
        <w:rPr>
          <w:lang w:val="en-US"/>
        </w:rPr>
        <w:t xml:space="preserve">                      type: string</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518FF40B" w:rsidR="0086296D" w:rsidRPr="002E5CBA" w:rsidRDefault="0086296D" w:rsidP="0086296D">
      <w:pPr>
        <w:pStyle w:val="PL"/>
        <w:rPr>
          <w:lang w:val="en-US"/>
        </w:rPr>
      </w:pPr>
      <w:r w:rsidRPr="002E5CBA">
        <w:rPr>
          <w:lang w:val="en-US"/>
        </w:rPr>
        <w:t xml:space="preserve">                      type: string</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1A923CB7" w:rsidR="0086296D" w:rsidRPr="002E5CBA" w:rsidRDefault="0086296D" w:rsidP="0086296D">
      <w:pPr>
        <w:pStyle w:val="PL"/>
        <w:rPr>
          <w:lang w:val="en-US"/>
        </w:rPr>
      </w:pPr>
      <w:r w:rsidRPr="002E5CBA">
        <w:rPr>
          <w:lang w:val="en-US"/>
        </w:rPr>
        <w:t xml:space="preserve">              summary:  Notify Status</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lastRenderedPageBreak/>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2E30274C" w:rsidR="00141339" w:rsidRDefault="00141339" w:rsidP="00141339">
      <w:pPr>
        <w:pStyle w:val="PL"/>
        <w:rPr>
          <w:lang w:val="en-US"/>
        </w:rPr>
      </w:pPr>
      <w:r w:rsidRPr="002E5CBA">
        <w:rPr>
          <w:lang w:val="en-US"/>
        </w:rPr>
        <w:t xml:space="preserve">                </w:t>
      </w:r>
      <w:r>
        <w:rPr>
          <w:lang w:val="en-US"/>
        </w:rPr>
        <w:t>'403':</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2FEF7A" w:rsidR="0086296D" w:rsidRPr="002E5CBA" w:rsidRDefault="0086296D" w:rsidP="0086296D">
      <w:pPr>
        <w:pStyle w:val="PL"/>
        <w:rPr>
          <w:lang w:val="en-US"/>
        </w:rPr>
      </w:pPr>
    </w:p>
    <w:p w14:paraId="32EA04D7" w14:textId="0503019A" w:rsidR="0086296D" w:rsidRPr="002E5CBA" w:rsidRDefault="0086296D" w:rsidP="0086296D">
      <w:pPr>
        <w:pStyle w:val="PL"/>
        <w:rPr>
          <w:lang w:val="en-US"/>
        </w:rPr>
      </w:pPr>
    </w:p>
    <w:p w14:paraId="32EA04D8" w14:textId="5F61222C" w:rsidR="0086296D" w:rsidRPr="002E5CBA" w:rsidRDefault="0086296D" w:rsidP="0086296D">
      <w:pPr>
        <w:pStyle w:val="PL"/>
        <w:rPr>
          <w:lang w:val="en-US"/>
        </w:rPr>
      </w:pPr>
      <w:r w:rsidRPr="002E5CBA">
        <w:rPr>
          <w:lang w:val="en-US"/>
        </w:rPr>
        <w:t xml:space="preserve">        update:</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2C68D8CA" w:rsidR="0086296D" w:rsidRPr="002E5CBA" w:rsidRDefault="0086296D" w:rsidP="0086296D">
      <w:pPr>
        <w:pStyle w:val="PL"/>
        <w:rPr>
          <w:lang w:val="en-US"/>
        </w:rPr>
      </w:pPr>
      <w:r w:rsidRPr="002E5CBA">
        <w:rPr>
          <w:lang w:val="en-US"/>
        </w:rPr>
        <w:t xml:space="preserve">              summary:  Update (initiated by H-SMF)</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188C782F" w:rsidR="0086296D" w:rsidRPr="002E5CBA" w:rsidRDefault="0086296D" w:rsidP="0086296D">
      <w:pPr>
        <w:pStyle w:val="PL"/>
        <w:rPr>
          <w:lang w:val="en-US"/>
        </w:rPr>
      </w:pPr>
      <w:r w:rsidRPr="002E5CBA">
        <w:rPr>
          <w:lang w:val="en-US"/>
        </w:rPr>
        <w:t xml:space="preserve">                  application/+json: # message without binary body part</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4D5178F3" w:rsidR="0086296D" w:rsidRPr="002E5CBA" w:rsidRDefault="0086296D" w:rsidP="0086296D">
      <w:pPr>
        <w:pStyle w:val="PL"/>
        <w:rPr>
          <w:lang w:val="en-US"/>
        </w:rPr>
      </w:pPr>
      <w:r w:rsidRPr="002E5CBA">
        <w:rPr>
          <w:lang w:val="en-US"/>
        </w:rPr>
        <w:t xml:space="preserve">                              type: string</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623BF2B4" w:rsidR="0086296D" w:rsidRPr="002E5CBA" w:rsidRDefault="0086296D" w:rsidP="0086296D">
      <w:pPr>
        <w:pStyle w:val="PL"/>
        <w:rPr>
          <w:lang w:val="en-US"/>
        </w:rPr>
      </w:pPr>
      <w:r w:rsidRPr="002E5CBA">
        <w:rPr>
          <w:lang w:val="en-US"/>
        </w:rPr>
        <w:t xml:space="preserve">                    application/json: # message without binary body part</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lastRenderedPageBreak/>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4999EBA0" w:rsidR="0086296D" w:rsidRPr="002E5CBA" w:rsidRDefault="0086296D" w:rsidP="0086296D">
      <w:pPr>
        <w:pStyle w:val="PL"/>
        <w:rPr>
          <w:lang w:val="en-US"/>
        </w:rPr>
      </w:pPr>
      <w:r w:rsidRPr="002E5CBA">
        <w:rPr>
          <w:lang w:val="en-US"/>
        </w:rPr>
        <w:t xml:space="preserve">                                type: string</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30F141CD" w:rsidR="0086296D" w:rsidRPr="002E5CBA" w:rsidRDefault="0086296D" w:rsidP="0086296D">
      <w:pPr>
        <w:pStyle w:val="PL"/>
        <w:rPr>
          <w:lang w:val="en-US"/>
        </w:rPr>
      </w:pPr>
      <w:r w:rsidRPr="002E5CBA">
        <w:rPr>
          <w:lang w:val="en-US"/>
        </w:rPr>
        <w:t xml:space="preserve">                                type: string</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129CEBA6" w:rsidR="00155865" w:rsidRDefault="00155865" w:rsidP="00155865">
      <w:pPr>
        <w:pStyle w:val="PL"/>
        <w:rPr>
          <w:lang w:val="en-US"/>
        </w:rPr>
      </w:pPr>
      <w:r w:rsidRPr="002E5CBA">
        <w:rPr>
          <w:lang w:val="en-US"/>
        </w:rPr>
        <w:t xml:space="preserve">                </w:t>
      </w:r>
      <w:r>
        <w:rPr>
          <w:lang w:val="en-US"/>
        </w:rPr>
        <w:t>'411':</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2908F8DA" w:rsidR="00155865" w:rsidRDefault="00155865" w:rsidP="00155865">
      <w:pPr>
        <w:pStyle w:val="PL"/>
        <w:rPr>
          <w:lang w:val="en-US"/>
        </w:rPr>
      </w:pPr>
      <w:r w:rsidRPr="002E5CBA">
        <w:rPr>
          <w:lang w:val="en-US"/>
        </w:rPr>
        <w:t xml:space="preserve">                </w:t>
      </w:r>
      <w:r>
        <w:rPr>
          <w:lang w:val="en-US"/>
        </w:rPr>
        <w:t>'413':</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583F89DA" w:rsidR="00155865" w:rsidRDefault="00155865" w:rsidP="00155865">
      <w:pPr>
        <w:pStyle w:val="PL"/>
        <w:rPr>
          <w:lang w:val="en-US"/>
        </w:rPr>
      </w:pPr>
      <w:r w:rsidRPr="002E5CBA">
        <w:rPr>
          <w:lang w:val="en-US"/>
        </w:rPr>
        <w:t xml:space="preserve">                </w:t>
      </w:r>
      <w:r>
        <w:rPr>
          <w:lang w:val="en-US"/>
        </w:rPr>
        <w:t>'415':</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1898550D" w:rsidR="00141339" w:rsidRDefault="00141339" w:rsidP="00141339">
      <w:pPr>
        <w:pStyle w:val="PL"/>
        <w:rPr>
          <w:lang w:val="en-US"/>
        </w:rPr>
      </w:pPr>
      <w:r w:rsidRPr="002E5CBA">
        <w:rPr>
          <w:lang w:val="en-US"/>
        </w:rPr>
        <w:t xml:space="preserve">                </w:t>
      </w:r>
      <w:r>
        <w:rPr>
          <w:lang w:val="en-US"/>
        </w:rPr>
        <w:t>'429':</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270399EF" w:rsidR="0086296D" w:rsidRPr="002E5CBA" w:rsidRDefault="0086296D" w:rsidP="0086296D">
      <w:pPr>
        <w:pStyle w:val="PL"/>
        <w:rPr>
          <w:lang w:val="en-US"/>
        </w:rPr>
      </w:pPr>
      <w:r w:rsidRPr="002E5CBA">
        <w:rPr>
          <w:lang w:val="en-US"/>
        </w:rPr>
        <w:t xml:space="preserve">            application/json: # message without binary body part</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327625CC" w:rsidR="0086296D" w:rsidRDefault="0086296D" w:rsidP="0086296D">
      <w:pPr>
        <w:pStyle w:val="PL"/>
        <w:rPr>
          <w:lang w:val="en-US"/>
        </w:rPr>
      </w:pPr>
      <w:r w:rsidRPr="002E5CBA">
        <w:rPr>
          <w:lang w:val="en-US"/>
        </w:rPr>
        <w:t xml:space="preserve">                        type: string</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3F21CED6" w:rsidR="001E3D3C" w:rsidRDefault="001E3D3C" w:rsidP="001E3D3C">
      <w:pPr>
        <w:pStyle w:val="PL"/>
      </w:pPr>
      <w:r>
        <w:t xml:space="preserve">              description: 'Contains the URI of the newly created resource, according to the structure: {apiRoot}/nsmf-pdusession/</w:t>
      </w:r>
      <w:r w:rsidR="00B76A8B">
        <w:t>{apiVersion}</w:t>
      </w:r>
      <w:r>
        <w:t>/pdu-sessions/{pduSessionRef}'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B76FD73" w:rsidR="0086296D" w:rsidRDefault="0086296D" w:rsidP="0086296D">
      <w:pPr>
        <w:pStyle w:val="PL"/>
        <w:rPr>
          <w:lang w:val="en-US"/>
        </w:rPr>
      </w:pPr>
      <w:r w:rsidRPr="002E5CBA">
        <w:rPr>
          <w:lang w:val="en-US"/>
        </w:rPr>
        <w:t xml:space="preserve">          description: </w:t>
      </w:r>
      <w:r>
        <w:rPr>
          <w:lang w:val="en-US"/>
        </w:rPr>
        <w:t>temporary redirect</w:t>
      </w:r>
    </w:p>
    <w:p w14:paraId="0C72BD76" w14:textId="77777777" w:rsidR="0048548F" w:rsidRDefault="0048548F" w:rsidP="0048548F">
      <w:pPr>
        <w:pStyle w:val="PL"/>
      </w:pPr>
      <w:r>
        <w:t xml:space="preserve">          headers:</w:t>
      </w:r>
    </w:p>
    <w:p w14:paraId="28DB1F6D" w14:textId="77777777" w:rsidR="0048548F" w:rsidRDefault="0048548F" w:rsidP="0048548F">
      <w:pPr>
        <w:pStyle w:val="PL"/>
      </w:pPr>
      <w:r>
        <w:lastRenderedPageBreak/>
        <w:t xml:space="preserve">          </w:t>
      </w:r>
      <w:r>
        <w:rPr>
          <w:rFonts w:hint="eastAsia"/>
          <w:lang w:eastAsia="zh-CN"/>
        </w:rPr>
        <w:t xml:space="preserve">  </w:t>
      </w:r>
      <w:r>
        <w:t>Location:</w:t>
      </w:r>
    </w:p>
    <w:p w14:paraId="79515DFA"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418F47AA" w14:textId="77777777" w:rsidR="0048548F" w:rsidRDefault="0048548F" w:rsidP="0048548F">
      <w:pPr>
        <w:pStyle w:val="PL"/>
      </w:pPr>
      <w:r>
        <w:t xml:space="preserve">          </w:t>
      </w:r>
      <w:r>
        <w:rPr>
          <w:rFonts w:hint="eastAsia"/>
          <w:lang w:eastAsia="zh-CN"/>
        </w:rPr>
        <w:t xml:space="preserve">    </w:t>
      </w:r>
      <w:r>
        <w:t>required: true</w:t>
      </w:r>
    </w:p>
    <w:p w14:paraId="30BD2ABD" w14:textId="77777777" w:rsidR="0048548F" w:rsidRDefault="0048548F" w:rsidP="0048548F">
      <w:pPr>
        <w:pStyle w:val="PL"/>
      </w:pPr>
      <w:r>
        <w:t xml:space="preserve">          </w:t>
      </w:r>
      <w:r>
        <w:rPr>
          <w:rFonts w:hint="eastAsia"/>
          <w:lang w:eastAsia="zh-CN"/>
        </w:rPr>
        <w:t xml:space="preserve">    </w:t>
      </w:r>
      <w:r>
        <w:t>schema:</w:t>
      </w:r>
    </w:p>
    <w:p w14:paraId="1EE62881" w14:textId="6F789691"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54E" w14:textId="77777777" w:rsidR="0086296D" w:rsidRPr="00CB5630" w:rsidRDefault="0086296D" w:rsidP="0086296D">
      <w:pPr>
        <w:pStyle w:val="PL"/>
        <w:rPr>
          <w:lang w:val="en-US"/>
        </w:rPr>
      </w:pPr>
      <w:r w:rsidRPr="00CB5630">
        <w:rPr>
          <w:lang w:val="en-US"/>
        </w:rPr>
        <w:t xml:space="preserve">        '308':</w:t>
      </w:r>
    </w:p>
    <w:p w14:paraId="32EA054F" w14:textId="6E39AB82" w:rsidR="0086296D" w:rsidRDefault="0086296D" w:rsidP="0086296D">
      <w:pPr>
        <w:pStyle w:val="PL"/>
        <w:rPr>
          <w:lang w:val="en-US"/>
        </w:rPr>
      </w:pPr>
      <w:r w:rsidRPr="00CB5630">
        <w:rPr>
          <w:lang w:val="en-US"/>
        </w:rPr>
        <w:t xml:space="preserve">          </w:t>
      </w:r>
      <w:r w:rsidRPr="00046E6A">
        <w:rPr>
          <w:lang w:val="en-US"/>
        </w:rPr>
        <w:t>description: permanent redirect</w:t>
      </w:r>
    </w:p>
    <w:p w14:paraId="2A0B26DC" w14:textId="77777777" w:rsidR="0048548F" w:rsidRDefault="0048548F" w:rsidP="0048548F">
      <w:pPr>
        <w:pStyle w:val="PL"/>
      </w:pPr>
      <w:r>
        <w:t xml:space="preserve">          headers:</w:t>
      </w:r>
    </w:p>
    <w:p w14:paraId="08DE9C78" w14:textId="77777777" w:rsidR="0048548F" w:rsidRDefault="0048548F" w:rsidP="0048548F">
      <w:pPr>
        <w:pStyle w:val="PL"/>
      </w:pPr>
      <w:r>
        <w:t xml:space="preserve">          </w:t>
      </w:r>
      <w:r>
        <w:rPr>
          <w:rFonts w:hint="eastAsia"/>
          <w:lang w:eastAsia="zh-CN"/>
        </w:rPr>
        <w:t xml:space="preserve">  </w:t>
      </w:r>
      <w:r>
        <w:t>Location:</w:t>
      </w:r>
    </w:p>
    <w:p w14:paraId="5F25533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5F5C0CB" w14:textId="77777777" w:rsidR="0048548F" w:rsidRDefault="0048548F" w:rsidP="0048548F">
      <w:pPr>
        <w:pStyle w:val="PL"/>
      </w:pPr>
      <w:r>
        <w:t xml:space="preserve">          </w:t>
      </w:r>
      <w:r>
        <w:rPr>
          <w:rFonts w:hint="eastAsia"/>
          <w:lang w:eastAsia="zh-CN"/>
        </w:rPr>
        <w:t xml:space="preserve">    </w:t>
      </w:r>
      <w:r>
        <w:t>required: true</w:t>
      </w:r>
    </w:p>
    <w:p w14:paraId="2FF1E97D" w14:textId="77777777" w:rsidR="0048548F" w:rsidRDefault="0048548F" w:rsidP="0048548F">
      <w:pPr>
        <w:pStyle w:val="PL"/>
      </w:pPr>
      <w:r>
        <w:t xml:space="preserve">          </w:t>
      </w:r>
      <w:r>
        <w:rPr>
          <w:rFonts w:hint="eastAsia"/>
          <w:lang w:eastAsia="zh-CN"/>
        </w:rPr>
        <w:t xml:space="preserve">    </w:t>
      </w:r>
      <w:r>
        <w:t>schema:</w:t>
      </w:r>
    </w:p>
    <w:p w14:paraId="35759722" w14:textId="32520F54" w:rsidR="0048548F" w:rsidRDefault="0048548F" w:rsidP="0086296D">
      <w:pPr>
        <w:pStyle w:val="PL"/>
        <w:rPr>
          <w:lang w:val="en-US" w:eastAsia="zh-CN"/>
        </w:rPr>
      </w:pPr>
      <w:r>
        <w:t xml:space="preserve">          </w:t>
      </w:r>
      <w:r>
        <w:rPr>
          <w:rFonts w:hint="eastAsia"/>
          <w:lang w:eastAsia="zh-CN"/>
        </w:rPr>
        <w:t xml:space="preserve">      </w:t>
      </w:r>
      <w:r>
        <w:t>type: string</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213AC396" w:rsidR="004F1F0A" w:rsidRDefault="004F1F0A" w:rsidP="004F1F0A">
      <w:pPr>
        <w:pStyle w:val="PL"/>
        <w:rPr>
          <w:lang w:val="en-US"/>
        </w:rPr>
      </w:pPr>
      <w:r w:rsidRPr="002E5CBA">
        <w:rPr>
          <w:lang w:val="en-US"/>
        </w:rPr>
        <w:t xml:space="preserve">        </w:t>
      </w:r>
      <w:r>
        <w:rPr>
          <w:lang w:val="en-US"/>
        </w:rPr>
        <w:t>'411':</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666E0A49" w:rsidR="004F1F0A" w:rsidRDefault="004F1F0A" w:rsidP="004F1F0A">
      <w:pPr>
        <w:pStyle w:val="PL"/>
        <w:rPr>
          <w:lang w:val="en-US"/>
        </w:rPr>
      </w:pPr>
      <w:r w:rsidRPr="002E5CBA">
        <w:rPr>
          <w:lang w:val="en-US"/>
        </w:rPr>
        <w:t xml:space="preserve">        </w:t>
      </w:r>
      <w:r>
        <w:rPr>
          <w:lang w:val="en-US"/>
        </w:rPr>
        <w:t>'413':</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268D8696" w:rsidR="004F1F0A" w:rsidRDefault="004F1F0A" w:rsidP="004F1F0A">
      <w:pPr>
        <w:pStyle w:val="PL"/>
        <w:rPr>
          <w:lang w:val="en-US"/>
        </w:rPr>
      </w:pPr>
      <w:r w:rsidRPr="002E5CBA">
        <w:rPr>
          <w:lang w:val="en-US"/>
        </w:rPr>
        <w:t xml:space="preserve">        </w:t>
      </w:r>
      <w:r>
        <w:rPr>
          <w:lang w:val="en-US"/>
        </w:rPr>
        <w:t>'415':</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1E70E9D5" w:rsidR="00141339" w:rsidRDefault="00141339" w:rsidP="00141339">
      <w:pPr>
        <w:pStyle w:val="PL"/>
        <w:rPr>
          <w:lang w:val="en-US"/>
        </w:rPr>
      </w:pPr>
      <w:r w:rsidRPr="002E5CBA">
        <w:rPr>
          <w:lang w:val="en-US"/>
        </w:rPr>
        <w:t xml:space="preserve">        </w:t>
      </w:r>
      <w:r>
        <w:rPr>
          <w:lang w:val="en-US"/>
        </w:rPr>
        <w:t>'429':</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994D228" w:rsidR="0086296D" w:rsidRPr="002E5CBA" w:rsidRDefault="0086296D" w:rsidP="0086296D">
      <w:pPr>
        <w:pStyle w:val="PL"/>
        <w:rPr>
          <w:lang w:val="en-US"/>
        </w:rPr>
      </w:pP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35C1E05E" w:rsidR="0086296D" w:rsidRPr="002E5CBA" w:rsidRDefault="0086296D" w:rsidP="0086296D">
      <w:pPr>
        <w:pStyle w:val="PL"/>
        <w:rPr>
          <w:lang w:val="en-US"/>
        </w:rPr>
      </w:pPr>
      <w:r w:rsidRPr="002E5CBA">
        <w:rPr>
          <w:lang w:val="en-US"/>
        </w:rPr>
        <w:t xml:space="preserve">          description:  PDU session reference</w:t>
      </w:r>
    </w:p>
    <w:p w14:paraId="32EA056F" w14:textId="69C93D1A" w:rsidR="0086296D" w:rsidRPr="002E5CBA" w:rsidRDefault="0086296D" w:rsidP="0086296D">
      <w:pPr>
        <w:pStyle w:val="PL"/>
        <w:rPr>
          <w:lang w:val="en-US"/>
        </w:rPr>
      </w:pPr>
      <w:r w:rsidRPr="002E5CBA">
        <w:rPr>
          <w:lang w:val="en-US"/>
        </w:rPr>
        <w:t xml:space="preserve">          required: true</w:t>
      </w:r>
    </w:p>
    <w:p w14:paraId="32EA0570" w14:textId="77777777" w:rsidR="0086296D" w:rsidRPr="002E5CBA" w:rsidRDefault="0086296D" w:rsidP="0086296D">
      <w:pPr>
        <w:pStyle w:val="PL"/>
        <w:rPr>
          <w:lang w:val="en-US"/>
        </w:rPr>
      </w:pPr>
      <w:r w:rsidRPr="002E5CBA">
        <w:rPr>
          <w:lang w:val="en-US"/>
        </w:rPr>
        <w:t xml:space="preserve">          schema:</w:t>
      </w:r>
    </w:p>
    <w:p w14:paraId="32EA0571" w14:textId="683A0F2C" w:rsidR="0086296D" w:rsidRPr="002E5CBA" w:rsidRDefault="0086296D" w:rsidP="0086296D">
      <w:pPr>
        <w:pStyle w:val="PL"/>
        <w:rPr>
          <w:lang w:val="en-US"/>
        </w:rPr>
      </w:pPr>
      <w:r w:rsidRPr="002E5CBA">
        <w:rPr>
          <w:lang w:val="en-US"/>
        </w:rPr>
        <w:t xml:space="preserve">            type: string</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1664E713" w:rsidR="0086296D" w:rsidRPr="002E5CBA" w:rsidRDefault="0086296D" w:rsidP="0086296D">
      <w:pPr>
        <w:pStyle w:val="PL"/>
        <w:rPr>
          <w:lang w:val="en-US"/>
        </w:rPr>
      </w:pPr>
      <w:r w:rsidRPr="002E5CBA">
        <w:rPr>
          <w:lang w:val="en-US"/>
        </w:rPr>
        <w:t xml:space="preserve">          application/json: # message without binary body part</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5D4F3A92" w:rsidR="0086296D" w:rsidRPr="002E5CBA" w:rsidRDefault="0086296D" w:rsidP="0086296D">
      <w:pPr>
        <w:pStyle w:val="PL"/>
        <w:rPr>
          <w:lang w:val="en-US"/>
        </w:rPr>
      </w:pPr>
      <w:r w:rsidRPr="002E5CBA">
        <w:rPr>
          <w:lang w:val="en-US"/>
        </w:rPr>
        <w:t xml:space="preserve">                      type: string</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4386DE90" w:rsidR="0086296D" w:rsidRPr="002E5CBA" w:rsidRDefault="0086296D" w:rsidP="0086296D">
      <w:pPr>
        <w:pStyle w:val="PL"/>
        <w:rPr>
          <w:lang w:val="en-US"/>
        </w:rPr>
      </w:pPr>
      <w:r w:rsidRPr="002E5CBA">
        <w:rPr>
          <w:lang w:val="en-US"/>
        </w:rPr>
        <w:t xml:space="preserve">                      type: string</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9C4F1CD" w:rsidR="0086296D" w:rsidRPr="002E5CBA" w:rsidRDefault="0086296D" w:rsidP="0086296D">
      <w:pPr>
        <w:pStyle w:val="PL"/>
        <w:rPr>
          <w:lang w:val="en-US"/>
        </w:rPr>
      </w:pPr>
      <w:r w:rsidRPr="002E5CBA">
        <w:rPr>
          <w:lang w:val="en-US"/>
        </w:rPr>
        <w:t xml:space="preserve">            application/json: # message without binary body part</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281506E4" w:rsidR="0086296D" w:rsidRPr="002E5CBA" w:rsidRDefault="0086296D" w:rsidP="0086296D">
      <w:pPr>
        <w:pStyle w:val="PL"/>
        <w:rPr>
          <w:lang w:val="en-US"/>
        </w:rPr>
      </w:pPr>
      <w:r w:rsidRPr="002E5CBA">
        <w:rPr>
          <w:lang w:val="en-US"/>
        </w:rPr>
        <w:t xml:space="preserve">                        type: string</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4734979D" w:rsidR="004F1F0A" w:rsidRDefault="004F1F0A" w:rsidP="004F1F0A">
      <w:pPr>
        <w:pStyle w:val="PL"/>
        <w:rPr>
          <w:lang w:val="en-US"/>
        </w:rPr>
      </w:pPr>
      <w:r w:rsidRPr="002E5CBA">
        <w:rPr>
          <w:lang w:val="en-US"/>
        </w:rPr>
        <w:t xml:space="preserve">        </w:t>
      </w:r>
      <w:r>
        <w:rPr>
          <w:lang w:val="en-US"/>
        </w:rPr>
        <w:t>'411':</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47A9355B" w:rsidR="004F1F0A" w:rsidRDefault="004F1F0A" w:rsidP="004F1F0A">
      <w:pPr>
        <w:pStyle w:val="PL"/>
        <w:rPr>
          <w:lang w:val="en-US"/>
        </w:rPr>
      </w:pPr>
      <w:r w:rsidRPr="002E5CBA">
        <w:rPr>
          <w:lang w:val="en-US"/>
        </w:rPr>
        <w:t xml:space="preserve">        </w:t>
      </w:r>
      <w:r>
        <w:rPr>
          <w:lang w:val="en-US"/>
        </w:rPr>
        <w:t>'413':</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4170BD4C" w:rsidR="004F1F0A" w:rsidRDefault="004F1F0A" w:rsidP="004F1F0A">
      <w:pPr>
        <w:pStyle w:val="PL"/>
        <w:rPr>
          <w:lang w:val="en-US"/>
        </w:rPr>
      </w:pPr>
      <w:r w:rsidRPr="002E5CBA">
        <w:rPr>
          <w:lang w:val="en-US"/>
        </w:rPr>
        <w:t xml:space="preserve">        </w:t>
      </w:r>
      <w:r>
        <w:rPr>
          <w:lang w:val="en-US"/>
        </w:rPr>
        <w:t>'415':</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1D1AF343" w:rsidR="00141339" w:rsidRDefault="00141339" w:rsidP="00141339">
      <w:pPr>
        <w:pStyle w:val="PL"/>
        <w:rPr>
          <w:lang w:val="en-US"/>
        </w:rPr>
      </w:pPr>
      <w:r w:rsidRPr="002E5CBA">
        <w:rPr>
          <w:lang w:val="en-US"/>
        </w:rPr>
        <w:t xml:space="preserve">        </w:t>
      </w:r>
      <w:r>
        <w:rPr>
          <w:lang w:val="en-US"/>
        </w:rPr>
        <w:t>'429':</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49B624BB" w:rsidR="0086296D" w:rsidRPr="002E5CBA" w:rsidRDefault="0086296D" w:rsidP="0086296D">
      <w:pPr>
        <w:pStyle w:val="PL"/>
        <w:rPr>
          <w:lang w:val="en-US"/>
        </w:rPr>
      </w:pPr>
      <w:r w:rsidRPr="002E5CBA">
        <w:rPr>
          <w:lang w:val="en-US"/>
        </w:rPr>
        <w:t xml:space="preserve">      summary:  Release</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63EC1F78" w:rsidR="0086296D" w:rsidRPr="002E5CBA" w:rsidRDefault="0086296D" w:rsidP="0086296D">
      <w:pPr>
        <w:pStyle w:val="PL"/>
        <w:rPr>
          <w:lang w:val="en-US"/>
        </w:rPr>
      </w:pPr>
      <w:r w:rsidRPr="002E5CBA">
        <w:rPr>
          <w:lang w:val="en-US"/>
        </w:rPr>
        <w:t xml:space="preserve">          description:  PDU session reference</w:t>
      </w:r>
    </w:p>
    <w:p w14:paraId="32EA05CE" w14:textId="74802684" w:rsidR="0086296D" w:rsidRPr="002E5CBA" w:rsidRDefault="0086296D" w:rsidP="0086296D">
      <w:pPr>
        <w:pStyle w:val="PL"/>
        <w:rPr>
          <w:lang w:val="en-US"/>
        </w:rPr>
      </w:pPr>
      <w:r w:rsidRPr="002E5CBA">
        <w:rPr>
          <w:lang w:val="en-US"/>
        </w:rPr>
        <w:t xml:space="preserve">          required: true</w:t>
      </w:r>
    </w:p>
    <w:p w14:paraId="32EA05CF" w14:textId="77777777" w:rsidR="0086296D" w:rsidRPr="002E5CBA" w:rsidRDefault="0086296D" w:rsidP="0086296D">
      <w:pPr>
        <w:pStyle w:val="PL"/>
        <w:rPr>
          <w:lang w:val="en-US"/>
        </w:rPr>
      </w:pPr>
      <w:r w:rsidRPr="002E5CBA">
        <w:rPr>
          <w:lang w:val="en-US"/>
        </w:rPr>
        <w:t xml:space="preserve">          schema:</w:t>
      </w:r>
    </w:p>
    <w:p w14:paraId="32EA05D0" w14:textId="735293AE" w:rsidR="0086296D" w:rsidRPr="002E5CBA" w:rsidRDefault="0086296D" w:rsidP="0086296D">
      <w:pPr>
        <w:pStyle w:val="PL"/>
        <w:rPr>
          <w:lang w:val="en-US"/>
        </w:rPr>
      </w:pPr>
      <w:r w:rsidRPr="002E5CBA">
        <w:rPr>
          <w:lang w:val="en-US"/>
        </w:rPr>
        <w:t xml:space="preserve">            type: string</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lastRenderedPageBreak/>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6BABF3D8" w:rsidR="0086296D" w:rsidRPr="002E5CBA" w:rsidRDefault="0086296D" w:rsidP="0086296D">
      <w:pPr>
        <w:pStyle w:val="PL"/>
        <w:rPr>
          <w:lang w:val="en-US"/>
        </w:rPr>
      </w:pP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35213B4" w:rsidR="0086296D" w:rsidRPr="00082B3E" w:rsidRDefault="0086296D" w:rsidP="0086296D">
      <w:pPr>
        <w:pStyle w:val="PL"/>
        <w:rPr>
          <w:lang w:val="en-US"/>
        </w:rPr>
      </w:pPr>
      <w:r w:rsidRPr="00082B3E">
        <w:rPr>
          <w:lang w:val="en-US"/>
        </w:rPr>
        <w:t xml:space="preserve">      flows:</w:t>
      </w:r>
    </w:p>
    <w:p w14:paraId="32EA05F5" w14:textId="2ECAC758" w:rsidR="0086296D" w:rsidRPr="00082B3E" w:rsidRDefault="0086296D" w:rsidP="0086296D">
      <w:pPr>
        <w:pStyle w:val="PL"/>
        <w:rPr>
          <w:lang w:val="en-US"/>
        </w:rPr>
      </w:pPr>
      <w:r w:rsidRPr="00082B3E">
        <w:rPr>
          <w:lang w:val="en-US"/>
        </w:rPr>
        <w:t xml:space="preserve">        clientCredentials:</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lastRenderedPageBreak/>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344E44A0" w:rsidR="0086296D" w:rsidRDefault="0086296D" w:rsidP="0086296D">
      <w:pPr>
        <w:pStyle w:val="PL"/>
        <w:rPr>
          <w:lang w:val="en-US"/>
        </w:rPr>
      </w:pPr>
      <w:r w:rsidRPr="002E5CBA">
        <w:rPr>
          <w:lang w:val="en-US"/>
        </w:rPr>
        <w:t xml:space="preserve">          </w:t>
      </w:r>
      <w:r>
        <w:rPr>
          <w:lang w:val="en-US"/>
        </w:rPr>
        <w:t>items:</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69A42E9F" w:rsidR="004E0BC1" w:rsidRDefault="004E0BC1" w:rsidP="0086296D">
      <w:pPr>
        <w:pStyle w:val="PL"/>
        <w:rPr>
          <w:lang w:val="en-US" w:eastAsia="zh-CN"/>
        </w:rPr>
      </w:pPr>
      <w:r w:rsidRPr="002E5CBA">
        <w:rPr>
          <w:lang w:val="en-US"/>
        </w:rPr>
        <w:t xml:space="preserve">          type: </w:t>
      </w:r>
      <w:r>
        <w:rPr>
          <w:rFonts w:hint="eastAsia"/>
          <w:lang w:val="en-US" w:eastAsia="zh-CN"/>
        </w:rPr>
        <w:t>boolean</w:t>
      </w:r>
    </w:p>
    <w:p w14:paraId="62E6D061" w14:textId="77777777" w:rsidR="009C460B" w:rsidRPr="002E5CBA" w:rsidRDefault="009C460B" w:rsidP="009C460B">
      <w:pPr>
        <w:pStyle w:val="PL"/>
        <w:rPr>
          <w:lang w:val="en-US"/>
        </w:rPr>
      </w:pPr>
      <w:r w:rsidRPr="002E5CBA">
        <w:rPr>
          <w:lang w:val="en-US"/>
        </w:rPr>
        <w:t xml:space="preserve">        targetId:</w:t>
      </w:r>
    </w:p>
    <w:p w14:paraId="5A9D81D5" w14:textId="7552DBF4" w:rsidR="009C460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6509F9"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06CD0938" w14:textId="7A527981" w:rsidR="008D3B38" w:rsidRPr="00C327E7"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5B5BFC18" w:rsidR="0086296D" w:rsidRDefault="0086296D" w:rsidP="0086296D">
      <w:pPr>
        <w:pStyle w:val="PL"/>
        <w:rPr>
          <w:lang w:val="en-US"/>
        </w:rPr>
      </w:pPr>
      <w:r w:rsidRPr="002E5CBA">
        <w:rPr>
          <w:lang w:val="en-US"/>
        </w:rPr>
        <w:t xml:space="preserve">          $ref: '#/components/schemas/HoState'</w:t>
      </w:r>
    </w:p>
    <w:p w14:paraId="387A1FED" w14:textId="77777777" w:rsidR="00AC0345" w:rsidRPr="002E5CBA" w:rsidRDefault="00AC0345" w:rsidP="00AC0345">
      <w:pPr>
        <w:pStyle w:val="PL"/>
        <w:rPr>
          <w:lang w:val="en-US"/>
        </w:rPr>
      </w:pPr>
      <w:r w:rsidRPr="002E5CBA">
        <w:rPr>
          <w:lang w:val="en-US"/>
        </w:rPr>
        <w:t xml:space="preserve">        gpsi:</w:t>
      </w:r>
    </w:p>
    <w:p w14:paraId="72E30633" w14:textId="50969A0D" w:rsidR="00AC0345" w:rsidRDefault="00AC0345" w:rsidP="0086296D">
      <w:pPr>
        <w:pStyle w:val="PL"/>
        <w:rPr>
          <w:lang w:val="en-US"/>
        </w:rPr>
      </w:pPr>
      <w:r w:rsidRPr="002E5CBA">
        <w:rPr>
          <w:lang w:val="en-US"/>
        </w:rPr>
        <w:t xml:space="preserve">          $ref: 'TS29571_CommonData.yaml#/components/schemas/Gpsi'</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t xml:space="preserve">          type: string</w:t>
      </w:r>
    </w:p>
    <w:p w14:paraId="534A273F" w14:textId="77777777" w:rsidR="005202F6" w:rsidRPr="002857AD" w:rsidRDefault="005202F6" w:rsidP="005202F6">
      <w:pPr>
        <w:pStyle w:val="PL"/>
      </w:pPr>
      <w:r w:rsidRPr="002857AD">
        <w:lastRenderedPageBreak/>
        <w:t xml:space="preserve">        recoveryTime:</w:t>
      </w:r>
    </w:p>
    <w:p w14:paraId="2C0F3836" w14:textId="1A1C3ECE" w:rsidR="00E63D72" w:rsidRDefault="005202F6" w:rsidP="0086296D">
      <w:pPr>
        <w:pStyle w:val="PL"/>
        <w:rPr>
          <w:lang w:val="en-US"/>
        </w:rPr>
      </w:pPr>
      <w:r w:rsidRPr="002857AD">
        <w:t xml:space="preserve">          $ref: 'TS29571_CommonData.yaml#/components/schemas/DateTime'</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604DC833" w:rsidR="0086296D"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0C170E44" w14:textId="77777777" w:rsidR="009C460B" w:rsidRPr="002E5CBA" w:rsidRDefault="009C460B" w:rsidP="009C460B">
      <w:pPr>
        <w:pStyle w:val="PL"/>
        <w:rPr>
          <w:lang w:val="en-US"/>
        </w:rPr>
      </w:pPr>
      <w:r w:rsidRPr="002E5CBA">
        <w:rPr>
          <w:lang w:val="en-US"/>
        </w:rPr>
        <w:t xml:space="preserve">        targetId:</w:t>
      </w:r>
    </w:p>
    <w:p w14:paraId="2306240C" w14:textId="5BD51FD9" w:rsidR="009C460B" w:rsidRPr="00A773F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t xml:space="preserve">        sNssai:</w:t>
      </w:r>
    </w:p>
    <w:p w14:paraId="32EA06B2" w14:textId="77777777" w:rsidR="00D80699" w:rsidRDefault="00D80699" w:rsidP="0086296D">
      <w:pPr>
        <w:pStyle w:val="PL"/>
        <w:rPr>
          <w:lang w:val="en-US"/>
        </w:rPr>
      </w:pPr>
      <w:r w:rsidRPr="002E5CBA">
        <w:rPr>
          <w:lang w:val="en-US"/>
        </w:rPr>
        <w:lastRenderedPageBreak/>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01C6BB7F" w:rsidR="002E4AA3" w:rsidRDefault="002E4AA3" w:rsidP="0086296D">
      <w:pPr>
        <w:pStyle w:val="PL"/>
        <w:rPr>
          <w:lang w:val="en-US"/>
        </w:rPr>
      </w:pPr>
      <w:r>
        <w:rPr>
          <w:lang w:val="en-US"/>
        </w:rPr>
        <w:t xml:space="preserve">          default: false</w:t>
      </w:r>
    </w:p>
    <w:p w14:paraId="78410569" w14:textId="77777777" w:rsidR="00F03565"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1797478" w14:textId="77777777" w:rsidR="00F03565" w:rsidRDefault="00F03565" w:rsidP="00F03565">
      <w:pPr>
        <w:pStyle w:val="PL"/>
        <w:rPr>
          <w:lang w:val="en-US"/>
        </w:rPr>
      </w:pPr>
      <w:r w:rsidRPr="002E5CBA">
        <w:rPr>
          <w:lang w:val="en-US"/>
        </w:rPr>
        <w:t xml:space="preserve">          $ref: 'TS29571_CommonData.yaml#/components/schemas/RefToBinaryData'</w:t>
      </w:r>
    </w:p>
    <w:p w14:paraId="5B760C03"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013AD29" w14:textId="3B9C439F"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38C2C067" w:rsidR="0086296D" w:rsidRDefault="0086296D" w:rsidP="0086296D">
      <w:pPr>
        <w:pStyle w:val="PL"/>
        <w:rPr>
          <w:lang w:val="en-US"/>
        </w:rPr>
      </w:pPr>
      <w:r w:rsidRPr="002E5CBA">
        <w:rPr>
          <w:lang w:val="en-US"/>
        </w:rPr>
        <w:t xml:space="preserve">          type: boolean</w:t>
      </w:r>
    </w:p>
    <w:p w14:paraId="2CCDF51A" w14:textId="77777777" w:rsidR="00E7640D" w:rsidRPr="002E5CBA" w:rsidRDefault="00E7640D" w:rsidP="00E7640D">
      <w:pPr>
        <w:pStyle w:val="PL"/>
        <w:rPr>
          <w:lang w:val="en-US"/>
        </w:rPr>
      </w:pPr>
      <w:r>
        <w:rPr>
          <w:lang w:val="en-US"/>
        </w:rPr>
        <w:t xml:space="preserve">        </w:t>
      </w:r>
      <w:r w:rsidRPr="002E5CBA">
        <w:rPr>
          <w:lang w:val="en-US"/>
        </w:rPr>
        <w:t>cause:</w:t>
      </w:r>
    </w:p>
    <w:p w14:paraId="225C0BA8" w14:textId="4BC6BB65" w:rsidR="00E7640D" w:rsidRPr="002E5CBA" w:rsidRDefault="00E7640D" w:rsidP="0086296D">
      <w:pPr>
        <w:pStyle w:val="PL"/>
        <w:rPr>
          <w:lang w:val="en-US"/>
        </w:rPr>
      </w:pPr>
      <w:r w:rsidRPr="002E5CBA">
        <w:rPr>
          <w:lang w:val="en-US"/>
        </w:rPr>
        <w:t xml:space="preserve">          $ref: '#/components/schemas/Cause'</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63C634AA" w:rsidR="0086296D" w:rsidRDefault="0086296D" w:rsidP="0086296D">
      <w:pPr>
        <w:pStyle w:val="PL"/>
        <w:rPr>
          <w:lang w:val="en-US"/>
        </w:rPr>
      </w:pPr>
      <w:r w:rsidRPr="002E5CBA">
        <w:rPr>
          <w:lang w:val="en-US"/>
        </w:rPr>
        <w:t xml:space="preserve">          default: false</w:t>
      </w:r>
    </w:p>
    <w:p w14:paraId="182A655B" w14:textId="77777777" w:rsidR="00F03565" w:rsidRDefault="00F03565" w:rsidP="00F03565">
      <w:pPr>
        <w:pStyle w:val="PL"/>
        <w:rPr>
          <w:lang w:val="en-US"/>
        </w:rPr>
      </w:pPr>
      <w:r w:rsidRPr="002E5CBA">
        <w:rPr>
          <w:lang w:val="en-US"/>
        </w:rPr>
        <w:t xml:space="preserve">        n2SmInfo:</w:t>
      </w:r>
    </w:p>
    <w:p w14:paraId="2D7F046C" w14:textId="77777777" w:rsidR="00F03565" w:rsidRDefault="00F03565" w:rsidP="00F03565">
      <w:pPr>
        <w:pStyle w:val="PL"/>
        <w:rPr>
          <w:lang w:val="en-US"/>
        </w:rPr>
      </w:pPr>
      <w:r w:rsidRPr="002E5CBA">
        <w:rPr>
          <w:lang w:val="en-US"/>
        </w:rPr>
        <w:t xml:space="preserve">          $ref: 'TS29571_CommonData.yaml#/components/schemas/RefToBinaryData'</w:t>
      </w:r>
    </w:p>
    <w:p w14:paraId="7CD96BD1"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45DF5A83" w14:textId="7CB6C881"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EE" w14:textId="662C440E" w:rsidR="0086296D" w:rsidRPr="002E5CBA" w:rsidRDefault="0086296D" w:rsidP="0086296D">
      <w:pPr>
        <w:pStyle w:val="PL"/>
        <w:rPr>
          <w:lang w:val="en-US"/>
        </w:rPr>
      </w:pP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lastRenderedPageBreak/>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602FEFD8" w:rsidR="0086296D" w:rsidRPr="002E5CBA" w:rsidRDefault="0086296D" w:rsidP="0086296D">
      <w:pPr>
        <w:pStyle w:val="PL"/>
        <w:rPr>
          <w:lang w:val="en-US"/>
        </w:rPr>
      </w:pPr>
      <w:r w:rsidRPr="002E5CBA">
        <w:rPr>
          <w:lang w:val="en-US"/>
        </w:rPr>
        <w:t xml:space="preserve">        - statusInfo</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lastRenderedPageBreak/>
        <w:t xml:space="preserve">        oldPduSessionId:</w:t>
      </w:r>
    </w:p>
    <w:p w14:paraId="41E6B5E1" w14:textId="703466CB" w:rsidR="009D1C5D" w:rsidRDefault="009D1C5D" w:rsidP="0086296D">
      <w:pPr>
        <w:pStyle w:val="PL"/>
        <w:rPr>
          <w:lang w:val="en-US"/>
        </w:rPr>
      </w:pPr>
      <w:r w:rsidRPr="002E5CBA">
        <w:rPr>
          <w:lang w:val="en-US"/>
        </w:rPr>
        <w:t xml:space="preserve">          $ref: 'TS29571_CommonData.yaml#/components/schemas/PduSessionId'</w:t>
      </w:r>
    </w:p>
    <w:p w14:paraId="6024235F"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25585AB5" w14:textId="3B24D6C2" w:rsidR="008D3B38"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01106529" w14:textId="77777777" w:rsidR="00E04066" w:rsidRPr="002E5CBA" w:rsidRDefault="00E04066" w:rsidP="00E04066">
      <w:pPr>
        <w:pStyle w:val="PL"/>
        <w:rPr>
          <w:lang w:val="en-US"/>
        </w:rPr>
      </w:pPr>
      <w:r w:rsidRPr="002E5CBA">
        <w:rPr>
          <w:lang w:val="en-US"/>
        </w:rPr>
        <w:t xml:space="preserve">        </w:t>
      </w:r>
      <w:r>
        <w:t>amfN</w:t>
      </w:r>
      <w:r w:rsidRPr="002E5CBA">
        <w:rPr>
          <w:lang w:val="en-US"/>
        </w:rPr>
        <w:t>fId:</w:t>
      </w:r>
    </w:p>
    <w:p w14:paraId="6D058A91" w14:textId="77777777" w:rsidR="00E04066" w:rsidRPr="002E5CBA" w:rsidRDefault="00E04066" w:rsidP="00E04066">
      <w:pPr>
        <w:pStyle w:val="PL"/>
        <w:rPr>
          <w:lang w:val="en-US"/>
        </w:rPr>
      </w:pPr>
      <w:r w:rsidRPr="002E5CBA">
        <w:rPr>
          <w:lang w:val="en-US"/>
        </w:rPr>
        <w:t xml:space="preserve">          $ref: 'TS29571_CommonData.yaml#/components/schemas/NfInstanceId'</w:t>
      </w:r>
    </w:p>
    <w:p w14:paraId="08A1D11F" w14:textId="77777777" w:rsidR="00E04066" w:rsidRPr="002E5CBA" w:rsidRDefault="00E04066" w:rsidP="00E04066">
      <w:pPr>
        <w:pStyle w:val="PL"/>
        <w:rPr>
          <w:lang w:val="en-US"/>
        </w:rPr>
      </w:pPr>
      <w:r w:rsidRPr="002E5CBA">
        <w:rPr>
          <w:lang w:val="en-US"/>
        </w:rPr>
        <w:t xml:space="preserve">        </w:t>
      </w:r>
      <w:r>
        <w:rPr>
          <w:lang w:val="en-US"/>
        </w:rPr>
        <w:t>guami</w:t>
      </w:r>
      <w:r w:rsidRPr="002E5CBA">
        <w:rPr>
          <w:lang w:val="en-US"/>
        </w:rPr>
        <w:t>:</w:t>
      </w:r>
    </w:p>
    <w:p w14:paraId="0F4FA4C6" w14:textId="6D5FB245" w:rsidR="00E04066" w:rsidRPr="009D1C5D" w:rsidRDefault="00E04066"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3EB60282"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65C120" w14:textId="77777777" w:rsidR="00AC0345" w:rsidRPr="002E5CBA" w:rsidRDefault="00AC0345" w:rsidP="00AC0345">
      <w:pPr>
        <w:pStyle w:val="PL"/>
        <w:rPr>
          <w:lang w:val="en-US"/>
        </w:rPr>
      </w:pPr>
      <w:r w:rsidRPr="002E5CBA">
        <w:rPr>
          <w:lang w:val="en-US"/>
        </w:rPr>
        <w:t xml:space="preserve">        gpsi:</w:t>
      </w:r>
    </w:p>
    <w:p w14:paraId="678B1A3A" w14:textId="31200F31" w:rsidR="00AC0345" w:rsidRPr="002E5CBA" w:rsidRDefault="00AC0345" w:rsidP="0086296D">
      <w:pPr>
        <w:pStyle w:val="PL"/>
        <w:rPr>
          <w:lang w:val="en-US"/>
        </w:rPr>
      </w:pPr>
      <w:r w:rsidRPr="002E5CBA">
        <w:rPr>
          <w:lang w:val="en-US"/>
        </w:rPr>
        <w:t xml:space="preserve">          $ref: 'TS29571_CommonData.yaml#/components/schemas/Gpsi'</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lastRenderedPageBreak/>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48A231C9" w:rsidR="0003694D" w:rsidRDefault="0086296D" w:rsidP="0086296D">
      <w:pPr>
        <w:pStyle w:val="PL"/>
        <w:rPr>
          <w:lang w:val="en-US"/>
        </w:rPr>
      </w:pPr>
      <w:r w:rsidRPr="002E5CBA">
        <w:rPr>
          <w:lang w:val="en-US"/>
        </w:rPr>
        <w:t xml:space="preserve">          minItems: </w:t>
      </w:r>
      <w:r w:rsidR="00540A89">
        <w:rPr>
          <w:lang w:val="en-US"/>
        </w:rPr>
        <w:t>1</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95E3882" w14:textId="77777777" w:rsidR="007202F8" w:rsidRDefault="00240BC9" w:rsidP="0086296D">
      <w:pPr>
        <w:pStyle w:val="PL"/>
        <w:rPr>
          <w:lang w:val="en-US"/>
        </w:rPr>
      </w:pPr>
      <w:r w:rsidRPr="002E5CBA">
        <w:rPr>
          <w:lang w:val="en-US"/>
        </w:rPr>
        <w:t xml:space="preserve">          minItems: </w:t>
      </w:r>
      <w:r>
        <w:rPr>
          <w:lang w:val="en-US"/>
        </w:rPr>
        <w:t>1</w:t>
      </w:r>
    </w:p>
    <w:p w14:paraId="7A993DAF"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3E05E0E" w14:textId="77777777" w:rsidR="007202F8" w:rsidRPr="002E5CBA" w:rsidRDefault="007202F8" w:rsidP="007202F8">
      <w:pPr>
        <w:pStyle w:val="PL"/>
        <w:rPr>
          <w:lang w:val="en-US"/>
        </w:rPr>
      </w:pPr>
      <w:r w:rsidRPr="002E5CBA">
        <w:rPr>
          <w:lang w:val="en-US"/>
        </w:rPr>
        <w:t xml:space="preserve">          type: array</w:t>
      </w:r>
    </w:p>
    <w:p w14:paraId="3185261D" w14:textId="77777777" w:rsidR="007202F8" w:rsidRPr="002E5CBA" w:rsidRDefault="007202F8" w:rsidP="007202F8">
      <w:pPr>
        <w:pStyle w:val="PL"/>
        <w:rPr>
          <w:lang w:val="en-US"/>
        </w:rPr>
      </w:pPr>
      <w:r w:rsidRPr="002E5CBA">
        <w:rPr>
          <w:lang w:val="en-US"/>
        </w:rPr>
        <w:t xml:space="preserve">          items:</w:t>
      </w:r>
    </w:p>
    <w:p w14:paraId="5C13F702"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47FD1C" w14:textId="115CDAC4" w:rsidR="00240BC9" w:rsidRDefault="007202F8" w:rsidP="0086296D">
      <w:pPr>
        <w:pStyle w:val="PL"/>
        <w:rPr>
          <w:lang w:val="en-US"/>
        </w:rPr>
      </w:pPr>
      <w:r w:rsidRPr="002E5CBA">
        <w:rPr>
          <w:lang w:val="en-US"/>
        </w:rPr>
        <w:lastRenderedPageBreak/>
        <w:t xml:space="preserve">          minItems: </w:t>
      </w:r>
      <w:r>
        <w:rPr>
          <w:lang w:val="en-US"/>
        </w:rPr>
        <w:t>1</w:t>
      </w:r>
    </w:p>
    <w:p w14:paraId="63083F42" w14:textId="77777777" w:rsidR="001B0F14" w:rsidRDefault="001B0F14" w:rsidP="001B0F14">
      <w:pPr>
        <w:pStyle w:val="PL"/>
        <w:rPr>
          <w:lang w:val="en-US"/>
        </w:rPr>
      </w:pPr>
      <w:r>
        <w:rPr>
          <w:lang w:val="en-US"/>
        </w:rPr>
        <w:t xml:space="preserve">        anTypeCanBeChanged:</w:t>
      </w:r>
    </w:p>
    <w:p w14:paraId="4E6FA66F" w14:textId="77777777" w:rsidR="001B0F14" w:rsidRDefault="001B0F14" w:rsidP="001B0F14">
      <w:pPr>
        <w:pStyle w:val="PL"/>
        <w:rPr>
          <w:lang w:val="en-US"/>
        </w:rPr>
      </w:pPr>
      <w:r>
        <w:rPr>
          <w:lang w:val="en-US"/>
        </w:rPr>
        <w:t xml:space="preserve">          type: boolean</w:t>
      </w:r>
    </w:p>
    <w:p w14:paraId="51D91909" w14:textId="4228AE66" w:rsidR="001B0F14" w:rsidRPr="00EF3507" w:rsidRDefault="001B0F14" w:rsidP="0086296D">
      <w:pPr>
        <w:pStyle w:val="PL"/>
        <w:rPr>
          <w:lang w:val="en-US"/>
        </w:rPr>
      </w:pPr>
      <w:r>
        <w:rPr>
          <w:lang w:val="en-US"/>
        </w:rPr>
        <w:t xml:space="preserve">          default: false</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99CDD8C" w14:textId="77777777" w:rsidR="007202F8" w:rsidRDefault="00240BC9" w:rsidP="0086296D">
      <w:pPr>
        <w:pStyle w:val="PL"/>
        <w:rPr>
          <w:lang w:val="en-US"/>
        </w:rPr>
      </w:pPr>
      <w:r w:rsidRPr="002E5CBA">
        <w:rPr>
          <w:lang w:val="en-US"/>
        </w:rPr>
        <w:t xml:space="preserve">          minItems: </w:t>
      </w:r>
      <w:r>
        <w:rPr>
          <w:lang w:val="en-US"/>
        </w:rPr>
        <w:t>1</w:t>
      </w:r>
    </w:p>
    <w:p w14:paraId="6D976DE8"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56041AF" w14:textId="77777777" w:rsidR="007202F8" w:rsidRPr="002E5CBA" w:rsidRDefault="007202F8" w:rsidP="007202F8">
      <w:pPr>
        <w:pStyle w:val="PL"/>
        <w:rPr>
          <w:lang w:val="en-US"/>
        </w:rPr>
      </w:pPr>
      <w:r w:rsidRPr="002E5CBA">
        <w:rPr>
          <w:lang w:val="en-US"/>
        </w:rPr>
        <w:t xml:space="preserve">          type: array</w:t>
      </w:r>
    </w:p>
    <w:p w14:paraId="38C4BFB3" w14:textId="77777777" w:rsidR="007202F8" w:rsidRPr="002E5CBA" w:rsidRDefault="007202F8" w:rsidP="007202F8">
      <w:pPr>
        <w:pStyle w:val="PL"/>
        <w:rPr>
          <w:lang w:val="en-US"/>
        </w:rPr>
      </w:pPr>
      <w:r w:rsidRPr="002E5CBA">
        <w:rPr>
          <w:lang w:val="en-US"/>
        </w:rPr>
        <w:t xml:space="preserve">          items:</w:t>
      </w:r>
    </w:p>
    <w:p w14:paraId="6EFB09C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511D13" w14:textId="32415683" w:rsidR="00240BC9" w:rsidRPr="002E5CBA" w:rsidRDefault="007202F8" w:rsidP="0086296D">
      <w:pPr>
        <w:pStyle w:val="PL"/>
        <w:rPr>
          <w:lang w:val="en-US"/>
        </w:rPr>
      </w:pPr>
      <w:r w:rsidRPr="002E5CBA">
        <w:rPr>
          <w:lang w:val="en-US"/>
        </w:rPr>
        <w:t xml:space="preserve">          minItems: </w:t>
      </w:r>
      <w:r>
        <w:rPr>
          <w:lang w:val="en-US"/>
        </w:rPr>
        <w:t>1</w:t>
      </w:r>
    </w:p>
    <w:p w14:paraId="32EA07C3" w14:textId="77777777" w:rsidR="0086296D" w:rsidRPr="002E5CBA" w:rsidRDefault="0086296D" w:rsidP="0086296D">
      <w:pPr>
        <w:pStyle w:val="PL"/>
        <w:rPr>
          <w:lang w:val="en-US"/>
        </w:rPr>
      </w:pPr>
    </w:p>
    <w:p w14:paraId="32EA07C6" w14:textId="3F9F8847" w:rsidR="0086296D" w:rsidRPr="002E5CBA" w:rsidRDefault="0086296D" w:rsidP="0086296D">
      <w:pPr>
        <w:pStyle w:val="PL"/>
        <w:rPr>
          <w:lang w:val="en-US"/>
        </w:rPr>
      </w:pP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32EA07E0" w14:textId="77777777" w:rsidR="00C43287" w:rsidRPr="002E5CBA" w:rsidRDefault="00C43287" w:rsidP="00C43287">
      <w:pPr>
        <w:pStyle w:val="PL"/>
        <w:rPr>
          <w:lang w:val="en-US"/>
        </w:rPr>
      </w:pPr>
      <w:r w:rsidRPr="002E5CBA">
        <w:rPr>
          <w:lang w:val="en-US"/>
        </w:rPr>
        <w:t xml:space="preserve">            $ref: '#/components/schemas/EpsBearerId'</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lastRenderedPageBreak/>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28BC7EB1" w:rsidR="0089630E"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B43D9F" w14:textId="77777777" w:rsidR="0005439A" w:rsidRPr="002E5CBA" w:rsidRDefault="0005439A" w:rsidP="0005439A">
      <w:pPr>
        <w:pStyle w:val="PL"/>
        <w:rPr>
          <w:lang w:val="en-US"/>
        </w:rPr>
      </w:pPr>
      <w:r w:rsidRPr="002E5CBA">
        <w:rPr>
          <w:lang w:val="en-US"/>
        </w:rPr>
        <w:t xml:space="preserve">        </w:t>
      </w:r>
      <w:r>
        <w:rPr>
          <w:lang w:val="en-US"/>
        </w:rPr>
        <w:t>h</w:t>
      </w:r>
      <w:r w:rsidRPr="002E5CBA">
        <w:rPr>
          <w:lang w:val="en-US"/>
        </w:rPr>
        <w:t>smfPduSessionUri:</w:t>
      </w:r>
    </w:p>
    <w:p w14:paraId="2FACDB79" w14:textId="77777777" w:rsidR="0005439A" w:rsidRPr="002E5CBA" w:rsidRDefault="0005439A" w:rsidP="0005439A">
      <w:pPr>
        <w:pStyle w:val="PL"/>
        <w:rPr>
          <w:lang w:val="en-US"/>
        </w:rPr>
      </w:pPr>
      <w:r w:rsidRPr="002E5CBA">
        <w:rPr>
          <w:lang w:val="en-US"/>
        </w:rPr>
        <w:t xml:space="preserve">          $ref: 'TS29571_CommonData.yaml#/components/schemas/Uri'</w:t>
      </w:r>
    </w:p>
    <w:p w14:paraId="156C7B37" w14:textId="77777777" w:rsidR="0005439A" w:rsidRPr="002E5CBA" w:rsidRDefault="0005439A" w:rsidP="0005439A">
      <w:pPr>
        <w:pStyle w:val="PL"/>
        <w:rPr>
          <w:lang w:val="en-US"/>
        </w:rPr>
      </w:pPr>
      <w:r w:rsidRPr="002E5CBA">
        <w:rPr>
          <w:lang w:val="en-US"/>
        </w:rPr>
        <w:t xml:space="preserve">        supportedFeatures:</w:t>
      </w:r>
    </w:p>
    <w:p w14:paraId="625513DB" w14:textId="1E49970C" w:rsidR="0005439A" w:rsidRPr="002E5CBA" w:rsidRDefault="0005439A" w:rsidP="0086296D">
      <w:pPr>
        <w:pStyle w:val="PL"/>
        <w:rPr>
          <w:lang w:val="en-US"/>
        </w:rPr>
      </w:pPr>
      <w:r w:rsidRPr="002E5CBA">
        <w:rPr>
          <w:lang w:val="en-US"/>
        </w:rPr>
        <w:t xml:space="preserve">          $ref: 'TS29571_CommonData.yaml#/components/schemas/SupportedFeatures'</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32EA0819" w14:textId="77777777" w:rsidR="00C43287" w:rsidRPr="002E5CBA" w:rsidRDefault="00C43287" w:rsidP="00C43287">
      <w:pPr>
        <w:pStyle w:val="PL"/>
        <w:rPr>
          <w:lang w:val="en-US"/>
        </w:rPr>
      </w:pPr>
      <w:r w:rsidRPr="002E5CBA">
        <w:rPr>
          <w:lang w:val="en-US"/>
        </w:rPr>
        <w:t xml:space="preserve">            $ref: '#/components/schemas/EbiArpMapping'</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3FE0BAA" w14:textId="77777777" w:rsidR="007202F8" w:rsidRDefault="00240BC9" w:rsidP="0086296D">
      <w:pPr>
        <w:pStyle w:val="PL"/>
        <w:rPr>
          <w:lang w:val="en-US"/>
        </w:rPr>
      </w:pPr>
      <w:r w:rsidRPr="002E5CBA">
        <w:rPr>
          <w:lang w:val="en-US"/>
        </w:rPr>
        <w:t xml:space="preserve">          minItems: </w:t>
      </w:r>
      <w:r>
        <w:rPr>
          <w:lang w:val="en-US"/>
        </w:rPr>
        <w:t>1</w:t>
      </w:r>
    </w:p>
    <w:p w14:paraId="6A138F3D"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0B6B0CBA" w14:textId="77777777" w:rsidR="007202F8" w:rsidRPr="002E5CBA" w:rsidRDefault="007202F8" w:rsidP="007202F8">
      <w:pPr>
        <w:pStyle w:val="PL"/>
        <w:rPr>
          <w:lang w:val="en-US"/>
        </w:rPr>
      </w:pPr>
      <w:r w:rsidRPr="002E5CBA">
        <w:rPr>
          <w:lang w:val="en-US"/>
        </w:rPr>
        <w:t xml:space="preserve">          type: array</w:t>
      </w:r>
    </w:p>
    <w:p w14:paraId="24D3EED3" w14:textId="77777777" w:rsidR="007202F8" w:rsidRPr="002E5CBA" w:rsidRDefault="007202F8" w:rsidP="007202F8">
      <w:pPr>
        <w:pStyle w:val="PL"/>
        <w:rPr>
          <w:lang w:val="en-US"/>
        </w:rPr>
      </w:pPr>
      <w:r w:rsidRPr="002E5CBA">
        <w:rPr>
          <w:lang w:val="en-US"/>
        </w:rPr>
        <w:t xml:space="preserve">          items:</w:t>
      </w:r>
    </w:p>
    <w:p w14:paraId="717DD16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CC0552" w14:textId="0FA0BA1B" w:rsidR="00240BC9" w:rsidRPr="002E5CBA" w:rsidRDefault="007202F8" w:rsidP="0086296D">
      <w:pPr>
        <w:pStyle w:val="PL"/>
        <w:rPr>
          <w:lang w:val="en-US"/>
        </w:rPr>
      </w:pPr>
      <w:r w:rsidRPr="002E5CBA">
        <w:rPr>
          <w:lang w:val="en-US"/>
        </w:rPr>
        <w:t xml:space="preserve">          minItems: </w:t>
      </w:r>
      <w:r>
        <w:rPr>
          <w:lang w:val="en-US"/>
        </w:rPr>
        <w:t>1</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lastRenderedPageBreak/>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434B6558" w:rsidR="0086296D" w:rsidRPr="002E5CBA" w:rsidRDefault="0086296D" w:rsidP="0086296D">
      <w:pPr>
        <w:pStyle w:val="PL"/>
        <w:rPr>
          <w:lang w:val="en-US"/>
        </w:rPr>
      </w:pPr>
      <w:r w:rsidRPr="002E5CBA">
        <w:rPr>
          <w:lang w:val="en-US"/>
        </w:rPr>
        <w:t xml:space="preserve">        - statusInfo</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2668230F" w:rsidR="0086296D" w:rsidRPr="002E5CBA" w:rsidRDefault="0086296D" w:rsidP="0086296D">
      <w:pPr>
        <w:pStyle w:val="PL"/>
        <w:rPr>
          <w:lang w:val="en-US"/>
        </w:rPr>
      </w:pP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0415BE9C" w:rsidR="0086296D" w:rsidRPr="002E5CBA" w:rsidRDefault="0086296D" w:rsidP="0086296D">
      <w:pPr>
        <w:pStyle w:val="PL"/>
        <w:rPr>
          <w:lang w:val="en-US"/>
        </w:rPr>
      </w:pP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513E1713" w:rsidR="0086296D" w:rsidRPr="002E5CBA" w:rsidRDefault="0086296D" w:rsidP="0086296D">
      <w:pPr>
        <w:pStyle w:val="PL"/>
        <w:rPr>
          <w:lang w:val="en-US"/>
        </w:rPr>
      </w:pP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56081AC7" w:rsidR="0086296D" w:rsidRPr="002E5CBA" w:rsidRDefault="0086296D" w:rsidP="0086296D">
      <w:pPr>
        <w:pStyle w:val="PL"/>
        <w:rPr>
          <w:lang w:val="en-US"/>
        </w:rPr>
      </w:pP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lastRenderedPageBreak/>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0FF82D32" w:rsidR="0086296D" w:rsidRPr="002E5CBA" w:rsidRDefault="0086296D" w:rsidP="0086296D">
      <w:pPr>
        <w:pStyle w:val="PL"/>
        <w:rPr>
          <w:lang w:val="en-US"/>
        </w:rPr>
      </w:pP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3EEA9607" w:rsidR="0086296D" w:rsidRPr="002E5CBA" w:rsidRDefault="0086296D" w:rsidP="0086296D">
      <w:pPr>
        <w:pStyle w:val="PL"/>
        <w:rPr>
          <w:lang w:val="en-US"/>
        </w:rPr>
      </w:pP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t xml:space="preserve">        - notificationCause</w:t>
      </w:r>
    </w:p>
    <w:p w14:paraId="32EA0894" w14:textId="488A7398" w:rsidR="0086296D" w:rsidRPr="002E5CBA" w:rsidRDefault="0086296D" w:rsidP="0086296D">
      <w:pPr>
        <w:pStyle w:val="PL"/>
        <w:rPr>
          <w:lang w:val="en-US"/>
        </w:rPr>
      </w:pPr>
    </w:p>
    <w:p w14:paraId="32EA0895" w14:textId="02815B06" w:rsidR="0086296D" w:rsidRPr="002E5CBA" w:rsidRDefault="0086296D" w:rsidP="0086296D">
      <w:pPr>
        <w:pStyle w:val="PL"/>
        <w:rPr>
          <w:lang w:val="en-US"/>
        </w:rPr>
      </w:pP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378DAFA0" w:rsidR="0086296D" w:rsidRPr="002E5CBA" w:rsidRDefault="0086296D" w:rsidP="0086296D">
      <w:pPr>
        <w:pStyle w:val="PL"/>
        <w:rPr>
          <w:lang w:val="en-US"/>
        </w:rPr>
      </w:pP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51975AAD" w:rsidR="0086296D" w:rsidRPr="002E5CBA" w:rsidRDefault="0086296D" w:rsidP="0086296D">
      <w:pPr>
        <w:pStyle w:val="PL"/>
        <w:rPr>
          <w:lang w:val="en-US"/>
        </w:rPr>
      </w:pP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lastRenderedPageBreak/>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367E8F9E" w:rsidR="0086296D" w:rsidRPr="002E5CBA" w:rsidRDefault="0086296D" w:rsidP="0086296D">
      <w:pPr>
        <w:pStyle w:val="PL"/>
        <w:rPr>
          <w:lang w:val="en-US"/>
        </w:rPr>
      </w:pPr>
    </w:p>
    <w:p w14:paraId="32EA08C1" w14:textId="7BD2BD1B" w:rsidR="0086296D" w:rsidRPr="002E5CBA" w:rsidRDefault="0086296D" w:rsidP="0086296D">
      <w:pPr>
        <w:pStyle w:val="PL"/>
        <w:rPr>
          <w:lang w:val="en-US"/>
        </w:rPr>
      </w:pP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77777777" w:rsidR="0086296D" w:rsidRPr="002E5CBA" w:rsidRDefault="0086296D" w:rsidP="0086296D">
      <w:pPr>
        <w:pStyle w:val="PL"/>
        <w:rPr>
          <w:lang w:val="en-US"/>
        </w:rPr>
      </w:pPr>
      <w:r w:rsidRPr="002E5CBA">
        <w:rPr>
          <w:lang w:val="en-US"/>
        </w:rPr>
        <w:t xml:space="preserve">          $ref: 'TS29571_CommonData.yaml#/components/schemas/Bytes'</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30586209" w:rsidR="0086296D" w:rsidRPr="002E5CBA" w:rsidRDefault="0086296D" w:rsidP="0086296D">
      <w:pPr>
        <w:pStyle w:val="PL"/>
        <w:rPr>
          <w:lang w:val="en-US"/>
        </w:rPr>
      </w:pP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49B5D19B" w:rsidR="0086296D" w:rsidRPr="002E5CBA" w:rsidRDefault="0086296D" w:rsidP="0086296D">
      <w:pPr>
        <w:pStyle w:val="PL"/>
        <w:rPr>
          <w:lang w:val="en-US"/>
        </w:rPr>
      </w:pP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5F36F515" w:rsidR="0086296D" w:rsidRPr="002E5CBA" w:rsidRDefault="0086296D" w:rsidP="0086296D">
      <w:pPr>
        <w:pStyle w:val="PL"/>
        <w:rPr>
          <w:lang w:val="en-US"/>
        </w:rPr>
      </w:pP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5A65154C" w:rsidR="0086296D" w:rsidRPr="002E5CBA" w:rsidRDefault="0086296D" w:rsidP="0086296D">
      <w:pPr>
        <w:pStyle w:val="PL"/>
        <w:rPr>
          <w:lang w:val="en-US"/>
        </w:rPr>
      </w:pP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2EEE94F" w:rsidR="0086296D" w:rsidRPr="002E5CBA" w:rsidRDefault="0086296D" w:rsidP="0086296D">
      <w:pPr>
        <w:pStyle w:val="PL"/>
        <w:rPr>
          <w:lang w:val="en-US"/>
        </w:rPr>
      </w:pP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527980B2" w:rsidR="0086296D" w:rsidRPr="002E5CBA" w:rsidRDefault="0086296D" w:rsidP="0086296D">
      <w:pPr>
        <w:pStyle w:val="PL"/>
        <w:rPr>
          <w:lang w:val="en-US"/>
        </w:rPr>
      </w:pP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1A4B1664" w:rsidR="0086296D" w:rsidRDefault="0086296D" w:rsidP="0086296D">
      <w:pPr>
        <w:pStyle w:val="PL"/>
        <w:rPr>
          <w:lang w:val="en-US"/>
        </w:rPr>
      </w:pP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32EA0931" w14:textId="77777777" w:rsidR="00C43287" w:rsidRPr="002E5CBA" w:rsidRDefault="00C43287" w:rsidP="00C43287">
      <w:pPr>
        <w:pStyle w:val="PL"/>
        <w:rPr>
          <w:lang w:val="en-US"/>
        </w:rPr>
      </w:pPr>
      <w:r w:rsidRPr="002E5CBA">
        <w:rPr>
          <w:lang w:val="en-US"/>
        </w:rPr>
        <w:t xml:space="preserve">            $ref: '#/components/schemas/EpsBearerId'</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0746F5B1" w:rsidR="0086296D" w:rsidRPr="002E5CBA" w:rsidRDefault="0086296D" w:rsidP="0086296D">
      <w:pPr>
        <w:pStyle w:val="PL"/>
        <w:rPr>
          <w:lang w:val="en-US"/>
        </w:rPr>
      </w:pPr>
      <w:r w:rsidRPr="002E5CBA">
        <w:rPr>
          <w:lang w:val="en-US"/>
        </w:rPr>
        <w:t># SIMPLE DATA TYPES</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1FD1ACF6" w:rsidR="0086296D" w:rsidRPr="002E5CBA" w:rsidRDefault="0086296D" w:rsidP="0086296D">
      <w:pPr>
        <w:pStyle w:val="PL"/>
        <w:rPr>
          <w:lang w:val="en-US"/>
        </w:rPr>
      </w:pP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49E51D07" w:rsidR="0086296D" w:rsidRPr="002E5CBA" w:rsidRDefault="0086296D" w:rsidP="0086296D">
      <w:pPr>
        <w:pStyle w:val="PL"/>
        <w:rPr>
          <w:lang w:val="en-US"/>
        </w:rPr>
      </w:pP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19B148C8" w:rsidR="0086296D" w:rsidRPr="002E5CBA" w:rsidRDefault="0086296D" w:rsidP="0086296D">
      <w:pPr>
        <w:pStyle w:val="PL"/>
        <w:rPr>
          <w:lang w:val="en-US"/>
        </w:rPr>
      </w:pP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6D04DF3D" w:rsidR="0086296D" w:rsidRPr="002E5CBA" w:rsidRDefault="0086296D" w:rsidP="0086296D">
      <w:pPr>
        <w:pStyle w:val="PL"/>
        <w:rPr>
          <w:lang w:val="en-US"/>
        </w:rPr>
      </w:pP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14F46CDC" w:rsidR="0086296D" w:rsidRDefault="0086296D" w:rsidP="0086296D">
      <w:pPr>
        <w:pStyle w:val="PL"/>
        <w:rPr>
          <w:lang w:val="en-US"/>
        </w:rPr>
      </w:pPr>
      <w:r w:rsidRPr="002E5CBA">
        <w:rPr>
          <w:lang w:val="en-US"/>
        </w:rPr>
        <w:t xml:space="preserve">      pattern: '^[A-F0-9]{8}$'</w:t>
      </w:r>
    </w:p>
    <w:p w14:paraId="180D78E0" w14:textId="77777777" w:rsidR="008D3B38" w:rsidRDefault="008D3B38" w:rsidP="008D3B38">
      <w:pPr>
        <w:pStyle w:val="PL"/>
        <w:rPr>
          <w:lang w:val="en-US"/>
        </w:rPr>
      </w:pPr>
    </w:p>
    <w:p w14:paraId="4BE175F5" w14:textId="6DE22760" w:rsidR="008D3B38" w:rsidRPr="002E5CBA" w:rsidRDefault="008D3B38" w:rsidP="008D3B38">
      <w:pPr>
        <w:pStyle w:val="PL"/>
        <w:rPr>
          <w:lang w:val="en-US"/>
        </w:rPr>
      </w:pPr>
      <w:r w:rsidRPr="002E5CBA">
        <w:rPr>
          <w:lang w:val="en-US"/>
        </w:rPr>
        <w:t xml:space="preserve">    </w:t>
      </w:r>
      <w:r>
        <w:rPr>
          <w:lang w:val="en-US"/>
        </w:rPr>
        <w:t>EpsBearerContextStatus</w:t>
      </w:r>
      <w:r w:rsidRPr="002E5CBA">
        <w:rPr>
          <w:lang w:val="en-US"/>
        </w:rPr>
        <w:t>:</w:t>
      </w:r>
    </w:p>
    <w:p w14:paraId="23772121" w14:textId="77777777" w:rsidR="008D3B38" w:rsidRPr="002E5CBA" w:rsidRDefault="008D3B38" w:rsidP="008D3B38">
      <w:pPr>
        <w:pStyle w:val="PL"/>
        <w:rPr>
          <w:lang w:val="en-US"/>
        </w:rPr>
      </w:pPr>
      <w:r w:rsidRPr="002E5CBA">
        <w:rPr>
          <w:lang w:val="en-US"/>
        </w:rPr>
        <w:t xml:space="preserve">      type: string</w:t>
      </w:r>
    </w:p>
    <w:p w14:paraId="0000DE43" w14:textId="1860BC38" w:rsidR="008D3B38" w:rsidRPr="002E5CBA" w:rsidRDefault="008D3B38" w:rsidP="0086296D">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lastRenderedPageBreak/>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6B4DC552"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43938888" w:rsidR="008670DC" w:rsidRDefault="008670DC" w:rsidP="008670DC">
      <w:pPr>
        <w:pStyle w:val="PL"/>
      </w:pPr>
      <w:r>
        <w:rPr>
          <w:lang w:val="en-US"/>
        </w:rPr>
        <w:t xml:space="preserve">          - </w:t>
      </w:r>
      <w:r>
        <w:t>HO_FAILURE</w:t>
      </w:r>
    </w:p>
    <w:p w14:paraId="0DE9A6FF" w14:textId="66C01AEC" w:rsidR="00E25195" w:rsidRDefault="00E25195" w:rsidP="008670DC">
      <w:pPr>
        <w:pStyle w:val="PL"/>
      </w:pPr>
      <w:r w:rsidRPr="002E5CBA">
        <w:rPr>
          <w:lang w:val="en-US"/>
        </w:rPr>
        <w:t xml:space="preserve">          </w:t>
      </w:r>
      <w:r>
        <w:rPr>
          <w:lang w:val="en-US"/>
        </w:rPr>
        <w:t xml:space="preserve">- </w:t>
      </w:r>
      <w:r>
        <w:t>INSUFFICIENT_UP_RESOURCES</w:t>
      </w:r>
    </w:p>
    <w:p w14:paraId="72D5D03C" w14:textId="156D4C21" w:rsidR="009A4057" w:rsidRPr="00B971AE" w:rsidRDefault="009A4057" w:rsidP="008670DC">
      <w:pPr>
        <w:pStyle w:val="PL"/>
        <w:rPr>
          <w:lang w:val="en-US"/>
        </w:rPr>
      </w:pPr>
      <w:r>
        <w:rPr>
          <w:lang w:val="en-US"/>
        </w:rPr>
        <w:t xml:space="preserve">          - </w:t>
      </w:r>
      <w:r w:rsidRPr="00EA2206">
        <w:t>PDU_SESSION_</w:t>
      </w:r>
      <w:r>
        <w:t>HANDED_OVER</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2197D8AC"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lastRenderedPageBreak/>
        <w:t xml:space="preserve">        - </w:t>
      </w:r>
      <w:r>
        <w:t>PDU_SESSION_STATUS_MISMATCH</w:t>
      </w:r>
    </w:p>
    <w:p w14:paraId="41840738" w14:textId="7E92639C" w:rsidR="008670DC" w:rsidRDefault="008670DC" w:rsidP="0086296D">
      <w:pPr>
        <w:pStyle w:val="PL"/>
      </w:pPr>
      <w:r>
        <w:rPr>
          <w:lang w:val="en-US"/>
        </w:rPr>
        <w:t xml:space="preserve">        - </w:t>
      </w:r>
      <w:r>
        <w:t>HO_FAILURE</w:t>
      </w:r>
    </w:p>
    <w:p w14:paraId="51045494" w14:textId="4C35AA69" w:rsidR="001E2E66" w:rsidRDefault="001E2E66" w:rsidP="0086296D">
      <w:pPr>
        <w:pStyle w:val="PL"/>
      </w:pPr>
      <w:r>
        <w:rPr>
          <w:lang w:val="en-US"/>
        </w:rPr>
        <w:t xml:space="preserve">        - </w:t>
      </w:r>
      <w:r>
        <w:t>INSUFFICIENT_UP_RESOURCES</w:t>
      </w:r>
    </w:p>
    <w:p w14:paraId="41D755A9" w14:textId="77534092" w:rsidR="009A4057" w:rsidRPr="008670DC" w:rsidRDefault="009A4057" w:rsidP="0086296D">
      <w:pPr>
        <w:pStyle w:val="PL"/>
        <w:rPr>
          <w:lang w:val="en-US"/>
        </w:rPr>
      </w:pPr>
      <w:r>
        <w:rPr>
          <w:lang w:val="en-US"/>
        </w:rPr>
        <w:t xml:space="preserve">        - </w:t>
      </w:r>
      <w:r w:rsidRPr="00EA2206">
        <w:t>PDU_SESSION_</w:t>
      </w:r>
      <w:r>
        <w:t>HANDED_OVER</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lastRenderedPageBreak/>
        <w:t xml:space="preserve">      </w:t>
      </w:r>
      <w:r>
        <w:rPr>
          <w:lang w:val="en-US"/>
        </w:rPr>
        <w:t xml:space="preserve">    - HANDOVER_REQ_ACK</w:t>
      </w:r>
    </w:p>
    <w:p w14:paraId="32EA0A25" w14:textId="5D7A6A18"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C45087D" w14:textId="77EE4DD8" w:rsidR="00F03565" w:rsidRDefault="00F03565" w:rsidP="00DA3B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6BC64BEC" w:rsidR="00DA3B9B" w:rsidRDefault="00DA3B9B" w:rsidP="00DA3B9B">
      <w:pPr>
        <w:pStyle w:val="PL"/>
        <w:rPr>
          <w:lang w:val="en-US"/>
        </w:rPr>
      </w:pPr>
      <w:r w:rsidRPr="005F65E6">
        <w:rPr>
          <w:lang w:val="en-US"/>
        </w:rPr>
        <w:t xml:space="preserve">        - HANDOVER_RES_AL</w:t>
      </w:r>
      <w:r>
        <w:rPr>
          <w:lang w:val="en-US"/>
        </w:rPr>
        <w:t>LOC_FAIL</w:t>
      </w:r>
    </w:p>
    <w:p w14:paraId="315B894F" w14:textId="3E002FF0" w:rsidR="00F03565" w:rsidRDefault="00F03565" w:rsidP="00DA3B9B">
      <w:pPr>
        <w:pStyle w:val="PL"/>
        <w:rPr>
          <w:lang w:val="en-US"/>
        </w:rPr>
      </w:pPr>
      <w:r w:rsidRPr="005F65E6">
        <w:rPr>
          <w:lang w:val="en-US"/>
        </w:rPr>
        <w:t xml:space="preserve">        - </w:t>
      </w:r>
      <w:r>
        <w:rPr>
          <w:lang w:val="en-US"/>
        </w:rPr>
        <w:t>SECONDARY_RAT_USAGE</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5977034" w:rsidR="0086296D" w:rsidRDefault="0086296D" w:rsidP="0086296D">
      <w:pPr>
        <w:pStyle w:val="PL"/>
      </w:pPr>
      <w:r>
        <w:t xml:space="preserve">  </w:t>
      </w:r>
      <w:r w:rsidR="00BA6BC3">
        <w:t xml:space="preserve">  </w:t>
      </w:r>
      <w:r>
        <w:t>'PduSessionCreateError':</w:t>
      </w:r>
    </w:p>
    <w:p w14:paraId="32EA0A49" w14:textId="42FEA659"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32EA0A4A" w14:textId="77777777" w:rsidR="0086296D" w:rsidRPr="002E5CBA" w:rsidRDefault="0086296D" w:rsidP="0086296D">
      <w:pPr>
        <w:pStyle w:val="PL"/>
        <w:rPr>
          <w:lang w:val="en-US"/>
        </w:rPr>
      </w:pPr>
      <w:r w:rsidRPr="002E5CBA">
        <w:rPr>
          <w:lang w:val="en-US"/>
        </w:rPr>
        <w:t xml:space="preserve">      content:</w:t>
      </w:r>
    </w:p>
    <w:p w14:paraId="32EA0A4B" w14:textId="3E4069F1" w:rsidR="0086296D" w:rsidRPr="002E5CBA" w:rsidRDefault="0086296D" w:rsidP="0086296D">
      <w:pPr>
        <w:pStyle w:val="PL"/>
        <w:rPr>
          <w:lang w:val="en-US"/>
        </w:rPr>
      </w:pPr>
      <w:r w:rsidRPr="002E5CBA">
        <w:rPr>
          <w:lang w:val="en-US"/>
        </w:rPr>
        <w:t xml:space="preserve">        application/json: # message without binary body part</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t xml:space="preserve">                  schema:</w:t>
      </w:r>
    </w:p>
    <w:p w14:paraId="32EA0A5F" w14:textId="0A911821" w:rsidR="0086296D" w:rsidRDefault="0086296D" w:rsidP="0086296D">
      <w:pPr>
        <w:pStyle w:val="PL"/>
      </w:pPr>
      <w:r w:rsidRPr="002E5CBA">
        <w:rPr>
          <w:lang w:val="en-US"/>
        </w:rPr>
        <w:t xml:space="preserve">                    type: string</w:t>
      </w:r>
    </w:p>
    <w:p w14:paraId="32EA0A60" w14:textId="77777777" w:rsidR="0086296D" w:rsidRDefault="0086296D" w:rsidP="0086296D">
      <w:pPr>
        <w:pStyle w:val="PL"/>
      </w:pPr>
    </w:p>
    <w:p w14:paraId="32EA0A61" w14:textId="4DB872DA" w:rsidR="0086296D" w:rsidRDefault="00DD192A" w:rsidP="0086296D">
      <w:pPr>
        <w:pStyle w:val="PL"/>
      </w:pPr>
      <w:r>
        <w:t xml:space="preserve">    </w:t>
      </w:r>
      <w:r w:rsidR="0086296D">
        <w:t>'HsmfUpdateError':</w:t>
      </w:r>
    </w:p>
    <w:p w14:paraId="32EA0A62" w14:textId="03C97BB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63" w14:textId="77777777" w:rsidR="0086296D" w:rsidRPr="002E5CBA" w:rsidRDefault="0086296D" w:rsidP="0086296D">
      <w:pPr>
        <w:pStyle w:val="PL"/>
        <w:rPr>
          <w:lang w:val="en-US"/>
        </w:rPr>
      </w:pPr>
      <w:r w:rsidRPr="002E5CBA">
        <w:rPr>
          <w:lang w:val="en-US"/>
        </w:rPr>
        <w:t xml:space="preserve">      content:</w:t>
      </w:r>
    </w:p>
    <w:p w14:paraId="32EA0A64" w14:textId="639BDEFD" w:rsidR="0086296D" w:rsidRPr="002E5CBA" w:rsidRDefault="0086296D" w:rsidP="0086296D">
      <w:pPr>
        <w:pStyle w:val="PL"/>
        <w:rPr>
          <w:lang w:val="en-US"/>
        </w:rPr>
      </w:pPr>
      <w:r w:rsidRPr="002E5CBA">
        <w:rPr>
          <w:lang w:val="en-US"/>
        </w:rPr>
        <w:t xml:space="preserve">        application/json: # message without binary body part</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6286C5F1" w:rsidR="0086296D" w:rsidRPr="002E5CBA" w:rsidRDefault="0086296D" w:rsidP="0086296D">
      <w:pPr>
        <w:pStyle w:val="PL"/>
        <w:rPr>
          <w:lang w:val="en-US"/>
        </w:rPr>
      </w:pPr>
      <w:r w:rsidRPr="002E5CBA">
        <w:rPr>
          <w:lang w:val="en-US"/>
        </w:rPr>
        <w:t xml:space="preserve">                    type: string</w:t>
      </w:r>
    </w:p>
    <w:p w14:paraId="32EA0A79" w14:textId="77777777" w:rsidR="0086296D" w:rsidRDefault="0086296D" w:rsidP="0086296D">
      <w:pPr>
        <w:pStyle w:val="PL"/>
        <w:rPr>
          <w:lang w:val="en-US"/>
        </w:rPr>
      </w:pPr>
    </w:p>
    <w:p w14:paraId="32EA0A7A" w14:textId="381AE7B1" w:rsidR="0086296D" w:rsidRDefault="00DD192A" w:rsidP="0086296D">
      <w:pPr>
        <w:pStyle w:val="PL"/>
      </w:pPr>
      <w:r>
        <w:t xml:space="preserve">    </w:t>
      </w:r>
      <w:r w:rsidR="0086296D">
        <w:t>'VsmfUpdateError':</w:t>
      </w:r>
    </w:p>
    <w:p w14:paraId="32EA0A7B" w14:textId="53A1B9DA"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7C" w14:textId="77777777" w:rsidR="0086296D" w:rsidRPr="002E5CBA" w:rsidRDefault="0086296D" w:rsidP="0086296D">
      <w:pPr>
        <w:pStyle w:val="PL"/>
        <w:rPr>
          <w:lang w:val="en-US"/>
        </w:rPr>
      </w:pPr>
      <w:r w:rsidRPr="002E5CBA">
        <w:rPr>
          <w:lang w:val="en-US"/>
        </w:rPr>
        <w:t xml:space="preserve">      content:</w:t>
      </w:r>
    </w:p>
    <w:p w14:paraId="32EA0A7D" w14:textId="7E63C0A0" w:rsidR="0086296D" w:rsidRPr="002E5CBA" w:rsidRDefault="0086296D" w:rsidP="0086296D">
      <w:pPr>
        <w:pStyle w:val="PL"/>
        <w:rPr>
          <w:lang w:val="en-US"/>
        </w:rPr>
      </w:pPr>
      <w:r w:rsidRPr="002E5CBA">
        <w:rPr>
          <w:lang w:val="en-US"/>
        </w:rPr>
        <w:t xml:space="preserve">        application/json: # message without binary body part</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1AF30669" w:rsidR="0086296D" w:rsidRPr="002E5CBA" w:rsidRDefault="0086296D" w:rsidP="0086296D">
      <w:pPr>
        <w:pStyle w:val="PL"/>
        <w:rPr>
          <w:lang w:val="en-US"/>
        </w:rPr>
      </w:pPr>
      <w:r w:rsidRPr="002E5CBA">
        <w:rPr>
          <w:lang w:val="en-US"/>
        </w:rPr>
        <w:t xml:space="preserve">                    type: string</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849AF26" w:rsidR="0086296D" w:rsidRPr="002E5CBA" w:rsidRDefault="0086296D" w:rsidP="0086296D">
      <w:pPr>
        <w:pStyle w:val="PL"/>
        <w:rPr>
          <w:lang w:val="en-US"/>
        </w:rPr>
      </w:pPr>
      <w:r w:rsidRPr="002E5CBA">
        <w:rPr>
          <w:lang w:val="en-US"/>
        </w:rPr>
        <w:t xml:space="preserve">                    type: string</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456" w:name="_Toc20129657"/>
      <w:bookmarkStart w:id="457" w:name="_Toc27584284"/>
      <w:r w:rsidRPr="002B35B4">
        <w:rPr>
          <w:lang w:val="en-US"/>
        </w:rPr>
        <w:t>Annex B (Informative):</w:t>
      </w:r>
      <w:r w:rsidRPr="002B35B4">
        <w:rPr>
          <w:lang w:val="en-US"/>
        </w:rPr>
        <w:br/>
        <w:t>HTTP Multipart Messages</w:t>
      </w:r>
      <w:bookmarkEnd w:id="456"/>
      <w:bookmarkEnd w:id="457"/>
    </w:p>
    <w:p w14:paraId="32EA0A9D" w14:textId="77777777" w:rsidR="005C2369" w:rsidRPr="002B35B4" w:rsidRDefault="005C2369" w:rsidP="005C2369">
      <w:pPr>
        <w:pStyle w:val="Heading2"/>
        <w:rPr>
          <w:lang w:val="en-US"/>
        </w:rPr>
      </w:pPr>
      <w:bookmarkStart w:id="458" w:name="_Toc20129658"/>
      <w:bookmarkStart w:id="459" w:name="_Toc27584285"/>
      <w:r w:rsidRPr="002B35B4">
        <w:rPr>
          <w:lang w:val="en-US"/>
        </w:rPr>
        <w:t>B.1</w:t>
      </w:r>
      <w:r w:rsidRPr="002B35B4">
        <w:rPr>
          <w:lang w:val="en-US"/>
        </w:rPr>
        <w:tab/>
      </w:r>
      <w:r>
        <w:rPr>
          <w:lang w:val="en-US"/>
        </w:rPr>
        <w:t xml:space="preserve">Example of </w:t>
      </w:r>
      <w:r w:rsidRPr="002B35B4">
        <w:rPr>
          <w:lang w:val="en-US"/>
        </w:rPr>
        <w:t>HTTP multipart message</w:t>
      </w:r>
      <w:bookmarkEnd w:id="458"/>
      <w:bookmarkEnd w:id="459"/>
    </w:p>
    <w:p w14:paraId="32EA0A9E" w14:textId="77777777" w:rsidR="005C2369" w:rsidRPr="005C2369" w:rsidRDefault="005C2369" w:rsidP="005C2369">
      <w:pPr>
        <w:pStyle w:val="Heading3"/>
        <w:rPr>
          <w:lang w:val="en-US"/>
        </w:rPr>
      </w:pPr>
      <w:bookmarkStart w:id="460" w:name="_Toc20129659"/>
      <w:bookmarkStart w:id="461" w:name="_Toc27584286"/>
      <w:r>
        <w:rPr>
          <w:lang w:val="en-US"/>
        </w:rPr>
        <w:t>B.1.1</w:t>
      </w:r>
      <w:r>
        <w:rPr>
          <w:lang w:val="en-US"/>
        </w:rPr>
        <w:tab/>
        <w:t>General</w:t>
      </w:r>
      <w:bookmarkEnd w:id="460"/>
      <w:bookmarkEnd w:id="461"/>
    </w:p>
    <w:p w14:paraId="32EA0A9F" w14:textId="1A6C0E9C" w:rsidR="00374AB0" w:rsidRDefault="00374AB0" w:rsidP="00374AB0">
      <w:pPr>
        <w:rPr>
          <w:lang w:val="en-US" w:eastAsia="fr-FR"/>
        </w:rPr>
      </w:pPr>
      <w:r>
        <w:rPr>
          <w:lang w:val="en-US" w:eastAsia="fr-FR"/>
        </w:rPr>
        <w:t xml:space="preserve">This </w:t>
      </w:r>
      <w:r w:rsidR="005B1EEB">
        <w:rPr>
          <w:lang w:val="en-US" w:eastAsia="fr-FR"/>
        </w:rPr>
        <w:t>clause</w:t>
      </w:r>
      <w:r>
        <w:rPr>
          <w:lang w:val="en-US" w:eastAsia="fr-FR"/>
        </w:rPr>
        <w:t xml:space="preserv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lastRenderedPageBreak/>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462" w:name="_Toc20129660"/>
      <w:bookmarkStart w:id="463" w:name="_Toc27584287"/>
      <w:r>
        <w:rPr>
          <w:lang w:val="en-US" w:eastAsia="fr-FR"/>
        </w:rPr>
        <w:t>B.1.2</w:t>
      </w:r>
      <w:r>
        <w:rPr>
          <w:lang w:val="en-US" w:eastAsia="fr-FR"/>
        </w:rPr>
        <w:tab/>
        <w:t>Example HTTP multipart message with N1 SM Message binary data</w:t>
      </w:r>
      <w:bookmarkEnd w:id="462"/>
      <w:bookmarkEnd w:id="463"/>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1B23375D"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464" w:name="historyclause"/>
      <w:r w:rsidRPr="004D3578">
        <w:br w:type="page"/>
      </w:r>
      <w:bookmarkStart w:id="465" w:name="_Toc20129661"/>
      <w:bookmarkStart w:id="466" w:name="_Toc27584288"/>
      <w:r w:rsidRPr="004D3578">
        <w:lastRenderedPageBreak/>
        <w:t xml:space="preserve">Annex </w:t>
      </w:r>
      <w:r w:rsidR="00212257">
        <w:t>C</w:t>
      </w:r>
      <w:r w:rsidR="00212257" w:rsidRPr="004D3578">
        <w:t xml:space="preserve"> </w:t>
      </w:r>
      <w:r w:rsidRPr="004D3578">
        <w:t>(informative):</w:t>
      </w:r>
      <w:r w:rsidRPr="004D3578">
        <w:br/>
        <w:t>Change history</w:t>
      </w:r>
      <w:bookmarkEnd w:id="465"/>
      <w:bookmarkEnd w:id="466"/>
    </w:p>
    <w:bookmarkEnd w:id="464"/>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32992C95" w:rsidR="00586EF4" w:rsidRPr="00D67278" w:rsidRDefault="00586EF4" w:rsidP="00586EF4">
            <w:pPr>
              <w:pStyle w:val="TAL"/>
              <w:rPr>
                <w:rFonts w:cs="Arial"/>
                <w:sz w:val="16"/>
                <w:szCs w:val="16"/>
                <w:lang w:eastAsia="en-GB"/>
              </w:rPr>
            </w:pPr>
            <w:r w:rsidRPr="00D67278">
              <w:rPr>
                <w:rFonts w:cs="Arial"/>
                <w:sz w:val="16"/>
                <w:szCs w:val="16"/>
                <w:lang w:eastAsia="en-GB"/>
              </w:rPr>
              <w:t xml:space="preserve">A new cause value </w:t>
            </w:r>
            <w:r w:rsidR="003D3194">
              <w:rPr>
                <w:rFonts w:cs="Arial"/>
                <w:sz w:val="16"/>
                <w:szCs w:val="16"/>
                <w:lang w:eastAsia="en-GB"/>
              </w:rPr>
              <w:t>'</w:t>
            </w:r>
            <w:r w:rsidRPr="00D67278">
              <w:rPr>
                <w:rFonts w:cs="Arial"/>
                <w:sz w:val="16"/>
                <w:szCs w:val="16"/>
                <w:lang w:eastAsia="en-GB"/>
              </w:rPr>
              <w:t>PDU_Session_Status_Mismatch</w:t>
            </w:r>
            <w:r w:rsidR="003D3194">
              <w:rPr>
                <w:rFonts w:cs="Arial"/>
                <w:sz w:val="16"/>
                <w:szCs w:val="16"/>
                <w:lang w:eastAsia="en-GB"/>
              </w:rPr>
              <w:t>'</w:t>
            </w:r>
            <w:r w:rsidRPr="00D67278">
              <w:rPr>
                <w:rFonts w:cs="Arial"/>
                <w:sz w:val="16"/>
                <w:szCs w:val="16"/>
                <w:lang w:eastAsia="en-GB"/>
              </w:rPr>
              <w:t xml:space="preserve">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lang w:eastAsia="en-GB"/>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r w:rsidR="004F6B23" w:rsidRPr="006B0D02" w14:paraId="054CD91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A67F4B8" w14:textId="19B4BAC1" w:rsidR="004F6B23" w:rsidRDefault="004F6B23"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41062" w14:textId="77777777" w:rsidR="004F6B23" w:rsidRDefault="004F6B23" w:rsidP="00586EF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55BC4" w14:textId="77777777" w:rsidR="004F6B23" w:rsidRDefault="004F6B23" w:rsidP="00586E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E31B7" w14:textId="77777777" w:rsidR="004F6B23" w:rsidRDefault="004F6B23" w:rsidP="00586EF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60635" w14:textId="77777777" w:rsidR="004F6B23" w:rsidRPr="006B0D02" w:rsidRDefault="004F6B23"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F919" w14:textId="77777777" w:rsidR="004F6B23" w:rsidRDefault="004F6B23" w:rsidP="00586EF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8DF64" w14:textId="3B5DA814" w:rsidR="004F6B23" w:rsidRDefault="004F6B23" w:rsidP="00586EF4">
            <w:pPr>
              <w:pStyle w:val="TAL"/>
              <w:rPr>
                <w:rFonts w:cs="Arial"/>
                <w:sz w:val="16"/>
                <w:szCs w:val="16"/>
                <w:lang w:eastAsia="en-GB"/>
              </w:rPr>
            </w:pPr>
            <w:r w:rsidRPr="004F6B23">
              <w:rPr>
                <w:rFonts w:cs="Arial"/>
                <w:sz w:val="16"/>
                <w:szCs w:val="16"/>
                <w:lang w:eastAsia="en-GB"/>
              </w:rPr>
              <w:t>MaxIntegrityProtectedDataRate</w:t>
            </w:r>
            <w:r>
              <w:rPr>
                <w:rFonts w:cs="Arial"/>
                <w:sz w:val="16"/>
                <w:szCs w:val="16"/>
                <w:lang w:eastAsia="en-GB"/>
              </w:rPr>
              <w:t xml:space="preserve"> </w:t>
            </w:r>
            <w:r w:rsidRPr="004F6B23">
              <w:rPr>
                <w:rFonts w:cs="Arial"/>
                <w:sz w:val="16"/>
                <w:szCs w:val="16"/>
                <w:lang w:eastAsia="en-GB"/>
              </w:rPr>
              <w:t>spare quote fixed in yaml-file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D8B9" w14:textId="362479A1" w:rsidR="004F6B23" w:rsidRPr="00AC493C" w:rsidRDefault="004F6B23" w:rsidP="00586EF4">
            <w:pPr>
              <w:pStyle w:val="TAC"/>
              <w:rPr>
                <w:sz w:val="16"/>
                <w:szCs w:val="16"/>
              </w:rPr>
            </w:pPr>
            <w:r>
              <w:rPr>
                <w:sz w:val="16"/>
                <w:szCs w:val="16"/>
              </w:rPr>
              <w:t>15.2.1</w:t>
            </w:r>
          </w:p>
        </w:tc>
      </w:tr>
      <w:tr w:rsidR="00984507" w:rsidRPr="006B0D02" w14:paraId="319907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C54E" w14:textId="4B0ABA93" w:rsidR="00984507" w:rsidRDefault="00984507" w:rsidP="00586EF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43C9" w14:textId="38D38F60" w:rsidR="00984507" w:rsidRDefault="00984507" w:rsidP="00586EF4">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5900" w14:textId="47195F7E" w:rsidR="00984507" w:rsidRDefault="00984507" w:rsidP="00586EF4">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2CD0" w14:textId="7000A000" w:rsidR="00984507" w:rsidRDefault="00984507" w:rsidP="00586EF4">
            <w:pPr>
              <w:pStyle w:val="TAL"/>
              <w:jc w:val="center"/>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42345" w14:textId="77777777" w:rsidR="00984507" w:rsidRPr="006B0D02" w:rsidRDefault="00984507"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9E3A2" w14:textId="00501005" w:rsidR="00984507" w:rsidRDefault="00984507"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EA853" w14:textId="5750906B" w:rsidR="00984507" w:rsidRPr="004F6B23" w:rsidRDefault="00984507" w:rsidP="00586EF4">
            <w:pPr>
              <w:pStyle w:val="TAL"/>
              <w:rPr>
                <w:rFonts w:cs="Arial"/>
                <w:sz w:val="16"/>
                <w:szCs w:val="16"/>
                <w:lang w:eastAsia="en-GB"/>
              </w:rPr>
            </w:pPr>
            <w:r>
              <w:rPr>
                <w:rFonts w:cs="Arial"/>
                <w:sz w:val="16"/>
                <w:szCs w:val="16"/>
                <w:lang w:eastAsia="en-GB"/>
              </w:rPr>
              <w:t>OpenAPI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C5656" w14:textId="4FFF1D65" w:rsidR="00984507" w:rsidRDefault="00984507" w:rsidP="00586EF4">
            <w:pPr>
              <w:pStyle w:val="TAC"/>
              <w:rPr>
                <w:sz w:val="16"/>
                <w:szCs w:val="16"/>
              </w:rPr>
            </w:pPr>
            <w:r>
              <w:rPr>
                <w:sz w:val="16"/>
                <w:szCs w:val="16"/>
              </w:rPr>
              <w:t>15.3.0</w:t>
            </w:r>
          </w:p>
        </w:tc>
      </w:tr>
      <w:tr w:rsidR="00984507" w:rsidRPr="006B0D02" w14:paraId="42BF322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CADFDB" w14:textId="0E2827C8" w:rsidR="00984507" w:rsidRDefault="00984507" w:rsidP="00984507">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A9C90" w14:textId="358ADA81" w:rsidR="00984507" w:rsidRDefault="00984507" w:rsidP="00984507">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552F82" w14:textId="2AED5F35" w:rsidR="00984507" w:rsidRDefault="00984507" w:rsidP="00984507">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56FB" w14:textId="25AC1336" w:rsidR="00984507" w:rsidRDefault="00984507" w:rsidP="00984507">
            <w:pPr>
              <w:pStyle w:val="TAL"/>
              <w:jc w:val="center"/>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C355" w14:textId="5226F729" w:rsidR="00984507" w:rsidRPr="006B0D02" w:rsidRDefault="00984507" w:rsidP="0098450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F8027" w14:textId="3B3BC334" w:rsidR="00984507" w:rsidRDefault="00984507" w:rsidP="00984507">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1DB3" w14:textId="31DE8727" w:rsidR="00984507" w:rsidRPr="004F6B23" w:rsidRDefault="00984507" w:rsidP="00984507">
            <w:pPr>
              <w:pStyle w:val="TAL"/>
              <w:rPr>
                <w:rFonts w:cs="Arial"/>
                <w:sz w:val="16"/>
                <w:szCs w:val="16"/>
                <w:lang w:eastAsia="en-GB"/>
              </w:rPr>
            </w:pPr>
            <w:r w:rsidRPr="00984507">
              <w:rPr>
                <w:rFonts w:cs="Arial"/>
                <w:sz w:val="16"/>
                <w:szCs w:val="16"/>
                <w:lang w:eastAsia="en-GB"/>
              </w:rPr>
              <w:t>Secondary RAT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44B71" w14:textId="51B89117" w:rsidR="00984507" w:rsidRDefault="00984507" w:rsidP="00984507">
            <w:pPr>
              <w:pStyle w:val="TAC"/>
              <w:rPr>
                <w:sz w:val="16"/>
                <w:szCs w:val="16"/>
              </w:rPr>
            </w:pPr>
            <w:r w:rsidRPr="00AC217B">
              <w:rPr>
                <w:sz w:val="16"/>
                <w:szCs w:val="16"/>
              </w:rPr>
              <w:t>15.3.0</w:t>
            </w:r>
          </w:p>
        </w:tc>
      </w:tr>
      <w:tr w:rsidR="005E23A6" w:rsidRPr="006B0D02" w14:paraId="12FBA54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CEF186E" w14:textId="6F6A2DA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9251A" w14:textId="5766186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13AED" w14:textId="02C27B24"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E5FD4" w14:textId="0ACD560A" w:rsidR="005E23A6" w:rsidRDefault="005E23A6" w:rsidP="005E23A6">
            <w:pPr>
              <w:pStyle w:val="TAL"/>
              <w:jc w:val="center"/>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17AA" w14:textId="6DA7C2FF"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BB1D1" w14:textId="6038F7DB"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18FB2" w14:textId="03A71CD0" w:rsidR="005E23A6" w:rsidRPr="00984507" w:rsidRDefault="005E23A6" w:rsidP="005E23A6">
            <w:pPr>
              <w:pStyle w:val="TAL"/>
              <w:rPr>
                <w:rFonts w:cs="Arial"/>
                <w:sz w:val="16"/>
                <w:szCs w:val="16"/>
                <w:lang w:eastAsia="en-GB"/>
              </w:rPr>
            </w:pPr>
            <w:r w:rsidRPr="00984507">
              <w:rPr>
                <w:rFonts w:cs="Arial"/>
                <w:sz w:val="16"/>
                <w:szCs w:val="16"/>
                <w:lang w:eastAsia="en-GB"/>
              </w:rPr>
              <w:t>Target ID during inter NG-RAN node N2 based handover and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2614E" w14:textId="30A2F1B4" w:rsidR="005E23A6" w:rsidRDefault="005E23A6" w:rsidP="005E23A6">
            <w:pPr>
              <w:pStyle w:val="TAC"/>
              <w:rPr>
                <w:sz w:val="16"/>
                <w:szCs w:val="16"/>
              </w:rPr>
            </w:pPr>
            <w:r w:rsidRPr="00AC217B">
              <w:rPr>
                <w:sz w:val="16"/>
                <w:szCs w:val="16"/>
              </w:rPr>
              <w:t>15.3.0</w:t>
            </w:r>
          </w:p>
        </w:tc>
      </w:tr>
      <w:tr w:rsidR="005E23A6" w:rsidRPr="006B0D02" w14:paraId="2CE8A70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5AFF30" w14:textId="79FABA23"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CD3F8" w14:textId="22C3DB69"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5C8A90" w14:textId="4EC51DF1"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C9C5D" w14:textId="14ACC045" w:rsidR="005E23A6" w:rsidRDefault="005E23A6" w:rsidP="005E23A6">
            <w:pPr>
              <w:pStyle w:val="TAL"/>
              <w:jc w:val="center"/>
              <w:rPr>
                <w:rFonts w:cs="Arial"/>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784C2"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CF2AC" w14:textId="04897CC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69569" w14:textId="58067FF3" w:rsidR="005E23A6" w:rsidRPr="00984507" w:rsidRDefault="005E23A6" w:rsidP="005E23A6">
            <w:pPr>
              <w:pStyle w:val="TAL"/>
              <w:rPr>
                <w:rFonts w:cs="Arial"/>
                <w:sz w:val="16"/>
                <w:szCs w:val="16"/>
                <w:lang w:eastAsia="en-GB"/>
              </w:rPr>
            </w:pPr>
            <w:r w:rsidRPr="00984507">
              <w:rPr>
                <w:rFonts w:cs="Arial"/>
                <w:sz w:val="16"/>
                <w:szCs w:val="16"/>
                <w:lang w:eastAsia="en-GB"/>
              </w:rPr>
              <w:t>Indirect data forwarding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ED0B0" w14:textId="761F51C4" w:rsidR="005E23A6" w:rsidRDefault="005E23A6" w:rsidP="005E23A6">
            <w:pPr>
              <w:pStyle w:val="TAC"/>
              <w:rPr>
                <w:sz w:val="16"/>
                <w:szCs w:val="16"/>
              </w:rPr>
            </w:pPr>
            <w:r w:rsidRPr="00AC217B">
              <w:rPr>
                <w:sz w:val="16"/>
                <w:szCs w:val="16"/>
              </w:rPr>
              <w:t>15.3.0</w:t>
            </w:r>
          </w:p>
        </w:tc>
      </w:tr>
      <w:tr w:rsidR="003B44C5" w:rsidRPr="006B0D02" w14:paraId="6EAEF07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0254F571" w14:textId="77777777" w:rsidR="003B44C5" w:rsidRDefault="003B44C5" w:rsidP="00462BBC">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89C09" w14:textId="77777777" w:rsidR="003B44C5" w:rsidRDefault="003B44C5" w:rsidP="00462BBC">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6D0A7" w14:textId="77777777" w:rsidR="003B44C5" w:rsidRDefault="003B44C5" w:rsidP="00462BBC">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56CF" w14:textId="77777777" w:rsidR="003B44C5" w:rsidRDefault="003B44C5" w:rsidP="00462BBC">
            <w:pPr>
              <w:pStyle w:val="TAL"/>
              <w:jc w:val="center"/>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20942" w14:textId="77777777" w:rsidR="003B44C5" w:rsidRDefault="003B44C5" w:rsidP="00462BB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9FC73" w14:textId="77777777" w:rsidR="003B44C5" w:rsidRPr="0011147A" w:rsidRDefault="003B44C5"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68897" w14:textId="77777777" w:rsidR="003B44C5" w:rsidRPr="00984507" w:rsidRDefault="003B44C5" w:rsidP="00462BBC">
            <w:pPr>
              <w:pStyle w:val="TAL"/>
              <w:rPr>
                <w:rFonts w:cs="Arial"/>
                <w:sz w:val="16"/>
                <w:szCs w:val="16"/>
                <w:lang w:eastAsia="en-GB"/>
              </w:rPr>
            </w:pPr>
            <w:r>
              <w:rPr>
                <w:rFonts w:cs="Arial"/>
                <w:sz w:val="16"/>
                <w:szCs w:val="16"/>
                <w:lang w:eastAsia="en-GB"/>
              </w:rPr>
              <w:t>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2E744" w14:textId="77777777" w:rsidR="003B44C5" w:rsidRPr="00AC217B" w:rsidRDefault="003B44C5" w:rsidP="00462BBC">
            <w:pPr>
              <w:pStyle w:val="TAC"/>
              <w:rPr>
                <w:sz w:val="16"/>
                <w:szCs w:val="16"/>
              </w:rPr>
            </w:pPr>
            <w:r w:rsidRPr="00AC217B">
              <w:rPr>
                <w:sz w:val="16"/>
                <w:szCs w:val="16"/>
              </w:rPr>
              <w:t>15.3.0</w:t>
            </w:r>
          </w:p>
        </w:tc>
      </w:tr>
      <w:tr w:rsidR="005E23A6" w:rsidRPr="006B0D02" w14:paraId="2FF39C1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7B34AC9" w14:textId="7B1A755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C1C2" w14:textId="4115C10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E06EC" w14:textId="7A9A6189"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C3E3D" w14:textId="197D518F" w:rsidR="005E23A6" w:rsidRDefault="005E23A6" w:rsidP="005E23A6">
            <w:pPr>
              <w:pStyle w:val="TAL"/>
              <w:jc w:val="center"/>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C6DF8" w14:textId="54EAB59D"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3ABB1" w14:textId="2985AD86"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E9505" w14:textId="510EB863" w:rsidR="005E23A6" w:rsidRPr="00984507" w:rsidRDefault="005E23A6" w:rsidP="005E23A6">
            <w:pPr>
              <w:pStyle w:val="TAL"/>
              <w:rPr>
                <w:rFonts w:cs="Arial"/>
                <w:sz w:val="16"/>
                <w:szCs w:val="16"/>
                <w:lang w:eastAsia="en-GB"/>
              </w:rPr>
            </w:pPr>
            <w:r w:rsidRPr="00984507">
              <w:rPr>
                <w:rFonts w:cs="Arial"/>
                <w:sz w:val="16"/>
                <w:szCs w:val="16"/>
                <w:lang w:eastAsia="en-GB"/>
              </w:rPr>
              <w:t>Clarification on the use of pduSessionsActivateList during EPS to 5GS Idle Mode Mobility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7B411" w14:textId="2A90C211" w:rsidR="005E23A6" w:rsidRDefault="005E23A6" w:rsidP="005E23A6">
            <w:pPr>
              <w:pStyle w:val="TAC"/>
              <w:rPr>
                <w:sz w:val="16"/>
                <w:szCs w:val="16"/>
              </w:rPr>
            </w:pPr>
            <w:r w:rsidRPr="00AC217B">
              <w:rPr>
                <w:sz w:val="16"/>
                <w:szCs w:val="16"/>
              </w:rPr>
              <w:t>15.3.0</w:t>
            </w:r>
          </w:p>
        </w:tc>
      </w:tr>
      <w:tr w:rsidR="005E23A6" w:rsidRPr="006B0D02" w14:paraId="1D06E9F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A2B4C0" w14:textId="0F9CAF9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FCC5" w14:textId="090A1B24"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9F54D" w14:textId="63BFE647"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3561" w14:textId="59F35DD4" w:rsidR="005E23A6" w:rsidRDefault="005E23A6" w:rsidP="005E23A6">
            <w:pPr>
              <w:pStyle w:val="TAL"/>
              <w:jc w:val="center"/>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0C319"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6F78" w14:textId="085EBA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6432F" w14:textId="1F19F626" w:rsidR="005E23A6" w:rsidRPr="00984507" w:rsidRDefault="005E23A6" w:rsidP="005E23A6">
            <w:pPr>
              <w:pStyle w:val="TAL"/>
              <w:rPr>
                <w:rFonts w:cs="Arial"/>
                <w:sz w:val="16"/>
                <w:szCs w:val="16"/>
                <w:lang w:eastAsia="en-GB"/>
              </w:rPr>
            </w:pPr>
            <w:r w:rsidRPr="00984507">
              <w:rPr>
                <w:rFonts w:cs="Arial"/>
                <w:sz w:val="16"/>
                <w:szCs w:val="16"/>
                <w:lang w:eastAsia="en-GB"/>
              </w:rPr>
              <w:t>Cause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2DD3" w14:textId="0E71D561" w:rsidR="005E23A6" w:rsidRDefault="005E23A6" w:rsidP="005E23A6">
            <w:pPr>
              <w:pStyle w:val="TAC"/>
              <w:rPr>
                <w:sz w:val="16"/>
                <w:szCs w:val="16"/>
              </w:rPr>
            </w:pPr>
            <w:r w:rsidRPr="00AC217B">
              <w:rPr>
                <w:sz w:val="16"/>
                <w:szCs w:val="16"/>
              </w:rPr>
              <w:t>15.3.0</w:t>
            </w:r>
          </w:p>
        </w:tc>
      </w:tr>
      <w:tr w:rsidR="005E23A6" w:rsidRPr="006B0D02" w14:paraId="7F0C080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61217CA" w14:textId="53F2267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77C3E" w14:textId="0BBA293A"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4AE4" w14:textId="7FCC5DEC"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3C3AE" w14:textId="5599862B" w:rsidR="005E23A6" w:rsidRDefault="005E23A6" w:rsidP="005E23A6">
            <w:pPr>
              <w:pStyle w:val="TAL"/>
              <w:jc w:val="center"/>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9C30" w14:textId="1A999CB1"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BD33" w14:textId="3524E17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10640" w14:textId="5A7DB7FB" w:rsidR="005E23A6" w:rsidRPr="00984507" w:rsidRDefault="005E23A6" w:rsidP="005E23A6">
            <w:pPr>
              <w:pStyle w:val="TAL"/>
              <w:rPr>
                <w:rFonts w:cs="Arial"/>
                <w:sz w:val="16"/>
                <w:szCs w:val="16"/>
                <w:lang w:eastAsia="en-GB"/>
              </w:rPr>
            </w:pPr>
            <w:r w:rsidRPr="00984507">
              <w:rPr>
                <w:rFonts w:cs="Arial"/>
                <w:sz w:val="16"/>
                <w:szCs w:val="16"/>
                <w:lang w:eastAsia="en-GB"/>
              </w:rPr>
              <w:t>Update ReleaseSMContext Service Operation Description for PDU Session Release due to Change of Set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8BFB" w14:textId="40139D7D" w:rsidR="005E23A6" w:rsidRDefault="005E23A6" w:rsidP="005E23A6">
            <w:pPr>
              <w:pStyle w:val="TAC"/>
              <w:rPr>
                <w:sz w:val="16"/>
                <w:szCs w:val="16"/>
              </w:rPr>
            </w:pPr>
            <w:r w:rsidRPr="00AC217B">
              <w:rPr>
                <w:sz w:val="16"/>
                <w:szCs w:val="16"/>
              </w:rPr>
              <w:t>15.3.0</w:t>
            </w:r>
          </w:p>
        </w:tc>
      </w:tr>
      <w:tr w:rsidR="005E23A6" w:rsidRPr="006B0D02" w14:paraId="60B7DAE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02EAA5F" w14:textId="5E3C2E5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AC5D9" w14:textId="45CB2A3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4C650" w14:textId="1E1F023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8B28C" w14:textId="38D4B5ED" w:rsidR="005E23A6" w:rsidRDefault="005E23A6" w:rsidP="005E23A6">
            <w:pPr>
              <w:pStyle w:val="TAL"/>
              <w:jc w:val="center"/>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66346" w14:textId="5D5753CE"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B5A09" w14:textId="62EB6C5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9CA6E" w14:textId="444D35BD"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7E2E2" w14:textId="4B8DA78A" w:rsidR="005E23A6" w:rsidRDefault="005E23A6" w:rsidP="005E23A6">
            <w:pPr>
              <w:pStyle w:val="TAC"/>
              <w:rPr>
                <w:sz w:val="16"/>
                <w:szCs w:val="16"/>
              </w:rPr>
            </w:pPr>
            <w:r w:rsidRPr="00AC217B">
              <w:rPr>
                <w:sz w:val="16"/>
                <w:szCs w:val="16"/>
              </w:rPr>
              <w:t>15.3.0</w:t>
            </w:r>
          </w:p>
        </w:tc>
      </w:tr>
      <w:tr w:rsidR="005E23A6" w:rsidRPr="006B0D02" w14:paraId="67DC1FE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3BC3DB" w14:textId="26A5562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5847F" w14:textId="2FE6929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8D11C" w14:textId="3B91CFA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AD1E7" w14:textId="01392D34" w:rsidR="005E23A6" w:rsidRDefault="005E23A6" w:rsidP="005E23A6">
            <w:pPr>
              <w:pStyle w:val="TAL"/>
              <w:jc w:val="center"/>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3D46" w14:textId="26D00A96"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5C4E" w14:textId="7CA785E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BFDD2" w14:textId="2FCEBA5F"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20E8" w14:textId="14613EE3" w:rsidR="005E23A6" w:rsidRDefault="005E23A6" w:rsidP="005E23A6">
            <w:pPr>
              <w:pStyle w:val="TAC"/>
              <w:rPr>
                <w:sz w:val="16"/>
                <w:szCs w:val="16"/>
              </w:rPr>
            </w:pPr>
            <w:r w:rsidRPr="00AC217B">
              <w:rPr>
                <w:sz w:val="16"/>
                <w:szCs w:val="16"/>
              </w:rPr>
              <w:t>15.3.0</w:t>
            </w:r>
          </w:p>
        </w:tc>
      </w:tr>
      <w:tr w:rsidR="005E23A6" w:rsidRPr="006B0D02" w14:paraId="66D0555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707E11" w14:textId="63D8AAC9"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11828" w14:textId="0A1CCECB"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8A966" w14:textId="0E35F932"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72FC" w14:textId="06D591C1" w:rsidR="005E23A6" w:rsidRDefault="005E23A6" w:rsidP="005E23A6">
            <w:pPr>
              <w:pStyle w:val="TAL"/>
              <w:jc w:val="center"/>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331F3" w14:textId="62FDF655"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FE942" w14:textId="41C9531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4425F" w14:textId="22FB9135" w:rsidR="005E23A6" w:rsidRPr="00984507" w:rsidRDefault="005E23A6" w:rsidP="005E23A6">
            <w:pPr>
              <w:pStyle w:val="TAL"/>
              <w:rPr>
                <w:rFonts w:cs="Arial"/>
                <w:sz w:val="16"/>
                <w:szCs w:val="16"/>
                <w:lang w:eastAsia="en-GB"/>
              </w:rPr>
            </w:pPr>
            <w:r w:rsidRPr="00984507">
              <w:rPr>
                <w:rFonts w:cs="Arial"/>
                <w:sz w:val="16"/>
                <w:szCs w:val="16"/>
                <w:lang w:eastAsia="en-GB"/>
              </w:rPr>
              <w:t>Status Notify for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31598" w14:textId="71B65790" w:rsidR="005E23A6" w:rsidRDefault="005E23A6" w:rsidP="005E23A6">
            <w:pPr>
              <w:pStyle w:val="TAC"/>
              <w:rPr>
                <w:sz w:val="16"/>
                <w:szCs w:val="16"/>
              </w:rPr>
            </w:pPr>
            <w:r w:rsidRPr="00AC217B">
              <w:rPr>
                <w:sz w:val="16"/>
                <w:szCs w:val="16"/>
              </w:rPr>
              <w:t>15.3.0</w:t>
            </w:r>
          </w:p>
        </w:tc>
      </w:tr>
      <w:tr w:rsidR="005E23A6" w:rsidRPr="006B0D02" w14:paraId="1804709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5F73909" w14:textId="47A5B686"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3CDE2" w14:textId="3B5817D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E391B" w14:textId="3D972876"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1B121" w14:textId="5A781B15" w:rsidR="005E23A6" w:rsidRDefault="005E23A6" w:rsidP="005E23A6">
            <w:pPr>
              <w:pStyle w:val="TAL"/>
              <w:jc w:val="center"/>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4FD2D" w14:textId="6681509A"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9E69" w14:textId="6384DD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6EDAC" w14:textId="3DA60E42" w:rsidR="005E23A6" w:rsidRPr="00984507" w:rsidRDefault="005E23A6" w:rsidP="005E23A6">
            <w:pPr>
              <w:pStyle w:val="TAL"/>
              <w:rPr>
                <w:rFonts w:cs="Arial"/>
                <w:sz w:val="16"/>
                <w:szCs w:val="16"/>
                <w:lang w:eastAsia="en-GB"/>
              </w:rPr>
            </w:pPr>
            <w:r w:rsidRPr="00984507">
              <w:rPr>
                <w:rFonts w:cs="Arial"/>
                <w:sz w:val="16"/>
                <w:szCs w:val="16"/>
                <w:lang w:eastAsia="en-GB"/>
              </w:rPr>
              <w:t>Provide Resource URI before PDU Session Creation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BCEC" w14:textId="7B4A2BFD" w:rsidR="005E23A6" w:rsidRDefault="005E23A6" w:rsidP="005E23A6">
            <w:pPr>
              <w:pStyle w:val="TAC"/>
              <w:rPr>
                <w:sz w:val="16"/>
                <w:szCs w:val="16"/>
              </w:rPr>
            </w:pPr>
            <w:r w:rsidRPr="00AC217B">
              <w:rPr>
                <w:sz w:val="16"/>
                <w:szCs w:val="16"/>
              </w:rPr>
              <w:t>15.3.0</w:t>
            </w:r>
          </w:p>
        </w:tc>
      </w:tr>
      <w:tr w:rsidR="005E23A6" w:rsidRPr="006B0D02" w14:paraId="5B86C5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F5062F" w14:textId="6AF807C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213A" w14:textId="484FB0D1"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67421" w14:textId="343F1313"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E975" w14:textId="5C8023D0" w:rsidR="005E23A6" w:rsidRDefault="005E23A6" w:rsidP="005E23A6">
            <w:pPr>
              <w:pStyle w:val="TAL"/>
              <w:jc w:val="center"/>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14AF" w14:textId="20EC49DC"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35B2" w14:textId="7B31D93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C960" w14:textId="213969FE" w:rsidR="005E23A6" w:rsidRPr="00984507" w:rsidRDefault="005E23A6" w:rsidP="005E23A6">
            <w:pPr>
              <w:pStyle w:val="TAL"/>
              <w:rPr>
                <w:rFonts w:cs="Arial"/>
                <w:sz w:val="16"/>
                <w:szCs w:val="16"/>
                <w:lang w:eastAsia="en-GB"/>
              </w:rPr>
            </w:pPr>
            <w:r w:rsidRPr="00984507">
              <w:rPr>
                <w:rFonts w:cs="Arial"/>
                <w:sz w:val="16"/>
                <w:szCs w:val="16"/>
                <w:lang w:eastAsia="en-GB"/>
              </w:rPr>
              <w:t>Allocated EBIs during EPS to 5GS Preparation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64E4C" w14:textId="678692B4" w:rsidR="005E23A6" w:rsidRDefault="005E23A6" w:rsidP="005E23A6">
            <w:pPr>
              <w:pStyle w:val="TAC"/>
              <w:rPr>
                <w:sz w:val="16"/>
                <w:szCs w:val="16"/>
              </w:rPr>
            </w:pPr>
            <w:r w:rsidRPr="00AC217B">
              <w:rPr>
                <w:sz w:val="16"/>
                <w:szCs w:val="16"/>
              </w:rPr>
              <w:t>15.3.0</w:t>
            </w:r>
          </w:p>
        </w:tc>
      </w:tr>
      <w:tr w:rsidR="00967DAD" w:rsidRPr="006B0D02" w14:paraId="520E6051"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3C980231" w14:textId="77777777" w:rsidR="00967DAD" w:rsidRDefault="00967DAD" w:rsidP="00462BB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E559" w14:textId="77777777" w:rsidR="00967DAD" w:rsidRDefault="00967DAD" w:rsidP="00462BBC">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34F1D" w14:textId="6E78F669" w:rsidR="00967DAD" w:rsidRDefault="00967DAD" w:rsidP="00462BBC">
            <w:pPr>
              <w:pStyle w:val="TAC"/>
              <w:rPr>
                <w:sz w:val="16"/>
                <w:szCs w:val="16"/>
              </w:rPr>
            </w:pPr>
            <w:r>
              <w:rPr>
                <w:sz w:val="16"/>
                <w:szCs w:val="16"/>
              </w:rPr>
              <w:t>CP-19</w:t>
            </w:r>
            <w:r w:rsidR="004954A0">
              <w:rPr>
                <w:sz w:val="16"/>
                <w:szCs w:val="16"/>
              </w:rPr>
              <w:t>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E5D3" w14:textId="2E65D0CE" w:rsidR="00967DAD" w:rsidRDefault="006D2CB6" w:rsidP="00462BBC">
            <w:pPr>
              <w:pStyle w:val="TAL"/>
              <w:jc w:val="center"/>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3A4C6" w14:textId="19297C28" w:rsidR="00967DAD" w:rsidRDefault="008F18E2" w:rsidP="00462BB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0098" w14:textId="77777777" w:rsidR="00967DAD" w:rsidRPr="0011147A" w:rsidRDefault="00967DAD"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497B1" w14:textId="446C02CC" w:rsidR="00967DAD" w:rsidRPr="00984507" w:rsidRDefault="006D2CB6" w:rsidP="00462BBC">
            <w:pPr>
              <w:pStyle w:val="TAL"/>
              <w:rPr>
                <w:rFonts w:cs="Arial"/>
                <w:sz w:val="16"/>
                <w:szCs w:val="16"/>
                <w:lang w:eastAsia="en-GB"/>
              </w:rPr>
            </w:pPr>
            <w:r w:rsidRPr="00F12B5D">
              <w:rPr>
                <w:rFonts w:cs="Arial"/>
                <w:sz w:val="16"/>
                <w:szCs w:val="16"/>
                <w:lang w:eastAsia="en-GB"/>
              </w:rPr>
              <w:t>Change of access type in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3E4A" w14:textId="77777777" w:rsidR="00967DAD" w:rsidRPr="00AC217B" w:rsidRDefault="00967DAD" w:rsidP="00462BBC">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C4187E3"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21E1B1E0"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1B151"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AC738D" w14:textId="3C585F4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9BD1E" w14:textId="276D1049" w:rsidR="004954A0" w:rsidRDefault="004954A0" w:rsidP="004954A0">
            <w:pPr>
              <w:pStyle w:val="TAL"/>
              <w:jc w:val="center"/>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FA04" w14:textId="3829F676"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C6EA7"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DD89C" w14:textId="0097A146" w:rsidR="004954A0" w:rsidRPr="00984507" w:rsidRDefault="004954A0" w:rsidP="004954A0">
            <w:pPr>
              <w:pStyle w:val="TAL"/>
              <w:rPr>
                <w:rFonts w:cs="Arial"/>
                <w:sz w:val="16"/>
                <w:szCs w:val="16"/>
                <w:lang w:eastAsia="en-GB"/>
              </w:rPr>
            </w:pPr>
            <w:r w:rsidRPr="00F12B5D">
              <w:rPr>
                <w:rFonts w:cs="Arial"/>
                <w:sz w:val="16"/>
                <w:szCs w:val="16"/>
                <w:lang w:eastAsia="en-GB"/>
              </w:rPr>
              <w:t>EPS bearer synchronization upon EPS to 5GS idle mode mobility using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874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E044CB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3639A564"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AB20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DCF2C3" w14:textId="12E083FF"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A0777" w14:textId="77777777" w:rsidR="004954A0" w:rsidRDefault="004954A0" w:rsidP="004954A0">
            <w:pPr>
              <w:pStyle w:val="TAL"/>
              <w:jc w:val="center"/>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D5E43"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5F7B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E3832" w14:textId="77777777" w:rsidR="004954A0" w:rsidRPr="00984507" w:rsidRDefault="004954A0" w:rsidP="004954A0">
            <w:pPr>
              <w:pStyle w:val="TAL"/>
              <w:rPr>
                <w:rFonts w:cs="Arial"/>
                <w:sz w:val="16"/>
                <w:szCs w:val="16"/>
                <w:lang w:eastAsia="en-GB"/>
              </w:rPr>
            </w:pPr>
            <w:r w:rsidRPr="00F12B5D">
              <w:rPr>
                <w:rFonts w:cs="Arial"/>
                <w:sz w:val="16"/>
                <w:szCs w:val="16"/>
                <w:lang w:eastAsia="en-GB"/>
              </w:rPr>
              <w:t>Removing multiple redundant appearances of major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BFE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A1A0A1D"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EC"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77E85"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D9F77" w14:textId="5B21C904"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7F56" w14:textId="1E03B1CB" w:rsidR="004954A0" w:rsidRDefault="004954A0" w:rsidP="004954A0">
            <w:pPr>
              <w:pStyle w:val="TAL"/>
              <w:jc w:val="center"/>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0B753" w14:textId="0F784743"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9DA8"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F9D7" w14:textId="2ECE2367" w:rsidR="004954A0" w:rsidRPr="00984507" w:rsidRDefault="004954A0" w:rsidP="004954A0">
            <w:pPr>
              <w:pStyle w:val="TAL"/>
              <w:rPr>
                <w:rFonts w:cs="Arial"/>
                <w:sz w:val="16"/>
                <w:szCs w:val="16"/>
                <w:lang w:eastAsia="en-GB"/>
              </w:rPr>
            </w:pPr>
            <w:r w:rsidRPr="00F12B5D">
              <w:rPr>
                <w:rFonts w:cs="Arial"/>
                <w:sz w:val="16"/>
                <w:szCs w:val="16"/>
                <w:lang w:eastAsia="en-GB"/>
              </w:rPr>
              <w:t>Application Error "S-NSSAI_CONGESTION"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95B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B15F41B"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AB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BC14B"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3100C" w14:textId="62789B3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B5FE0" w14:textId="77777777" w:rsidR="004954A0" w:rsidRDefault="004954A0" w:rsidP="004954A0">
            <w:pPr>
              <w:pStyle w:val="TAL"/>
              <w:jc w:val="center"/>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9BABD" w14:textId="4A8FA195" w:rsidR="004954A0" w:rsidRDefault="004954A0" w:rsidP="004954A0">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DBE7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2062C" w14:textId="77777777" w:rsidR="004954A0" w:rsidRPr="00984507" w:rsidRDefault="004954A0" w:rsidP="004954A0">
            <w:pPr>
              <w:pStyle w:val="TAL"/>
              <w:rPr>
                <w:rFonts w:cs="Arial"/>
                <w:sz w:val="16"/>
                <w:szCs w:val="16"/>
                <w:lang w:eastAsia="en-GB"/>
              </w:rPr>
            </w:pPr>
            <w:r w:rsidRPr="00F12B5D">
              <w:rPr>
                <w:rFonts w:cs="Arial"/>
                <w:sz w:val="16"/>
                <w:szCs w:val="16"/>
                <w:lang w:eastAsia="en-GB"/>
              </w:rPr>
              <w:t>Clarification on Sending SMContextStatusNotify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39F61"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53B42B8"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567CB44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FF1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0A8CA" w14:textId="08C9B1E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4280" w14:textId="19D25977" w:rsidR="004954A0" w:rsidRDefault="004954A0" w:rsidP="004954A0">
            <w:pPr>
              <w:pStyle w:val="TAL"/>
              <w:jc w:val="center"/>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D84E" w14:textId="7F4D7378"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FDD5"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9186" w14:textId="4BE5CFAE" w:rsidR="004954A0" w:rsidRPr="00984507" w:rsidRDefault="004954A0" w:rsidP="004954A0">
            <w:pPr>
              <w:pStyle w:val="TAL"/>
              <w:rPr>
                <w:rFonts w:cs="Arial"/>
                <w:sz w:val="16"/>
                <w:szCs w:val="16"/>
                <w:lang w:eastAsia="en-GB"/>
              </w:rPr>
            </w:pPr>
            <w:r w:rsidRPr="00F12B5D">
              <w:rPr>
                <w:rFonts w:cs="Arial"/>
                <w:sz w:val="16"/>
                <w:szCs w:val="16"/>
                <w:lang w:eastAsia="en-GB"/>
              </w:rPr>
              <w:t>Essential Correction of HPLMN SNSSAI during SM Context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67D8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BB3877C"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417CE37"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EF3D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C589D" w14:textId="7700DE7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06803" w14:textId="77777777" w:rsidR="004954A0" w:rsidRDefault="004954A0" w:rsidP="004954A0">
            <w:pPr>
              <w:pStyle w:val="TAL"/>
              <w:jc w:val="center"/>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300EC"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42A9"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540F0" w14:textId="77777777" w:rsidR="004954A0" w:rsidRPr="00984507" w:rsidRDefault="004954A0" w:rsidP="004954A0">
            <w:pPr>
              <w:pStyle w:val="TAL"/>
              <w:rPr>
                <w:rFonts w:cs="Arial"/>
                <w:sz w:val="16"/>
                <w:szCs w:val="16"/>
                <w:lang w:eastAsia="en-GB"/>
              </w:rPr>
            </w:pPr>
            <w:r w:rsidRPr="00F12B5D">
              <w:rPr>
                <w:rFonts w:cs="Arial"/>
                <w:sz w:val="16"/>
                <w:szCs w:val="16"/>
                <w:lang w:eastAsia="en-GB"/>
              </w:rPr>
              <w:t>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8EE1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6A33537"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2F6"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11D7"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8027A4" w14:textId="6223E8A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A3CF" w14:textId="710E15C4" w:rsidR="004954A0" w:rsidRDefault="004954A0" w:rsidP="004954A0">
            <w:pPr>
              <w:pStyle w:val="TAL"/>
              <w:jc w:val="center"/>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1FEF7" w14:textId="6F0695F6"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EF72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BD667" w14:textId="5DC30CF9" w:rsidR="004954A0" w:rsidRPr="00984507" w:rsidRDefault="004954A0" w:rsidP="004954A0">
            <w:pPr>
              <w:pStyle w:val="TAL"/>
              <w:rPr>
                <w:rFonts w:cs="Arial"/>
                <w:sz w:val="16"/>
                <w:szCs w:val="16"/>
                <w:lang w:eastAsia="en-GB"/>
              </w:rPr>
            </w:pPr>
            <w:r w:rsidRPr="00F12B5D">
              <w:rPr>
                <w:rFonts w:cs="Arial"/>
                <w:sz w:val="16"/>
                <w:szCs w:val="16"/>
                <w:lang w:eastAsia="en-GB"/>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CFB5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A38EFF3"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2430C705"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DA5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7248D" w14:textId="34EB500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07DE" w14:textId="77777777" w:rsidR="004954A0" w:rsidRDefault="004954A0" w:rsidP="004954A0">
            <w:pPr>
              <w:pStyle w:val="TAL"/>
              <w:jc w:val="center"/>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4B6E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7B1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B331" w14:textId="77777777" w:rsidR="004954A0" w:rsidRPr="00F12B5D" w:rsidRDefault="004954A0" w:rsidP="004954A0">
            <w:pPr>
              <w:pStyle w:val="TAL"/>
              <w:rPr>
                <w:rFonts w:cs="Arial"/>
                <w:sz w:val="16"/>
                <w:szCs w:val="16"/>
                <w:lang w:eastAsia="en-GB"/>
              </w:rPr>
            </w:pPr>
            <w:r w:rsidRPr="008E5015">
              <w:rPr>
                <w:rFonts w:cs="Arial"/>
                <w:sz w:val="16"/>
                <w:szCs w:val="16"/>
                <w:lang w:eastAsia="en-GB"/>
              </w:rPr>
              <w:t>Location header in 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E1B4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FBE7B1"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6559F47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5A75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BFF1" w14:textId="6654551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6182" w14:textId="77777777" w:rsidR="004954A0" w:rsidRDefault="004954A0" w:rsidP="004954A0">
            <w:pPr>
              <w:pStyle w:val="TAL"/>
              <w:jc w:val="center"/>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93B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4A50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AE2D2"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 Nsmf_PDUSession_Create to support Mobility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C42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915F7F4"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67EF3C3"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489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9FD75F" w14:textId="78611E6C"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1D6C" w14:textId="77777777" w:rsidR="004954A0" w:rsidRDefault="004954A0" w:rsidP="004954A0">
            <w:pPr>
              <w:pStyle w:val="TAL"/>
              <w:jc w:val="center"/>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37DC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CB79E"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D2C6D"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Correction of Procedure of Handover using UpdateSmContext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E072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D0E340F"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F7B"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DD05C"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F289E" w14:textId="615D8F59"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63560" w14:textId="77777777" w:rsidR="004954A0" w:rsidRDefault="004954A0" w:rsidP="004954A0">
            <w:pPr>
              <w:pStyle w:val="TAL"/>
              <w:jc w:val="center"/>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8702"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173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886DF" w14:textId="77777777" w:rsidR="004954A0" w:rsidRPr="00F12B5D" w:rsidRDefault="004954A0" w:rsidP="004954A0">
            <w:pPr>
              <w:pStyle w:val="TAL"/>
              <w:rPr>
                <w:rFonts w:cs="Arial"/>
                <w:sz w:val="16"/>
                <w:szCs w:val="16"/>
                <w:lang w:eastAsia="en-GB"/>
              </w:rPr>
            </w:pPr>
            <w:r w:rsidRPr="008E5015">
              <w:rPr>
                <w:rFonts w:cs="Arial"/>
                <w:sz w:val="16"/>
                <w:szCs w:val="16"/>
                <w:lang w:eastAsia="en-GB"/>
              </w:rPr>
              <w:t>Secondary RAT Usage reporting at PDU session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AEB3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6A0FC5"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7F30" w14:textId="1AE7BEA9"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D32A0" w14:textId="478A15F0"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BE3F7" w14:textId="10D8517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54B48" w14:textId="32CCDB7E" w:rsidR="004954A0" w:rsidRDefault="004954A0" w:rsidP="004954A0">
            <w:pPr>
              <w:pStyle w:val="TAL"/>
              <w:jc w:val="center"/>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5C6BF" w14:textId="4D6BD08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67311" w14:textId="289C5568"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91950" w14:textId="432E3E3A" w:rsidR="004954A0" w:rsidRPr="00F12B5D" w:rsidRDefault="004954A0" w:rsidP="004954A0">
            <w:pPr>
              <w:pStyle w:val="TAL"/>
              <w:rPr>
                <w:rFonts w:cs="Arial"/>
                <w:sz w:val="16"/>
                <w:szCs w:val="16"/>
                <w:lang w:eastAsia="en-GB"/>
              </w:rPr>
            </w:pPr>
            <w:r w:rsidRPr="008E5015">
              <w:rPr>
                <w:rFonts w:cs="Arial"/>
                <w:sz w:val="16"/>
                <w:szCs w:val="16"/>
                <w:lang w:eastAsia="en-GB"/>
              </w:rPr>
              <w:t>Mapped EPS bearer contexts in n1SmInfoFromUe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CC623" w14:textId="652688DC"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780518"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3EBA04C9"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6606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DF210" w14:textId="4D4FA57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400F" w14:textId="77777777" w:rsidR="004954A0" w:rsidRDefault="004954A0" w:rsidP="004954A0">
            <w:pPr>
              <w:pStyle w:val="TAL"/>
              <w:jc w:val="center"/>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2422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058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079C2" w14:textId="77777777" w:rsidR="004954A0" w:rsidRPr="00F12B5D" w:rsidRDefault="004954A0" w:rsidP="004954A0">
            <w:pPr>
              <w:pStyle w:val="TAL"/>
              <w:rPr>
                <w:rFonts w:cs="Arial"/>
                <w:sz w:val="16"/>
                <w:szCs w:val="16"/>
                <w:lang w:eastAsia="en-GB"/>
              </w:rPr>
            </w:pPr>
            <w:r w:rsidRPr="008E5015">
              <w:rPr>
                <w:rFonts w:cs="Arial"/>
                <w:sz w:val="16"/>
                <w:szCs w:val="16"/>
                <w:lang w:eastAsia="en-GB"/>
              </w:rPr>
              <w:t>Target ID sent to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BFB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76D31B22"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CE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F916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906F0" w14:textId="2503399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F0B7" w14:textId="1DA8B1C8" w:rsidR="004954A0" w:rsidRDefault="004954A0" w:rsidP="004954A0">
            <w:pPr>
              <w:pStyle w:val="TAL"/>
              <w:jc w:val="center"/>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E79EA"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F341"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BD829" w14:textId="427B7519" w:rsidR="004954A0" w:rsidRPr="00F12B5D" w:rsidRDefault="004954A0" w:rsidP="004954A0">
            <w:pPr>
              <w:pStyle w:val="TAL"/>
              <w:rPr>
                <w:rFonts w:cs="Arial"/>
                <w:sz w:val="16"/>
                <w:szCs w:val="16"/>
                <w:lang w:eastAsia="en-GB"/>
              </w:rPr>
            </w:pPr>
            <w:r w:rsidRPr="008E5015">
              <w:rPr>
                <w:rFonts w:cs="Arial"/>
                <w:sz w:val="16"/>
                <w:szCs w:val="16"/>
                <w:lang w:eastAsia="en-GB"/>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064A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507E9F"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3492AD1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81496"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AC3A4" w14:textId="32CC30F3"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03BDF" w14:textId="22A6A88D" w:rsidR="004954A0" w:rsidRDefault="004954A0" w:rsidP="004954A0">
            <w:pPr>
              <w:pStyle w:val="TAL"/>
              <w:jc w:val="center"/>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DD48" w14:textId="44E4E6FB"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71C5A"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772A7" w14:textId="3ADA5415" w:rsidR="004954A0" w:rsidRPr="00F12B5D" w:rsidRDefault="004954A0" w:rsidP="004954A0">
            <w:pPr>
              <w:pStyle w:val="TAL"/>
              <w:rPr>
                <w:rFonts w:cs="Arial"/>
                <w:sz w:val="16"/>
                <w:szCs w:val="16"/>
                <w:lang w:eastAsia="en-GB"/>
              </w:rPr>
            </w:pPr>
            <w:r w:rsidRPr="008E5015">
              <w:rPr>
                <w:rFonts w:cs="Arial"/>
                <w:sz w:val="16"/>
                <w:szCs w:val="16"/>
                <w:lang w:eastAsia="en-GB"/>
              </w:rPr>
              <w:t>Correction on GPSI for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62ED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3D9776E"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006278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8580A"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65AAF" w14:textId="3BE52AB0"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F0B8" w14:textId="39011FD3" w:rsidR="004954A0" w:rsidRDefault="004954A0" w:rsidP="004954A0">
            <w:pPr>
              <w:pStyle w:val="TAL"/>
              <w:jc w:val="center"/>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CBA81"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C3C6"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265C3" w14:textId="1356DAC2" w:rsidR="004954A0" w:rsidRPr="00F12B5D" w:rsidRDefault="004954A0" w:rsidP="004954A0">
            <w:pPr>
              <w:pStyle w:val="TAL"/>
              <w:rPr>
                <w:rFonts w:cs="Arial"/>
                <w:sz w:val="16"/>
                <w:szCs w:val="16"/>
                <w:lang w:eastAsia="en-GB"/>
              </w:rPr>
            </w:pPr>
            <w:r w:rsidRPr="008E5015">
              <w:rPr>
                <w:rFonts w:cs="Arial"/>
                <w:sz w:val="16"/>
                <w:szCs w:val="16"/>
                <w:lang w:eastAsia="en-GB"/>
              </w:rPr>
              <w:t>3GPP TS 29.502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6B3B8"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C604EB" w:rsidRPr="006B0D02" w14:paraId="4499BFB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5F677E7A" w14:textId="5EFB56AA" w:rsidR="00C604EB" w:rsidRDefault="00C604EB" w:rsidP="004954A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E936" w14:textId="66C3CEB1" w:rsidR="00C604EB" w:rsidRDefault="00C604EB" w:rsidP="004954A0">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E7CC1" w14:textId="66BA2F94" w:rsidR="00C604EB" w:rsidRPr="007D2602" w:rsidRDefault="00C604EB" w:rsidP="004954A0">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4E48A" w14:textId="025DF87A" w:rsidR="00C604EB" w:rsidRDefault="00193194" w:rsidP="004954A0">
            <w:pPr>
              <w:pStyle w:val="TAL"/>
              <w:jc w:val="center"/>
              <w:rPr>
                <w:rFonts w:cs="Arial"/>
                <w:sz w:val="16"/>
                <w:szCs w:val="16"/>
              </w:rPr>
            </w:pPr>
            <w:r>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02F3E" w14:textId="11B3F29B" w:rsidR="00C604EB" w:rsidRDefault="00193194"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11E56" w14:textId="203EE9E9" w:rsidR="00C604EB" w:rsidRPr="0011147A" w:rsidRDefault="00193194" w:rsidP="004954A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5B60A" w14:textId="5358F873" w:rsidR="00C604EB" w:rsidRPr="008E5015" w:rsidRDefault="00193194" w:rsidP="004954A0">
            <w:pPr>
              <w:pStyle w:val="TAL"/>
              <w:rPr>
                <w:rFonts w:cs="Arial"/>
                <w:sz w:val="16"/>
                <w:szCs w:val="16"/>
                <w:lang w:eastAsia="en-GB"/>
              </w:rPr>
            </w:pPr>
            <w:r w:rsidRPr="00193194">
              <w:rPr>
                <w:rFonts w:cs="Arial"/>
                <w:sz w:val="16"/>
                <w:szCs w:val="16"/>
                <w:lang w:eastAsia="en-GB"/>
              </w:rPr>
              <w:t>N2 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56D96" w14:textId="7824F3A6" w:rsidR="00C604EB" w:rsidRPr="00AC217B" w:rsidRDefault="00193194" w:rsidP="004954A0">
            <w:pPr>
              <w:pStyle w:val="TAC"/>
              <w:rPr>
                <w:sz w:val="16"/>
                <w:szCs w:val="16"/>
              </w:rPr>
            </w:pPr>
            <w:r>
              <w:rPr>
                <w:sz w:val="16"/>
                <w:szCs w:val="16"/>
              </w:rPr>
              <w:t>15.5.0</w:t>
            </w:r>
          </w:p>
        </w:tc>
      </w:tr>
      <w:tr w:rsidR="00193194" w:rsidRPr="006B0D02" w14:paraId="6B34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2B9A94D3" w14:textId="56DB391C" w:rsidR="00193194" w:rsidRDefault="00193194" w:rsidP="00193194">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C2A35" w14:textId="332ACCED" w:rsidR="00193194" w:rsidRDefault="00193194" w:rsidP="00193194">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C1F00" w14:textId="3BFAA920" w:rsidR="00193194" w:rsidRDefault="00193194" w:rsidP="00193194">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247B" w14:textId="20DE13D9" w:rsidR="00193194" w:rsidRDefault="00193194" w:rsidP="00193194">
            <w:pPr>
              <w:pStyle w:val="TAL"/>
              <w:jc w:val="center"/>
              <w:rPr>
                <w:rFonts w:cs="Arial"/>
                <w:sz w:val="16"/>
                <w:szCs w:val="16"/>
              </w:rPr>
            </w:pPr>
            <w:r>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6895" w14:textId="77777777" w:rsidR="00193194" w:rsidRDefault="00193194"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B1D87" w14:textId="02AC28E7" w:rsidR="00193194" w:rsidRDefault="00193194" w:rsidP="0019319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8B88E" w14:textId="21A9DAD2" w:rsidR="00193194" w:rsidRPr="00193194" w:rsidRDefault="00193194" w:rsidP="00193194">
            <w:pPr>
              <w:pStyle w:val="TAL"/>
              <w:rPr>
                <w:rFonts w:cs="Arial"/>
                <w:sz w:val="16"/>
                <w:szCs w:val="16"/>
                <w:lang w:eastAsia="en-GB"/>
              </w:rPr>
            </w:pPr>
            <w:r w:rsidRPr="00193194">
              <w:rPr>
                <w:rFonts w:cs="Arial"/>
                <w:sz w:val="16"/>
                <w:szCs w:val="16"/>
                <w:lang w:eastAsia="en-GB"/>
              </w:rPr>
              <w:t>Release of Indirect Data Forwarding Tunnels during 5GS to EPS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D0ACE" w14:textId="0C3C66E9" w:rsidR="00193194" w:rsidRDefault="00193194" w:rsidP="00193194">
            <w:pPr>
              <w:pStyle w:val="TAC"/>
              <w:rPr>
                <w:sz w:val="16"/>
                <w:szCs w:val="16"/>
              </w:rPr>
            </w:pPr>
            <w:r>
              <w:rPr>
                <w:sz w:val="16"/>
                <w:szCs w:val="16"/>
              </w:rPr>
              <w:t>15.5.0</w:t>
            </w:r>
          </w:p>
        </w:tc>
      </w:tr>
      <w:tr w:rsidR="003D33E7" w:rsidRPr="006B0D02" w14:paraId="7B02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1B85" w14:textId="1DD9ED5E" w:rsidR="003D33E7" w:rsidRDefault="003D33E7" w:rsidP="00193194">
            <w:pPr>
              <w:pStyle w:val="TAC"/>
              <w:rPr>
                <w:sz w:val="16"/>
                <w:szCs w:val="16"/>
              </w:rPr>
            </w:pPr>
            <w:r>
              <w:rPr>
                <w:sz w:val="16"/>
                <w:szCs w:val="16"/>
              </w:rPr>
              <w:t>2910-10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E77B1" w14:textId="77777777" w:rsidR="003D33E7" w:rsidRDefault="003D33E7" w:rsidP="0019319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26185" w14:textId="77777777" w:rsidR="003D33E7" w:rsidRDefault="003D33E7" w:rsidP="0019319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40934" w14:textId="77777777" w:rsidR="003D33E7" w:rsidRDefault="003D33E7" w:rsidP="0019319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1F139" w14:textId="77777777" w:rsidR="003D33E7" w:rsidRDefault="003D33E7"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EFAD" w14:textId="77777777" w:rsidR="003D33E7" w:rsidRDefault="003D33E7" w:rsidP="0019319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A7CC3" w14:textId="68E2CBA5" w:rsidR="003D33E7" w:rsidRPr="00193194" w:rsidRDefault="003D33E7" w:rsidP="00193194">
            <w:pPr>
              <w:pStyle w:val="TAL"/>
              <w:rPr>
                <w:rFonts w:cs="Arial"/>
                <w:sz w:val="16"/>
                <w:szCs w:val="16"/>
                <w:lang w:eastAsia="en-GB"/>
              </w:rPr>
            </w:pPr>
            <w:r>
              <w:rPr>
                <w:rFonts w:cs="Arial"/>
                <w:sz w:val="16"/>
                <w:szCs w:val="16"/>
                <w:lang w:eastAsia="en-GB"/>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13888" w14:textId="54DF8DA9" w:rsidR="003D33E7" w:rsidRDefault="003D33E7" w:rsidP="00193194">
            <w:pPr>
              <w:pStyle w:val="TAC"/>
              <w:rPr>
                <w:sz w:val="16"/>
                <w:szCs w:val="16"/>
              </w:rPr>
            </w:pPr>
            <w:r>
              <w:rPr>
                <w:sz w:val="16"/>
                <w:szCs w:val="16"/>
              </w:rPr>
              <w:t>15.5.1</w:t>
            </w:r>
          </w:p>
        </w:tc>
      </w:tr>
      <w:tr w:rsidR="00D42111" w:rsidRPr="006B0D02" w14:paraId="04274519"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6554" w14:textId="169BA413" w:rsidR="00D42111" w:rsidRDefault="00D42111" w:rsidP="00D42111">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E1584" w14:textId="45B3B9AC" w:rsidR="00D42111" w:rsidRDefault="00D42111" w:rsidP="00D42111">
            <w:pPr>
              <w:pStyle w:val="TAC"/>
              <w:rPr>
                <w:sz w:val="16"/>
                <w:szCs w:val="16"/>
              </w:rPr>
            </w:pPr>
            <w:r>
              <w:rPr>
                <w:sz w:val="16"/>
                <w:szCs w:val="16"/>
              </w:rPr>
              <w:t>CT#86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C462A" w14:textId="0BB63268" w:rsidR="00D42111" w:rsidRDefault="00481025" w:rsidP="00D42111">
            <w:pPr>
              <w:pStyle w:val="TAC"/>
              <w:rPr>
                <w:sz w:val="16"/>
                <w:szCs w:val="16"/>
              </w:rPr>
            </w:pPr>
            <w:r w:rsidRPr="00481025">
              <w:rPr>
                <w:sz w:val="16"/>
                <w:szCs w:val="16"/>
              </w:rPr>
              <w:t>CP-193026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C9199" w14:textId="546EAA21" w:rsidR="00D42111" w:rsidRDefault="00D42111" w:rsidP="00D42111">
            <w:pPr>
              <w:pStyle w:val="TAL"/>
              <w:jc w:val="center"/>
              <w:rPr>
                <w:rFonts w:cs="Arial"/>
                <w:sz w:val="16"/>
                <w:szCs w:val="16"/>
              </w:rPr>
            </w:pPr>
            <w:r>
              <w:rPr>
                <w:rFonts w:cs="Arial"/>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7A57" w14:textId="34818A62" w:rsidR="00D42111" w:rsidRDefault="00D42111" w:rsidP="00D421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43AB1" w14:textId="6A60159C" w:rsidR="00D42111" w:rsidRDefault="00D42111" w:rsidP="00D42111">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5F08" w14:textId="5AF40051" w:rsidR="00D42111" w:rsidRDefault="00D42111" w:rsidP="00D42111">
            <w:pPr>
              <w:pStyle w:val="TAL"/>
              <w:rPr>
                <w:rFonts w:cs="Arial"/>
                <w:sz w:val="16"/>
                <w:szCs w:val="16"/>
                <w:lang w:eastAsia="en-GB"/>
              </w:rPr>
            </w:pPr>
            <w:r w:rsidRPr="00D42111">
              <w:rPr>
                <w:rFonts w:cs="Arial"/>
                <w:sz w:val="16"/>
                <w:szCs w:val="16"/>
                <w:lang w:eastAsia="en-GB"/>
              </w:rPr>
              <w:t>Secondary RAT Data Usage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6A1BB" w14:textId="38FECC56" w:rsidR="00D42111" w:rsidRDefault="00D42111" w:rsidP="00D42111">
            <w:pPr>
              <w:pStyle w:val="TAC"/>
              <w:rPr>
                <w:sz w:val="16"/>
                <w:szCs w:val="16"/>
              </w:rPr>
            </w:pPr>
            <w:r>
              <w:rPr>
                <w:sz w:val="16"/>
                <w:szCs w:val="16"/>
              </w:rPr>
              <w:t>15.6.0</w:t>
            </w:r>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61C7C" w14:textId="77777777" w:rsidR="0042306F" w:rsidRDefault="0042306F">
      <w:r>
        <w:separator/>
      </w:r>
    </w:p>
  </w:endnote>
  <w:endnote w:type="continuationSeparator" w:id="0">
    <w:p w14:paraId="59814178" w14:textId="77777777" w:rsidR="0042306F" w:rsidRDefault="0042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7470D7" w:rsidRDefault="00747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51F39" w14:textId="77777777" w:rsidR="0042306F" w:rsidRDefault="0042306F">
      <w:r>
        <w:separator/>
      </w:r>
    </w:p>
  </w:footnote>
  <w:footnote w:type="continuationSeparator" w:id="0">
    <w:p w14:paraId="4AF5906B" w14:textId="77777777" w:rsidR="0042306F" w:rsidRDefault="00423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16B5C9D1" w:rsidR="007470D7" w:rsidRDefault="00747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7D2">
      <w:rPr>
        <w:rFonts w:ascii="Arial" w:hAnsi="Arial" w:cs="Arial"/>
        <w:b/>
        <w:noProof/>
        <w:sz w:val="18"/>
        <w:szCs w:val="18"/>
      </w:rPr>
      <w:t>3GPP TS 29.502 V15.6.0 (2019-12)</w:t>
    </w:r>
    <w:r>
      <w:rPr>
        <w:rFonts w:ascii="Arial" w:hAnsi="Arial" w:cs="Arial"/>
        <w:b/>
        <w:sz w:val="18"/>
        <w:szCs w:val="18"/>
      </w:rPr>
      <w:fldChar w:fldCharType="end"/>
    </w:r>
  </w:p>
  <w:p w14:paraId="32EA0C6B" w14:textId="77777777" w:rsidR="007470D7" w:rsidRDefault="00747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07AC786B" w:rsidR="007470D7" w:rsidRDefault="00747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7D2">
      <w:rPr>
        <w:rFonts w:ascii="Arial" w:hAnsi="Arial" w:cs="Arial"/>
        <w:b/>
        <w:noProof/>
        <w:sz w:val="18"/>
        <w:szCs w:val="18"/>
      </w:rPr>
      <w:t>Release 15</w:t>
    </w:r>
    <w:r>
      <w:rPr>
        <w:rFonts w:ascii="Arial" w:hAnsi="Arial" w:cs="Arial"/>
        <w:b/>
        <w:sz w:val="18"/>
        <w:szCs w:val="18"/>
      </w:rPr>
      <w:fldChar w:fldCharType="end"/>
    </w:r>
  </w:p>
  <w:p w14:paraId="32EA0C6D" w14:textId="77777777" w:rsidR="007470D7" w:rsidRDefault="00747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39A"/>
    <w:rsid w:val="00054A22"/>
    <w:rsid w:val="00057D55"/>
    <w:rsid w:val="00062058"/>
    <w:rsid w:val="000655A6"/>
    <w:rsid w:val="000659A3"/>
    <w:rsid w:val="00066066"/>
    <w:rsid w:val="00066CA2"/>
    <w:rsid w:val="00073DAB"/>
    <w:rsid w:val="0007511B"/>
    <w:rsid w:val="00075A23"/>
    <w:rsid w:val="00080512"/>
    <w:rsid w:val="0008153B"/>
    <w:rsid w:val="00083487"/>
    <w:rsid w:val="0008359C"/>
    <w:rsid w:val="00083EA1"/>
    <w:rsid w:val="0008449C"/>
    <w:rsid w:val="00087269"/>
    <w:rsid w:val="00087ED8"/>
    <w:rsid w:val="00090E6B"/>
    <w:rsid w:val="000922C2"/>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1640"/>
    <w:rsid w:val="001163BB"/>
    <w:rsid w:val="001167B5"/>
    <w:rsid w:val="0012068B"/>
    <w:rsid w:val="00122D13"/>
    <w:rsid w:val="00124FF6"/>
    <w:rsid w:val="00126C04"/>
    <w:rsid w:val="001307E4"/>
    <w:rsid w:val="00132C3B"/>
    <w:rsid w:val="0013566D"/>
    <w:rsid w:val="00135C6C"/>
    <w:rsid w:val="0013729C"/>
    <w:rsid w:val="00137672"/>
    <w:rsid w:val="001403FE"/>
    <w:rsid w:val="00141339"/>
    <w:rsid w:val="00141528"/>
    <w:rsid w:val="00141DCB"/>
    <w:rsid w:val="001433FE"/>
    <w:rsid w:val="00145147"/>
    <w:rsid w:val="001455EE"/>
    <w:rsid w:val="00150BDE"/>
    <w:rsid w:val="00151DAB"/>
    <w:rsid w:val="001539F9"/>
    <w:rsid w:val="00154C0E"/>
    <w:rsid w:val="00155865"/>
    <w:rsid w:val="0015656C"/>
    <w:rsid w:val="0015708C"/>
    <w:rsid w:val="00157484"/>
    <w:rsid w:val="001616CC"/>
    <w:rsid w:val="00164C8C"/>
    <w:rsid w:val="001741D7"/>
    <w:rsid w:val="0017428A"/>
    <w:rsid w:val="00175A0F"/>
    <w:rsid w:val="001769FF"/>
    <w:rsid w:val="00183B0B"/>
    <w:rsid w:val="00183F60"/>
    <w:rsid w:val="00185CBE"/>
    <w:rsid w:val="00193194"/>
    <w:rsid w:val="001A04AB"/>
    <w:rsid w:val="001A53C6"/>
    <w:rsid w:val="001B0F14"/>
    <w:rsid w:val="001B15B6"/>
    <w:rsid w:val="001B26E5"/>
    <w:rsid w:val="001B2A09"/>
    <w:rsid w:val="001B338C"/>
    <w:rsid w:val="001B3C45"/>
    <w:rsid w:val="001B4514"/>
    <w:rsid w:val="001B4917"/>
    <w:rsid w:val="001B606B"/>
    <w:rsid w:val="001C1420"/>
    <w:rsid w:val="001D02C2"/>
    <w:rsid w:val="001D6A2F"/>
    <w:rsid w:val="001D720D"/>
    <w:rsid w:val="001E1158"/>
    <w:rsid w:val="001E2BB5"/>
    <w:rsid w:val="001E2C5F"/>
    <w:rsid w:val="001E2CC5"/>
    <w:rsid w:val="001E2CE3"/>
    <w:rsid w:val="001E2E66"/>
    <w:rsid w:val="001E3D3C"/>
    <w:rsid w:val="001E494C"/>
    <w:rsid w:val="001E62A0"/>
    <w:rsid w:val="001E68C8"/>
    <w:rsid w:val="001F09C3"/>
    <w:rsid w:val="001F0F18"/>
    <w:rsid w:val="001F168B"/>
    <w:rsid w:val="00200773"/>
    <w:rsid w:val="002013A9"/>
    <w:rsid w:val="002021FA"/>
    <w:rsid w:val="0020346A"/>
    <w:rsid w:val="00210DBC"/>
    <w:rsid w:val="00211646"/>
    <w:rsid w:val="00212257"/>
    <w:rsid w:val="00214641"/>
    <w:rsid w:val="002150E6"/>
    <w:rsid w:val="0021658A"/>
    <w:rsid w:val="0022204F"/>
    <w:rsid w:val="00223D18"/>
    <w:rsid w:val="002326EA"/>
    <w:rsid w:val="002347A2"/>
    <w:rsid w:val="00234907"/>
    <w:rsid w:val="00240BC9"/>
    <w:rsid w:val="00247641"/>
    <w:rsid w:val="00247885"/>
    <w:rsid w:val="002556DF"/>
    <w:rsid w:val="00255747"/>
    <w:rsid w:val="00255F22"/>
    <w:rsid w:val="00260985"/>
    <w:rsid w:val="0026253F"/>
    <w:rsid w:val="0026346C"/>
    <w:rsid w:val="00271834"/>
    <w:rsid w:val="00271F8E"/>
    <w:rsid w:val="002733CF"/>
    <w:rsid w:val="00273FF0"/>
    <w:rsid w:val="00274A00"/>
    <w:rsid w:val="0028320D"/>
    <w:rsid w:val="00283FD2"/>
    <w:rsid w:val="002872F9"/>
    <w:rsid w:val="00291206"/>
    <w:rsid w:val="002929FF"/>
    <w:rsid w:val="00295C37"/>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C6ACE"/>
    <w:rsid w:val="002D049F"/>
    <w:rsid w:val="002D266C"/>
    <w:rsid w:val="002D33CC"/>
    <w:rsid w:val="002D42DB"/>
    <w:rsid w:val="002D6746"/>
    <w:rsid w:val="002D72C6"/>
    <w:rsid w:val="002D74C6"/>
    <w:rsid w:val="002E2FBC"/>
    <w:rsid w:val="002E45F9"/>
    <w:rsid w:val="002E4AA3"/>
    <w:rsid w:val="002E5223"/>
    <w:rsid w:val="002E555B"/>
    <w:rsid w:val="002E5CBA"/>
    <w:rsid w:val="002E69DE"/>
    <w:rsid w:val="002E6B0F"/>
    <w:rsid w:val="002F49AB"/>
    <w:rsid w:val="002F6700"/>
    <w:rsid w:val="002F776F"/>
    <w:rsid w:val="00300EEA"/>
    <w:rsid w:val="00301289"/>
    <w:rsid w:val="003020A4"/>
    <w:rsid w:val="0030273F"/>
    <w:rsid w:val="00310AF0"/>
    <w:rsid w:val="00311824"/>
    <w:rsid w:val="0031203C"/>
    <w:rsid w:val="00314CB1"/>
    <w:rsid w:val="00315CF9"/>
    <w:rsid w:val="00316B05"/>
    <w:rsid w:val="003172DC"/>
    <w:rsid w:val="003214B8"/>
    <w:rsid w:val="00321884"/>
    <w:rsid w:val="003249CE"/>
    <w:rsid w:val="0033395A"/>
    <w:rsid w:val="0033441A"/>
    <w:rsid w:val="00336646"/>
    <w:rsid w:val="003375AF"/>
    <w:rsid w:val="003409E1"/>
    <w:rsid w:val="00342AE2"/>
    <w:rsid w:val="00343388"/>
    <w:rsid w:val="00344400"/>
    <w:rsid w:val="00346776"/>
    <w:rsid w:val="0034737C"/>
    <w:rsid w:val="00351B3A"/>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484"/>
    <w:rsid w:val="00393627"/>
    <w:rsid w:val="00395426"/>
    <w:rsid w:val="003A2063"/>
    <w:rsid w:val="003A2F5A"/>
    <w:rsid w:val="003A472C"/>
    <w:rsid w:val="003A5883"/>
    <w:rsid w:val="003A58D9"/>
    <w:rsid w:val="003A7B75"/>
    <w:rsid w:val="003A7F41"/>
    <w:rsid w:val="003B3BBD"/>
    <w:rsid w:val="003B44C5"/>
    <w:rsid w:val="003C17D4"/>
    <w:rsid w:val="003C3971"/>
    <w:rsid w:val="003C4464"/>
    <w:rsid w:val="003C71B6"/>
    <w:rsid w:val="003D08A9"/>
    <w:rsid w:val="003D2044"/>
    <w:rsid w:val="003D3194"/>
    <w:rsid w:val="003D33E7"/>
    <w:rsid w:val="003D53DD"/>
    <w:rsid w:val="003D5E0C"/>
    <w:rsid w:val="003E0C28"/>
    <w:rsid w:val="003E2FE0"/>
    <w:rsid w:val="003E448D"/>
    <w:rsid w:val="003E4EC7"/>
    <w:rsid w:val="003F1ABE"/>
    <w:rsid w:val="003F6F3A"/>
    <w:rsid w:val="003F7D59"/>
    <w:rsid w:val="00400F3F"/>
    <w:rsid w:val="0040121A"/>
    <w:rsid w:val="0040519A"/>
    <w:rsid w:val="004059EF"/>
    <w:rsid w:val="0040603A"/>
    <w:rsid w:val="00406386"/>
    <w:rsid w:val="00414380"/>
    <w:rsid w:val="00415A74"/>
    <w:rsid w:val="004172D4"/>
    <w:rsid w:val="0042306F"/>
    <w:rsid w:val="00423A6B"/>
    <w:rsid w:val="00424946"/>
    <w:rsid w:val="0042634C"/>
    <w:rsid w:val="00431885"/>
    <w:rsid w:val="004322C2"/>
    <w:rsid w:val="00432359"/>
    <w:rsid w:val="00436C5C"/>
    <w:rsid w:val="00437038"/>
    <w:rsid w:val="00437539"/>
    <w:rsid w:val="0044169E"/>
    <w:rsid w:val="00445AA9"/>
    <w:rsid w:val="00445F4F"/>
    <w:rsid w:val="00446B4D"/>
    <w:rsid w:val="0045004B"/>
    <w:rsid w:val="0045129A"/>
    <w:rsid w:val="0045264B"/>
    <w:rsid w:val="00453CBE"/>
    <w:rsid w:val="00453F9B"/>
    <w:rsid w:val="0045457F"/>
    <w:rsid w:val="00461D64"/>
    <w:rsid w:val="00462BBC"/>
    <w:rsid w:val="00464203"/>
    <w:rsid w:val="00466518"/>
    <w:rsid w:val="00466E29"/>
    <w:rsid w:val="00467CE0"/>
    <w:rsid w:val="00472E5C"/>
    <w:rsid w:val="00473B2B"/>
    <w:rsid w:val="0047612F"/>
    <w:rsid w:val="00476E80"/>
    <w:rsid w:val="00481025"/>
    <w:rsid w:val="004836FF"/>
    <w:rsid w:val="0048548F"/>
    <w:rsid w:val="00490E17"/>
    <w:rsid w:val="00494FF9"/>
    <w:rsid w:val="004951F2"/>
    <w:rsid w:val="004954A0"/>
    <w:rsid w:val="00496495"/>
    <w:rsid w:val="004968B4"/>
    <w:rsid w:val="00497BD1"/>
    <w:rsid w:val="004A256B"/>
    <w:rsid w:val="004A3588"/>
    <w:rsid w:val="004A73B2"/>
    <w:rsid w:val="004B1E63"/>
    <w:rsid w:val="004B2986"/>
    <w:rsid w:val="004B2C66"/>
    <w:rsid w:val="004B30AA"/>
    <w:rsid w:val="004B4015"/>
    <w:rsid w:val="004B5893"/>
    <w:rsid w:val="004B7551"/>
    <w:rsid w:val="004C0256"/>
    <w:rsid w:val="004C0491"/>
    <w:rsid w:val="004C1DF2"/>
    <w:rsid w:val="004C452C"/>
    <w:rsid w:val="004C7A0F"/>
    <w:rsid w:val="004D204C"/>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4F6B23"/>
    <w:rsid w:val="00501245"/>
    <w:rsid w:val="0050154D"/>
    <w:rsid w:val="00502D26"/>
    <w:rsid w:val="005062F4"/>
    <w:rsid w:val="00514061"/>
    <w:rsid w:val="00515184"/>
    <w:rsid w:val="005202F6"/>
    <w:rsid w:val="0052030D"/>
    <w:rsid w:val="00521F00"/>
    <w:rsid w:val="00523342"/>
    <w:rsid w:val="00523D42"/>
    <w:rsid w:val="0052604D"/>
    <w:rsid w:val="005278C6"/>
    <w:rsid w:val="00530483"/>
    <w:rsid w:val="005314CB"/>
    <w:rsid w:val="00532024"/>
    <w:rsid w:val="005340BE"/>
    <w:rsid w:val="00534644"/>
    <w:rsid w:val="00537332"/>
    <w:rsid w:val="005379C9"/>
    <w:rsid w:val="005402ED"/>
    <w:rsid w:val="00540A89"/>
    <w:rsid w:val="00543DFF"/>
    <w:rsid w:val="00543E6C"/>
    <w:rsid w:val="005443A1"/>
    <w:rsid w:val="00546A81"/>
    <w:rsid w:val="00550DD5"/>
    <w:rsid w:val="005511B9"/>
    <w:rsid w:val="00556F44"/>
    <w:rsid w:val="005579B4"/>
    <w:rsid w:val="0056191B"/>
    <w:rsid w:val="00561F66"/>
    <w:rsid w:val="005639BB"/>
    <w:rsid w:val="00564739"/>
    <w:rsid w:val="0056485C"/>
    <w:rsid w:val="00565087"/>
    <w:rsid w:val="00566251"/>
    <w:rsid w:val="0057039A"/>
    <w:rsid w:val="0057133F"/>
    <w:rsid w:val="0057186F"/>
    <w:rsid w:val="005718F8"/>
    <w:rsid w:val="00574427"/>
    <w:rsid w:val="00577A00"/>
    <w:rsid w:val="0058081A"/>
    <w:rsid w:val="00582216"/>
    <w:rsid w:val="00586EF4"/>
    <w:rsid w:val="005876C5"/>
    <w:rsid w:val="00591025"/>
    <w:rsid w:val="00591CE9"/>
    <w:rsid w:val="00592169"/>
    <w:rsid w:val="00592952"/>
    <w:rsid w:val="00592A72"/>
    <w:rsid w:val="005A3446"/>
    <w:rsid w:val="005A386C"/>
    <w:rsid w:val="005A3AC4"/>
    <w:rsid w:val="005A44F8"/>
    <w:rsid w:val="005A7F36"/>
    <w:rsid w:val="005B010B"/>
    <w:rsid w:val="005B1EEB"/>
    <w:rsid w:val="005B30C8"/>
    <w:rsid w:val="005B3BCD"/>
    <w:rsid w:val="005C2369"/>
    <w:rsid w:val="005C396C"/>
    <w:rsid w:val="005C4371"/>
    <w:rsid w:val="005C5A7F"/>
    <w:rsid w:val="005C7BEB"/>
    <w:rsid w:val="005D2B56"/>
    <w:rsid w:val="005D2E01"/>
    <w:rsid w:val="005D3F38"/>
    <w:rsid w:val="005D4FD4"/>
    <w:rsid w:val="005D5DEC"/>
    <w:rsid w:val="005D759C"/>
    <w:rsid w:val="005D77E2"/>
    <w:rsid w:val="005D7D49"/>
    <w:rsid w:val="005E0371"/>
    <w:rsid w:val="005E23A6"/>
    <w:rsid w:val="005E364F"/>
    <w:rsid w:val="005E4553"/>
    <w:rsid w:val="005E4D39"/>
    <w:rsid w:val="005F2BF1"/>
    <w:rsid w:val="005F68E7"/>
    <w:rsid w:val="00601A06"/>
    <w:rsid w:val="00601FC4"/>
    <w:rsid w:val="00610F24"/>
    <w:rsid w:val="00611600"/>
    <w:rsid w:val="006123CB"/>
    <w:rsid w:val="00614AA3"/>
    <w:rsid w:val="00614FDF"/>
    <w:rsid w:val="00615961"/>
    <w:rsid w:val="00615A0D"/>
    <w:rsid w:val="0061710A"/>
    <w:rsid w:val="006209B8"/>
    <w:rsid w:val="00622423"/>
    <w:rsid w:val="00625BA5"/>
    <w:rsid w:val="0062651C"/>
    <w:rsid w:val="00626E12"/>
    <w:rsid w:val="0063317F"/>
    <w:rsid w:val="00633A39"/>
    <w:rsid w:val="00633F4B"/>
    <w:rsid w:val="0063723A"/>
    <w:rsid w:val="0064088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67A88"/>
    <w:rsid w:val="00667D02"/>
    <w:rsid w:val="006730A0"/>
    <w:rsid w:val="00673124"/>
    <w:rsid w:val="00673DE3"/>
    <w:rsid w:val="006802B7"/>
    <w:rsid w:val="006823A9"/>
    <w:rsid w:val="00690664"/>
    <w:rsid w:val="00691914"/>
    <w:rsid w:val="00693420"/>
    <w:rsid w:val="00693E94"/>
    <w:rsid w:val="00694493"/>
    <w:rsid w:val="00695F6B"/>
    <w:rsid w:val="006A2726"/>
    <w:rsid w:val="006A75EE"/>
    <w:rsid w:val="006B01C1"/>
    <w:rsid w:val="006B0A3C"/>
    <w:rsid w:val="006B2A66"/>
    <w:rsid w:val="006B4138"/>
    <w:rsid w:val="006B7FDF"/>
    <w:rsid w:val="006C0588"/>
    <w:rsid w:val="006C113F"/>
    <w:rsid w:val="006C1737"/>
    <w:rsid w:val="006C1970"/>
    <w:rsid w:val="006C399E"/>
    <w:rsid w:val="006C39F4"/>
    <w:rsid w:val="006C46C1"/>
    <w:rsid w:val="006D03B6"/>
    <w:rsid w:val="006D0958"/>
    <w:rsid w:val="006D2CB6"/>
    <w:rsid w:val="006D30B6"/>
    <w:rsid w:val="006D67A5"/>
    <w:rsid w:val="006D6A64"/>
    <w:rsid w:val="006E1394"/>
    <w:rsid w:val="006E3195"/>
    <w:rsid w:val="006E509B"/>
    <w:rsid w:val="006E5C86"/>
    <w:rsid w:val="006F0756"/>
    <w:rsid w:val="006F0E35"/>
    <w:rsid w:val="006F0F5E"/>
    <w:rsid w:val="006F38EA"/>
    <w:rsid w:val="006F3952"/>
    <w:rsid w:val="006F3E15"/>
    <w:rsid w:val="006F6945"/>
    <w:rsid w:val="007115C0"/>
    <w:rsid w:val="007128E8"/>
    <w:rsid w:val="00713A3D"/>
    <w:rsid w:val="00714103"/>
    <w:rsid w:val="00714BBB"/>
    <w:rsid w:val="00716BA1"/>
    <w:rsid w:val="007202F8"/>
    <w:rsid w:val="00722470"/>
    <w:rsid w:val="00722A12"/>
    <w:rsid w:val="007244B4"/>
    <w:rsid w:val="00724CCA"/>
    <w:rsid w:val="00725A00"/>
    <w:rsid w:val="0072615B"/>
    <w:rsid w:val="007277D4"/>
    <w:rsid w:val="007319C9"/>
    <w:rsid w:val="00732B18"/>
    <w:rsid w:val="00734A5B"/>
    <w:rsid w:val="007369A7"/>
    <w:rsid w:val="007401E0"/>
    <w:rsid w:val="00740925"/>
    <w:rsid w:val="00741A77"/>
    <w:rsid w:val="00744E76"/>
    <w:rsid w:val="00745C4E"/>
    <w:rsid w:val="00745C60"/>
    <w:rsid w:val="00746DD1"/>
    <w:rsid w:val="007470D7"/>
    <w:rsid w:val="00750CE1"/>
    <w:rsid w:val="00754805"/>
    <w:rsid w:val="00757B26"/>
    <w:rsid w:val="00760FE7"/>
    <w:rsid w:val="00761A5B"/>
    <w:rsid w:val="0076425C"/>
    <w:rsid w:val="00765E06"/>
    <w:rsid w:val="00767821"/>
    <w:rsid w:val="007755C5"/>
    <w:rsid w:val="00775EEC"/>
    <w:rsid w:val="00777461"/>
    <w:rsid w:val="00781F0F"/>
    <w:rsid w:val="0078668E"/>
    <w:rsid w:val="007909A2"/>
    <w:rsid w:val="00790F6A"/>
    <w:rsid w:val="00793F63"/>
    <w:rsid w:val="007953DC"/>
    <w:rsid w:val="00796ACD"/>
    <w:rsid w:val="007A3FED"/>
    <w:rsid w:val="007A5354"/>
    <w:rsid w:val="007A7918"/>
    <w:rsid w:val="007B01C4"/>
    <w:rsid w:val="007B1863"/>
    <w:rsid w:val="007B1E45"/>
    <w:rsid w:val="007B24EB"/>
    <w:rsid w:val="007B2A56"/>
    <w:rsid w:val="007B2F95"/>
    <w:rsid w:val="007C443B"/>
    <w:rsid w:val="007C608D"/>
    <w:rsid w:val="007D1D86"/>
    <w:rsid w:val="007D3836"/>
    <w:rsid w:val="007D3AB1"/>
    <w:rsid w:val="007D4104"/>
    <w:rsid w:val="007D4220"/>
    <w:rsid w:val="007D4D07"/>
    <w:rsid w:val="007D5B47"/>
    <w:rsid w:val="007D7370"/>
    <w:rsid w:val="007D79D5"/>
    <w:rsid w:val="007E0AE0"/>
    <w:rsid w:val="007E2ACA"/>
    <w:rsid w:val="007E44E0"/>
    <w:rsid w:val="007E4E9C"/>
    <w:rsid w:val="007E5665"/>
    <w:rsid w:val="007E5E74"/>
    <w:rsid w:val="007E6172"/>
    <w:rsid w:val="007E670C"/>
    <w:rsid w:val="007F082E"/>
    <w:rsid w:val="007F2B55"/>
    <w:rsid w:val="007F5393"/>
    <w:rsid w:val="008018EB"/>
    <w:rsid w:val="008028A4"/>
    <w:rsid w:val="00802EBD"/>
    <w:rsid w:val="00803680"/>
    <w:rsid w:val="00803C4F"/>
    <w:rsid w:val="008041CA"/>
    <w:rsid w:val="008053EE"/>
    <w:rsid w:val="00807512"/>
    <w:rsid w:val="0081115B"/>
    <w:rsid w:val="00815CFA"/>
    <w:rsid w:val="00816D58"/>
    <w:rsid w:val="0081728F"/>
    <w:rsid w:val="008174B8"/>
    <w:rsid w:val="0082209E"/>
    <w:rsid w:val="008233E5"/>
    <w:rsid w:val="00824262"/>
    <w:rsid w:val="00830DC8"/>
    <w:rsid w:val="008347D2"/>
    <w:rsid w:val="0084263C"/>
    <w:rsid w:val="00843B28"/>
    <w:rsid w:val="008440BA"/>
    <w:rsid w:val="00844A5A"/>
    <w:rsid w:val="00847C27"/>
    <w:rsid w:val="008550C6"/>
    <w:rsid w:val="00857CA1"/>
    <w:rsid w:val="0086296D"/>
    <w:rsid w:val="00863E04"/>
    <w:rsid w:val="0086410A"/>
    <w:rsid w:val="00864308"/>
    <w:rsid w:val="00865353"/>
    <w:rsid w:val="00866F06"/>
    <w:rsid w:val="008670DC"/>
    <w:rsid w:val="0086747C"/>
    <w:rsid w:val="008679C6"/>
    <w:rsid w:val="00867EA1"/>
    <w:rsid w:val="00867F5D"/>
    <w:rsid w:val="0087215E"/>
    <w:rsid w:val="00873975"/>
    <w:rsid w:val="00874731"/>
    <w:rsid w:val="008768CA"/>
    <w:rsid w:val="00876C01"/>
    <w:rsid w:val="0087747B"/>
    <w:rsid w:val="00880762"/>
    <w:rsid w:val="00886AEF"/>
    <w:rsid w:val="00892204"/>
    <w:rsid w:val="0089630E"/>
    <w:rsid w:val="00896818"/>
    <w:rsid w:val="0089734A"/>
    <w:rsid w:val="008A27A6"/>
    <w:rsid w:val="008B2858"/>
    <w:rsid w:val="008B4F38"/>
    <w:rsid w:val="008B6662"/>
    <w:rsid w:val="008B6CCA"/>
    <w:rsid w:val="008C05C8"/>
    <w:rsid w:val="008C18E3"/>
    <w:rsid w:val="008C33CD"/>
    <w:rsid w:val="008C5F54"/>
    <w:rsid w:val="008C602C"/>
    <w:rsid w:val="008D05F4"/>
    <w:rsid w:val="008D1CA3"/>
    <w:rsid w:val="008D3B38"/>
    <w:rsid w:val="008D5069"/>
    <w:rsid w:val="008D71DF"/>
    <w:rsid w:val="008E0514"/>
    <w:rsid w:val="008E5015"/>
    <w:rsid w:val="008E59E9"/>
    <w:rsid w:val="008F18E2"/>
    <w:rsid w:val="008F1D8C"/>
    <w:rsid w:val="008F2EEE"/>
    <w:rsid w:val="009002B8"/>
    <w:rsid w:val="00900417"/>
    <w:rsid w:val="00900F8B"/>
    <w:rsid w:val="0090271F"/>
    <w:rsid w:val="00902771"/>
    <w:rsid w:val="00902E23"/>
    <w:rsid w:val="00904780"/>
    <w:rsid w:val="00906901"/>
    <w:rsid w:val="00910358"/>
    <w:rsid w:val="0091276A"/>
    <w:rsid w:val="0091348E"/>
    <w:rsid w:val="00913B64"/>
    <w:rsid w:val="00917607"/>
    <w:rsid w:val="00917CCB"/>
    <w:rsid w:val="0092000A"/>
    <w:rsid w:val="009204DE"/>
    <w:rsid w:val="00924B77"/>
    <w:rsid w:val="0092754A"/>
    <w:rsid w:val="00930C37"/>
    <w:rsid w:val="00930FFA"/>
    <w:rsid w:val="00936681"/>
    <w:rsid w:val="009367DE"/>
    <w:rsid w:val="00940340"/>
    <w:rsid w:val="00940F86"/>
    <w:rsid w:val="00942E96"/>
    <w:rsid w:val="00942EC2"/>
    <w:rsid w:val="00943FC1"/>
    <w:rsid w:val="00944E62"/>
    <w:rsid w:val="00945C29"/>
    <w:rsid w:val="00946B01"/>
    <w:rsid w:val="00947128"/>
    <w:rsid w:val="0095220C"/>
    <w:rsid w:val="00954735"/>
    <w:rsid w:val="0095518F"/>
    <w:rsid w:val="00955ABA"/>
    <w:rsid w:val="00962C48"/>
    <w:rsid w:val="00964B44"/>
    <w:rsid w:val="00967B09"/>
    <w:rsid w:val="00967DAD"/>
    <w:rsid w:val="009709A8"/>
    <w:rsid w:val="00972C3C"/>
    <w:rsid w:val="00977B30"/>
    <w:rsid w:val="00983A83"/>
    <w:rsid w:val="00984507"/>
    <w:rsid w:val="00997C10"/>
    <w:rsid w:val="009A1E94"/>
    <w:rsid w:val="009A221B"/>
    <w:rsid w:val="009A4057"/>
    <w:rsid w:val="009A472E"/>
    <w:rsid w:val="009A54F5"/>
    <w:rsid w:val="009A700F"/>
    <w:rsid w:val="009A7B1D"/>
    <w:rsid w:val="009B1310"/>
    <w:rsid w:val="009B2898"/>
    <w:rsid w:val="009B40BE"/>
    <w:rsid w:val="009C15CA"/>
    <w:rsid w:val="009C367A"/>
    <w:rsid w:val="009C379B"/>
    <w:rsid w:val="009C39D6"/>
    <w:rsid w:val="009C460B"/>
    <w:rsid w:val="009C509A"/>
    <w:rsid w:val="009C72EF"/>
    <w:rsid w:val="009C7F2A"/>
    <w:rsid w:val="009D03E8"/>
    <w:rsid w:val="009D1C5D"/>
    <w:rsid w:val="009D3639"/>
    <w:rsid w:val="009D428D"/>
    <w:rsid w:val="009D5F43"/>
    <w:rsid w:val="009E047C"/>
    <w:rsid w:val="009E22BE"/>
    <w:rsid w:val="009E2E7C"/>
    <w:rsid w:val="009E62F3"/>
    <w:rsid w:val="009E7721"/>
    <w:rsid w:val="009F0B09"/>
    <w:rsid w:val="009F2BEE"/>
    <w:rsid w:val="009F37B7"/>
    <w:rsid w:val="009F49A7"/>
    <w:rsid w:val="009F58C8"/>
    <w:rsid w:val="00A008A1"/>
    <w:rsid w:val="00A026D8"/>
    <w:rsid w:val="00A04DED"/>
    <w:rsid w:val="00A10F02"/>
    <w:rsid w:val="00A164B4"/>
    <w:rsid w:val="00A16DD3"/>
    <w:rsid w:val="00A173A1"/>
    <w:rsid w:val="00A173C3"/>
    <w:rsid w:val="00A2123E"/>
    <w:rsid w:val="00A258AF"/>
    <w:rsid w:val="00A26201"/>
    <w:rsid w:val="00A26C18"/>
    <w:rsid w:val="00A275B6"/>
    <w:rsid w:val="00A27FD9"/>
    <w:rsid w:val="00A334C5"/>
    <w:rsid w:val="00A33AE1"/>
    <w:rsid w:val="00A423F5"/>
    <w:rsid w:val="00A5010E"/>
    <w:rsid w:val="00A53724"/>
    <w:rsid w:val="00A54C8F"/>
    <w:rsid w:val="00A62BFB"/>
    <w:rsid w:val="00A64E4D"/>
    <w:rsid w:val="00A64FA1"/>
    <w:rsid w:val="00A66A84"/>
    <w:rsid w:val="00A67485"/>
    <w:rsid w:val="00A70002"/>
    <w:rsid w:val="00A76DF2"/>
    <w:rsid w:val="00A773FB"/>
    <w:rsid w:val="00A77EF6"/>
    <w:rsid w:val="00A80640"/>
    <w:rsid w:val="00A82346"/>
    <w:rsid w:val="00A846AA"/>
    <w:rsid w:val="00A85319"/>
    <w:rsid w:val="00A871EC"/>
    <w:rsid w:val="00A87DAF"/>
    <w:rsid w:val="00A9285E"/>
    <w:rsid w:val="00A94618"/>
    <w:rsid w:val="00A974E8"/>
    <w:rsid w:val="00AA1A08"/>
    <w:rsid w:val="00AA33B7"/>
    <w:rsid w:val="00AA5D75"/>
    <w:rsid w:val="00AA5EC6"/>
    <w:rsid w:val="00AB24E7"/>
    <w:rsid w:val="00AC0345"/>
    <w:rsid w:val="00AC0447"/>
    <w:rsid w:val="00AC3C0F"/>
    <w:rsid w:val="00AC60A1"/>
    <w:rsid w:val="00AC65ED"/>
    <w:rsid w:val="00AD1DC5"/>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AF7AD0"/>
    <w:rsid w:val="00B01E79"/>
    <w:rsid w:val="00B0363A"/>
    <w:rsid w:val="00B04712"/>
    <w:rsid w:val="00B07071"/>
    <w:rsid w:val="00B10246"/>
    <w:rsid w:val="00B12810"/>
    <w:rsid w:val="00B12CFB"/>
    <w:rsid w:val="00B146FC"/>
    <w:rsid w:val="00B14B23"/>
    <w:rsid w:val="00B15449"/>
    <w:rsid w:val="00B15635"/>
    <w:rsid w:val="00B159D7"/>
    <w:rsid w:val="00B22C74"/>
    <w:rsid w:val="00B24770"/>
    <w:rsid w:val="00B24B95"/>
    <w:rsid w:val="00B25179"/>
    <w:rsid w:val="00B26153"/>
    <w:rsid w:val="00B26D3E"/>
    <w:rsid w:val="00B357AA"/>
    <w:rsid w:val="00B365DB"/>
    <w:rsid w:val="00B415EE"/>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67911"/>
    <w:rsid w:val="00B70DBF"/>
    <w:rsid w:val="00B71C8F"/>
    <w:rsid w:val="00B735E1"/>
    <w:rsid w:val="00B75785"/>
    <w:rsid w:val="00B767EA"/>
    <w:rsid w:val="00B76A8B"/>
    <w:rsid w:val="00B777FA"/>
    <w:rsid w:val="00B800BD"/>
    <w:rsid w:val="00B830F4"/>
    <w:rsid w:val="00B91D5E"/>
    <w:rsid w:val="00B95F67"/>
    <w:rsid w:val="00B971AE"/>
    <w:rsid w:val="00BA054B"/>
    <w:rsid w:val="00BA6BC3"/>
    <w:rsid w:val="00BA6DEA"/>
    <w:rsid w:val="00BB2C8B"/>
    <w:rsid w:val="00BB3EDD"/>
    <w:rsid w:val="00BB446C"/>
    <w:rsid w:val="00BB4921"/>
    <w:rsid w:val="00BB4FCE"/>
    <w:rsid w:val="00BC03B1"/>
    <w:rsid w:val="00BC0F7D"/>
    <w:rsid w:val="00BC3F17"/>
    <w:rsid w:val="00BC4212"/>
    <w:rsid w:val="00BC662F"/>
    <w:rsid w:val="00BD1894"/>
    <w:rsid w:val="00BD492D"/>
    <w:rsid w:val="00BD4D8C"/>
    <w:rsid w:val="00BD542F"/>
    <w:rsid w:val="00BD560E"/>
    <w:rsid w:val="00BD5876"/>
    <w:rsid w:val="00BD7A3A"/>
    <w:rsid w:val="00BE1013"/>
    <w:rsid w:val="00BE10CE"/>
    <w:rsid w:val="00BE2AA6"/>
    <w:rsid w:val="00BE3568"/>
    <w:rsid w:val="00BE5AF8"/>
    <w:rsid w:val="00BF17DC"/>
    <w:rsid w:val="00BF184E"/>
    <w:rsid w:val="00BF21F8"/>
    <w:rsid w:val="00BF50C8"/>
    <w:rsid w:val="00BF6237"/>
    <w:rsid w:val="00BF6F67"/>
    <w:rsid w:val="00BF79F2"/>
    <w:rsid w:val="00C00CCD"/>
    <w:rsid w:val="00C00E37"/>
    <w:rsid w:val="00C017F0"/>
    <w:rsid w:val="00C047A2"/>
    <w:rsid w:val="00C1229A"/>
    <w:rsid w:val="00C126F7"/>
    <w:rsid w:val="00C15B9E"/>
    <w:rsid w:val="00C21E43"/>
    <w:rsid w:val="00C22548"/>
    <w:rsid w:val="00C3113F"/>
    <w:rsid w:val="00C327E7"/>
    <w:rsid w:val="00C32D49"/>
    <w:rsid w:val="00C33079"/>
    <w:rsid w:val="00C37E13"/>
    <w:rsid w:val="00C42A16"/>
    <w:rsid w:val="00C43287"/>
    <w:rsid w:val="00C45231"/>
    <w:rsid w:val="00C456A0"/>
    <w:rsid w:val="00C522F3"/>
    <w:rsid w:val="00C54F62"/>
    <w:rsid w:val="00C56B6A"/>
    <w:rsid w:val="00C604EB"/>
    <w:rsid w:val="00C6105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4B50"/>
    <w:rsid w:val="00CA614F"/>
    <w:rsid w:val="00CA6BCD"/>
    <w:rsid w:val="00CB06BA"/>
    <w:rsid w:val="00CB29BE"/>
    <w:rsid w:val="00CB37B1"/>
    <w:rsid w:val="00CB3EFC"/>
    <w:rsid w:val="00CB469F"/>
    <w:rsid w:val="00CB4D70"/>
    <w:rsid w:val="00CB7F66"/>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2A60"/>
    <w:rsid w:val="00CF3130"/>
    <w:rsid w:val="00CF4292"/>
    <w:rsid w:val="00CF4622"/>
    <w:rsid w:val="00D026DF"/>
    <w:rsid w:val="00D03DB7"/>
    <w:rsid w:val="00D06113"/>
    <w:rsid w:val="00D068FA"/>
    <w:rsid w:val="00D103EA"/>
    <w:rsid w:val="00D12558"/>
    <w:rsid w:val="00D14950"/>
    <w:rsid w:val="00D25D8B"/>
    <w:rsid w:val="00D26B90"/>
    <w:rsid w:val="00D33309"/>
    <w:rsid w:val="00D33524"/>
    <w:rsid w:val="00D359E6"/>
    <w:rsid w:val="00D40752"/>
    <w:rsid w:val="00D42111"/>
    <w:rsid w:val="00D43ADD"/>
    <w:rsid w:val="00D510EF"/>
    <w:rsid w:val="00D5618A"/>
    <w:rsid w:val="00D64AFE"/>
    <w:rsid w:val="00D66CA9"/>
    <w:rsid w:val="00D67984"/>
    <w:rsid w:val="00D7213D"/>
    <w:rsid w:val="00D73198"/>
    <w:rsid w:val="00D736A1"/>
    <w:rsid w:val="00D738D6"/>
    <w:rsid w:val="00D755EB"/>
    <w:rsid w:val="00D801FA"/>
    <w:rsid w:val="00D80699"/>
    <w:rsid w:val="00D80960"/>
    <w:rsid w:val="00D8165C"/>
    <w:rsid w:val="00D838FA"/>
    <w:rsid w:val="00D86742"/>
    <w:rsid w:val="00D87E00"/>
    <w:rsid w:val="00D90CE8"/>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115C"/>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066"/>
    <w:rsid w:val="00E047D8"/>
    <w:rsid w:val="00E055C0"/>
    <w:rsid w:val="00E07642"/>
    <w:rsid w:val="00E10C7D"/>
    <w:rsid w:val="00E1292F"/>
    <w:rsid w:val="00E13DB8"/>
    <w:rsid w:val="00E1556A"/>
    <w:rsid w:val="00E23F5A"/>
    <w:rsid w:val="00E2464A"/>
    <w:rsid w:val="00E25195"/>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6B9B"/>
    <w:rsid w:val="00E576F7"/>
    <w:rsid w:val="00E61E79"/>
    <w:rsid w:val="00E62A53"/>
    <w:rsid w:val="00E63746"/>
    <w:rsid w:val="00E63B73"/>
    <w:rsid w:val="00E63D72"/>
    <w:rsid w:val="00E728F2"/>
    <w:rsid w:val="00E745A2"/>
    <w:rsid w:val="00E7640D"/>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A441A"/>
    <w:rsid w:val="00EB10C7"/>
    <w:rsid w:val="00EB5414"/>
    <w:rsid w:val="00EB5EF1"/>
    <w:rsid w:val="00EC16EB"/>
    <w:rsid w:val="00EC2994"/>
    <w:rsid w:val="00EC3482"/>
    <w:rsid w:val="00EC35CC"/>
    <w:rsid w:val="00EC4A25"/>
    <w:rsid w:val="00EC4EF0"/>
    <w:rsid w:val="00EC7544"/>
    <w:rsid w:val="00ED293A"/>
    <w:rsid w:val="00ED5BD1"/>
    <w:rsid w:val="00EE1868"/>
    <w:rsid w:val="00EE2547"/>
    <w:rsid w:val="00EE2896"/>
    <w:rsid w:val="00EE48EB"/>
    <w:rsid w:val="00EE7D8D"/>
    <w:rsid w:val="00EF1212"/>
    <w:rsid w:val="00EF3507"/>
    <w:rsid w:val="00EF413E"/>
    <w:rsid w:val="00EF45D8"/>
    <w:rsid w:val="00EF700E"/>
    <w:rsid w:val="00F02238"/>
    <w:rsid w:val="00F025A2"/>
    <w:rsid w:val="00F03565"/>
    <w:rsid w:val="00F04712"/>
    <w:rsid w:val="00F04A38"/>
    <w:rsid w:val="00F04A70"/>
    <w:rsid w:val="00F057BE"/>
    <w:rsid w:val="00F05D45"/>
    <w:rsid w:val="00F1180E"/>
    <w:rsid w:val="00F12B5D"/>
    <w:rsid w:val="00F133CC"/>
    <w:rsid w:val="00F16F55"/>
    <w:rsid w:val="00F22EC7"/>
    <w:rsid w:val="00F22ED5"/>
    <w:rsid w:val="00F24790"/>
    <w:rsid w:val="00F24E28"/>
    <w:rsid w:val="00F24ED9"/>
    <w:rsid w:val="00F2520C"/>
    <w:rsid w:val="00F25774"/>
    <w:rsid w:val="00F25EA1"/>
    <w:rsid w:val="00F314D4"/>
    <w:rsid w:val="00F33C0A"/>
    <w:rsid w:val="00F44ECA"/>
    <w:rsid w:val="00F5014C"/>
    <w:rsid w:val="00F518A1"/>
    <w:rsid w:val="00F6376C"/>
    <w:rsid w:val="00F6442A"/>
    <w:rsid w:val="00F653B8"/>
    <w:rsid w:val="00F660F7"/>
    <w:rsid w:val="00F66FBD"/>
    <w:rsid w:val="00F67D85"/>
    <w:rsid w:val="00F70259"/>
    <w:rsid w:val="00F80346"/>
    <w:rsid w:val="00F82463"/>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E453A"/>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hyperlink" Target="https://www.3gpp.org/ftp/Specs/%3cPlenary%3e/%3cRelease%3e/OpenAPI/" TargetMode="Externa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431A9-91DE-4BCB-9C8F-21BA758E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Pages>
  <Words>53181</Words>
  <Characters>303132</Characters>
  <Application>Microsoft Office Word</Application>
  <DocSecurity>0</DocSecurity>
  <Lines>2526</Lines>
  <Paragraphs>711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355602</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167</cp:revision>
  <dcterms:created xsi:type="dcterms:W3CDTF">2018-12-22T01:29:00Z</dcterms:created>
  <dcterms:modified xsi:type="dcterms:W3CDTF">2019-12-18T16:57:00Z</dcterms:modified>
</cp:coreProperties>
</file>