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5FE" w:rsidRPr="006A4B40" w:rsidRDefault="009305FE" w:rsidP="009305FE">
      <w:pPr>
        <w:tabs>
          <w:tab w:val="right" w:pos="9355"/>
        </w:tabs>
        <w:spacing w:after="0"/>
        <w:rPr>
          <w:rFonts w:ascii="Arial" w:eastAsia="SimSun" w:hAnsi="Arial" w:cs="Arial"/>
          <w:i/>
          <w:szCs w:val="24"/>
          <w:lang w:val="en-US" w:eastAsia="zh-CN"/>
        </w:rPr>
      </w:pPr>
      <w:r>
        <w:rPr>
          <w:rFonts w:ascii="Arial" w:hAnsi="Arial" w:cs="Arial"/>
          <w:szCs w:val="24"/>
          <w:lang w:val="en-US"/>
        </w:rPr>
        <w:t>3GPP TSG-SA4 #9</w:t>
      </w:r>
      <w:r w:rsidR="00680486">
        <w:rPr>
          <w:rFonts w:ascii="Arial" w:hAnsi="Arial" w:cs="Arial"/>
          <w:szCs w:val="24"/>
          <w:lang w:val="en-US"/>
        </w:rPr>
        <w:t>2</w:t>
      </w:r>
      <w:r w:rsidRPr="00576392">
        <w:rPr>
          <w:rFonts w:ascii="Arial" w:hAnsi="Arial" w:cs="Arial"/>
          <w:szCs w:val="24"/>
          <w:lang w:val="en-US"/>
        </w:rPr>
        <w:tab/>
      </w:r>
      <w:r w:rsidRPr="00576392">
        <w:rPr>
          <w:rFonts w:ascii="Arial" w:hAnsi="Arial" w:cs="Arial"/>
          <w:iCs/>
          <w:szCs w:val="24"/>
          <w:lang w:val="en-US"/>
        </w:rPr>
        <w:t>S4-1</w:t>
      </w:r>
      <w:r w:rsidR="002B2304">
        <w:rPr>
          <w:rFonts w:ascii="Arial" w:hAnsi="Arial" w:cs="Arial"/>
          <w:iCs/>
          <w:szCs w:val="24"/>
          <w:lang w:val="en-US"/>
        </w:rPr>
        <w:t>7</w:t>
      </w:r>
      <w:r w:rsidR="00EC6EE2">
        <w:rPr>
          <w:rFonts w:ascii="Arial" w:hAnsi="Arial" w:cs="Arial"/>
          <w:iCs/>
          <w:szCs w:val="24"/>
          <w:lang w:val="en-US"/>
        </w:rPr>
        <w:t>015</w:t>
      </w:r>
      <w:r w:rsidR="00CA17B3">
        <w:rPr>
          <w:rFonts w:ascii="Arial" w:hAnsi="Arial" w:cs="Arial"/>
          <w:iCs/>
          <w:szCs w:val="24"/>
          <w:lang w:val="en-US"/>
        </w:rPr>
        <w:t>5</w:t>
      </w:r>
    </w:p>
    <w:p w:rsidR="00451CFF" w:rsidRDefault="00680486" w:rsidP="009305FE">
      <w:pPr>
        <w:tabs>
          <w:tab w:val="left" w:pos="7020"/>
          <w:tab w:val="right" w:pos="9356"/>
        </w:tabs>
        <w:spacing w:after="0"/>
        <w:rPr>
          <w:rFonts w:ascii="Arial" w:hAnsi="Arial" w:cs="Arial"/>
          <w:szCs w:val="24"/>
          <w:lang w:val="en-US"/>
        </w:rPr>
      </w:pPr>
      <w:r>
        <w:rPr>
          <w:rFonts w:ascii="Arial" w:hAnsi="Arial" w:cs="Arial"/>
          <w:szCs w:val="24"/>
          <w:lang w:val="en-US" w:eastAsia="ja-JP"/>
        </w:rPr>
        <w:t>Tallinn, Estonia</w:t>
      </w:r>
      <w:r w:rsidR="009305FE">
        <w:rPr>
          <w:rFonts w:ascii="Arial" w:hAnsi="Arial" w:cs="Arial"/>
          <w:szCs w:val="24"/>
          <w:lang w:val="en-US" w:eastAsia="ja-JP"/>
        </w:rPr>
        <w:t xml:space="preserve"> 2</w:t>
      </w:r>
      <w:r>
        <w:rPr>
          <w:rFonts w:ascii="Arial" w:hAnsi="Arial" w:cs="Arial"/>
          <w:szCs w:val="24"/>
          <w:lang w:val="en-US" w:eastAsia="ja-JP"/>
        </w:rPr>
        <w:t>3</w:t>
      </w:r>
      <w:r w:rsidRPr="00680486">
        <w:rPr>
          <w:rFonts w:ascii="Arial" w:hAnsi="Arial" w:cs="Arial"/>
          <w:szCs w:val="24"/>
          <w:vertAlign w:val="superscript"/>
          <w:lang w:val="en-US" w:eastAsia="ja-JP"/>
        </w:rPr>
        <w:t>rd</w:t>
      </w:r>
      <w:r>
        <w:rPr>
          <w:rFonts w:ascii="Arial" w:hAnsi="Arial" w:cs="Arial"/>
          <w:szCs w:val="24"/>
          <w:lang w:val="en-US" w:eastAsia="ja-JP"/>
        </w:rPr>
        <w:t xml:space="preserve"> </w:t>
      </w:r>
      <w:r w:rsidR="009305FE">
        <w:rPr>
          <w:rFonts w:ascii="Arial" w:hAnsi="Arial" w:cs="Arial"/>
          <w:szCs w:val="24"/>
          <w:lang w:val="en-US"/>
        </w:rPr>
        <w:t>– 2</w:t>
      </w:r>
      <w:r>
        <w:rPr>
          <w:rFonts w:ascii="Arial" w:hAnsi="Arial" w:cs="Arial"/>
          <w:szCs w:val="24"/>
          <w:lang w:val="en-US"/>
        </w:rPr>
        <w:t>7</w:t>
      </w:r>
      <w:r w:rsidR="009305FE" w:rsidRPr="007F51B9">
        <w:rPr>
          <w:rFonts w:ascii="Arial" w:hAnsi="Arial" w:cs="Arial"/>
          <w:szCs w:val="24"/>
          <w:vertAlign w:val="superscript"/>
          <w:lang w:val="en-US"/>
        </w:rPr>
        <w:t>th</w:t>
      </w:r>
      <w:r w:rsidR="009305FE">
        <w:rPr>
          <w:rFonts w:ascii="Arial" w:hAnsi="Arial" w:cs="Arial"/>
          <w:szCs w:val="24"/>
          <w:lang w:val="en-US"/>
        </w:rPr>
        <w:t xml:space="preserve"> </w:t>
      </w:r>
      <w:r>
        <w:rPr>
          <w:rFonts w:ascii="Arial" w:hAnsi="Arial" w:cs="Arial"/>
          <w:szCs w:val="24"/>
          <w:lang w:val="en-US" w:eastAsia="ja-JP"/>
        </w:rPr>
        <w:t>Jan</w:t>
      </w:r>
      <w:r w:rsidR="009305FE">
        <w:rPr>
          <w:rFonts w:ascii="Arial" w:hAnsi="Arial" w:cs="Arial"/>
          <w:szCs w:val="24"/>
          <w:lang w:val="en-US" w:eastAsia="ja-JP"/>
        </w:rPr>
        <w:t xml:space="preserve"> </w:t>
      </w:r>
      <w:r>
        <w:rPr>
          <w:rFonts w:ascii="Arial" w:hAnsi="Arial" w:cs="Arial"/>
          <w:szCs w:val="24"/>
          <w:lang w:val="en-US"/>
        </w:rPr>
        <w:t>2017</w:t>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4E3B0A">
        <w:rPr>
          <w:rFonts w:ascii="Arial" w:hAnsi="Arial" w:cs="Arial"/>
          <w:szCs w:val="24"/>
          <w:lang w:val="pt-BR"/>
        </w:rPr>
        <w:t>8.</w:t>
      </w:r>
      <w:r w:rsidR="00680486">
        <w:rPr>
          <w:rFonts w:ascii="Arial" w:hAnsi="Arial" w:cs="Arial"/>
          <w:szCs w:val="24"/>
          <w:lang w:val="pt-BR"/>
        </w:rPr>
        <w:t>11</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r w:rsidR="00EC6EE2">
        <w:rPr>
          <w:rFonts w:ascii="Arial" w:hAnsi="Arial" w:cs="Arial"/>
          <w:szCs w:val="24"/>
          <w:lang w:val="en-US"/>
        </w:rPr>
        <w:t xml:space="preserve"> (Rapporteur)</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EC6EE2" w:rsidRPr="00EC6EE2">
        <w:rPr>
          <w:rFonts w:ascii="Arial" w:hAnsi="Arial" w:cs="Arial"/>
          <w:szCs w:val="24"/>
          <w:lang w:val="en-US"/>
        </w:rPr>
        <w:t xml:space="preserve">Intermediate </w:t>
      </w:r>
      <w:r w:rsidR="00EC6EE2" w:rsidRPr="00EC6EE2">
        <w:rPr>
          <w:rFonts w:ascii="Arial" w:hAnsi="Arial" w:cs="Arial"/>
          <w:szCs w:val="24"/>
        </w:rPr>
        <w:t>Draft</w:t>
      </w:r>
      <w:r w:rsidR="00EC6EE2">
        <w:rPr>
          <w:rFonts w:ascii="Arial" w:hAnsi="Arial" w:cs="Arial"/>
          <w:szCs w:val="24"/>
        </w:rPr>
        <w:t xml:space="preserve"> TR 26.953 v1.2.0</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1531D">
        <w:rPr>
          <w:rFonts w:ascii="Arial" w:hAnsi="Arial" w:cs="Arial"/>
          <w:szCs w:val="24"/>
          <w:lang w:val="en-US"/>
        </w:rPr>
        <w:t>A</w:t>
      </w:r>
      <w:r w:rsidR="00084BD7">
        <w:rPr>
          <w:rFonts w:ascii="Arial" w:hAnsi="Arial" w:cs="Arial"/>
          <w:szCs w:val="24"/>
          <w:lang w:val="en-US"/>
        </w:rPr>
        <w:t>greement</w:t>
      </w:r>
    </w:p>
    <w:p w:rsidR="00EC6EE2" w:rsidRPr="00576392" w:rsidRDefault="00EC6EE2" w:rsidP="00EC6EE2">
      <w:pPr>
        <w:pStyle w:val="Heading1"/>
        <w:numPr>
          <w:ilvl w:val="0"/>
          <w:numId w:val="12"/>
        </w:numPr>
      </w:pPr>
      <w:r w:rsidRPr="00576392">
        <w:t>Introduction</w:t>
      </w:r>
      <w:r>
        <w:t xml:space="preserve"> and Summary</w:t>
      </w:r>
    </w:p>
    <w:p w:rsidR="00EC6EE2" w:rsidRPr="0031753B" w:rsidRDefault="00EC6EE2" w:rsidP="00EC6EE2">
      <w:pPr>
        <w:jc w:val="both"/>
        <w:rPr>
          <w:sz w:val="22"/>
          <w:szCs w:val="22"/>
        </w:rPr>
      </w:pPr>
      <w:r w:rsidRPr="0031753B">
        <w:rPr>
          <w:sz w:val="22"/>
          <w:szCs w:val="22"/>
          <w:lang w:val="en-US"/>
        </w:rPr>
        <w:t xml:space="preserve">The attached </w:t>
      </w:r>
      <w:r>
        <w:rPr>
          <w:sz w:val="22"/>
          <w:szCs w:val="22"/>
          <w:lang w:val="en-US"/>
        </w:rPr>
        <w:t xml:space="preserve">v1.2.0 </w:t>
      </w:r>
      <w:r w:rsidRPr="0031753B">
        <w:rPr>
          <w:sz w:val="22"/>
          <w:szCs w:val="22"/>
          <w:lang w:val="en-US"/>
        </w:rPr>
        <w:t xml:space="preserve">of </w:t>
      </w:r>
      <w:r>
        <w:rPr>
          <w:sz w:val="22"/>
          <w:szCs w:val="22"/>
          <w:lang w:val="en-US"/>
        </w:rPr>
        <w:t xml:space="preserve">draft </w:t>
      </w:r>
      <w:r w:rsidRPr="0031753B">
        <w:rPr>
          <w:sz w:val="22"/>
          <w:szCs w:val="22"/>
          <w:lang w:val="en-US"/>
        </w:rPr>
        <w:t>TR 26.953 (I</w:t>
      </w:r>
      <w:r w:rsidRPr="0031753B">
        <w:rPr>
          <w:sz w:val="22"/>
          <w:szCs w:val="22"/>
        </w:rPr>
        <w:t>nteractivity Support for 3GPP-Based Streaming and Download Services</w:t>
      </w:r>
      <w:r>
        <w:rPr>
          <w:sz w:val="22"/>
          <w:szCs w:val="22"/>
        </w:rPr>
        <w:t>) incorporates</w:t>
      </w:r>
      <w:r w:rsidRPr="0031753B">
        <w:rPr>
          <w:sz w:val="22"/>
          <w:szCs w:val="22"/>
        </w:rPr>
        <w:t xml:space="preserve"> </w:t>
      </w:r>
      <w:r>
        <w:rPr>
          <w:sz w:val="22"/>
          <w:szCs w:val="22"/>
        </w:rPr>
        <w:t>text from Tdocs S4-170036, S4-170037, S4-170038 and S4-170135 and S4-AHI640, agreed by the MBS group during SA4#92. It also contains various bug fixes throughout the Technical Report. It is intended to present this document, of agreed by MBS, as the final version of TR 26.953, in the conclusion of the FS_IS3 study item.</w:t>
      </w:r>
    </w:p>
    <w:p w:rsidR="00EC6EE2" w:rsidRPr="00576392" w:rsidRDefault="00EC6EE2" w:rsidP="00EC6EE2">
      <w:pPr>
        <w:pStyle w:val="Heading1"/>
        <w:numPr>
          <w:ilvl w:val="0"/>
          <w:numId w:val="12"/>
        </w:numPr>
        <w:spacing w:before="120"/>
      </w:pPr>
      <w:r>
        <w:t>Proposal</w:t>
      </w:r>
    </w:p>
    <w:p w:rsidR="00D76EE1" w:rsidRPr="00EC6EE2" w:rsidRDefault="00EC6EE2" w:rsidP="00EC6EE2">
      <w:pPr>
        <w:jc w:val="both"/>
        <w:rPr>
          <w:sz w:val="22"/>
          <w:szCs w:val="22"/>
        </w:rPr>
      </w:pPr>
      <w:r w:rsidRPr="0031753B">
        <w:rPr>
          <w:sz w:val="22"/>
          <w:szCs w:val="22"/>
        </w:rPr>
        <w:t xml:space="preserve">It is proposed to agree </w:t>
      </w:r>
      <w:r>
        <w:rPr>
          <w:sz w:val="22"/>
          <w:szCs w:val="22"/>
        </w:rPr>
        <w:t xml:space="preserve">on </w:t>
      </w:r>
      <w:r w:rsidRPr="0031753B">
        <w:rPr>
          <w:sz w:val="22"/>
          <w:szCs w:val="22"/>
        </w:rPr>
        <w:t xml:space="preserve">the attached </w:t>
      </w:r>
      <w:r>
        <w:rPr>
          <w:sz w:val="22"/>
          <w:szCs w:val="22"/>
        </w:rPr>
        <w:t xml:space="preserve">draft </w:t>
      </w:r>
      <w:r w:rsidRPr="0031753B">
        <w:rPr>
          <w:sz w:val="22"/>
          <w:szCs w:val="22"/>
        </w:rPr>
        <w:t>TR 26.953</w:t>
      </w:r>
      <w:r w:rsidRPr="0031753B">
        <w:rPr>
          <w:rFonts w:eastAsia="SimSun"/>
          <w:sz w:val="22"/>
          <w:szCs w:val="22"/>
          <w:lang w:eastAsia="zh-CN"/>
        </w:rPr>
        <w:t xml:space="preserve"> </w:t>
      </w:r>
      <w:r w:rsidRPr="0031753B">
        <w:rPr>
          <w:sz w:val="22"/>
          <w:szCs w:val="22"/>
        </w:rPr>
        <w:t>v</w:t>
      </w:r>
      <w:r>
        <w:rPr>
          <w:sz w:val="22"/>
          <w:szCs w:val="22"/>
        </w:rPr>
        <w:t>1.2</w:t>
      </w:r>
      <w:r>
        <w:rPr>
          <w:rFonts w:eastAsia="SimSun"/>
          <w:sz w:val="22"/>
          <w:szCs w:val="22"/>
          <w:lang w:eastAsia="zh-CN"/>
        </w:rPr>
        <w:t xml:space="preserve">.0 </w:t>
      </w:r>
      <w:r>
        <w:rPr>
          <w:sz w:val="22"/>
          <w:szCs w:val="22"/>
        </w:rPr>
        <w:t>as the latest version of this Technical Report</w:t>
      </w:r>
      <w:bookmarkStart w:id="0" w:name="_GoBack"/>
      <w:bookmarkEnd w:id="0"/>
      <w:r>
        <w:rPr>
          <w:sz w:val="22"/>
          <w:szCs w:val="22"/>
        </w:rPr>
        <w:t>, and as the intended final version for approval at SA4#92 plenary</w:t>
      </w:r>
      <w:r>
        <w:rPr>
          <w:sz w:val="22"/>
          <w:szCs w:val="22"/>
        </w:rPr>
        <w:t>.</w:t>
      </w:r>
    </w:p>
    <w:sectPr w:rsidR="00D76EE1" w:rsidRPr="00EC6EE2"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D31" w:rsidRDefault="006C6D31">
      <w:r>
        <w:separator/>
      </w:r>
    </w:p>
  </w:endnote>
  <w:endnote w:type="continuationSeparator" w:id="0">
    <w:p w:rsidR="006C6D31" w:rsidRDefault="006C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2E120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120E">
      <w:rPr>
        <w:rStyle w:val="PageNumber"/>
      </w:rPr>
      <w:t>1</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D31" w:rsidRDefault="006C6D31">
      <w:r>
        <w:separator/>
      </w:r>
    </w:p>
  </w:footnote>
  <w:footnote w:type="continuationSeparator" w:id="0">
    <w:p w:rsidR="006C6D31" w:rsidRDefault="006C6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5pt;height:16.5pt" o:bullet="t">
        <v:imagedata r:id="rId1" o:title="artCABC"/>
      </v:shape>
    </w:pict>
  </w:numPicBullet>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E7541A9"/>
    <w:multiLevelType w:val="hybridMultilevel"/>
    <w:tmpl w:val="7AEE6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3"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F57CB"/>
    <w:multiLevelType w:val="hybridMultilevel"/>
    <w:tmpl w:val="7F1AA0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9F62530"/>
    <w:multiLevelType w:val="hybridMultilevel"/>
    <w:tmpl w:val="D810768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num>
  <w:num w:numId="4">
    <w:abstractNumId w:val="11"/>
  </w:num>
  <w:num w:numId="5">
    <w:abstractNumId w:val="3"/>
  </w:num>
  <w:num w:numId="6">
    <w:abstractNumId w:val="0"/>
  </w:num>
  <w:num w:numId="7">
    <w:abstractNumId w:val="2"/>
    <w:lvlOverride w:ilvl="0">
      <w:startOverride w:val="1"/>
    </w:lvlOverride>
  </w:num>
  <w:num w:numId="8">
    <w:abstractNumId w:val="9"/>
  </w:num>
  <w:num w:numId="9">
    <w:abstractNumId w:val="1"/>
  </w:num>
  <w:num w:numId="10">
    <w:abstractNumId w:val="6"/>
  </w:num>
  <w:num w:numId="11">
    <w:abstractNumId w:val="8"/>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2D58"/>
    <w:rsid w:val="0002442F"/>
    <w:rsid w:val="000246BE"/>
    <w:rsid w:val="000257FE"/>
    <w:rsid w:val="000268A4"/>
    <w:rsid w:val="00026D8C"/>
    <w:rsid w:val="00026E62"/>
    <w:rsid w:val="00027194"/>
    <w:rsid w:val="000309C8"/>
    <w:rsid w:val="00031E39"/>
    <w:rsid w:val="00032F81"/>
    <w:rsid w:val="00033018"/>
    <w:rsid w:val="00033F0F"/>
    <w:rsid w:val="00034FB8"/>
    <w:rsid w:val="0003618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67085"/>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4FD"/>
    <w:rsid w:val="00105B9D"/>
    <w:rsid w:val="001129BE"/>
    <w:rsid w:val="00112F89"/>
    <w:rsid w:val="00113E83"/>
    <w:rsid w:val="001169F0"/>
    <w:rsid w:val="00116D9C"/>
    <w:rsid w:val="00116DF6"/>
    <w:rsid w:val="00117213"/>
    <w:rsid w:val="001172BB"/>
    <w:rsid w:val="0012085C"/>
    <w:rsid w:val="00121C39"/>
    <w:rsid w:val="00125C57"/>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7178"/>
    <w:rsid w:val="0019799F"/>
    <w:rsid w:val="001A1D4B"/>
    <w:rsid w:val="001A294F"/>
    <w:rsid w:val="001A5224"/>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047B"/>
    <w:rsid w:val="00211105"/>
    <w:rsid w:val="00211BAA"/>
    <w:rsid w:val="00211F03"/>
    <w:rsid w:val="002120CE"/>
    <w:rsid w:val="0021335E"/>
    <w:rsid w:val="00213AC1"/>
    <w:rsid w:val="002174C1"/>
    <w:rsid w:val="00220A8B"/>
    <w:rsid w:val="00220F60"/>
    <w:rsid w:val="002222A1"/>
    <w:rsid w:val="002236B1"/>
    <w:rsid w:val="002244A8"/>
    <w:rsid w:val="00224973"/>
    <w:rsid w:val="002256D6"/>
    <w:rsid w:val="002257C4"/>
    <w:rsid w:val="00225DEE"/>
    <w:rsid w:val="002264A4"/>
    <w:rsid w:val="00226FF8"/>
    <w:rsid w:val="00230B86"/>
    <w:rsid w:val="002310B9"/>
    <w:rsid w:val="00232CB7"/>
    <w:rsid w:val="00232FA9"/>
    <w:rsid w:val="002346C8"/>
    <w:rsid w:val="00236CD5"/>
    <w:rsid w:val="00236FD1"/>
    <w:rsid w:val="0023700B"/>
    <w:rsid w:val="00241239"/>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722C"/>
    <w:rsid w:val="002603B4"/>
    <w:rsid w:val="00260529"/>
    <w:rsid w:val="00261807"/>
    <w:rsid w:val="00262937"/>
    <w:rsid w:val="0026385E"/>
    <w:rsid w:val="00263910"/>
    <w:rsid w:val="00265AD7"/>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BF"/>
    <w:rsid w:val="002A6A2B"/>
    <w:rsid w:val="002A6B2D"/>
    <w:rsid w:val="002A6F2F"/>
    <w:rsid w:val="002A76D0"/>
    <w:rsid w:val="002A7896"/>
    <w:rsid w:val="002B1276"/>
    <w:rsid w:val="002B2304"/>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4592"/>
    <w:rsid w:val="002D529C"/>
    <w:rsid w:val="002D5460"/>
    <w:rsid w:val="002D5BFF"/>
    <w:rsid w:val="002D60E5"/>
    <w:rsid w:val="002D6130"/>
    <w:rsid w:val="002D701C"/>
    <w:rsid w:val="002D7A73"/>
    <w:rsid w:val="002D7F81"/>
    <w:rsid w:val="002E0BC3"/>
    <w:rsid w:val="002E0C58"/>
    <w:rsid w:val="002E120E"/>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3DBD"/>
    <w:rsid w:val="00384BC9"/>
    <w:rsid w:val="00384F87"/>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4D3A"/>
    <w:rsid w:val="003B4F30"/>
    <w:rsid w:val="003B59FA"/>
    <w:rsid w:val="003C0824"/>
    <w:rsid w:val="003C2981"/>
    <w:rsid w:val="003C30C1"/>
    <w:rsid w:val="003C3CC7"/>
    <w:rsid w:val="003C4D9C"/>
    <w:rsid w:val="003C5CC9"/>
    <w:rsid w:val="003C5F9B"/>
    <w:rsid w:val="003C61F9"/>
    <w:rsid w:val="003C70CF"/>
    <w:rsid w:val="003C7671"/>
    <w:rsid w:val="003D0412"/>
    <w:rsid w:val="003D074C"/>
    <w:rsid w:val="003D0FEC"/>
    <w:rsid w:val="003D1500"/>
    <w:rsid w:val="003D1CC9"/>
    <w:rsid w:val="003D2C1F"/>
    <w:rsid w:val="003D2D12"/>
    <w:rsid w:val="003D372B"/>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5664"/>
    <w:rsid w:val="004D5D37"/>
    <w:rsid w:val="004D68EA"/>
    <w:rsid w:val="004D75FB"/>
    <w:rsid w:val="004D7A5C"/>
    <w:rsid w:val="004E0A56"/>
    <w:rsid w:val="004E1CB0"/>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F7D"/>
    <w:rsid w:val="00544AF6"/>
    <w:rsid w:val="00544FEB"/>
    <w:rsid w:val="0054534A"/>
    <w:rsid w:val="00545EE5"/>
    <w:rsid w:val="00546313"/>
    <w:rsid w:val="00546341"/>
    <w:rsid w:val="00546720"/>
    <w:rsid w:val="005470A8"/>
    <w:rsid w:val="00550345"/>
    <w:rsid w:val="00551005"/>
    <w:rsid w:val="00551CBC"/>
    <w:rsid w:val="00552A04"/>
    <w:rsid w:val="0055396B"/>
    <w:rsid w:val="00553EE3"/>
    <w:rsid w:val="00554564"/>
    <w:rsid w:val="00555C47"/>
    <w:rsid w:val="00556B2E"/>
    <w:rsid w:val="00556C93"/>
    <w:rsid w:val="005570F8"/>
    <w:rsid w:val="00557648"/>
    <w:rsid w:val="0056027E"/>
    <w:rsid w:val="00561C96"/>
    <w:rsid w:val="00561DC2"/>
    <w:rsid w:val="00562DC1"/>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581"/>
    <w:rsid w:val="00610D47"/>
    <w:rsid w:val="00610EF5"/>
    <w:rsid w:val="00611732"/>
    <w:rsid w:val="006130D1"/>
    <w:rsid w:val="00613FB5"/>
    <w:rsid w:val="0061419F"/>
    <w:rsid w:val="0061571D"/>
    <w:rsid w:val="0061599A"/>
    <w:rsid w:val="006160DE"/>
    <w:rsid w:val="006178D0"/>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3794"/>
    <w:rsid w:val="00693A39"/>
    <w:rsid w:val="00694173"/>
    <w:rsid w:val="006946B5"/>
    <w:rsid w:val="00695084"/>
    <w:rsid w:val="00696691"/>
    <w:rsid w:val="006973A5"/>
    <w:rsid w:val="00697BFF"/>
    <w:rsid w:val="006A048F"/>
    <w:rsid w:val="006A1400"/>
    <w:rsid w:val="006A2064"/>
    <w:rsid w:val="006A3C37"/>
    <w:rsid w:val="006A3CD6"/>
    <w:rsid w:val="006A3EDD"/>
    <w:rsid w:val="006A41E4"/>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6D31"/>
    <w:rsid w:val="006C7159"/>
    <w:rsid w:val="006C786A"/>
    <w:rsid w:val="006D05F9"/>
    <w:rsid w:val="006D2C97"/>
    <w:rsid w:val="006D2E92"/>
    <w:rsid w:val="006D39CE"/>
    <w:rsid w:val="006D3CE5"/>
    <w:rsid w:val="006D47E0"/>
    <w:rsid w:val="006D5B4E"/>
    <w:rsid w:val="006D6F7E"/>
    <w:rsid w:val="006D7670"/>
    <w:rsid w:val="006D7952"/>
    <w:rsid w:val="006E098C"/>
    <w:rsid w:val="006E0C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2B07"/>
    <w:rsid w:val="0076373D"/>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19B"/>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634A"/>
    <w:rsid w:val="0080036F"/>
    <w:rsid w:val="0080049F"/>
    <w:rsid w:val="00800DE0"/>
    <w:rsid w:val="00802752"/>
    <w:rsid w:val="00803652"/>
    <w:rsid w:val="00804260"/>
    <w:rsid w:val="008056C4"/>
    <w:rsid w:val="00805A57"/>
    <w:rsid w:val="0080609F"/>
    <w:rsid w:val="00807B9E"/>
    <w:rsid w:val="008120C6"/>
    <w:rsid w:val="008148D4"/>
    <w:rsid w:val="008156C8"/>
    <w:rsid w:val="00815DD5"/>
    <w:rsid w:val="0081759E"/>
    <w:rsid w:val="008179D9"/>
    <w:rsid w:val="00817BA3"/>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0B9"/>
    <w:rsid w:val="00833C93"/>
    <w:rsid w:val="00834EE7"/>
    <w:rsid w:val="008403D6"/>
    <w:rsid w:val="008403E5"/>
    <w:rsid w:val="00841083"/>
    <w:rsid w:val="0084127F"/>
    <w:rsid w:val="00841D7A"/>
    <w:rsid w:val="00843247"/>
    <w:rsid w:val="00843C21"/>
    <w:rsid w:val="00844F76"/>
    <w:rsid w:val="0084511E"/>
    <w:rsid w:val="00845ECA"/>
    <w:rsid w:val="00846357"/>
    <w:rsid w:val="00851DEC"/>
    <w:rsid w:val="008521A1"/>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1FDF"/>
    <w:rsid w:val="009825F5"/>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A17"/>
    <w:rsid w:val="009A7E67"/>
    <w:rsid w:val="009B11FF"/>
    <w:rsid w:val="009B2F66"/>
    <w:rsid w:val="009B3625"/>
    <w:rsid w:val="009B398F"/>
    <w:rsid w:val="009B4D32"/>
    <w:rsid w:val="009B4D73"/>
    <w:rsid w:val="009B4F57"/>
    <w:rsid w:val="009B5E15"/>
    <w:rsid w:val="009B6597"/>
    <w:rsid w:val="009C0E57"/>
    <w:rsid w:val="009C17A6"/>
    <w:rsid w:val="009C28F6"/>
    <w:rsid w:val="009C3766"/>
    <w:rsid w:val="009C3EF1"/>
    <w:rsid w:val="009C3F38"/>
    <w:rsid w:val="009C45D3"/>
    <w:rsid w:val="009C4E82"/>
    <w:rsid w:val="009C5BD2"/>
    <w:rsid w:val="009C60FE"/>
    <w:rsid w:val="009D1460"/>
    <w:rsid w:val="009D15A5"/>
    <w:rsid w:val="009D1795"/>
    <w:rsid w:val="009D189A"/>
    <w:rsid w:val="009D1946"/>
    <w:rsid w:val="009D1AE2"/>
    <w:rsid w:val="009D2ABE"/>
    <w:rsid w:val="009D3C4A"/>
    <w:rsid w:val="009D4462"/>
    <w:rsid w:val="009D4E5F"/>
    <w:rsid w:val="009D7DE0"/>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739D"/>
    <w:rsid w:val="00A105D5"/>
    <w:rsid w:val="00A10666"/>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8C5"/>
    <w:rsid w:val="00A26ACD"/>
    <w:rsid w:val="00A26D2F"/>
    <w:rsid w:val="00A26E4D"/>
    <w:rsid w:val="00A27F4A"/>
    <w:rsid w:val="00A30155"/>
    <w:rsid w:val="00A305D8"/>
    <w:rsid w:val="00A30D56"/>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88D"/>
    <w:rsid w:val="00A65A86"/>
    <w:rsid w:val="00A67039"/>
    <w:rsid w:val="00A73A2D"/>
    <w:rsid w:val="00A74B59"/>
    <w:rsid w:val="00A75693"/>
    <w:rsid w:val="00A757FC"/>
    <w:rsid w:val="00A76451"/>
    <w:rsid w:val="00A76FCD"/>
    <w:rsid w:val="00A77D56"/>
    <w:rsid w:val="00A81228"/>
    <w:rsid w:val="00A81669"/>
    <w:rsid w:val="00A819E8"/>
    <w:rsid w:val="00A82973"/>
    <w:rsid w:val="00A82A2E"/>
    <w:rsid w:val="00A86113"/>
    <w:rsid w:val="00A8698C"/>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A7B0C"/>
    <w:rsid w:val="00AB01F7"/>
    <w:rsid w:val="00AB0F9A"/>
    <w:rsid w:val="00AB1B07"/>
    <w:rsid w:val="00AB2124"/>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F77"/>
    <w:rsid w:val="00B87F35"/>
    <w:rsid w:val="00B90106"/>
    <w:rsid w:val="00B91329"/>
    <w:rsid w:val="00B91B13"/>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71E1"/>
    <w:rsid w:val="00C079F1"/>
    <w:rsid w:val="00C11369"/>
    <w:rsid w:val="00C12702"/>
    <w:rsid w:val="00C152EC"/>
    <w:rsid w:val="00C16A93"/>
    <w:rsid w:val="00C170BD"/>
    <w:rsid w:val="00C171BD"/>
    <w:rsid w:val="00C21B01"/>
    <w:rsid w:val="00C21C8B"/>
    <w:rsid w:val="00C21E60"/>
    <w:rsid w:val="00C238ED"/>
    <w:rsid w:val="00C23BFA"/>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7A91"/>
    <w:rsid w:val="00C50248"/>
    <w:rsid w:val="00C50A95"/>
    <w:rsid w:val="00C51103"/>
    <w:rsid w:val="00C519B8"/>
    <w:rsid w:val="00C53656"/>
    <w:rsid w:val="00C544D5"/>
    <w:rsid w:val="00C5450C"/>
    <w:rsid w:val="00C54C14"/>
    <w:rsid w:val="00C55C54"/>
    <w:rsid w:val="00C600C6"/>
    <w:rsid w:val="00C6198E"/>
    <w:rsid w:val="00C61A85"/>
    <w:rsid w:val="00C61C33"/>
    <w:rsid w:val="00C62CE1"/>
    <w:rsid w:val="00C62D86"/>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7B3"/>
    <w:rsid w:val="00CA18A4"/>
    <w:rsid w:val="00CA21AC"/>
    <w:rsid w:val="00CA2AB5"/>
    <w:rsid w:val="00CA2D2B"/>
    <w:rsid w:val="00CA3134"/>
    <w:rsid w:val="00CA3F40"/>
    <w:rsid w:val="00CA4A84"/>
    <w:rsid w:val="00CA4F9E"/>
    <w:rsid w:val="00CA51F0"/>
    <w:rsid w:val="00CA5645"/>
    <w:rsid w:val="00CA696E"/>
    <w:rsid w:val="00CA7478"/>
    <w:rsid w:val="00CB1BA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611"/>
    <w:rsid w:val="00CD2743"/>
    <w:rsid w:val="00CD2F15"/>
    <w:rsid w:val="00CD30F3"/>
    <w:rsid w:val="00CD4D3C"/>
    <w:rsid w:val="00CD506C"/>
    <w:rsid w:val="00CD57D4"/>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691A"/>
    <w:rsid w:val="00D16EFF"/>
    <w:rsid w:val="00D17A96"/>
    <w:rsid w:val="00D20C3A"/>
    <w:rsid w:val="00D21240"/>
    <w:rsid w:val="00D21F38"/>
    <w:rsid w:val="00D22136"/>
    <w:rsid w:val="00D22275"/>
    <w:rsid w:val="00D2251D"/>
    <w:rsid w:val="00D22987"/>
    <w:rsid w:val="00D239B9"/>
    <w:rsid w:val="00D24815"/>
    <w:rsid w:val="00D25860"/>
    <w:rsid w:val="00D26662"/>
    <w:rsid w:val="00D30E23"/>
    <w:rsid w:val="00D317CC"/>
    <w:rsid w:val="00D339E0"/>
    <w:rsid w:val="00D3438F"/>
    <w:rsid w:val="00D3502B"/>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1470"/>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E0F7B"/>
    <w:rsid w:val="00DE2C16"/>
    <w:rsid w:val="00DE39AD"/>
    <w:rsid w:val="00DE4878"/>
    <w:rsid w:val="00DE5CF2"/>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D34"/>
    <w:rsid w:val="00E05F82"/>
    <w:rsid w:val="00E06CFD"/>
    <w:rsid w:val="00E071BB"/>
    <w:rsid w:val="00E07382"/>
    <w:rsid w:val="00E07B05"/>
    <w:rsid w:val="00E10D09"/>
    <w:rsid w:val="00E11E04"/>
    <w:rsid w:val="00E16849"/>
    <w:rsid w:val="00E20D12"/>
    <w:rsid w:val="00E20F3F"/>
    <w:rsid w:val="00E2220C"/>
    <w:rsid w:val="00E2311D"/>
    <w:rsid w:val="00E2445D"/>
    <w:rsid w:val="00E25093"/>
    <w:rsid w:val="00E250E8"/>
    <w:rsid w:val="00E253A2"/>
    <w:rsid w:val="00E2559F"/>
    <w:rsid w:val="00E26697"/>
    <w:rsid w:val="00E276E5"/>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3D"/>
    <w:rsid w:val="00E57068"/>
    <w:rsid w:val="00E57D3F"/>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6EE2"/>
    <w:rsid w:val="00EC7393"/>
    <w:rsid w:val="00ED09BE"/>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3A5"/>
    <w:rsid w:val="00EE14C0"/>
    <w:rsid w:val="00EE293E"/>
    <w:rsid w:val="00EE323C"/>
    <w:rsid w:val="00EE3AEA"/>
    <w:rsid w:val="00EE40CD"/>
    <w:rsid w:val="00EE4361"/>
    <w:rsid w:val="00EE51A6"/>
    <w:rsid w:val="00EE51B2"/>
    <w:rsid w:val="00EF0807"/>
    <w:rsid w:val="00EF10CC"/>
    <w:rsid w:val="00EF23E0"/>
    <w:rsid w:val="00EF2AC8"/>
    <w:rsid w:val="00EF3006"/>
    <w:rsid w:val="00EF4501"/>
    <w:rsid w:val="00EF56DE"/>
    <w:rsid w:val="00EF7CCE"/>
    <w:rsid w:val="00F00147"/>
    <w:rsid w:val="00F022A8"/>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C0"/>
    <w:rsid w:val="00F40A16"/>
    <w:rsid w:val="00F40A86"/>
    <w:rsid w:val="00F41C7E"/>
    <w:rsid w:val="00F43FE1"/>
    <w:rsid w:val="00F45692"/>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797C"/>
    <w:rsid w:val="00F702D0"/>
    <w:rsid w:val="00F71FF6"/>
    <w:rsid w:val="00F7370C"/>
    <w:rsid w:val="00F73E42"/>
    <w:rsid w:val="00F73F00"/>
    <w:rsid w:val="00F74438"/>
    <w:rsid w:val="00F779A8"/>
    <w:rsid w:val="00F77DB4"/>
    <w:rsid w:val="00F81546"/>
    <w:rsid w:val="00F81A42"/>
    <w:rsid w:val="00F82B20"/>
    <w:rsid w:val="00F84309"/>
    <w:rsid w:val="00F8488C"/>
    <w:rsid w:val="00F85FE2"/>
    <w:rsid w:val="00F86537"/>
    <w:rsid w:val="00F868B0"/>
    <w:rsid w:val="00F903EE"/>
    <w:rsid w:val="00F90A28"/>
    <w:rsid w:val="00F9518D"/>
    <w:rsid w:val="00F955A6"/>
    <w:rsid w:val="00F970AD"/>
    <w:rsid w:val="00F976F5"/>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5655"/>
    <w:rsid w:val="00FB6829"/>
    <w:rsid w:val="00FC030F"/>
    <w:rsid w:val="00FC1139"/>
    <w:rsid w:val="00FC2CA4"/>
    <w:rsid w:val="00FC3FDF"/>
    <w:rsid w:val="00FC40A0"/>
    <w:rsid w:val="00FC45A6"/>
    <w:rsid w:val="00FC4F34"/>
    <w:rsid w:val="00FC528D"/>
    <w:rsid w:val="00FC6A6A"/>
    <w:rsid w:val="00FD1C12"/>
    <w:rsid w:val="00FD1F69"/>
    <w:rsid w:val="00FD2E41"/>
    <w:rsid w:val="00FD2F1B"/>
    <w:rsid w:val="00FD3036"/>
    <w:rsid w:val="00FD4355"/>
    <w:rsid w:val="00FD6A10"/>
    <w:rsid w:val="00FD6A45"/>
    <w:rsid w:val="00FD6E76"/>
    <w:rsid w:val="00FD70E9"/>
    <w:rsid w:val="00FD7824"/>
    <w:rsid w:val="00FE0251"/>
    <w:rsid w:val="00FE25AE"/>
    <w:rsid w:val="00FE2820"/>
    <w:rsid w:val="00FE2E2A"/>
    <w:rsid w:val="00FE3183"/>
    <w:rsid w:val="00FE4B0B"/>
    <w:rsid w:val="00FE507D"/>
    <w:rsid w:val="00FE5503"/>
    <w:rsid w:val="00FF0108"/>
    <w:rsid w:val="00FF061A"/>
    <w:rsid w:val="00FF0D12"/>
    <w:rsid w:val="00FF1E3A"/>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4E3D2-F9B8-4798-B439-460625A00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3</TotalTime>
  <Pages>1</Pages>
  <Words>127</Words>
  <Characters>725</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cp:lastModifiedBy>
  <cp:revision>3</cp:revision>
  <cp:lastPrinted>2017-01-13T22:57:00Z</cp:lastPrinted>
  <dcterms:created xsi:type="dcterms:W3CDTF">2017-01-24T16:39:00Z</dcterms:created>
  <dcterms:modified xsi:type="dcterms:W3CDTF">2017-01-24T16:42:00Z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