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bookmarkStart w:id="1" w:name="_GoBack"/>
      <w:bookmarkEnd w:id="1"/>
      <w:r w:rsidRPr="00A20410">
        <w:rPr>
          <w:sz w:val="64"/>
        </w:rPr>
        <w:t xml:space="preserve">3GPP TR </w:t>
      </w:r>
      <w:r w:rsidR="009E5E36" w:rsidRPr="00A20410">
        <w:rPr>
          <w:sz w:val="64"/>
        </w:rPr>
        <w:t>23</w:t>
      </w:r>
      <w:r w:rsidRPr="00A20410">
        <w:rPr>
          <w:sz w:val="64"/>
        </w:rPr>
        <w:t>.</w:t>
      </w:r>
      <w:r w:rsidR="00416E0C">
        <w:rPr>
          <w:rFonts w:hint="eastAsia"/>
          <w:sz w:val="64"/>
          <w:lang w:eastAsia="zh-CN"/>
        </w:rPr>
        <w:t>973</w:t>
      </w:r>
      <w:r w:rsidR="00416E0C" w:rsidRPr="00A20410">
        <w:rPr>
          <w:sz w:val="64"/>
        </w:rPr>
        <w:t xml:space="preserve"> </w:t>
      </w:r>
      <w:r w:rsidR="000E289F" w:rsidRPr="00A20410">
        <w:t>V</w:t>
      </w:r>
      <w:r w:rsidR="00302733">
        <w:rPr>
          <w:rFonts w:hint="eastAsia"/>
          <w:lang w:eastAsia="zh-CN"/>
        </w:rPr>
        <w:t>1</w:t>
      </w:r>
      <w:r w:rsidR="00640408">
        <w:rPr>
          <w:lang w:eastAsia="zh-CN"/>
        </w:rPr>
        <w:t>6</w:t>
      </w:r>
      <w:r w:rsidR="009E5E36" w:rsidRPr="00A20410">
        <w:t>.</w:t>
      </w:r>
      <w:r w:rsidR="00302733">
        <w:rPr>
          <w:rFonts w:hint="eastAsia"/>
          <w:lang w:eastAsia="zh-CN"/>
        </w:rPr>
        <w:t>0</w:t>
      </w:r>
      <w:r w:rsidR="00920A19" w:rsidRPr="00A20410">
        <w:t>.</w:t>
      </w:r>
      <w:r w:rsidR="00AA74CB">
        <w:rPr>
          <w:rFonts w:hint="eastAsia"/>
          <w:lang w:eastAsia="zh-CN"/>
        </w:rPr>
        <w:t>0</w:t>
      </w:r>
      <w:r w:rsidR="00AA74CB" w:rsidRPr="00A20410">
        <w:t xml:space="preserve"> </w:t>
      </w:r>
      <w:r w:rsidR="009E5E36" w:rsidRPr="00A20410">
        <w:rPr>
          <w:sz w:val="32"/>
        </w:rPr>
        <w:t>(201</w:t>
      </w:r>
      <w:r w:rsidR="002C683F">
        <w:rPr>
          <w:sz w:val="32"/>
        </w:rPr>
        <w:t>9</w:t>
      </w:r>
      <w:r w:rsidR="009E5E36" w:rsidRPr="00A20410">
        <w:rPr>
          <w:sz w:val="32"/>
        </w:rPr>
        <w:t>-</w:t>
      </w:r>
      <w:r w:rsidR="000E289F">
        <w:rPr>
          <w:sz w:val="32"/>
        </w:rPr>
        <w:t>0</w:t>
      </w:r>
      <w:r w:rsidR="00640408">
        <w:rPr>
          <w:sz w:val="32"/>
          <w:lang w:eastAsia="zh-CN"/>
        </w:rPr>
        <w:t>8</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lang w:val="en-US" w:eastAsia="zh-CN"/>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rPr>
          <w:lang w:val="en-US" w:eastAsia="zh-CN"/>
        </w:rPr>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2"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3" w:name="copyrightaddon"/>
      <w:bookmarkEnd w:id="3"/>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2"/>
    <w:p w:rsidR="00E8629F" w:rsidRPr="00A20410" w:rsidRDefault="00E8629F" w:rsidP="00B41C83">
      <w:pPr>
        <w:pStyle w:val="TT"/>
        <w:outlineLvl w:val="0"/>
      </w:pPr>
      <w:r w:rsidRPr="00A20410">
        <w:br w:type="page"/>
        <w:t>Contents</w:t>
      </w:r>
    </w:p>
    <w:p w:rsidR="00640408" w:rsidRDefault="00640408">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_Toc17118510 \h </w:instrText>
      </w:r>
      <w:r>
        <w:fldChar w:fldCharType="separate"/>
      </w:r>
      <w:r>
        <w:t>4</w:t>
      </w:r>
      <w:r>
        <w:fldChar w:fldCharType="end"/>
      </w:r>
    </w:p>
    <w:p w:rsidR="00640408" w:rsidRDefault="0064040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_Toc17118511 \h </w:instrText>
      </w:r>
      <w:r>
        <w:fldChar w:fldCharType="separate"/>
      </w:r>
      <w:r>
        <w:t>5</w:t>
      </w:r>
      <w:r>
        <w:fldChar w:fldCharType="end"/>
      </w:r>
    </w:p>
    <w:p w:rsidR="00640408" w:rsidRDefault="0064040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fldChar w:fldCharType="begin" w:fldLock="1"/>
      </w:r>
      <w:r>
        <w:instrText xml:space="preserve"> PAGEREF _Toc17118512 \h </w:instrText>
      </w:r>
      <w:r>
        <w:fldChar w:fldCharType="separate"/>
      </w:r>
      <w:r>
        <w:t>6</w:t>
      </w:r>
      <w:r>
        <w:fldChar w:fldCharType="end"/>
      </w:r>
    </w:p>
    <w:p w:rsidR="00640408" w:rsidRDefault="0064040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_Toc17118513 \h </w:instrText>
      </w:r>
      <w:r>
        <w:fldChar w:fldCharType="separate"/>
      </w:r>
      <w:r>
        <w:t>6</w:t>
      </w:r>
      <w:r>
        <w:fldChar w:fldCharType="end"/>
      </w:r>
    </w:p>
    <w:p w:rsidR="00640408" w:rsidRDefault="0064040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_Toc17118514 \h </w:instrText>
      </w:r>
      <w:r>
        <w:fldChar w:fldCharType="separate"/>
      </w:r>
      <w:r>
        <w:t>6</w:t>
      </w:r>
      <w:r>
        <w:fldChar w:fldCharType="end"/>
      </w:r>
    </w:p>
    <w:p w:rsidR="00640408" w:rsidRDefault="0064040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_Toc17118515 \h </w:instrText>
      </w:r>
      <w:r>
        <w:fldChar w:fldCharType="separate"/>
      </w:r>
      <w:r>
        <w:t>7</w:t>
      </w:r>
      <w:r>
        <w:fldChar w:fldCharType="end"/>
      </w:r>
    </w:p>
    <w:p w:rsidR="00640408" w:rsidRDefault="0064040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Architectural Assumptions</w:t>
      </w:r>
      <w:r>
        <w:tab/>
      </w:r>
      <w:r>
        <w:fldChar w:fldCharType="begin" w:fldLock="1"/>
      </w:r>
      <w:r>
        <w:instrText xml:space="preserve"> PAGEREF _Toc17118516 \h </w:instrText>
      </w:r>
      <w:r>
        <w:fldChar w:fldCharType="separate"/>
      </w:r>
      <w:r>
        <w:t>7</w:t>
      </w:r>
      <w:r>
        <w:fldChar w:fldCharType="end"/>
      </w:r>
    </w:p>
    <w:p w:rsidR="00640408" w:rsidRDefault="0064040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Principles</w:t>
      </w:r>
      <w:r>
        <w:tab/>
      </w:r>
      <w:r>
        <w:fldChar w:fldCharType="begin" w:fldLock="1"/>
      </w:r>
      <w:r>
        <w:instrText xml:space="preserve"> PAGEREF _Toc17118517 \h </w:instrText>
      </w:r>
      <w:r>
        <w:fldChar w:fldCharType="separate"/>
      </w:r>
      <w:r>
        <w:t>7</w:t>
      </w:r>
      <w:r>
        <w:fldChar w:fldCharType="end"/>
      </w:r>
    </w:p>
    <w:p w:rsidR="00640408" w:rsidRDefault="0064040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A0065B">
        <w:rPr>
          <w:rFonts w:eastAsia="DengXian"/>
          <w:lang w:eastAsia="zh-CN"/>
        </w:rPr>
        <w:t>Deployment Scenarios</w:t>
      </w:r>
      <w:r>
        <w:tab/>
      </w:r>
      <w:r>
        <w:fldChar w:fldCharType="begin" w:fldLock="1"/>
      </w:r>
      <w:r>
        <w:instrText xml:space="preserve"> PAGEREF _Toc17118518 \h </w:instrText>
      </w:r>
      <w:r>
        <w:fldChar w:fldCharType="separate"/>
      </w:r>
      <w:r>
        <w:t>7</w:t>
      </w:r>
      <w:r>
        <w:fldChar w:fldCharType="end"/>
      </w:r>
    </w:p>
    <w:p w:rsidR="00640408" w:rsidRDefault="0064040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_Toc17118519 \h </w:instrText>
      </w:r>
      <w:r>
        <w:fldChar w:fldCharType="separate"/>
      </w:r>
      <w:r>
        <w:t>7</w:t>
      </w:r>
      <w:r>
        <w:fldChar w:fldCharType="end"/>
      </w:r>
    </w:p>
    <w:p w:rsidR="00640408" w:rsidRDefault="00640408">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t>Solution</w:t>
      </w:r>
      <w:r>
        <w:rPr>
          <w:lang w:eastAsia="zh-CN"/>
        </w:rPr>
        <w:t xml:space="preserve"> #2</w:t>
      </w:r>
      <w:r>
        <w:t xml:space="preserve">: </w:t>
      </w:r>
      <w:r w:rsidRPr="00A0065B">
        <w:rPr>
          <w:rFonts w:cs="Arial"/>
        </w:rPr>
        <w:t>Direct SBA UDM-HSS Interworking</w:t>
      </w:r>
      <w:r>
        <w:tab/>
      </w:r>
      <w:r>
        <w:fldChar w:fldCharType="begin" w:fldLock="1"/>
      </w:r>
      <w:r>
        <w:instrText xml:space="preserve"> PAGEREF _Toc17118520 \h </w:instrText>
      </w:r>
      <w:r>
        <w:fldChar w:fldCharType="separate"/>
      </w:r>
      <w:r>
        <w:t>7</w:t>
      </w:r>
      <w:r>
        <w:fldChar w:fldCharType="end"/>
      </w:r>
    </w:p>
    <w:p w:rsidR="00640408" w:rsidRDefault="0064040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_Toc17118521 \h </w:instrText>
      </w:r>
      <w:r>
        <w:fldChar w:fldCharType="separate"/>
      </w:r>
      <w:r>
        <w:t>7</w:t>
      </w:r>
      <w:r>
        <w:fldChar w:fldCharType="end"/>
      </w:r>
    </w:p>
    <w:p w:rsidR="00640408" w:rsidRDefault="0064040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High-level Description</w:t>
      </w:r>
      <w:r>
        <w:tab/>
      </w:r>
      <w:r>
        <w:fldChar w:fldCharType="begin" w:fldLock="1"/>
      </w:r>
      <w:r>
        <w:instrText xml:space="preserve"> PAGEREF _Toc17118522 \h </w:instrText>
      </w:r>
      <w:r>
        <w:fldChar w:fldCharType="separate"/>
      </w:r>
      <w:r>
        <w:t>7</w:t>
      </w:r>
      <w:r>
        <w:fldChar w:fldCharType="end"/>
      </w:r>
    </w:p>
    <w:p w:rsidR="00640408" w:rsidRDefault="0064040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_Toc17118523 \h </w:instrText>
      </w:r>
      <w:r>
        <w:fldChar w:fldCharType="separate"/>
      </w:r>
      <w:r>
        <w:t>8</w:t>
      </w:r>
      <w:r>
        <w:fldChar w:fldCharType="end"/>
      </w:r>
    </w:p>
    <w:p w:rsidR="00640408" w:rsidRDefault="0064040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_Toc17118524 \h </w:instrText>
      </w:r>
      <w:r>
        <w:fldChar w:fldCharType="separate"/>
      </w:r>
      <w:r>
        <w:t>9</w:t>
      </w:r>
      <w:r>
        <w:fldChar w:fldCharType="end"/>
      </w:r>
    </w:p>
    <w:p w:rsidR="00640408" w:rsidRDefault="00640408">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Evaluation</w:t>
      </w:r>
      <w:r>
        <w:tab/>
      </w:r>
      <w:r>
        <w:fldChar w:fldCharType="begin" w:fldLock="1"/>
      </w:r>
      <w:r>
        <w:instrText xml:space="preserve"> PAGEREF _Toc17118525 \h </w:instrText>
      </w:r>
      <w:r>
        <w:fldChar w:fldCharType="separate"/>
      </w:r>
      <w:r>
        <w:t>9</w:t>
      </w:r>
      <w:r>
        <w:fldChar w:fldCharType="end"/>
      </w:r>
    </w:p>
    <w:p w:rsidR="00640408" w:rsidRDefault="0064040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UDM/HSS FE interaction reusing legacy protocol</w:t>
      </w:r>
      <w:r>
        <w:tab/>
      </w:r>
      <w:r>
        <w:fldChar w:fldCharType="begin" w:fldLock="1"/>
      </w:r>
      <w:r>
        <w:instrText xml:space="preserve"> PAGEREF _Toc17118526 \h </w:instrText>
      </w:r>
      <w:r>
        <w:fldChar w:fldCharType="separate"/>
      </w:r>
      <w:r>
        <w:t>9</w:t>
      </w:r>
      <w:r>
        <w:fldChar w:fldCharType="end"/>
      </w:r>
    </w:p>
    <w:p w:rsidR="00640408" w:rsidRDefault="00640408">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Introduction</w:t>
      </w:r>
      <w:r>
        <w:tab/>
      </w:r>
      <w:r>
        <w:fldChar w:fldCharType="begin" w:fldLock="1"/>
      </w:r>
      <w:r>
        <w:instrText xml:space="preserve"> PAGEREF _Toc17118527 \h </w:instrText>
      </w:r>
      <w:r>
        <w:fldChar w:fldCharType="separate"/>
      </w:r>
      <w:r>
        <w:t>9</w:t>
      </w:r>
      <w:r>
        <w:fldChar w:fldCharType="end"/>
      </w:r>
    </w:p>
    <w:p w:rsidR="00640408" w:rsidRDefault="0064040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High-level Description</w:t>
      </w:r>
      <w:r>
        <w:tab/>
      </w:r>
      <w:r>
        <w:fldChar w:fldCharType="begin" w:fldLock="1"/>
      </w:r>
      <w:r>
        <w:instrText xml:space="preserve"> PAGEREF _Toc17118528 \h </w:instrText>
      </w:r>
      <w:r>
        <w:fldChar w:fldCharType="separate"/>
      </w:r>
      <w:r>
        <w:t>9</w:t>
      </w:r>
      <w:r>
        <w:fldChar w:fldCharType="end"/>
      </w:r>
    </w:p>
    <w:p w:rsidR="00640408" w:rsidRDefault="00640408">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Authentication</w:t>
      </w:r>
      <w:r w:rsidRPr="00A0065B">
        <w:rPr>
          <w:rFonts w:eastAsia="DengXian"/>
          <w:lang w:eastAsia="zh-CN"/>
        </w:rPr>
        <w:t xml:space="preserve"> and Registration</w:t>
      </w:r>
      <w:r>
        <w:tab/>
      </w:r>
      <w:r>
        <w:fldChar w:fldCharType="begin" w:fldLock="1"/>
      </w:r>
      <w:r>
        <w:instrText xml:space="preserve"> PAGEREF _Toc17118529 \h </w:instrText>
      </w:r>
      <w:r>
        <w:fldChar w:fldCharType="separate"/>
      </w:r>
      <w:r>
        <w:t>9</w:t>
      </w:r>
      <w:r>
        <w:fldChar w:fldCharType="end"/>
      </w:r>
    </w:p>
    <w:p w:rsidR="00640408" w:rsidRDefault="00640408">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_Toc17118530 \h </w:instrText>
      </w:r>
      <w:r>
        <w:fldChar w:fldCharType="separate"/>
      </w:r>
      <w:r>
        <w:t>10</w:t>
      </w:r>
      <w:r>
        <w:fldChar w:fldCharType="end"/>
      </w:r>
    </w:p>
    <w:p w:rsidR="00640408" w:rsidRDefault="00640408">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T-ADS for IMS voice</w:t>
      </w:r>
      <w:r>
        <w:tab/>
      </w:r>
      <w:r>
        <w:fldChar w:fldCharType="begin" w:fldLock="1"/>
      </w:r>
      <w:r>
        <w:instrText xml:space="preserve"> PAGEREF _Toc17118531 \h </w:instrText>
      </w:r>
      <w:r>
        <w:fldChar w:fldCharType="separate"/>
      </w:r>
      <w:r>
        <w:t>11</w:t>
      </w:r>
      <w:r>
        <w:fldChar w:fldCharType="end"/>
      </w:r>
    </w:p>
    <w:p w:rsidR="00640408" w:rsidRDefault="00640408">
      <w:pPr>
        <w:pStyle w:val="TOC4"/>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Supporting IMS related procedures</w:t>
      </w:r>
      <w:r>
        <w:tab/>
      </w:r>
      <w:r>
        <w:fldChar w:fldCharType="begin" w:fldLock="1"/>
      </w:r>
      <w:r>
        <w:instrText xml:space="preserve"> PAGEREF _Toc17118532 \h </w:instrText>
      </w:r>
      <w:r>
        <w:fldChar w:fldCharType="separate"/>
      </w:r>
      <w:r>
        <w:t>12</w:t>
      </w:r>
      <w:r>
        <w:fldChar w:fldCharType="end"/>
      </w:r>
    </w:p>
    <w:p w:rsidR="00640408" w:rsidRDefault="00640408">
      <w:pPr>
        <w:pStyle w:val="TOC4"/>
        <w:rPr>
          <w:rFonts w:asciiTheme="minorHAnsi" w:hAnsiTheme="minorHAnsi" w:cstheme="minorBidi"/>
          <w:sz w:val="22"/>
          <w:szCs w:val="22"/>
          <w:lang w:eastAsia="en-GB"/>
        </w:rPr>
      </w:pPr>
      <w:r>
        <w:t>6.3.2.5</w:t>
      </w:r>
      <w:r>
        <w:rPr>
          <w:rFonts w:asciiTheme="minorHAnsi" w:hAnsiTheme="minorHAnsi" w:cstheme="minorBidi"/>
          <w:sz w:val="22"/>
          <w:szCs w:val="22"/>
          <w:lang w:eastAsia="en-GB"/>
        </w:rPr>
        <w:tab/>
      </w:r>
      <w:r>
        <w:t>SMS over NAS</w:t>
      </w:r>
      <w:r>
        <w:tab/>
      </w:r>
      <w:r>
        <w:fldChar w:fldCharType="begin" w:fldLock="1"/>
      </w:r>
      <w:r>
        <w:instrText xml:space="preserve"> PAGEREF _Toc17118533 \h </w:instrText>
      </w:r>
      <w:r>
        <w:fldChar w:fldCharType="separate"/>
      </w:r>
      <w:r>
        <w:t>13</w:t>
      </w:r>
      <w:r>
        <w:fldChar w:fldCharType="end"/>
      </w:r>
    </w:p>
    <w:p w:rsidR="00640408" w:rsidRDefault="0064040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_Toc17118534 \h </w:instrText>
      </w:r>
      <w:r>
        <w:fldChar w:fldCharType="separate"/>
      </w:r>
      <w:r>
        <w:t>14</w:t>
      </w:r>
      <w:r>
        <w:fldChar w:fldCharType="end"/>
      </w:r>
    </w:p>
    <w:p w:rsidR="00640408" w:rsidRDefault="00640408">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Authentication</w:t>
      </w:r>
      <w:r w:rsidRPr="00A0065B">
        <w:rPr>
          <w:rFonts w:eastAsia="DengXian"/>
          <w:lang w:eastAsia="zh-CN"/>
        </w:rPr>
        <w:t xml:space="preserve"> and Registration</w:t>
      </w:r>
      <w:r>
        <w:tab/>
      </w:r>
      <w:r>
        <w:fldChar w:fldCharType="begin" w:fldLock="1"/>
      </w:r>
      <w:r>
        <w:instrText xml:space="preserve"> PAGEREF _Toc17118535 \h </w:instrText>
      </w:r>
      <w:r>
        <w:fldChar w:fldCharType="separate"/>
      </w:r>
      <w:r>
        <w:t>14</w:t>
      </w:r>
      <w:r>
        <w:fldChar w:fldCharType="end"/>
      </w:r>
    </w:p>
    <w:p w:rsidR="00640408" w:rsidRDefault="00640408">
      <w:pPr>
        <w:pStyle w:val="TOC4"/>
        <w:rPr>
          <w:rFonts w:asciiTheme="minorHAnsi" w:hAnsiTheme="minorHAnsi" w:cstheme="minorBidi"/>
          <w:sz w:val="22"/>
          <w:szCs w:val="22"/>
          <w:lang w:eastAsia="en-GB"/>
        </w:rPr>
      </w:pPr>
      <w:r>
        <w:t>6.3.</w:t>
      </w:r>
      <w:r>
        <w:rPr>
          <w:lang w:eastAsia="zh-CN"/>
        </w:rPr>
        <w:t>3</w:t>
      </w:r>
      <w:r>
        <w:t>.2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_Toc17118536 \h </w:instrText>
      </w:r>
      <w:r>
        <w:fldChar w:fldCharType="separate"/>
      </w:r>
      <w:r>
        <w:t>16</w:t>
      </w:r>
      <w:r>
        <w:fldChar w:fldCharType="end"/>
      </w:r>
    </w:p>
    <w:p w:rsidR="00640408" w:rsidRDefault="00640408">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T-ADS for IMS voice</w:t>
      </w:r>
      <w:r>
        <w:tab/>
      </w:r>
      <w:r>
        <w:fldChar w:fldCharType="begin" w:fldLock="1"/>
      </w:r>
      <w:r>
        <w:instrText xml:space="preserve"> PAGEREF _Toc17118537 \h </w:instrText>
      </w:r>
      <w:r>
        <w:fldChar w:fldCharType="separate"/>
      </w:r>
      <w:r>
        <w:t>17</w:t>
      </w:r>
      <w:r>
        <w:fldChar w:fldCharType="end"/>
      </w:r>
    </w:p>
    <w:p w:rsidR="00640408" w:rsidRDefault="00640408">
      <w:pPr>
        <w:pStyle w:val="TOC4"/>
        <w:rPr>
          <w:rFonts w:asciiTheme="minorHAnsi" w:hAnsiTheme="minorHAnsi" w:cstheme="minorBidi"/>
          <w:sz w:val="22"/>
          <w:szCs w:val="22"/>
          <w:lang w:eastAsia="en-GB"/>
        </w:rPr>
      </w:pPr>
      <w:r>
        <w:t>6.3.</w:t>
      </w:r>
      <w:r>
        <w:rPr>
          <w:lang w:eastAsia="zh-CN"/>
        </w:rPr>
        <w:t>3</w:t>
      </w:r>
      <w:r>
        <w:t>.4</w:t>
      </w:r>
      <w:r>
        <w:rPr>
          <w:rFonts w:asciiTheme="minorHAnsi" w:hAnsiTheme="minorHAnsi" w:cstheme="minorBidi"/>
          <w:sz w:val="22"/>
          <w:szCs w:val="22"/>
          <w:lang w:eastAsia="en-GB"/>
        </w:rPr>
        <w:tab/>
      </w:r>
      <w:r w:rsidRPr="00A0065B">
        <w:rPr>
          <w:bCs/>
          <w:lang w:eastAsia="zh-CN"/>
        </w:rPr>
        <w:t>S</w:t>
      </w:r>
      <w:r>
        <w:t>upporting IMS related procedures</w:t>
      </w:r>
      <w:r>
        <w:tab/>
      </w:r>
      <w:r>
        <w:fldChar w:fldCharType="begin" w:fldLock="1"/>
      </w:r>
      <w:r>
        <w:instrText xml:space="preserve"> PAGEREF _Toc17118538 \h </w:instrText>
      </w:r>
      <w:r>
        <w:fldChar w:fldCharType="separate"/>
      </w:r>
      <w:r>
        <w:t>18</w:t>
      </w:r>
      <w:r>
        <w:fldChar w:fldCharType="end"/>
      </w:r>
    </w:p>
    <w:p w:rsidR="00640408" w:rsidRDefault="00640408">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SMSF address storage and retrieval</w:t>
      </w:r>
      <w:r>
        <w:tab/>
      </w:r>
      <w:r>
        <w:fldChar w:fldCharType="begin" w:fldLock="1"/>
      </w:r>
      <w:r>
        <w:instrText xml:space="preserve"> PAGEREF _Toc17118539 \h </w:instrText>
      </w:r>
      <w:r>
        <w:fldChar w:fldCharType="separate"/>
      </w:r>
      <w:r>
        <w:t>19</w:t>
      </w:r>
      <w:r>
        <w:fldChar w:fldCharType="end"/>
      </w:r>
    </w:p>
    <w:p w:rsidR="00640408" w:rsidRDefault="00640408">
      <w:pPr>
        <w:pStyle w:val="TOC4"/>
        <w:rPr>
          <w:rFonts w:asciiTheme="minorHAnsi" w:hAnsiTheme="minorHAnsi" w:cstheme="minorBidi"/>
          <w:sz w:val="22"/>
          <w:szCs w:val="22"/>
          <w:lang w:eastAsia="en-GB"/>
        </w:rPr>
      </w:pPr>
      <w:r w:rsidRPr="00640408">
        <w:t>6.3.3.</w:t>
      </w:r>
      <w:r w:rsidRPr="00640408">
        <w:rPr>
          <w:lang w:eastAsia="zh-CN"/>
        </w:rPr>
        <w:t>6</w:t>
      </w:r>
      <w:r w:rsidRPr="00640408">
        <w:rPr>
          <w:rFonts w:asciiTheme="minorHAnsi" w:hAnsiTheme="minorHAnsi" w:cstheme="minorBidi"/>
          <w:sz w:val="22"/>
          <w:szCs w:val="22"/>
          <w:lang w:eastAsia="en-GB"/>
        </w:rPr>
        <w:tab/>
      </w:r>
      <w:r w:rsidRPr="00A0065B">
        <w:rPr>
          <w:rFonts w:eastAsia="SimSun"/>
          <w:lang w:eastAsia="zh-CN"/>
        </w:rPr>
        <w:t>MT SMS domain selection</w:t>
      </w:r>
      <w:r>
        <w:tab/>
      </w:r>
      <w:r>
        <w:fldChar w:fldCharType="begin" w:fldLock="1"/>
      </w:r>
      <w:r>
        <w:instrText xml:space="preserve"> PAGEREF _Toc17118540 \h </w:instrText>
      </w:r>
      <w:r>
        <w:fldChar w:fldCharType="separate"/>
      </w:r>
      <w:r>
        <w:t>19</w:t>
      </w:r>
      <w:r>
        <w:fldChar w:fldCharType="end"/>
      </w:r>
    </w:p>
    <w:p w:rsidR="00640408" w:rsidRDefault="00640408">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_Toc17118541 \h </w:instrText>
      </w:r>
      <w:r>
        <w:fldChar w:fldCharType="separate"/>
      </w:r>
      <w:r>
        <w:t>21</w:t>
      </w:r>
      <w:r>
        <w:fldChar w:fldCharType="end"/>
      </w:r>
    </w:p>
    <w:p w:rsidR="00640408" w:rsidRDefault="00640408">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Authentication impacts</w:t>
      </w:r>
      <w:r>
        <w:tab/>
      </w:r>
      <w:r>
        <w:fldChar w:fldCharType="begin" w:fldLock="1"/>
      </w:r>
      <w:r>
        <w:instrText xml:space="preserve"> PAGEREF _Toc17118542 \h </w:instrText>
      </w:r>
      <w:r>
        <w:fldChar w:fldCharType="separate"/>
      </w:r>
      <w:r>
        <w:t>21</w:t>
      </w:r>
      <w:r>
        <w:fldChar w:fldCharType="end"/>
      </w:r>
    </w:p>
    <w:p w:rsidR="00640408" w:rsidRDefault="00640408">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IP address continuity impacts</w:t>
      </w:r>
      <w:r>
        <w:tab/>
      </w:r>
      <w:r>
        <w:fldChar w:fldCharType="begin" w:fldLock="1"/>
      </w:r>
      <w:r>
        <w:instrText xml:space="preserve"> PAGEREF _Toc17118543 \h </w:instrText>
      </w:r>
      <w:r>
        <w:fldChar w:fldCharType="separate"/>
      </w:r>
      <w:r>
        <w:t>21</w:t>
      </w:r>
      <w:r>
        <w:fldChar w:fldCharType="end"/>
      </w:r>
    </w:p>
    <w:p w:rsidR="00640408" w:rsidRDefault="00640408">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T-ADS for voice impacts</w:t>
      </w:r>
      <w:r>
        <w:tab/>
      </w:r>
      <w:r>
        <w:fldChar w:fldCharType="begin" w:fldLock="1"/>
      </w:r>
      <w:r>
        <w:instrText xml:space="preserve"> PAGEREF _Toc17118544 \h </w:instrText>
      </w:r>
      <w:r>
        <w:fldChar w:fldCharType="separate"/>
      </w:r>
      <w:r>
        <w:t>22</w:t>
      </w:r>
      <w:r>
        <w:fldChar w:fldCharType="end"/>
      </w:r>
    </w:p>
    <w:p w:rsidR="00640408" w:rsidRDefault="00640408">
      <w:pPr>
        <w:pStyle w:val="TOC4"/>
        <w:rPr>
          <w:rFonts w:asciiTheme="minorHAnsi" w:hAnsiTheme="minorHAnsi" w:cstheme="minorBidi"/>
          <w:sz w:val="22"/>
          <w:szCs w:val="22"/>
          <w:lang w:eastAsia="en-GB"/>
        </w:rPr>
      </w:pPr>
      <w:r>
        <w:t>6.3.</w:t>
      </w:r>
      <w:r>
        <w:rPr>
          <w:lang w:eastAsia="zh-CN"/>
        </w:rPr>
        <w:t>4</w:t>
      </w:r>
      <w:r>
        <w:t>.4</w:t>
      </w:r>
      <w:r>
        <w:rPr>
          <w:rFonts w:asciiTheme="minorHAnsi" w:hAnsiTheme="minorHAnsi" w:cstheme="minorBidi"/>
          <w:sz w:val="22"/>
          <w:szCs w:val="22"/>
          <w:lang w:eastAsia="en-GB"/>
        </w:rPr>
        <w:tab/>
      </w:r>
      <w:r w:rsidRPr="00A0065B">
        <w:rPr>
          <w:bCs/>
          <w:lang w:eastAsia="zh-CN"/>
        </w:rPr>
        <w:t>S</w:t>
      </w:r>
      <w:r>
        <w:t>upporting IMS related procedures</w:t>
      </w:r>
      <w:r>
        <w:tab/>
      </w:r>
      <w:r>
        <w:fldChar w:fldCharType="begin" w:fldLock="1"/>
      </w:r>
      <w:r>
        <w:instrText xml:space="preserve"> PAGEREF _Toc17118545 \h </w:instrText>
      </w:r>
      <w:r>
        <w:fldChar w:fldCharType="separate"/>
      </w:r>
      <w:r>
        <w:t>22</w:t>
      </w:r>
      <w:r>
        <w:fldChar w:fldCharType="end"/>
      </w:r>
    </w:p>
    <w:p w:rsidR="00640408" w:rsidRDefault="00640408">
      <w:pPr>
        <w:pStyle w:val="TOC3"/>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Evaluation</w:t>
      </w:r>
      <w:r>
        <w:tab/>
      </w:r>
      <w:r>
        <w:fldChar w:fldCharType="begin" w:fldLock="1"/>
      </w:r>
      <w:r>
        <w:instrText xml:space="preserve"> PAGEREF _Toc17118546 \h </w:instrText>
      </w:r>
      <w:r>
        <w:fldChar w:fldCharType="separate"/>
      </w:r>
      <w:r>
        <w:t>22</w:t>
      </w:r>
      <w:r>
        <w:fldChar w:fldCharType="end"/>
      </w:r>
    </w:p>
    <w:p w:rsidR="00640408" w:rsidRDefault="00640408">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_Toc17118547 \h </w:instrText>
      </w:r>
      <w:r>
        <w:fldChar w:fldCharType="separate"/>
      </w:r>
      <w:r>
        <w:t>22</w:t>
      </w:r>
      <w:r>
        <w:fldChar w:fldCharType="end"/>
      </w:r>
    </w:p>
    <w:p w:rsidR="00640408" w:rsidRDefault="00640408">
      <w:pPr>
        <w:pStyle w:val="TOC3"/>
        <w:rPr>
          <w:rFonts w:asciiTheme="minorHAnsi" w:hAnsiTheme="minorHAnsi" w:cstheme="minorBidi"/>
          <w:sz w:val="22"/>
          <w:szCs w:val="22"/>
          <w:lang w:eastAsia="en-GB"/>
        </w:rPr>
      </w:pPr>
      <w:r>
        <w:t>6.6.1</w:t>
      </w:r>
      <w:r>
        <w:rPr>
          <w:rFonts w:asciiTheme="minorHAnsi" w:hAnsiTheme="minorHAnsi" w:cstheme="minorBidi"/>
          <w:sz w:val="22"/>
          <w:szCs w:val="22"/>
        </w:rPr>
        <w:tab/>
      </w:r>
      <w:r>
        <w:rPr>
          <w:lang w:eastAsia="ko-KR"/>
        </w:rPr>
        <w:t>Introduction</w:t>
      </w:r>
      <w:r>
        <w:tab/>
      </w:r>
      <w:r>
        <w:fldChar w:fldCharType="begin" w:fldLock="1"/>
      </w:r>
      <w:r>
        <w:instrText xml:space="preserve"> PAGEREF _Toc17118548 \h </w:instrText>
      </w:r>
      <w:r>
        <w:fldChar w:fldCharType="separate"/>
      </w:r>
      <w:r>
        <w:t>22</w:t>
      </w:r>
      <w:r>
        <w:fldChar w:fldCharType="end"/>
      </w:r>
    </w:p>
    <w:p w:rsidR="00640408" w:rsidRDefault="00640408">
      <w:pPr>
        <w:pStyle w:val="TOC3"/>
        <w:rPr>
          <w:rFonts w:asciiTheme="minorHAnsi" w:hAnsiTheme="minorHAnsi" w:cstheme="minorBidi"/>
          <w:sz w:val="22"/>
          <w:szCs w:val="22"/>
          <w:lang w:eastAsia="en-GB"/>
        </w:rPr>
      </w:pPr>
      <w:r>
        <w:t>6.6.2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_Toc17118549 \h </w:instrText>
      </w:r>
      <w:r>
        <w:fldChar w:fldCharType="separate"/>
      </w:r>
      <w:r>
        <w:t>22</w:t>
      </w:r>
      <w:r>
        <w:fldChar w:fldCharType="end"/>
      </w:r>
    </w:p>
    <w:p w:rsidR="00640408" w:rsidRDefault="00640408">
      <w:pPr>
        <w:pStyle w:val="TOC3"/>
        <w:rPr>
          <w:rFonts w:asciiTheme="minorHAnsi" w:hAnsiTheme="minorHAnsi" w:cstheme="minorBidi"/>
          <w:sz w:val="22"/>
          <w:szCs w:val="22"/>
          <w:lang w:eastAsia="en-GB"/>
        </w:rPr>
      </w:pPr>
      <w:r>
        <w:t>6.6.3</w:t>
      </w:r>
      <w:r>
        <w:rPr>
          <w:rFonts w:asciiTheme="minorHAnsi" w:hAnsiTheme="minorHAnsi" w:cstheme="minorBidi"/>
          <w:sz w:val="22"/>
          <w:szCs w:val="22"/>
        </w:rPr>
        <w:tab/>
      </w:r>
      <w:r>
        <w:rPr>
          <w:lang w:eastAsia="ko-KR"/>
        </w:rPr>
        <w:t>Services and Illustrated Procedures</w:t>
      </w:r>
      <w:r>
        <w:tab/>
      </w:r>
      <w:r>
        <w:fldChar w:fldCharType="begin" w:fldLock="1"/>
      </w:r>
      <w:r>
        <w:instrText xml:space="preserve"> PAGEREF _Toc17118550 \h </w:instrText>
      </w:r>
      <w:r>
        <w:fldChar w:fldCharType="separate"/>
      </w:r>
      <w:r>
        <w:t>28</w:t>
      </w:r>
      <w:r>
        <w:fldChar w:fldCharType="end"/>
      </w:r>
    </w:p>
    <w:p w:rsidR="00640408" w:rsidRDefault="00640408">
      <w:pPr>
        <w:pStyle w:val="TOC3"/>
        <w:rPr>
          <w:rFonts w:asciiTheme="minorHAnsi" w:hAnsiTheme="minorHAnsi" w:cstheme="minorBidi"/>
          <w:sz w:val="22"/>
          <w:szCs w:val="22"/>
          <w:lang w:eastAsia="en-GB"/>
        </w:rPr>
      </w:pPr>
      <w:r>
        <w:t>6.6.4</w:t>
      </w:r>
      <w:r>
        <w:rPr>
          <w:rFonts w:asciiTheme="minorHAnsi" w:hAnsiTheme="minorHAnsi" w:cstheme="minorBidi"/>
          <w:sz w:val="22"/>
          <w:szCs w:val="22"/>
        </w:rPr>
        <w:tab/>
      </w:r>
      <w:r>
        <w:rPr>
          <w:lang w:eastAsia="ko-KR"/>
        </w:rPr>
        <w:t>Impacts on existing services and interfaces</w:t>
      </w:r>
      <w:r>
        <w:tab/>
      </w:r>
      <w:r>
        <w:fldChar w:fldCharType="begin" w:fldLock="1"/>
      </w:r>
      <w:r>
        <w:instrText xml:space="preserve"> PAGEREF _Toc17118551 \h </w:instrText>
      </w:r>
      <w:r>
        <w:fldChar w:fldCharType="separate"/>
      </w:r>
      <w:r>
        <w:t>28</w:t>
      </w:r>
      <w:r>
        <w:fldChar w:fldCharType="end"/>
      </w:r>
    </w:p>
    <w:p w:rsidR="00640408" w:rsidRDefault="00640408">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Evaluation</w:t>
      </w:r>
      <w:r>
        <w:tab/>
      </w:r>
      <w:r>
        <w:fldChar w:fldCharType="begin" w:fldLock="1"/>
      </w:r>
      <w:r>
        <w:instrText xml:space="preserve"> PAGEREF _Toc17118552 \h </w:instrText>
      </w:r>
      <w:r>
        <w:fldChar w:fldCharType="separate"/>
      </w:r>
      <w:r>
        <w:t>28</w:t>
      </w:r>
      <w:r>
        <w:fldChar w:fldCharType="end"/>
      </w:r>
    </w:p>
    <w:p w:rsidR="00640408" w:rsidRDefault="00640408">
      <w:pPr>
        <w:pStyle w:val="TOC1"/>
        <w:rPr>
          <w:rFonts w:asciiTheme="minorHAnsi" w:hAnsiTheme="minorHAnsi" w:cstheme="minorBidi"/>
          <w:szCs w:val="22"/>
          <w:lang w:eastAsia="en-GB"/>
        </w:rPr>
      </w:pPr>
      <w:r>
        <w:t>8</w:t>
      </w:r>
      <w:r>
        <w:rPr>
          <w:rFonts w:asciiTheme="minorHAnsi" w:hAnsiTheme="minorHAnsi" w:cstheme="minorBidi"/>
          <w:szCs w:val="22"/>
        </w:rPr>
        <w:tab/>
      </w:r>
      <w:r>
        <w:t>Conclusions</w:t>
      </w:r>
      <w:r>
        <w:tab/>
      </w:r>
      <w:r>
        <w:fldChar w:fldCharType="begin" w:fldLock="1"/>
      </w:r>
      <w:r>
        <w:instrText xml:space="preserve"> PAGEREF _Toc17118553 \h </w:instrText>
      </w:r>
      <w:r>
        <w:fldChar w:fldCharType="separate"/>
      </w:r>
      <w:r>
        <w:t>28</w:t>
      </w:r>
      <w:r>
        <w:fldChar w:fldCharType="end"/>
      </w:r>
    </w:p>
    <w:p w:rsidR="00640408" w:rsidRDefault="00640408">
      <w:pPr>
        <w:pStyle w:val="TOC9"/>
        <w:rPr>
          <w:rFonts w:asciiTheme="minorHAnsi" w:hAnsiTheme="minorHAnsi" w:cstheme="minorBidi"/>
          <w:b w:val="0"/>
          <w:szCs w:val="22"/>
          <w:lang w:eastAsia="en-GB"/>
        </w:rPr>
      </w:pPr>
      <w:r>
        <w:t>Annex A:</w:t>
      </w:r>
      <w:r>
        <w:tab/>
        <w:t>Change history</w:t>
      </w:r>
      <w:r>
        <w:tab/>
      </w:r>
      <w:r>
        <w:fldChar w:fldCharType="begin" w:fldLock="1"/>
      </w:r>
      <w:r>
        <w:instrText xml:space="preserve"> PAGEREF _Toc17118554 \h </w:instrText>
      </w:r>
      <w:r>
        <w:fldChar w:fldCharType="separate"/>
      </w:r>
      <w:r>
        <w:t>29</w:t>
      </w:r>
      <w:r>
        <w:fldChar w:fldCharType="end"/>
      </w:r>
    </w:p>
    <w:p w:rsidR="00E8629F" w:rsidRPr="00A20410" w:rsidRDefault="00640408">
      <w:r>
        <w:rPr>
          <w:noProof/>
          <w:sz w:val="22"/>
          <w:lang w:eastAsia="ja-JP"/>
        </w:rPr>
        <w:fldChar w:fldCharType="end"/>
      </w:r>
    </w:p>
    <w:p w:rsidR="00E8629F" w:rsidRPr="00A20410" w:rsidRDefault="00E8629F" w:rsidP="00B41C83">
      <w:pPr>
        <w:pStyle w:val="Heading1"/>
      </w:pPr>
      <w:r w:rsidRPr="00A20410">
        <w:br w:type="page"/>
      </w:r>
      <w:bookmarkStart w:id="4" w:name="_Toc17118510"/>
      <w:r w:rsidRPr="00A20410">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AA74CB" w:rsidRPr="00AA74CB" w:rsidRDefault="00AA74CB" w:rsidP="00AA74C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AA74CB">
        <w:rPr>
          <w:rFonts w:ascii="Arial" w:eastAsia="Malgun Gothic" w:hAnsi="Arial"/>
          <w:sz w:val="36"/>
          <w:lang w:eastAsia="ja-JP"/>
        </w:rPr>
        <w:t>Introduction</w:t>
      </w:r>
    </w:p>
    <w:p w:rsidR="00E8629F" w:rsidRPr="00A20410" w:rsidRDefault="00554F3E" w:rsidP="00C45F85">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hint="eastAsia"/>
          <w:lang w:eastAsia="zh-CN"/>
        </w:rPr>
        <w:t>r</w:t>
      </w:r>
      <w:r w:rsidRPr="00554F3E">
        <w:t>esponding solutions for these scenarios.</w:t>
      </w:r>
      <w:r w:rsidR="00E8629F" w:rsidRPr="00A20410">
        <w:br w:type="page"/>
        <w:t>1</w:t>
      </w:r>
      <w:r w:rsidR="00E8629F" w:rsidRPr="00A20410">
        <w:tab/>
        <w:t>Scope</w:t>
      </w:r>
    </w:p>
    <w:p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including IMS, LCS, SMS data</w:t>
      </w:r>
      <w:r w:rsidRPr="00A20410">
        <w:t>.</w:t>
      </w:r>
    </w:p>
    <w:p w:rsidR="000622AE" w:rsidRDefault="00554F3E">
      <w:pPr>
        <w:rPr>
          <w:lang w:eastAsia="zh-CN"/>
        </w:rPr>
      </w:pPr>
      <w:r w:rsidRPr="00554F3E">
        <w:rPr>
          <w:lang w:eastAsia="zh-CN"/>
        </w:rPr>
        <w:t>This technical report includes:</w:t>
      </w:r>
    </w:p>
    <w:p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rsidR="00B9302B" w:rsidRPr="00A20410" w:rsidRDefault="00FA6FE8" w:rsidP="00D178E9">
      <w:pPr>
        <w:pStyle w:val="B1"/>
      </w:pPr>
      <w:r w:rsidRPr="00A20410">
        <w:t>-</w:t>
      </w:r>
      <w:r w:rsidRPr="00A20410">
        <w:tab/>
      </w:r>
      <w:r w:rsidR="00B9302B" w:rsidRPr="00A20410">
        <w:t xml:space="preserve">the </w:t>
      </w:r>
      <w:r w:rsidR="00D957DB">
        <w:rPr>
          <w:rFonts w:eastAsia="SimSun" w:hint="eastAsia"/>
          <w:lang w:eastAsia="zh-CN"/>
        </w:rPr>
        <w:t xml:space="preserve">solutions supporting </w:t>
      </w:r>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rsidR="00E8629F" w:rsidRPr="00A20410" w:rsidRDefault="00E8629F" w:rsidP="00B41C83">
      <w:pPr>
        <w:pStyle w:val="Heading1"/>
      </w:pPr>
      <w:bookmarkStart w:id="5" w:name="_Toc17118511"/>
      <w:r w:rsidRPr="00A20410">
        <w:t>2</w:t>
      </w:r>
      <w:r w:rsidRPr="00A20410">
        <w:tab/>
        <w:t>References</w:t>
      </w:r>
      <w:bookmarkEnd w:id="5"/>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640408" w:rsidRPr="00A20410">
        <w:t>3GPP</w:t>
      </w:r>
      <w:r w:rsidR="00640408">
        <w:t> </w:t>
      </w:r>
      <w:r w:rsidR="00640408" w:rsidRPr="00A20410">
        <w:t>TR</w:t>
      </w:r>
      <w:r w:rsidR="00640408">
        <w:t> </w:t>
      </w:r>
      <w:r w:rsidR="00640408" w:rsidRPr="00A20410">
        <w:t>21.905:</w:t>
      </w:r>
      <w:r w:rsidRPr="00A20410">
        <w:t xml:space="preserve"> "Vocabulary for 3GPP Specifications".</w:t>
      </w:r>
    </w:p>
    <w:p w:rsidR="00FA6FE8" w:rsidRPr="00A20410" w:rsidRDefault="00FA6FE8" w:rsidP="00FA6FE8">
      <w:pPr>
        <w:pStyle w:val="EX"/>
      </w:pPr>
      <w:r w:rsidRPr="00A20410">
        <w:t>[2]</w:t>
      </w:r>
      <w:r w:rsidRPr="00A20410">
        <w:tab/>
      </w:r>
      <w:r w:rsidR="00640408" w:rsidRPr="00A20410">
        <w:t>3GPP</w:t>
      </w:r>
      <w:r w:rsidR="00640408">
        <w:t> </w:t>
      </w:r>
      <w:r w:rsidR="00640408" w:rsidRPr="00A20410">
        <w:t>TS</w:t>
      </w:r>
      <w:r w:rsidR="00640408">
        <w:t> </w:t>
      </w:r>
      <w:r w:rsidR="00640408" w:rsidRPr="00A20410">
        <w:t>23.502:</w:t>
      </w:r>
      <w:r w:rsidRPr="00A20410">
        <w:t xml:space="preserve"> "Procedures for the 5G System".</w:t>
      </w:r>
    </w:p>
    <w:p w:rsidR="00FA6FE8" w:rsidRPr="00A20410" w:rsidRDefault="00FA6FE8" w:rsidP="00FA6FE8">
      <w:pPr>
        <w:pStyle w:val="EX"/>
      </w:pPr>
      <w:r w:rsidRPr="00A20410">
        <w:t>[3]</w:t>
      </w:r>
      <w:r w:rsidRPr="00A20410">
        <w:tab/>
      </w:r>
      <w:r w:rsidR="00640408" w:rsidRPr="00A20410">
        <w:t>3GPP</w:t>
      </w:r>
      <w:r w:rsidR="00640408">
        <w:t> </w:t>
      </w:r>
      <w:r w:rsidR="00640408" w:rsidRPr="00A20410">
        <w:t>TS</w:t>
      </w:r>
      <w:r w:rsidR="00640408">
        <w:t> </w:t>
      </w:r>
      <w:r w:rsidR="00640408"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640408" w:rsidRPr="00A20410">
        <w:t>3GPP</w:t>
      </w:r>
      <w:r w:rsidR="00640408">
        <w:t> </w:t>
      </w:r>
      <w:r w:rsidR="00640408" w:rsidRPr="00A20410">
        <w:t>TS</w:t>
      </w:r>
      <w:r w:rsidR="00640408">
        <w:t> </w:t>
      </w:r>
      <w:r w:rsidR="00640408"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640408" w:rsidRPr="00A20410">
        <w:t>3GPP</w:t>
      </w:r>
      <w:r w:rsidR="00640408">
        <w:t> </w:t>
      </w:r>
      <w:r w:rsidR="00640408" w:rsidRPr="00A20410">
        <w:t>TS</w:t>
      </w:r>
      <w:r w:rsidR="00640408">
        <w:t> </w:t>
      </w:r>
      <w:r w:rsidR="00640408" w:rsidRPr="00A20410">
        <w:t>23.002:</w:t>
      </w:r>
      <w:r w:rsidRPr="00A20410">
        <w:t xml:space="preserve"> "Network architecture".</w:t>
      </w:r>
    </w:p>
    <w:p w:rsidR="0036593A" w:rsidRPr="00A20410" w:rsidRDefault="0036593A" w:rsidP="00FA6FE8">
      <w:pPr>
        <w:pStyle w:val="EX"/>
      </w:pPr>
      <w:r w:rsidRPr="00A20410">
        <w:t>[6]</w:t>
      </w:r>
      <w:r w:rsidRPr="00A20410">
        <w:tab/>
      </w:r>
      <w:r w:rsidR="00640408" w:rsidRPr="00A20410">
        <w:t>3GPP</w:t>
      </w:r>
      <w:r w:rsidR="00640408">
        <w:t> </w:t>
      </w:r>
      <w:r w:rsidR="00640408" w:rsidRPr="00A20410">
        <w:t>TS</w:t>
      </w:r>
      <w:r w:rsidR="00640408">
        <w:t> </w:t>
      </w:r>
      <w:r w:rsidR="00640408"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640408" w:rsidRPr="00A20410">
        <w:t>3GPP</w:t>
      </w:r>
      <w:r w:rsidR="00640408">
        <w:t> </w:t>
      </w:r>
      <w:r w:rsidR="00640408" w:rsidRPr="00A20410">
        <w:t>TS</w:t>
      </w:r>
      <w:r w:rsidR="00640408">
        <w:t> </w:t>
      </w:r>
      <w:r w:rsidR="00640408"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640408" w:rsidRPr="00A20410">
        <w:t>3GPP</w:t>
      </w:r>
      <w:r w:rsidR="00640408">
        <w:t> </w:t>
      </w:r>
      <w:r w:rsidR="00640408" w:rsidRPr="00A20410">
        <w:t>TS</w:t>
      </w:r>
      <w:r w:rsidR="00640408">
        <w:t> </w:t>
      </w:r>
      <w:r w:rsidR="00640408"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640408" w:rsidRPr="00A20410">
        <w:t>3GPP</w:t>
      </w:r>
      <w:r w:rsidR="00640408">
        <w:t> </w:t>
      </w:r>
      <w:r w:rsidR="00640408" w:rsidRPr="00A20410">
        <w:t>TS</w:t>
      </w:r>
      <w:r w:rsidR="00640408">
        <w:t> </w:t>
      </w:r>
      <w:r w:rsidR="00640408"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640408" w:rsidRPr="00A20410">
        <w:t>3GPP</w:t>
      </w:r>
      <w:r w:rsidR="00640408">
        <w:t> </w:t>
      </w:r>
      <w:r w:rsidR="00640408" w:rsidRPr="00A20410">
        <w:t>TS</w:t>
      </w:r>
      <w:r w:rsidR="00640408">
        <w:t> </w:t>
      </w:r>
      <w:r w:rsidR="00640408"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t>[11]</w:t>
      </w:r>
      <w:r w:rsidRPr="00A20410">
        <w:tab/>
      </w:r>
      <w:r w:rsidR="00640408" w:rsidRPr="00A20410">
        <w:t>3GPP</w:t>
      </w:r>
      <w:r w:rsidR="00640408">
        <w:t> </w:t>
      </w:r>
      <w:r w:rsidR="00640408" w:rsidRPr="00A20410">
        <w:t>TS</w:t>
      </w:r>
      <w:r w:rsidR="00640408">
        <w:t> </w:t>
      </w:r>
      <w:r w:rsidR="00640408"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640408" w:rsidRPr="00A20410">
        <w:t>3GPP</w:t>
      </w:r>
      <w:r w:rsidR="00640408">
        <w:t> </w:t>
      </w:r>
      <w:r w:rsidR="00640408" w:rsidRPr="00A20410">
        <w:t>TS</w:t>
      </w:r>
      <w:r w:rsidR="00640408">
        <w:t> </w:t>
      </w:r>
      <w:r w:rsidR="00640408"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640408" w:rsidRPr="00A20410">
        <w:t>3GPP</w:t>
      </w:r>
      <w:r w:rsidR="00640408">
        <w:t> </w:t>
      </w:r>
      <w:r w:rsidR="00640408" w:rsidRPr="00A20410">
        <w:t>TS</w:t>
      </w:r>
      <w:r w:rsidR="00640408">
        <w:t> </w:t>
      </w:r>
      <w:r w:rsidR="00640408"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640408" w:rsidRPr="00A20410">
        <w:t>3GPP</w:t>
      </w:r>
      <w:r w:rsidR="00640408">
        <w:t> </w:t>
      </w:r>
      <w:r w:rsidR="00640408" w:rsidRPr="00A20410">
        <w:t>TS</w:t>
      </w:r>
      <w:r w:rsidR="00640408">
        <w:t> </w:t>
      </w:r>
      <w:r w:rsidR="00640408"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640408" w:rsidRPr="00A20410">
        <w:t>3GPP</w:t>
      </w:r>
      <w:r w:rsidR="00640408">
        <w:t> </w:t>
      </w:r>
      <w:r w:rsidR="00640408" w:rsidRPr="00A20410">
        <w:t>TS</w:t>
      </w:r>
      <w:r w:rsidR="00640408">
        <w:t> </w:t>
      </w:r>
      <w:r w:rsidR="00640408"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640408" w:rsidRPr="00A20410">
        <w:t>3GPP</w:t>
      </w:r>
      <w:r w:rsidR="00640408">
        <w:t> </w:t>
      </w:r>
      <w:r w:rsidR="00640408" w:rsidRPr="00A20410">
        <w:t>TS</w:t>
      </w:r>
      <w:r w:rsidR="00640408">
        <w:t> </w:t>
      </w:r>
      <w:r w:rsidR="00640408"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640408" w:rsidRPr="00A20410">
        <w:t>3GPP</w:t>
      </w:r>
      <w:r w:rsidR="00640408">
        <w:t> </w:t>
      </w:r>
      <w:r w:rsidR="00640408" w:rsidRPr="00A20410">
        <w:t>TS</w:t>
      </w:r>
      <w:r w:rsidR="00640408">
        <w:t> </w:t>
      </w:r>
      <w:r w:rsidR="00640408" w:rsidRPr="00A20410">
        <w:t>24.229:</w:t>
      </w:r>
      <w:r w:rsidRPr="00A20410">
        <w:t xml:space="preserve"> "IP multimedia call control protocol based on Session Initiation Protocol (SIP) and Session Description Protocol (SDP); Stage 3"</w:t>
      </w:r>
      <w:r w:rsidR="00A20410">
        <w:t>.</w:t>
      </w:r>
    </w:p>
    <w:p w:rsidR="003E2D9F" w:rsidRDefault="003E2D9F" w:rsidP="00FA6FE8">
      <w:pPr>
        <w:pStyle w:val="EX"/>
        <w:rPr>
          <w:lang w:eastAsia="zh-CN"/>
        </w:rPr>
      </w:pPr>
      <w:r w:rsidRPr="00A20410">
        <w:t>[18]</w:t>
      </w:r>
      <w:r w:rsidRPr="00A20410">
        <w:tab/>
      </w:r>
      <w:r w:rsidR="00640408" w:rsidRPr="00A20410">
        <w:t>3GPP</w:t>
      </w:r>
      <w:r w:rsidR="00640408">
        <w:t> </w:t>
      </w:r>
      <w:r w:rsidR="00640408" w:rsidRPr="00A20410">
        <w:t>TS</w:t>
      </w:r>
      <w:r w:rsidR="00640408">
        <w:t> </w:t>
      </w:r>
      <w:r w:rsidR="00640408" w:rsidRPr="00A20410">
        <w:t>29.214:</w:t>
      </w:r>
      <w:r w:rsidRPr="00A20410">
        <w:t xml:space="preserve"> "</w:t>
      </w:r>
      <w:r w:rsidR="009B1955" w:rsidRPr="00A20410">
        <w:t>Policy and charging control over Rx reference point</w:t>
      </w:r>
      <w:r w:rsidRPr="00A20410">
        <w:t>"</w:t>
      </w:r>
      <w:r w:rsidR="00A20410">
        <w:t>.</w:t>
      </w:r>
    </w:p>
    <w:p w:rsidR="00CF3352" w:rsidRDefault="00CF3352" w:rsidP="00CF3352">
      <w:pPr>
        <w:pStyle w:val="EX"/>
      </w:pPr>
      <w:r w:rsidRPr="007F357E">
        <w:t>[</w:t>
      </w:r>
      <w:r>
        <w:rPr>
          <w:rFonts w:hint="eastAsia"/>
          <w:lang w:eastAsia="zh-CN"/>
        </w:rPr>
        <w:t>19</w:t>
      </w:r>
      <w:r w:rsidRPr="007F357E">
        <w:t>]</w:t>
      </w:r>
      <w:r w:rsidRPr="007F357E">
        <w:tab/>
      </w:r>
      <w:r w:rsidR="00640408" w:rsidRPr="007F357E">
        <w:t>3GPP</w:t>
      </w:r>
      <w:r w:rsidR="00640408">
        <w:t> TS 23.973:</w:t>
      </w:r>
      <w:r>
        <w:t xml:space="preserve"> "</w:t>
      </w:r>
      <w:r w:rsidRPr="003F6B4E">
        <w:t xml:space="preserve">User </w:t>
      </w:r>
      <w:r w:rsidR="001E618B" w:rsidRPr="003F6B4E">
        <w:t>data interworking, coexistence and migration</w:t>
      </w:r>
      <w:r>
        <w:t>".</w:t>
      </w:r>
    </w:p>
    <w:p w:rsidR="00CF3352" w:rsidRPr="007F357E" w:rsidRDefault="00CF3352" w:rsidP="00CF3352">
      <w:pPr>
        <w:pStyle w:val="EX"/>
      </w:pPr>
      <w:r w:rsidRPr="007F357E">
        <w:t>[</w:t>
      </w:r>
      <w:r>
        <w:rPr>
          <w:rFonts w:hint="eastAsia"/>
          <w:lang w:eastAsia="zh-CN"/>
        </w:rPr>
        <w:t>20</w:t>
      </w:r>
      <w:r w:rsidRPr="007F357E">
        <w:t>]</w:t>
      </w:r>
      <w:r w:rsidRPr="007F357E">
        <w:tab/>
      </w:r>
      <w:r w:rsidR="00640408" w:rsidRPr="007F357E">
        <w:t>3GPP</w:t>
      </w:r>
      <w:r w:rsidR="00640408">
        <w:t> TS 29.563:</w:t>
      </w:r>
      <w:r>
        <w:t xml:space="preserve"> "</w:t>
      </w:r>
      <w:r w:rsidR="00640408">
        <w:t>5G System (5GS); Home Subscriber Server (HSS) services for interworking with Unified Data Management (UDM); Stage 3</w:t>
      </w:r>
      <w:r>
        <w:t>".</w:t>
      </w:r>
    </w:p>
    <w:p w:rsidR="00EC4C07" w:rsidRPr="00EC4C07" w:rsidRDefault="00EC4C07" w:rsidP="001E618B">
      <w:pPr>
        <w:pStyle w:val="EX"/>
        <w:rPr>
          <w:lang w:eastAsia="zh-CN"/>
        </w:rPr>
      </w:pPr>
      <w:r w:rsidRPr="00EC4C07">
        <w:rPr>
          <w:rFonts w:hint="eastAsia"/>
          <w:lang w:eastAsia="zh-CN"/>
        </w:rPr>
        <w:t>[</w:t>
      </w:r>
      <w:r>
        <w:rPr>
          <w:rFonts w:hint="eastAsia"/>
          <w:lang w:eastAsia="zh-CN"/>
        </w:rPr>
        <w:t>21</w:t>
      </w:r>
      <w:r w:rsidRPr="00EC4C07">
        <w:rPr>
          <w:rFonts w:hint="eastAsia"/>
          <w:lang w:eastAsia="zh-CN"/>
        </w:rPr>
        <w:t>]</w:t>
      </w:r>
      <w:r w:rsidRPr="00EC4C07">
        <w:rPr>
          <w:rFonts w:hint="eastAsia"/>
          <w:lang w:eastAsia="zh-CN"/>
        </w:rPr>
        <w:tab/>
      </w:r>
      <w:r w:rsidR="00640408" w:rsidRPr="00EC4C07">
        <w:t>3GPP</w:t>
      </w:r>
      <w:r w:rsidR="00640408">
        <w:t> </w:t>
      </w:r>
      <w:r w:rsidR="00640408" w:rsidRPr="00EC4C07">
        <w:t>TS</w:t>
      </w:r>
      <w:r w:rsidR="00640408">
        <w:t> </w:t>
      </w:r>
      <w:r w:rsidR="00640408" w:rsidRPr="00EC4C07">
        <w:rPr>
          <w:rFonts w:hint="eastAsia"/>
          <w:lang w:eastAsia="zh-CN"/>
        </w:rPr>
        <w:t>23.040:</w:t>
      </w:r>
      <w:r w:rsidRPr="00EC4C07">
        <w:rPr>
          <w:rFonts w:hint="eastAsia"/>
          <w:lang w:eastAsia="zh-CN"/>
        </w:rPr>
        <w:t xml:space="preserve"> </w:t>
      </w:r>
      <w:r w:rsidRPr="00EC4C07">
        <w:t>"Technical realization of the Short Message Service (SMS)".</w:t>
      </w:r>
    </w:p>
    <w:p w:rsidR="00EC4C07" w:rsidRPr="00EC4C07" w:rsidRDefault="00EC4C07" w:rsidP="001E618B">
      <w:pPr>
        <w:pStyle w:val="EX"/>
        <w:rPr>
          <w:rFonts w:eastAsia="SimSun"/>
          <w:lang w:eastAsia="zh-CN"/>
        </w:rPr>
      </w:pPr>
      <w:r w:rsidRPr="00EC4C07">
        <w:rPr>
          <w:rFonts w:eastAsia="Malgun Gothic"/>
        </w:rPr>
        <w:t>[</w:t>
      </w:r>
      <w:r>
        <w:rPr>
          <w:rFonts w:eastAsia="SimSun" w:hint="eastAsia"/>
          <w:lang w:eastAsia="zh-CN"/>
        </w:rPr>
        <w:t>22</w:t>
      </w:r>
      <w:r w:rsidRPr="00EC4C07">
        <w:rPr>
          <w:rFonts w:eastAsia="Malgun Gothic"/>
        </w:rPr>
        <w:t>]</w:t>
      </w:r>
      <w:r w:rsidRPr="00EC4C07">
        <w:rPr>
          <w:rFonts w:eastAsia="Malgun Gothic"/>
        </w:rPr>
        <w:tab/>
      </w:r>
      <w:r w:rsidR="00640408" w:rsidRPr="00EC4C07">
        <w:rPr>
          <w:rFonts w:eastAsia="Malgun Gothic"/>
        </w:rPr>
        <w:t>3GPP</w:t>
      </w:r>
      <w:r w:rsidR="00640408">
        <w:rPr>
          <w:rFonts w:eastAsia="Malgun Gothic"/>
        </w:rPr>
        <w:t> </w:t>
      </w:r>
      <w:r w:rsidR="00640408" w:rsidRPr="00EC4C07">
        <w:rPr>
          <w:rFonts w:eastAsia="Malgun Gothic"/>
          <w:lang w:eastAsia="zh-CN"/>
        </w:rPr>
        <w:t>TS</w:t>
      </w:r>
      <w:r w:rsidR="00640408">
        <w:rPr>
          <w:rFonts w:eastAsia="Malgun Gothic"/>
        </w:rPr>
        <w:t> </w:t>
      </w:r>
      <w:r w:rsidR="00640408" w:rsidRPr="00EC4C07">
        <w:rPr>
          <w:rFonts w:eastAsia="Malgun Gothic"/>
          <w:lang w:eastAsia="zh-CN"/>
        </w:rPr>
        <w:t>23.204:</w:t>
      </w:r>
      <w:r w:rsidRPr="00EC4C07">
        <w:rPr>
          <w:rFonts w:eastAsia="Malgun Gothic"/>
          <w:lang w:eastAsia="zh-CN"/>
        </w:rPr>
        <w:t xml:space="preserve"> "Support of SMS over generic 3GPP IP access; Stage 2".</w:t>
      </w:r>
    </w:p>
    <w:p w:rsidR="00EC4C07" w:rsidRPr="00EC4C07" w:rsidRDefault="00EC4C07" w:rsidP="001E618B">
      <w:pPr>
        <w:pStyle w:val="EX"/>
        <w:rPr>
          <w:rFonts w:eastAsia="SimSun"/>
          <w:lang w:eastAsia="zh-CN"/>
        </w:rPr>
      </w:pPr>
      <w:r w:rsidRPr="00EC4C07">
        <w:rPr>
          <w:rFonts w:eastAsia="SimSun" w:hint="eastAsia"/>
          <w:lang w:eastAsia="zh-CN"/>
        </w:rPr>
        <w:t>[</w:t>
      </w:r>
      <w:r>
        <w:rPr>
          <w:rFonts w:eastAsia="SimSun" w:hint="eastAsia"/>
          <w:lang w:eastAsia="zh-CN"/>
        </w:rPr>
        <w:t>23</w:t>
      </w:r>
      <w:r w:rsidRPr="00EC4C07">
        <w:rPr>
          <w:rFonts w:eastAsia="SimSun" w:hint="eastAsia"/>
          <w:lang w:eastAsia="zh-CN"/>
        </w:rPr>
        <w:t>]</w:t>
      </w:r>
      <w:r w:rsidRPr="00EC4C07">
        <w:rPr>
          <w:rFonts w:eastAsia="SimSun" w:hint="eastAsia"/>
          <w:lang w:eastAsia="zh-CN"/>
        </w:rPr>
        <w:tab/>
      </w:r>
      <w:r w:rsidR="00640408" w:rsidRPr="00EC4C07">
        <w:rPr>
          <w:rFonts w:eastAsia="Malgun Gothic"/>
        </w:rPr>
        <w:t>3GPP</w:t>
      </w:r>
      <w:r w:rsidR="00640408">
        <w:rPr>
          <w:rFonts w:eastAsia="Malgun Gothic"/>
        </w:rPr>
        <w:t> </w:t>
      </w:r>
      <w:r w:rsidR="00640408" w:rsidRPr="00EC4C07">
        <w:rPr>
          <w:rFonts w:eastAsia="Malgun Gothic"/>
          <w:lang w:eastAsia="zh-CN"/>
        </w:rPr>
        <w:t>TS</w:t>
      </w:r>
      <w:r w:rsidR="00640408">
        <w:rPr>
          <w:rFonts w:eastAsia="Malgun Gothic"/>
        </w:rPr>
        <w:t> </w:t>
      </w:r>
      <w:r w:rsidR="00640408" w:rsidRPr="00EC4C07">
        <w:rPr>
          <w:rFonts w:eastAsia="Malgun Gothic"/>
          <w:lang w:eastAsia="zh-CN"/>
        </w:rPr>
        <w:t>2</w:t>
      </w:r>
      <w:r w:rsidR="00640408" w:rsidRPr="00EC4C07">
        <w:rPr>
          <w:rFonts w:eastAsia="SimSun" w:hint="eastAsia"/>
          <w:lang w:eastAsia="zh-CN"/>
        </w:rPr>
        <w:t>9</w:t>
      </w:r>
      <w:r w:rsidR="00640408" w:rsidRPr="00EC4C07">
        <w:rPr>
          <w:rFonts w:eastAsia="Malgun Gothic"/>
          <w:lang w:eastAsia="zh-CN"/>
        </w:rPr>
        <w:t>.</w:t>
      </w:r>
      <w:r w:rsidR="00640408" w:rsidRPr="00EC4C07">
        <w:rPr>
          <w:rFonts w:eastAsia="SimSun" w:hint="eastAsia"/>
          <w:lang w:eastAsia="zh-CN"/>
        </w:rPr>
        <w:t>272</w:t>
      </w:r>
      <w:r w:rsidR="00640408" w:rsidRPr="00EC4C07">
        <w:rPr>
          <w:rFonts w:eastAsia="Malgun Gothic"/>
          <w:lang w:eastAsia="zh-CN"/>
        </w:rPr>
        <w:t>:</w:t>
      </w:r>
      <w:r w:rsidRPr="00EC4C07">
        <w:rPr>
          <w:rFonts w:eastAsia="Malgun Gothic"/>
          <w:lang w:eastAsia="zh-CN"/>
        </w:rPr>
        <w:t xml:space="preserve"> "</w:t>
      </w:r>
      <w:r w:rsidRPr="00EC4C07">
        <w:rPr>
          <w:rFonts w:eastAsia="SimSun"/>
          <w:lang w:eastAsia="zh-CN"/>
        </w:rPr>
        <w:t>Mobility Management Entity (MME) and Serving GPRS Support Node (SGSN) related interfaces based on Diameter protocol</w:t>
      </w:r>
      <w:r w:rsidRPr="00EC4C07">
        <w:rPr>
          <w:rFonts w:eastAsia="Malgun Gothic"/>
          <w:lang w:eastAsia="zh-CN"/>
        </w:rPr>
        <w:t>".</w:t>
      </w:r>
    </w:p>
    <w:p w:rsidR="00E8629F" w:rsidRPr="00A20410" w:rsidRDefault="00E8629F" w:rsidP="00B41C83">
      <w:pPr>
        <w:pStyle w:val="Heading1"/>
      </w:pPr>
      <w:bookmarkStart w:id="6" w:name="_Toc17118512"/>
      <w:r w:rsidRPr="00A20410">
        <w:t>3</w:t>
      </w:r>
      <w:r w:rsidRPr="00A20410">
        <w:tab/>
      </w:r>
      <w:r w:rsidR="00367724" w:rsidRPr="00A20410">
        <w:t>Definitions and abbreviations</w:t>
      </w:r>
      <w:bookmarkEnd w:id="6"/>
    </w:p>
    <w:p w:rsidR="00E8629F" w:rsidRPr="00A20410" w:rsidRDefault="00E8629F">
      <w:pPr>
        <w:pStyle w:val="Heading2"/>
      </w:pPr>
      <w:bookmarkStart w:id="7" w:name="_Toc17118513"/>
      <w:r w:rsidRPr="00A20410">
        <w:t>3.1</w:t>
      </w:r>
      <w:r w:rsidRPr="00A20410">
        <w:tab/>
        <w:t>Definitions</w:t>
      </w:r>
      <w:bookmarkEnd w:id="7"/>
    </w:p>
    <w:p w:rsidR="00E8629F" w:rsidRPr="00A20410" w:rsidRDefault="00E8629F">
      <w:r w:rsidRPr="00A20410">
        <w:t xml:space="preserve">For the purposes of the present document, the terms and definitions given in </w:t>
      </w:r>
      <w:r w:rsidR="00640408" w:rsidRPr="00A20410">
        <w:t>TR</w:t>
      </w:r>
      <w:r w:rsidR="00640408">
        <w:t> </w:t>
      </w:r>
      <w:r w:rsidR="00640408" w:rsidRPr="00A20410">
        <w:t>21.905</w:t>
      </w:r>
      <w:r w:rsidR="00640408">
        <w:t> </w:t>
      </w:r>
      <w:r w:rsidR="00640408" w:rsidRPr="00A20410">
        <w:t>[</w:t>
      </w:r>
      <w:r w:rsidR="00274E1A" w:rsidRPr="00A20410">
        <w:t>1</w:t>
      </w:r>
      <w:r w:rsidRPr="00A20410">
        <w:t xml:space="preserve">] and the following apply. A term defined in the present document takes precedence over the definition of the same term, if any, in </w:t>
      </w:r>
      <w:r w:rsidR="00640408" w:rsidRPr="00A20410">
        <w:t>TR</w:t>
      </w:r>
      <w:r w:rsidR="00640408">
        <w:t> </w:t>
      </w:r>
      <w:r w:rsidR="00640408" w:rsidRPr="00A20410">
        <w:t>21.905</w:t>
      </w:r>
      <w:r w:rsidR="00640408">
        <w:t> </w:t>
      </w:r>
      <w:r w:rsidR="00640408"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640408" w:rsidRPr="00A20410">
        <w:t>TS</w:t>
      </w:r>
      <w:r w:rsidR="00640408">
        <w:t> </w:t>
      </w:r>
      <w:r w:rsidR="00640408" w:rsidRPr="00A20410">
        <w:t>23.501</w:t>
      </w:r>
      <w:r w:rsidR="00640408">
        <w:t> </w:t>
      </w:r>
      <w:r w:rsidR="00640408"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640408" w:rsidRPr="00A20410">
        <w:t>TS</w:t>
      </w:r>
      <w:r w:rsidR="00640408">
        <w:t> </w:t>
      </w:r>
      <w:r w:rsidR="00640408" w:rsidRPr="00A20410">
        <w:t>23.335</w:t>
      </w:r>
      <w:r w:rsidR="00640408">
        <w:t> </w:t>
      </w:r>
      <w:r w:rsidR="00640408"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8" w:name="_Toc17118514"/>
      <w:r w:rsidRPr="00A20410">
        <w:t>3.</w:t>
      </w:r>
      <w:r w:rsidR="00273124" w:rsidRPr="00A20410">
        <w:t>2</w:t>
      </w:r>
      <w:r w:rsidRPr="00A20410">
        <w:tab/>
        <w:t>Abbreviations</w:t>
      </w:r>
      <w:bookmarkEnd w:id="8"/>
    </w:p>
    <w:p w:rsidR="00E8629F" w:rsidRPr="00A20410" w:rsidRDefault="00E8629F">
      <w:pPr>
        <w:keepNext/>
      </w:pPr>
      <w:r w:rsidRPr="00A20410">
        <w:t xml:space="preserve">For the purposes of the present document, the abbreviations given in </w:t>
      </w:r>
      <w:r w:rsidR="00640408" w:rsidRPr="00A20410">
        <w:t>TR</w:t>
      </w:r>
      <w:r w:rsidR="00640408">
        <w:t> </w:t>
      </w:r>
      <w:r w:rsidR="00640408" w:rsidRPr="00A20410">
        <w:t>21.905</w:t>
      </w:r>
      <w:r w:rsidR="00640408">
        <w:t> </w:t>
      </w:r>
      <w:r w:rsidR="00640408" w:rsidRPr="00A20410">
        <w:t>[</w:t>
      </w:r>
      <w:r w:rsidR="00274E1A" w:rsidRPr="00A20410">
        <w:t>1</w:t>
      </w:r>
      <w:r w:rsidRPr="00A20410">
        <w:t xml:space="preserve">] and the following apply. An abbreviation defined in the present document takes precedence over the definition of the same abbreviation, if any, in </w:t>
      </w:r>
      <w:r w:rsidR="00640408" w:rsidRPr="00A20410">
        <w:t>TR</w:t>
      </w:r>
      <w:r w:rsidR="00640408">
        <w:t> </w:t>
      </w:r>
      <w:r w:rsidR="00640408" w:rsidRPr="00A20410">
        <w:t>21.905</w:t>
      </w:r>
      <w:r w:rsidR="00640408">
        <w:t> </w:t>
      </w:r>
      <w:r w:rsidR="00640408"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rsidP="00B41C83">
      <w:pPr>
        <w:pStyle w:val="Heading1"/>
      </w:pPr>
      <w:bookmarkStart w:id="9" w:name="_Toc17118515"/>
      <w:r w:rsidRPr="00A20410">
        <w:t>4</w:t>
      </w:r>
      <w:r w:rsidRPr="00A20410">
        <w:tab/>
      </w:r>
      <w:r w:rsidR="005259D2" w:rsidRPr="00A20410">
        <w:t>Architectural Assumptions and Principles</w:t>
      </w:r>
      <w:bookmarkEnd w:id="9"/>
    </w:p>
    <w:p w:rsidR="00CA13B3" w:rsidRPr="00A20410" w:rsidRDefault="00CA13B3" w:rsidP="00CA13B3">
      <w:pPr>
        <w:pStyle w:val="Heading2"/>
      </w:pPr>
      <w:bookmarkStart w:id="10" w:name="_Toc17118516"/>
      <w:r w:rsidRPr="00A20410">
        <w:t>4.1</w:t>
      </w:r>
      <w:r w:rsidRPr="00A20410">
        <w:tab/>
        <w:t>Architectural Assumptions</w:t>
      </w:r>
      <w:bookmarkEnd w:id="10"/>
    </w:p>
    <w:p w:rsidR="00CA13B3" w:rsidRPr="00A20410" w:rsidRDefault="00445A34" w:rsidP="00DE0944">
      <w:r w:rsidRPr="00A20410">
        <w:t>T</w:t>
      </w:r>
      <w:r w:rsidR="00CA13B3" w:rsidRPr="00A20410">
        <w:t xml:space="preserve">he 5GS data storage architecture defined in </w:t>
      </w:r>
      <w:r w:rsidR="00640408" w:rsidRPr="00A20410">
        <w:t>TS</w:t>
      </w:r>
      <w:r w:rsidR="00640408">
        <w:t> </w:t>
      </w:r>
      <w:r w:rsidR="00640408" w:rsidRPr="00A20410">
        <w:t>23.501</w:t>
      </w:r>
      <w:r w:rsidR="00640408">
        <w:t> </w:t>
      </w:r>
      <w:r w:rsidR="00640408"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640408" w:rsidRPr="00A20410">
        <w:t>TS</w:t>
      </w:r>
      <w:r w:rsidR="00640408">
        <w:t> </w:t>
      </w:r>
      <w:r w:rsidR="00640408" w:rsidRPr="00A20410">
        <w:t>23.335</w:t>
      </w:r>
      <w:r w:rsidR="00640408">
        <w:t> </w:t>
      </w:r>
      <w:r w:rsidR="00640408"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640408" w:rsidRPr="00A20410">
        <w:t>TS</w:t>
      </w:r>
      <w:r w:rsidR="00640408">
        <w:t> </w:t>
      </w:r>
      <w:r w:rsidR="00640408" w:rsidRPr="00A20410">
        <w:t>29.335</w:t>
      </w:r>
      <w:r w:rsidR="00640408">
        <w:t> </w:t>
      </w:r>
      <w:r w:rsidR="00640408" w:rsidRPr="00A20410">
        <w:t>[</w:t>
      </w:r>
      <w:r w:rsidR="00FA6FE8" w:rsidRPr="00A20410">
        <w:t>4</w:t>
      </w:r>
      <w:r w:rsidRPr="00A20410">
        <w:t>]).</w:t>
      </w:r>
    </w:p>
    <w:p w:rsidR="00CA13B3" w:rsidRPr="00A20410" w:rsidRDefault="00CA13B3" w:rsidP="00DE0944">
      <w:r w:rsidRPr="00A20410">
        <w:t>The Home Subscriber Server (HSS) architecture specified in clause</w:t>
      </w:r>
      <w:r w:rsidR="00FA6FE8" w:rsidRPr="00A20410">
        <w:t> </w:t>
      </w:r>
      <w:r w:rsidRPr="00A20410">
        <w:t xml:space="preserve">4.1.1 of </w:t>
      </w:r>
      <w:r w:rsidR="00640408" w:rsidRPr="00A20410">
        <w:t>TS</w:t>
      </w:r>
      <w:r w:rsidR="00640408">
        <w:t> </w:t>
      </w:r>
      <w:r w:rsidR="00640408" w:rsidRPr="00A20410">
        <w:t>23.002</w:t>
      </w:r>
      <w:r w:rsidR="00640408">
        <w:t> </w:t>
      </w:r>
      <w:r w:rsidR="00640408"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1" w:name="_Toc17118517"/>
      <w:r w:rsidRPr="00A20410">
        <w:t>4.2</w:t>
      </w:r>
      <w:r w:rsidRPr="00A20410">
        <w:tab/>
        <w:t>Architectural Principles</w:t>
      </w:r>
      <w:bookmarkEnd w:id="11"/>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640408" w:rsidRPr="00A20410">
        <w:t>TS</w:t>
      </w:r>
      <w:r w:rsidR="00640408">
        <w:t> </w:t>
      </w:r>
      <w:r w:rsidR="00640408" w:rsidRPr="00A20410">
        <w:t>23.335</w:t>
      </w:r>
      <w:r w:rsidR="00640408">
        <w:t> </w:t>
      </w:r>
      <w:r w:rsidR="00640408"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rsidP="00B41C83">
      <w:pPr>
        <w:pStyle w:val="Heading1"/>
      </w:pPr>
      <w:bookmarkStart w:id="12" w:name="_Toc17118518"/>
      <w:r w:rsidRPr="00A20410">
        <w:t>5</w:t>
      </w:r>
      <w:r w:rsidRPr="00A20410">
        <w:tab/>
      </w:r>
      <w:r w:rsidR="0027532C">
        <w:rPr>
          <w:rFonts w:eastAsia="DengXian" w:hint="eastAsia"/>
          <w:lang w:eastAsia="zh-CN"/>
        </w:rPr>
        <w:t>Deployment Scenarios</w:t>
      </w:r>
      <w:bookmarkEnd w:id="12"/>
    </w:p>
    <w:p w:rsidR="0027532C" w:rsidRDefault="0027532C" w:rsidP="00E44DA8">
      <w:pPr>
        <w:rPr>
          <w:rFonts w:eastAsia="DengXian"/>
          <w:lang w:eastAsia="zh-CN"/>
        </w:rPr>
      </w:pPr>
      <w:bookmarkStart w:id="13" w:name="_Hlk500943653"/>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rsidR="00E44DA8" w:rsidRPr="00A20410" w:rsidRDefault="0027532C" w:rsidP="00E44DA8">
      <w:pPr>
        <w:rPr>
          <w:lang w:eastAsia="zh-CN"/>
        </w:rPr>
      </w:pPr>
      <w:r w:rsidRPr="00156AD6">
        <w:rPr>
          <w:rFonts w:eastAsia="SimSun" w:hint="eastAsia"/>
          <w:color w:val="000000"/>
          <w:lang w:eastAsia="ja-JP"/>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color w:val="000000"/>
          <w:lang w:eastAsia="ja-JP"/>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color w:val="000000"/>
          <w:lang w:eastAsia="ja-JP"/>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color w:val="000000"/>
          <w:lang w:eastAsia="ja-JP"/>
        </w:rPr>
        <w:t xml:space="preserve"> </w:t>
      </w:r>
      <w:r w:rsidRPr="00156AD6">
        <w:rPr>
          <w:rFonts w:eastAsia="SimSun"/>
          <w:color w:val="000000"/>
          <w:lang w:eastAsia="ja-JP"/>
        </w:rPr>
        <w:t>I</w:t>
      </w:r>
      <w:r w:rsidRPr="00156AD6">
        <w:rPr>
          <w:rFonts w:eastAsia="SimSun" w:hint="eastAsia"/>
          <w:color w:val="000000"/>
          <w:lang w:eastAsia="ja-JP"/>
        </w:rPr>
        <w:t xml:space="preserve">t is </w:t>
      </w:r>
      <w:r w:rsidRPr="00156AD6">
        <w:rPr>
          <w:rFonts w:eastAsia="SimSun"/>
          <w:color w:val="000000"/>
          <w:lang w:eastAsia="ja-JP"/>
        </w:rPr>
        <w:t>assume</w:t>
      </w:r>
      <w:r w:rsidRPr="00156AD6">
        <w:rPr>
          <w:rFonts w:eastAsia="SimSun" w:hint="eastAsia"/>
          <w:color w:val="000000"/>
          <w:lang w:eastAsia="ja-JP"/>
        </w:rPr>
        <w:t>d that</w:t>
      </w:r>
      <w:r w:rsidRPr="00156AD6">
        <w:rPr>
          <w:rFonts w:eastAsia="SimSun"/>
          <w:color w:val="000000"/>
          <w:lang w:eastAsia="ja-JP"/>
        </w:rPr>
        <w:t xml:space="preserve"> the HSS is deployed using the UDC architecture in </w:t>
      </w:r>
      <w:r w:rsidR="00640408" w:rsidRPr="00156AD6">
        <w:rPr>
          <w:rFonts w:eastAsia="SimSun"/>
          <w:color w:val="000000"/>
          <w:lang w:eastAsia="ja-JP"/>
        </w:rPr>
        <w:t>TS</w:t>
      </w:r>
      <w:r w:rsidR="00640408">
        <w:rPr>
          <w:rFonts w:eastAsia="SimSun"/>
          <w:color w:val="000000"/>
          <w:lang w:eastAsia="ja-JP"/>
        </w:rPr>
        <w:t> </w:t>
      </w:r>
      <w:r w:rsidR="00640408" w:rsidRPr="00156AD6">
        <w:rPr>
          <w:rFonts w:eastAsia="SimSun"/>
          <w:color w:val="000000"/>
          <w:lang w:eastAsia="ja-JP"/>
        </w:rPr>
        <w:t>23.335</w:t>
      </w:r>
      <w:r w:rsidR="00640408">
        <w:rPr>
          <w:rFonts w:eastAsia="SimSun"/>
          <w:color w:val="000000"/>
          <w:lang w:eastAsia="ja-JP"/>
        </w:rPr>
        <w:t> </w:t>
      </w:r>
      <w:r w:rsidR="00640408"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4F686B" w:rsidRPr="00A20410" w:rsidRDefault="0027532C" w:rsidP="004F686B">
      <w:r w:rsidRPr="00156AD6">
        <w:rPr>
          <w:rFonts w:eastAsia="SimSun" w:hint="eastAsia"/>
          <w:color w:val="000000"/>
          <w:lang w:eastAsia="ja-JP"/>
        </w:rPr>
        <w:t xml:space="preserve">Scenario 2: </w:t>
      </w:r>
      <w:r w:rsidR="004F686B" w:rsidRPr="00A20410">
        <w:t xml:space="preserve">a common repository (acting as EPS UDR and 5GS UDR) is shared between </w:t>
      </w:r>
      <w:r w:rsidRPr="00156AD6">
        <w:rPr>
          <w:rFonts w:eastAsia="SimSun" w:hint="eastAsia"/>
          <w:color w:val="000000"/>
          <w:lang w:eastAsia="ja-JP"/>
        </w:rPr>
        <w:t xml:space="preserve">separate </w:t>
      </w:r>
      <w:r w:rsidR="004F686B" w:rsidRPr="00A20410">
        <w:t>HSS and UDM,</w:t>
      </w:r>
      <w:r w:rsidRPr="00156AD6">
        <w:rPr>
          <w:rFonts w:eastAsia="SimSun" w:hint="eastAsia"/>
          <w:color w:val="000000"/>
          <w:lang w:eastAsia="ja-JP"/>
        </w:rPr>
        <w:t xml:space="preserve"> in which both the user data for 5GC, EPC, CS and IMS domains are stored</w:t>
      </w:r>
      <w:r w:rsidR="004F686B" w:rsidRPr="00A20410">
        <w:t>.</w:t>
      </w:r>
      <w:r w:rsidRPr="00156AD6">
        <w:rPr>
          <w:rFonts w:eastAsia="SimSun" w:hint="eastAsia"/>
          <w:color w:val="000000"/>
          <w:lang w:eastAsia="ja-JP"/>
        </w:rPr>
        <w:t xml:space="preserve"> It is also assumed that </w:t>
      </w:r>
      <w:r w:rsidRPr="00156AD6">
        <w:rPr>
          <w:rFonts w:eastAsia="SimSun"/>
          <w:color w:val="000000"/>
          <w:lang w:eastAsia="ja-JP"/>
        </w:rPr>
        <w:t xml:space="preserve">the HSS is deployed using the UDC architecture in </w:t>
      </w:r>
      <w:r w:rsidR="00640408" w:rsidRPr="00156AD6">
        <w:rPr>
          <w:rFonts w:eastAsia="SimSun"/>
          <w:color w:val="000000"/>
          <w:lang w:eastAsia="ja-JP"/>
        </w:rPr>
        <w:t>TS</w:t>
      </w:r>
      <w:r w:rsidR="00640408">
        <w:rPr>
          <w:rFonts w:eastAsia="SimSun"/>
          <w:color w:val="000000"/>
          <w:lang w:eastAsia="ja-JP"/>
        </w:rPr>
        <w:t> </w:t>
      </w:r>
      <w:r w:rsidR="00640408" w:rsidRPr="00156AD6">
        <w:rPr>
          <w:rFonts w:eastAsia="SimSun"/>
          <w:color w:val="000000"/>
          <w:lang w:eastAsia="ja-JP"/>
        </w:rPr>
        <w:t>23.335</w:t>
      </w:r>
      <w:r w:rsidR="00640408">
        <w:rPr>
          <w:rFonts w:eastAsia="SimSun"/>
          <w:color w:val="000000"/>
          <w:lang w:eastAsia="ja-JP"/>
        </w:rPr>
        <w:t> </w:t>
      </w:r>
      <w:r w:rsidR="00640408"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5259D2" w:rsidRPr="00A20410" w:rsidRDefault="005259D2" w:rsidP="00B41C83">
      <w:pPr>
        <w:pStyle w:val="Heading1"/>
      </w:pPr>
      <w:bookmarkStart w:id="14" w:name="_Toc17118519"/>
      <w:bookmarkEnd w:id="13"/>
      <w:r w:rsidRPr="00A20410">
        <w:t>6</w:t>
      </w:r>
      <w:r w:rsidRPr="00A20410">
        <w:tab/>
        <w:t>Solutions</w:t>
      </w:r>
      <w:bookmarkEnd w:id="14"/>
    </w:p>
    <w:p w:rsidR="00006140" w:rsidRPr="00A20410" w:rsidRDefault="00006140" w:rsidP="00006140">
      <w:pPr>
        <w:pStyle w:val="Heading2"/>
      </w:pPr>
      <w:bookmarkStart w:id="15" w:name="_MON_1602393596"/>
      <w:bookmarkStart w:id="16" w:name="_Toc17118520"/>
      <w:bookmarkEnd w:id="15"/>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16"/>
    </w:p>
    <w:p w:rsidR="00006140" w:rsidRPr="00A20410" w:rsidRDefault="00006140" w:rsidP="00B41C83">
      <w:pPr>
        <w:pStyle w:val="Heading3"/>
      </w:pPr>
      <w:bookmarkStart w:id="17" w:name="_Toc17118521"/>
      <w:r w:rsidRPr="00A20410">
        <w:t>6.</w:t>
      </w:r>
      <w:r w:rsidR="00251650" w:rsidRPr="00A20410">
        <w:t>2</w:t>
      </w:r>
      <w:r w:rsidRPr="00A20410">
        <w:t>.</w:t>
      </w:r>
      <w:r w:rsidRPr="00A20410">
        <w:rPr>
          <w:rFonts w:hint="eastAsia"/>
        </w:rPr>
        <w:t>1</w:t>
      </w:r>
      <w:r w:rsidRPr="00A20410">
        <w:rPr>
          <w:rFonts w:hint="eastAsia"/>
        </w:rPr>
        <w:tab/>
      </w:r>
      <w:r w:rsidRPr="00A20410">
        <w:t>Introduction</w:t>
      </w:r>
      <w:bookmarkEnd w:id="17"/>
    </w:p>
    <w:p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B41C83">
      <w:pPr>
        <w:pStyle w:val="Heading3"/>
      </w:pPr>
      <w:bookmarkStart w:id="18" w:name="_Toc17118522"/>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18"/>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85pt;height:269pt" o:ole="">
            <v:imagedata r:id="rId12" o:title=""/>
          </v:shape>
          <o:OLEObject Type="Embed" ProgID="VisioViewer.Viewer.1" ShapeID="_x0000_i1025" DrawAspect="Content" ObjectID="_1627731387" r:id="rId13"/>
        </w:object>
      </w:r>
    </w:p>
    <w:p w:rsidR="00006140" w:rsidRPr="00A20410" w:rsidRDefault="00006140" w:rsidP="00B41C83">
      <w:pPr>
        <w:pStyle w:val="TF"/>
        <w:outlineLvl w:val="0"/>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26" type="#_x0000_t75" style="width:411.85pt;height:269pt" o:ole="">
            <v:imagedata r:id="rId14" o:title=""/>
          </v:shape>
          <o:OLEObject Type="Embed" ProgID="VisioViewer.Viewer.1" ShapeID="_x0000_i1026" DrawAspect="Content" ObjectID="_1627731388" r:id="rId15"/>
        </w:object>
      </w:r>
    </w:p>
    <w:p w:rsidR="00006140" w:rsidRPr="00A20410" w:rsidRDefault="00006140" w:rsidP="00B41C83">
      <w:pPr>
        <w:pStyle w:val="TF"/>
        <w:outlineLvl w:val="0"/>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B41C83">
      <w:pPr>
        <w:pStyle w:val="Heading3"/>
      </w:pPr>
      <w:bookmarkStart w:id="19" w:name="_Toc17118523"/>
      <w:r w:rsidRPr="00A20410">
        <w:t>6.</w:t>
      </w:r>
      <w:r w:rsidR="00251650" w:rsidRPr="00A20410">
        <w:t>2</w:t>
      </w:r>
      <w:r w:rsidRPr="00A20410">
        <w:t>.3</w:t>
      </w:r>
      <w:r w:rsidRPr="00A20410">
        <w:tab/>
        <w:t>Services and Illustrated Procedures</w:t>
      </w:r>
      <w:bookmarkEnd w:id="19"/>
    </w:p>
    <w:p w:rsidR="00CF3352" w:rsidRPr="00CF3352" w:rsidRDefault="00CF3352" w:rsidP="00CF3352">
      <w:pPr>
        <w:overflowPunct w:val="0"/>
        <w:autoSpaceDE w:val="0"/>
        <w:autoSpaceDN w:val="0"/>
        <w:adjustRightInd w:val="0"/>
        <w:textAlignment w:val="baseline"/>
        <w:rPr>
          <w:rFonts w:eastAsia="Malgun Gothic"/>
          <w:color w:val="000000"/>
          <w:lang w:eastAsia="ja-JP"/>
        </w:rPr>
      </w:pPr>
      <w:r w:rsidRPr="00CF3352">
        <w:rPr>
          <w:rFonts w:eastAsia="Malgun Gothic"/>
          <w:color w:val="000000"/>
          <w:lang w:eastAsia="ja-JP"/>
        </w:rPr>
        <w:t xml:space="preserve">The Procedures and protocols for the Nxx interface are documented in </w:t>
      </w:r>
      <w:r w:rsidR="00640408" w:rsidRPr="00CF3352">
        <w:rPr>
          <w:rFonts w:eastAsia="Malgun Gothic"/>
          <w:color w:val="000000"/>
          <w:lang w:eastAsia="ja-JP"/>
        </w:rPr>
        <w:t>TS</w:t>
      </w:r>
      <w:r w:rsidR="00640408">
        <w:rPr>
          <w:rFonts w:eastAsia="Malgun Gothic"/>
          <w:color w:val="000000"/>
          <w:lang w:eastAsia="ja-JP"/>
        </w:rPr>
        <w:t> 23.973 </w:t>
      </w:r>
      <w:r w:rsidR="00640408" w:rsidRPr="00CF3352">
        <w:rPr>
          <w:rFonts w:eastAsia="Malgun Gothic"/>
          <w:color w:val="000000"/>
          <w:lang w:eastAsia="ja-JP"/>
        </w:rPr>
        <w:t>[</w:t>
      </w:r>
      <w:r>
        <w:rPr>
          <w:rFonts w:hint="eastAsia"/>
          <w:color w:val="000000"/>
          <w:lang w:eastAsia="zh-CN"/>
        </w:rPr>
        <w:t>19</w:t>
      </w:r>
      <w:r w:rsidRPr="00CF3352">
        <w:rPr>
          <w:rFonts w:eastAsia="Malgun Gothic"/>
          <w:color w:val="000000"/>
          <w:lang w:eastAsia="ja-JP"/>
        </w:rPr>
        <w:t xml:space="preserve">] and </w:t>
      </w:r>
      <w:r w:rsidR="00640408" w:rsidRPr="00CF3352">
        <w:rPr>
          <w:rFonts w:eastAsia="Malgun Gothic"/>
          <w:color w:val="000000"/>
          <w:lang w:eastAsia="ja-JP"/>
        </w:rPr>
        <w:t>TS</w:t>
      </w:r>
      <w:r w:rsidR="00640408">
        <w:rPr>
          <w:rFonts w:eastAsia="Malgun Gothic"/>
          <w:color w:val="000000"/>
          <w:lang w:eastAsia="ja-JP"/>
        </w:rPr>
        <w:t> 29.563 </w:t>
      </w:r>
      <w:r w:rsidR="00640408" w:rsidRPr="00CF3352">
        <w:rPr>
          <w:rFonts w:eastAsia="Malgun Gothic"/>
          <w:color w:val="000000"/>
          <w:lang w:eastAsia="ja-JP"/>
        </w:rPr>
        <w:t>[</w:t>
      </w:r>
      <w:r>
        <w:rPr>
          <w:rFonts w:hint="eastAsia"/>
          <w:color w:val="000000"/>
          <w:lang w:eastAsia="zh-CN"/>
        </w:rPr>
        <w:t>20</w:t>
      </w:r>
      <w:r w:rsidRPr="00CF3352">
        <w:rPr>
          <w:rFonts w:eastAsia="Malgun Gothic"/>
          <w:color w:val="000000"/>
          <w:lang w:eastAsia="ja-JP"/>
        </w:rPr>
        <w:t>] respectively.</w:t>
      </w:r>
    </w:p>
    <w:p w:rsidR="00CF3352" w:rsidRDefault="00CF3352" w:rsidP="00640408">
      <w:pPr>
        <w:pStyle w:val="EditorsNote"/>
        <w:rPr>
          <w:lang w:eastAsia="zh-CN"/>
        </w:rPr>
      </w:pPr>
      <w:r w:rsidRPr="00CF3352">
        <w:t>Editor</w:t>
      </w:r>
      <w:r w:rsidR="001E618B">
        <w:t>'</w:t>
      </w:r>
      <w:r w:rsidRPr="00CF3352">
        <w:t xml:space="preserve">s </w:t>
      </w:r>
      <w:r w:rsidR="00640408" w:rsidRPr="00CF3352">
        <w:t>note</w:t>
      </w:r>
      <w:r w:rsidRPr="00CF3352">
        <w:t>:</w:t>
      </w:r>
      <w:r w:rsidR="00640408">
        <w:tab/>
      </w:r>
      <w:r w:rsidR="00640408" w:rsidRPr="00CF3352">
        <w:t xml:space="preserve">The </w:t>
      </w:r>
      <w:r w:rsidRPr="00CF3352">
        <w:t>correct references need to be added when available. Nxx name may also need update.</w:t>
      </w:r>
    </w:p>
    <w:p w:rsidR="00006140" w:rsidRPr="00A20410" w:rsidRDefault="00006140" w:rsidP="00B41C83">
      <w:pPr>
        <w:pStyle w:val="Heading3"/>
      </w:pPr>
      <w:bookmarkStart w:id="20" w:name="_Toc17118524"/>
      <w:r w:rsidRPr="00A20410">
        <w:t>6.</w:t>
      </w:r>
      <w:r w:rsidR="00251650" w:rsidRPr="00A20410">
        <w:t>2</w:t>
      </w:r>
      <w:r w:rsidRPr="00A20410">
        <w:t>.4</w:t>
      </w:r>
      <w:r w:rsidRPr="00A20410">
        <w:tab/>
        <w:t>Impacts on existing services and interfaces</w:t>
      </w:r>
      <w:bookmarkEnd w:id="20"/>
    </w:p>
    <w:p w:rsidR="00006140" w:rsidRPr="00A20410" w:rsidRDefault="00006140" w:rsidP="00006140">
      <w:r w:rsidRPr="00A20410">
        <w:t>Following impacts are identified:</w:t>
      </w:r>
    </w:p>
    <w:p w:rsidR="00530B36" w:rsidRPr="00A20410" w:rsidRDefault="00530B36" w:rsidP="00B41C83">
      <w:pPr>
        <w:pStyle w:val="B1"/>
        <w:outlineLvl w:val="0"/>
      </w:pPr>
      <w:r w:rsidRPr="00A20410">
        <w:t>a)</w:t>
      </w:r>
      <w:r w:rsidRPr="00A20410">
        <w:tab/>
        <w:t>Impacts in HSS:</w:t>
      </w:r>
    </w:p>
    <w:p w:rsidR="00530B36" w:rsidRPr="00A20410" w:rsidRDefault="00530B36" w:rsidP="00530B36">
      <w:pPr>
        <w:pStyle w:val="B1"/>
      </w:pPr>
      <w:r w:rsidRPr="00A20410">
        <w:tab/>
        <w:t xml:space="preserve">New SBA service </w:t>
      </w:r>
      <w:r w:rsidR="00F818BE">
        <w:t xml:space="preserve">as </w:t>
      </w:r>
      <w:r w:rsidR="00F818BE" w:rsidRPr="000F49E1">
        <w:t xml:space="preserve">documented in </w:t>
      </w:r>
      <w:r w:rsidR="00640408" w:rsidRPr="000F49E1">
        <w:t>TS</w:t>
      </w:r>
      <w:r w:rsidR="00640408">
        <w:t> 23.973 </w:t>
      </w:r>
      <w:r w:rsidR="00640408" w:rsidRPr="000F49E1">
        <w:t>[</w:t>
      </w:r>
      <w:r w:rsidR="00F818BE">
        <w:rPr>
          <w:rFonts w:hint="eastAsia"/>
          <w:lang w:eastAsia="zh-CN"/>
        </w:rPr>
        <w:t>19</w:t>
      </w:r>
      <w:r w:rsidR="00F818BE" w:rsidRPr="000F49E1">
        <w:t xml:space="preserve">] and </w:t>
      </w:r>
      <w:r w:rsidR="00640408" w:rsidRPr="000F49E1">
        <w:t>TS</w:t>
      </w:r>
      <w:r w:rsidR="00640408">
        <w:t> 29.563 </w:t>
      </w:r>
      <w:r w:rsidR="00640408" w:rsidRPr="000F49E1">
        <w:t>[</w:t>
      </w:r>
      <w:r w:rsidR="00F818BE">
        <w:rPr>
          <w:rFonts w:hint="eastAsia"/>
          <w:lang w:eastAsia="zh-CN"/>
        </w:rPr>
        <w:t>20</w:t>
      </w:r>
      <w:r w:rsidR="00F818BE" w:rsidRPr="000F49E1">
        <w:t>] respectively.</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B41C83">
      <w:pPr>
        <w:pStyle w:val="B1"/>
        <w:outlineLvl w:val="0"/>
      </w:pPr>
      <w:r w:rsidRPr="00A20410">
        <w:t>b)</w:t>
      </w:r>
      <w:r w:rsidRPr="00A20410">
        <w:tab/>
        <w:t>Impacts in UDM</w:t>
      </w:r>
    </w:p>
    <w:p w:rsidR="00530B36" w:rsidRPr="00A20410" w:rsidRDefault="00530B36" w:rsidP="00530B36">
      <w:pPr>
        <w:pStyle w:val="B1"/>
      </w:pPr>
      <w:r w:rsidRPr="00A20410">
        <w:tab/>
        <w:t xml:space="preserve">New SBA service </w:t>
      </w:r>
      <w:r w:rsidR="00F818BE">
        <w:t>as documented in</w:t>
      </w:r>
      <w:r w:rsidR="00F818BE" w:rsidRPr="000F49E1">
        <w:t xml:space="preserve"> documented in </w:t>
      </w:r>
      <w:r w:rsidR="00640408" w:rsidRPr="000F49E1">
        <w:t>TS</w:t>
      </w:r>
      <w:r w:rsidR="00640408">
        <w:t> 23.973 </w:t>
      </w:r>
      <w:r w:rsidR="00640408" w:rsidRPr="000F49E1">
        <w:t>[</w:t>
      </w:r>
      <w:r w:rsidR="00F818BE">
        <w:rPr>
          <w:rFonts w:hint="eastAsia"/>
          <w:lang w:eastAsia="zh-CN"/>
        </w:rPr>
        <w:t>19</w:t>
      </w:r>
      <w:r w:rsidR="00F818BE" w:rsidRPr="000F49E1">
        <w:t xml:space="preserve">] and </w:t>
      </w:r>
      <w:r w:rsidR="00640408" w:rsidRPr="000F49E1">
        <w:t>TS</w:t>
      </w:r>
      <w:r w:rsidR="00640408">
        <w:t> 29.563 </w:t>
      </w:r>
      <w:r w:rsidR="00640408" w:rsidRPr="000F49E1">
        <w:t>[</w:t>
      </w:r>
      <w:r w:rsidR="00F818BE">
        <w:rPr>
          <w:rFonts w:hint="eastAsia"/>
          <w:lang w:eastAsia="zh-CN"/>
        </w:rPr>
        <w:t>20</w:t>
      </w:r>
      <w:r w:rsidR="00F818BE" w:rsidRPr="000F49E1">
        <w:t>] respectively.</w:t>
      </w:r>
    </w:p>
    <w:p w:rsidR="00006140" w:rsidRPr="00A20410" w:rsidRDefault="00006140" w:rsidP="00B41C83">
      <w:pPr>
        <w:pStyle w:val="Heading3"/>
      </w:pPr>
      <w:bookmarkStart w:id="21" w:name="_Toc17118525"/>
      <w:r w:rsidRPr="00A20410">
        <w:t>6.</w:t>
      </w:r>
      <w:r w:rsidR="00251650" w:rsidRPr="00A20410">
        <w:t>2</w:t>
      </w:r>
      <w:r w:rsidRPr="00A20410">
        <w:t>.5</w:t>
      </w:r>
      <w:r w:rsidRPr="00A20410">
        <w:tab/>
        <w:t>Evaluation</w:t>
      </w:r>
      <w:bookmarkEnd w:id="21"/>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990403" w:rsidRPr="00A20410" w:rsidRDefault="00990403" w:rsidP="00F24FD2">
      <w:pPr>
        <w:pStyle w:val="Heading2"/>
      </w:pPr>
      <w:bookmarkStart w:id="22" w:name="_Toc17118526"/>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22"/>
    </w:p>
    <w:p w:rsidR="00990403" w:rsidRPr="00A20410" w:rsidRDefault="00990403" w:rsidP="00B41C83">
      <w:pPr>
        <w:pStyle w:val="Heading3"/>
      </w:pPr>
      <w:bookmarkStart w:id="23" w:name="_Toc17118527"/>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23"/>
    </w:p>
    <w:p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pPr>
      <w:r w:rsidRPr="00A20410">
        <w:t>-</w:t>
      </w:r>
      <w:r w:rsidRPr="00A20410">
        <w:tab/>
        <w:t>Authentication procedure, i.e. initial attach/registration.</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t xml:space="preserve"> without N26 from 5GS to EPS</w:t>
      </w:r>
      <w:r w:rsidRPr="00A20410">
        <w:t>.</w:t>
      </w:r>
    </w:p>
    <w:p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B41C83">
      <w:pPr>
        <w:pStyle w:val="Heading3"/>
      </w:pPr>
      <w:bookmarkStart w:id="24" w:name="_Toc17118528"/>
      <w:r w:rsidRPr="00A20410">
        <w:t>6.</w:t>
      </w:r>
      <w:r w:rsidR="0035462B" w:rsidRPr="00A20410">
        <w:t>3</w:t>
      </w:r>
      <w:r w:rsidRPr="00A20410">
        <w:t>.2</w:t>
      </w:r>
      <w:r w:rsidRPr="00A20410">
        <w:rPr>
          <w:rFonts w:hint="eastAsia"/>
        </w:rPr>
        <w:tab/>
      </w:r>
      <w:r w:rsidR="00797634" w:rsidRPr="00A20410">
        <w:t>High-level Description</w:t>
      </w:r>
      <w:bookmarkEnd w:id="24"/>
    </w:p>
    <w:p w:rsidR="00990403" w:rsidRPr="00A20410" w:rsidRDefault="00990403" w:rsidP="00B41C83">
      <w:pPr>
        <w:pStyle w:val="Heading4"/>
      </w:pPr>
      <w:bookmarkStart w:id="25" w:name="_Toc17118529"/>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r w:rsidR="00D92AC9">
        <w:rPr>
          <w:rFonts w:eastAsia="DengXian" w:hint="eastAsia"/>
          <w:lang w:eastAsia="zh-CN"/>
        </w:rPr>
        <w:t xml:space="preserve"> and Registration</w:t>
      </w:r>
      <w:bookmarkEnd w:id="25"/>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27" type="#_x0000_t75" style="width:381.9pt;height:179.15pt" o:ole="">
            <v:imagedata r:id="rId16" o:title=""/>
          </v:shape>
          <o:OLEObject Type="Embed" ProgID="VisioViewer.Viewer.1" ShapeID="_x0000_i1027" DrawAspect="Content" ObjectID="_1627731389" r:id="rId17"/>
        </w:object>
      </w:r>
    </w:p>
    <w:p w:rsidR="00990403" w:rsidRPr="00A20410" w:rsidRDefault="00990403" w:rsidP="00B41C83">
      <w:pPr>
        <w:pStyle w:val="TF"/>
        <w:outlineLvl w:val="0"/>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r w:rsidR="00D92AC9" w:rsidRPr="00D92AC9">
        <w:rPr>
          <w:rFonts w:eastAsia="Malgun Gothic" w:hint="eastAsia"/>
          <w:color w:val="000000"/>
          <w:lang w:eastAsia="zh-CN"/>
        </w:rPr>
        <w:t>vector(s) generated</w:t>
      </w:r>
      <w:r w:rsidRPr="00A20410">
        <w:rPr>
          <w:rFonts w:hint="eastAsia"/>
          <w:lang w:eastAsia="zh-CN"/>
        </w:rPr>
        <w:t xml:space="preserve"> in EPS UDR.</w:t>
      </w:r>
    </w:p>
    <w:p w:rsidR="00E27AA1" w:rsidRDefault="00E27AA1" w:rsidP="00E27AA1">
      <w:pPr>
        <w:pStyle w:val="NO"/>
        <w:overflowPunct/>
        <w:autoSpaceDE/>
        <w:autoSpaceDN/>
        <w:adjustRightInd/>
        <w:textAlignment w:val="auto"/>
        <w:rPr>
          <w:lang w:eastAsia="zh-CN"/>
        </w:rPr>
      </w:pPr>
      <w:r w:rsidRPr="00A20410">
        <w:rPr>
          <w:rFonts w:hint="eastAsia"/>
        </w:rPr>
        <w:t>NOTE</w:t>
      </w:r>
      <w:r w:rsidR="00640408">
        <w:rPr>
          <w:rFonts w:hint="cs"/>
          <w:lang w:eastAsia="zh-CN"/>
        </w:rPr>
        <w:t> </w:t>
      </w:r>
      <w:r w:rsidR="00D92AC9">
        <w:rPr>
          <w:rFonts w:hint="eastAsia"/>
          <w:lang w:eastAsia="zh-CN"/>
        </w:rPr>
        <w:t>1</w:t>
      </w:r>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D92AC9" w:rsidRPr="001E618B" w:rsidRDefault="00D92AC9" w:rsidP="00D92AC9">
      <w:pPr>
        <w:pStyle w:val="NO"/>
        <w:overflowPunct/>
        <w:autoSpaceDE/>
        <w:autoSpaceDN/>
        <w:adjustRightInd/>
        <w:textAlignment w:val="auto"/>
        <w:rPr>
          <w:rFonts w:eastAsia="DengXian"/>
          <w:lang w:eastAsia="zh-CN"/>
        </w:rPr>
      </w:pPr>
      <w:r>
        <w:rPr>
          <w:rFonts w:hint="eastAsia"/>
          <w:lang w:eastAsia="zh-CN"/>
        </w:rPr>
        <w:t>NOTE</w:t>
      </w:r>
      <w:r w:rsidR="00640408">
        <w:rPr>
          <w:rFonts w:hint="cs"/>
          <w:lang w:eastAsia="zh-CN"/>
        </w:rPr>
        <w:t> </w:t>
      </w:r>
      <w:r>
        <w:rPr>
          <w:rFonts w:hint="eastAsia"/>
          <w:lang w:eastAsia="zh-CN"/>
        </w:rPr>
        <w:t>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vector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p>
    <w:p w:rsidR="00E27AA1" w:rsidRPr="00A20410" w:rsidRDefault="00E27AA1" w:rsidP="00990403">
      <w:pPr>
        <w:rPr>
          <w:lang w:eastAsia="zh-CN"/>
        </w:rPr>
      </w:pPr>
      <w:r w:rsidRPr="00A20410">
        <w:rPr>
          <w:lang w:eastAsia="zh-CN"/>
        </w:rPr>
        <w:t xml:space="preserve">In </w:t>
      </w:r>
      <w:r w:rsidR="00640408">
        <w:rPr>
          <w:lang w:eastAsia="zh-CN"/>
        </w:rPr>
        <w:t xml:space="preserve">the </w:t>
      </w:r>
      <w:r w:rsidRPr="00A20410">
        <w:rPr>
          <w:lang w:eastAsia="zh-CN"/>
        </w:rPr>
        <w:t xml:space="preserve">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B41C83">
      <w:pPr>
        <w:pStyle w:val="Heading4"/>
      </w:pPr>
      <w:bookmarkStart w:id="26" w:name="_Toc17118530"/>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26"/>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28" type="#_x0000_t75" style="width:348.5pt;height:260.35pt" o:ole="">
            <v:imagedata r:id="rId18" o:title=""/>
          </v:shape>
          <o:OLEObject Type="Embed" ProgID="VisioViewer.Viewer.1" ShapeID="_x0000_i1028" DrawAspect="Content" ObjectID="_1627731390" r:id="rId19"/>
        </w:object>
      </w:r>
    </w:p>
    <w:p w:rsidR="00D44B76" w:rsidRPr="00A20410" w:rsidDel="006C08C8" w:rsidRDefault="00D44B76" w:rsidP="00B41C83">
      <w:pPr>
        <w:pStyle w:val="TF"/>
        <w:outlineLvl w:val="0"/>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640408" w:rsidRPr="00A20410" w:rsidDel="006C08C8">
        <w:rPr>
          <w:lang w:eastAsia="zh-CN"/>
        </w:rPr>
        <w:t>TS</w:t>
      </w:r>
      <w:r w:rsidR="00640408">
        <w:rPr>
          <w:lang w:eastAsia="zh-CN"/>
        </w:rPr>
        <w:t> </w:t>
      </w:r>
      <w:r w:rsidR="00640408" w:rsidRPr="00A20410" w:rsidDel="006C08C8">
        <w:rPr>
          <w:lang w:eastAsia="zh-CN"/>
        </w:rPr>
        <w:t>23.502</w:t>
      </w:r>
      <w:r w:rsidR="00640408">
        <w:rPr>
          <w:lang w:eastAsia="zh-CN"/>
        </w:rPr>
        <w:t> </w:t>
      </w:r>
      <w:r w:rsidR="00640408"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640408" w:rsidRPr="00A20410" w:rsidDel="006C08C8">
        <w:rPr>
          <w:lang w:eastAsia="zh-CN"/>
        </w:rPr>
        <w:t>TS</w:t>
      </w:r>
      <w:r w:rsidR="00640408">
        <w:rPr>
          <w:lang w:eastAsia="zh-CN"/>
        </w:rPr>
        <w:t> </w:t>
      </w:r>
      <w:r w:rsidR="00640408" w:rsidRPr="00A20410" w:rsidDel="006C08C8">
        <w:rPr>
          <w:lang w:eastAsia="zh-CN"/>
        </w:rPr>
        <w:t>23.502</w:t>
      </w:r>
      <w:r w:rsidR="00640408">
        <w:rPr>
          <w:lang w:eastAsia="zh-CN"/>
        </w:rPr>
        <w:t> </w:t>
      </w:r>
      <w:r w:rsidR="00640408"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B41C83">
      <w:pPr>
        <w:pStyle w:val="Heading4"/>
      </w:pPr>
      <w:bookmarkStart w:id="27" w:name="_Toc17118531"/>
      <w:r w:rsidRPr="00A20410" w:rsidDel="006403E1">
        <w:t>6.3.</w:t>
      </w:r>
      <w:r w:rsidRPr="00A20410">
        <w:t>2.3</w:t>
      </w:r>
      <w:r w:rsidRPr="00A20410" w:rsidDel="006403E1">
        <w:rPr>
          <w:rFonts w:hint="eastAsia"/>
        </w:rPr>
        <w:tab/>
        <w:t>T-ADS for IMS voice</w:t>
      </w:r>
      <w:bookmarkEnd w:id="27"/>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29" type="#_x0000_t75" style="width:348.5pt;height:260.35pt" o:ole="">
            <v:imagedata r:id="rId20" o:title=""/>
          </v:shape>
          <o:OLEObject Type="Embed" ProgID="VisioViewer.Viewer.1" ShapeID="_x0000_i1029" DrawAspect="Content" ObjectID="_1627731391" r:id="rId21"/>
        </w:object>
      </w:r>
    </w:p>
    <w:p w:rsidR="00D44B76" w:rsidRPr="00A20410" w:rsidDel="006403E1" w:rsidRDefault="00D44B76" w:rsidP="00B41C83">
      <w:pPr>
        <w:pStyle w:val="TF"/>
        <w:outlineLvl w:val="0"/>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640408" w:rsidRPr="00A20410" w:rsidDel="006403E1">
        <w:rPr>
          <w:rFonts w:hint="eastAsia"/>
          <w:lang w:eastAsia="zh-CN"/>
        </w:rPr>
        <w:t>TS</w:t>
      </w:r>
      <w:r w:rsidR="00640408">
        <w:rPr>
          <w:lang w:eastAsia="zh-CN"/>
        </w:rPr>
        <w:t> </w:t>
      </w:r>
      <w:r w:rsidR="00640408" w:rsidRPr="00A20410" w:rsidDel="006403E1">
        <w:rPr>
          <w:rFonts w:hint="eastAsia"/>
          <w:lang w:eastAsia="zh-CN"/>
        </w:rPr>
        <w:t>29.328</w:t>
      </w:r>
      <w:r w:rsidR="00640408">
        <w:rPr>
          <w:lang w:eastAsia="zh-CN"/>
        </w:rPr>
        <w:t> </w:t>
      </w:r>
      <w:r w:rsidR="00640408"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640408" w:rsidRPr="00A20410" w:rsidDel="006403E1">
        <w:rPr>
          <w:rFonts w:hint="eastAsia"/>
          <w:lang w:eastAsia="zh-CN"/>
        </w:rPr>
        <w:t>TS</w:t>
      </w:r>
      <w:r w:rsidR="00640408">
        <w:rPr>
          <w:lang w:eastAsia="zh-CN"/>
        </w:rPr>
        <w:t> </w:t>
      </w:r>
      <w:r w:rsidR="00640408" w:rsidRPr="00A20410" w:rsidDel="006403E1">
        <w:rPr>
          <w:rFonts w:hint="eastAsia"/>
          <w:lang w:eastAsia="zh-CN"/>
        </w:rPr>
        <w:t>23.401</w:t>
      </w:r>
      <w:r w:rsidR="00640408">
        <w:rPr>
          <w:lang w:eastAsia="zh-CN"/>
        </w:rPr>
        <w:t> </w:t>
      </w:r>
      <w:r w:rsidR="00640408"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640408" w:rsidRPr="00A20410" w:rsidDel="006403E1">
        <w:rPr>
          <w:rFonts w:hint="eastAsia"/>
          <w:lang w:eastAsia="zh-CN"/>
        </w:rPr>
        <w:t>TS</w:t>
      </w:r>
      <w:r w:rsidR="00640408">
        <w:rPr>
          <w:lang w:eastAsia="zh-CN"/>
        </w:rPr>
        <w:t> </w:t>
      </w:r>
      <w:r w:rsidR="00640408" w:rsidRPr="00A20410" w:rsidDel="006403E1">
        <w:rPr>
          <w:rFonts w:hint="eastAsia"/>
          <w:lang w:eastAsia="zh-CN"/>
        </w:rPr>
        <w:t>23.060</w:t>
      </w:r>
      <w:r w:rsidR="00640408">
        <w:rPr>
          <w:lang w:eastAsia="zh-CN"/>
        </w:rPr>
        <w:t> </w:t>
      </w:r>
      <w:r w:rsidR="00640408"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640408" w:rsidRPr="00A20410" w:rsidDel="006403E1">
        <w:rPr>
          <w:rFonts w:hint="eastAsia"/>
          <w:lang w:eastAsia="zh-CN"/>
        </w:rPr>
        <w:t>TS</w:t>
      </w:r>
      <w:r w:rsidR="00640408">
        <w:rPr>
          <w:lang w:eastAsia="zh-CN"/>
        </w:rPr>
        <w:t> </w:t>
      </w:r>
      <w:r w:rsidR="00640408" w:rsidRPr="00A20410" w:rsidDel="006403E1">
        <w:rPr>
          <w:rFonts w:hint="eastAsia"/>
          <w:lang w:eastAsia="zh-CN"/>
        </w:rPr>
        <w:t>23.501</w:t>
      </w:r>
      <w:r w:rsidR="00640408">
        <w:rPr>
          <w:lang w:eastAsia="zh-CN"/>
        </w:rPr>
        <w:t> </w:t>
      </w:r>
      <w:r w:rsidR="00640408"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B41C83">
      <w:pPr>
        <w:pStyle w:val="Heading4"/>
      </w:pPr>
      <w:bookmarkStart w:id="28" w:name="_Toc17118532"/>
      <w:r w:rsidRPr="00A20410">
        <w:t>6.3.2.</w:t>
      </w:r>
      <w:r w:rsidR="00083746" w:rsidRPr="00A20410">
        <w:t>4</w:t>
      </w:r>
      <w:r w:rsidRPr="00A20410">
        <w:tab/>
        <w:t>Supporting IMS related procedures</w:t>
      </w:r>
      <w:bookmarkEnd w:id="28"/>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30" type="#_x0000_t75" style="width:300.65pt;height:267.25pt" o:ole="">
            <v:imagedata r:id="rId22" o:title=""/>
          </v:shape>
          <o:OLEObject Type="Embed" ProgID="Visio.Drawing.11" ShapeID="_x0000_i1030" DrawAspect="Content" ObjectID="_1627731392" r:id="rId23"/>
        </w:object>
      </w:r>
    </w:p>
    <w:p w:rsidR="00647DE4" w:rsidRPr="00A20410" w:rsidRDefault="00647DE4"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B41C83">
      <w:pPr>
        <w:pStyle w:val="Heading4"/>
      </w:pPr>
      <w:bookmarkStart w:id="29" w:name="_Toc17118533"/>
      <w:r w:rsidRPr="00A20410">
        <w:t>6.3.</w:t>
      </w:r>
      <w:r w:rsidRPr="00A20410">
        <w:rPr>
          <w:rFonts w:hint="eastAsia"/>
        </w:rPr>
        <w:t>2.</w:t>
      </w:r>
      <w:r w:rsidR="00E94813" w:rsidRPr="00A20410">
        <w:t>5</w:t>
      </w:r>
      <w:r w:rsidRPr="00A20410">
        <w:rPr>
          <w:rFonts w:hint="eastAsia"/>
        </w:rPr>
        <w:tab/>
        <w:t>SMS over NAS</w:t>
      </w:r>
      <w:bookmarkEnd w:id="29"/>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31" type="#_x0000_t75" style="width:341.55pt;height:235pt" o:ole="">
            <v:imagedata r:id="rId24" o:title=""/>
          </v:shape>
          <o:OLEObject Type="Embed" ProgID="Visio.Drawing.11" ShapeID="_x0000_i1031" DrawAspect="Content" ObjectID="_1627731393" r:id="rId25"/>
        </w:object>
      </w:r>
    </w:p>
    <w:p w:rsidR="006B1602" w:rsidRPr="00A20410" w:rsidRDefault="006B1602"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B41C83">
      <w:pPr>
        <w:pStyle w:val="Heading3"/>
      </w:pPr>
      <w:bookmarkStart w:id="30" w:name="_Toc17118534"/>
      <w:r w:rsidRPr="00A20410">
        <w:t>6.3.3</w:t>
      </w:r>
      <w:r w:rsidRPr="00A20410">
        <w:tab/>
        <w:t>Services and Illustrated Procedures</w:t>
      </w:r>
      <w:bookmarkEnd w:id="30"/>
    </w:p>
    <w:p w:rsidR="00D44B76" w:rsidRPr="00A20410" w:rsidRDefault="00D44B76" w:rsidP="00B41C83">
      <w:pPr>
        <w:pStyle w:val="Heading4"/>
      </w:pPr>
      <w:bookmarkStart w:id="31" w:name="_Toc17118535"/>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r w:rsidR="00D92AC9">
        <w:rPr>
          <w:rFonts w:eastAsia="DengXian" w:hint="eastAsia"/>
          <w:lang w:eastAsia="zh-CN"/>
        </w:rPr>
        <w:t xml:space="preserve"> and Registration</w:t>
      </w:r>
      <w:bookmarkEnd w:id="31"/>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w:t>
      </w:r>
      <w:r w:rsidR="00D92AC9">
        <w:rPr>
          <w:rFonts w:eastAsia="DengXian" w:hint="eastAsia"/>
          <w:lang w:eastAsia="zh-CN"/>
        </w:rPr>
        <w:t>vector(s)</w:t>
      </w:r>
      <w:r w:rsidR="00D92AC9" w:rsidRPr="00DB29FE">
        <w:rPr>
          <w:rFonts w:eastAsia="DengXian"/>
          <w:lang w:eastAsia="zh-CN"/>
        </w:rPr>
        <w:t xml:space="preserve"> </w:t>
      </w:r>
      <w:r w:rsidR="00E27AA1"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32" type="#_x0000_t75" style="width:471.15pt;height:328.3pt" o:ole="">
            <v:imagedata r:id="rId26" o:title=""/>
          </v:shape>
          <o:OLEObject Type="Embed" ProgID="VisioViewer.Viewer.1" ShapeID="_x0000_i1032" DrawAspect="Content" ObjectID="_1627731394" r:id="rId27"/>
        </w:object>
      </w:r>
    </w:p>
    <w:p w:rsidR="00990403" w:rsidRPr="00A20410" w:rsidRDefault="00990403" w:rsidP="00B41C83">
      <w:pPr>
        <w:pStyle w:val="TF"/>
        <w:outlineLvl w:val="0"/>
      </w:pPr>
      <w:r w:rsidRPr="00A20410">
        <w:rPr>
          <w:rFonts w:hint="eastAsia"/>
        </w:rPr>
        <w:t xml:space="preserve">Figure </w:t>
      </w:r>
      <w:r w:rsidR="00D44B76" w:rsidRPr="00A20410">
        <w:t>6.3.3.1-1</w:t>
      </w:r>
      <w:r w:rsidR="00530B36" w:rsidRPr="00A20410">
        <w:t xml:space="preserve">: </w:t>
      </w:r>
      <w:r w:rsidR="00E27AA1" w:rsidRPr="00A20410">
        <w:t xml:space="preserve">Authentication </w:t>
      </w:r>
      <w:r w:rsidR="00D92AC9" w:rsidRPr="00D92AC9">
        <w:rPr>
          <w:rFonts w:eastAsia="DengXian"/>
          <w:color w:val="auto"/>
          <w:lang w:eastAsia="zh-CN"/>
        </w:rPr>
        <w:t xml:space="preserve">vectors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00D92AC9">
        <w:rPr>
          <w:rFonts w:eastAsia="DengXian" w:hint="eastAsia"/>
          <w:lang w:eastAsia="zh-CN"/>
        </w:rPr>
        <w:t xml:space="preserve">, to retrieve </w:t>
      </w:r>
      <w:r w:rsidR="00D92AC9" w:rsidRPr="00D92AC9">
        <w:rPr>
          <w:rFonts w:eastAsia="DengXian" w:hint="eastAsia"/>
          <w:lang w:eastAsia="zh-CN"/>
        </w:rPr>
        <w:t>UTRAN</w:t>
      </w:r>
      <w:r w:rsidR="00D92AC9">
        <w:rPr>
          <w:rFonts w:eastAsia="DengXian" w:hint="eastAsia"/>
          <w:lang w:eastAsia="zh-CN"/>
        </w:rPr>
        <w:t xml:space="preserve"> authentication vectors</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rsidR="00530B36" w:rsidRPr="00A20410" w:rsidRDefault="00530B36" w:rsidP="00530B36">
      <w:pPr>
        <w:pStyle w:val="B1"/>
      </w:pPr>
      <w:r w:rsidRPr="00A20410">
        <w:t>3.</w:t>
      </w:r>
      <w:r w:rsidRPr="00A20410">
        <w:tab/>
        <w:t xml:space="preserve">HSS FE interacts with EPS UDR to retrieve </w:t>
      </w:r>
      <w:r w:rsidR="00D92AC9">
        <w:rPr>
          <w:rFonts w:eastAsia="DengXian" w:hint="eastAsia"/>
          <w:lang w:eastAsia="zh-CN"/>
        </w:rPr>
        <w:t xml:space="preserve">requested type of </w:t>
      </w:r>
      <w:r w:rsidRPr="00A20410">
        <w:t>authentication information of the UE via legacy UDC architecture.</w:t>
      </w:r>
    </w:p>
    <w:p w:rsidR="00530B36" w:rsidRPr="00A20410" w:rsidRDefault="00530B36" w:rsidP="00530B36">
      <w:pPr>
        <w:pStyle w:val="B1"/>
      </w:pPr>
      <w:r w:rsidRPr="00A20410">
        <w:t>4.</w:t>
      </w:r>
      <w:r w:rsidRPr="00A20410">
        <w:tab/>
        <w:t xml:space="preserve">HSS FE returns Authentication-Information-Answer with </w:t>
      </w:r>
      <w:r w:rsidR="00D92AC9" w:rsidRPr="00D92AC9">
        <w:t xml:space="preserve">E-UTRAN </w:t>
      </w:r>
      <w:r w:rsidRPr="00A20410">
        <w:t xml:space="preserve">authentication vectors </w:t>
      </w:r>
      <w:r w:rsidR="00D92AC9" w:rsidRPr="00D92AC9">
        <w:t xml:space="preserve">or UTRAN authentication vectors </w:t>
      </w:r>
      <w:r w:rsidRPr="00A20410">
        <w:t>to UDM.</w:t>
      </w:r>
    </w:p>
    <w:p w:rsidR="00D92AC9" w:rsidRDefault="00D92AC9" w:rsidP="00530B36">
      <w:pPr>
        <w:pStyle w:val="B1"/>
        <w:rPr>
          <w:rFonts w:eastAsia="DengXian"/>
          <w:lang w:eastAsia="zh-CN"/>
        </w:rPr>
      </w:pPr>
      <w:r>
        <w:rPr>
          <w:rFonts w:eastAsia="DengXian" w:hint="eastAsia"/>
          <w:lang w:eastAsia="zh-CN"/>
        </w:rPr>
        <w:t>5.</w:t>
      </w:r>
      <w:r>
        <w:rPr>
          <w:rFonts w:eastAsia="DengXian" w:hint="eastAsia"/>
          <w:lang w:eastAsia="zh-CN"/>
        </w:rPr>
        <w:tab/>
        <w:t xml:space="preserve">if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p>
    <w:p w:rsidR="00530B36" w:rsidRPr="00A20410" w:rsidRDefault="00530B36" w:rsidP="00530B36">
      <w:pPr>
        <w:pStyle w:val="B1"/>
      </w:pPr>
      <w:r w:rsidRPr="00A20410">
        <w:t>5a.</w:t>
      </w:r>
      <w:r w:rsidRPr="00A20410">
        <w:tab/>
        <w:t xml:space="preserve">UDM forwards Authentication-Information-Answer with </w:t>
      </w:r>
      <w:r w:rsidR="00412393" w:rsidRPr="00AB2858">
        <w:rPr>
          <w:rFonts w:eastAsia="DengXian" w:hint="eastAsia"/>
        </w:rPr>
        <w:t>E-UTRAN</w:t>
      </w:r>
      <w:r w:rsidR="00412393">
        <w:rPr>
          <w:rFonts w:eastAsia="DengXian" w:hint="eastAsia"/>
        </w:rPr>
        <w:t xml:space="preserve"> </w:t>
      </w:r>
      <w:r w:rsidRPr="00A20410">
        <w:t>authentication vectors to MME.</w:t>
      </w:r>
    </w:p>
    <w:p w:rsidR="00530B36" w:rsidRPr="00A20410" w:rsidRDefault="00530B36" w:rsidP="00530B36">
      <w:pPr>
        <w:pStyle w:val="B1"/>
      </w:pPr>
      <w:r w:rsidRPr="00A20410">
        <w:t>5b'.</w:t>
      </w:r>
      <w:r w:rsidRPr="00A20410">
        <w:tab/>
      </w:r>
      <w:r w:rsidR="00412393" w:rsidRPr="00AB2858">
        <w:rPr>
          <w:rFonts w:eastAsia="DengXian" w:hint="eastAsia"/>
        </w:rPr>
        <w:t>If UTRAN authentication vectors are received,</w:t>
      </w:r>
      <w:r w:rsidR="00412393">
        <w:rPr>
          <w:rFonts w:eastAsia="DengXian" w:hint="eastAsia"/>
        </w:rPr>
        <w:t xml:space="preserve"> </w:t>
      </w:r>
      <w:r w:rsidRPr="00A20410">
        <w:t xml:space="preserve">UDM generates the respond to Nudm_UEAuthentication_Get service operation invocation with </w:t>
      </w:r>
      <w:r w:rsidR="00412393">
        <w:rPr>
          <w:rFonts w:eastAsia="DengXian" w:hint="eastAsia"/>
        </w:rPr>
        <w:t xml:space="preserve">5GS </w:t>
      </w:r>
      <w:r w:rsidRPr="00A20410">
        <w:t xml:space="preserve">authentication vectors </w:t>
      </w:r>
      <w:r w:rsidR="00412393" w:rsidRPr="00412393">
        <w:t>converted from UTRAN authentication vectors</w:t>
      </w:r>
      <w:r w:rsidRPr="00A20410">
        <w:t>, and sends the respond to AUSF.</w:t>
      </w:r>
    </w:p>
    <w:p w:rsidR="00530B36" w:rsidRDefault="00530B36" w:rsidP="00530B36">
      <w:pPr>
        <w:pStyle w:val="B1"/>
        <w:rPr>
          <w:lang w:eastAsia="zh-CN"/>
        </w:rPr>
      </w:pPr>
      <w:r w:rsidRPr="00A20410">
        <w:t>5b.</w:t>
      </w:r>
      <w:r w:rsidRPr="00A20410">
        <w:tab/>
        <w:t>AUSF response the AMF invoked Nausf_UEAuthentication_authenticate service.</w:t>
      </w:r>
    </w:p>
    <w:p w:rsidR="00412393" w:rsidRPr="00A20410" w:rsidRDefault="00412393" w:rsidP="00640408">
      <w:pPr>
        <w:pStyle w:val="NO"/>
      </w:pPr>
      <w:r w:rsidRPr="00412393">
        <w:rPr>
          <w:rFonts w:hint="eastAsia"/>
        </w:rPr>
        <w:t>NOTE:</w:t>
      </w:r>
      <w:r w:rsidRPr="00412393">
        <w:rPr>
          <w:rFonts w:hint="eastAsia"/>
        </w:rPr>
        <w:tab/>
        <w:t>How UDM converts authentication vector is implementation specific.</w:t>
      </w:r>
    </w:p>
    <w:p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33" type="#_x0000_t75" style="width:416.45pt;height:436.6pt" o:ole="">
            <v:imagedata r:id="rId28" o:title=""/>
          </v:shape>
          <o:OLEObject Type="Embed" ProgID="VisioViewer.Viewer.1" ShapeID="_x0000_i1033" DrawAspect="Content" ObjectID="_1627731395" r:id="rId29"/>
        </w:object>
      </w:r>
    </w:p>
    <w:p w:rsidR="00E27AA1" w:rsidRPr="00A20410" w:rsidRDefault="00E27AA1" w:rsidP="00B41C83">
      <w:pPr>
        <w:pStyle w:val="TF"/>
        <w:outlineLvl w:val="0"/>
      </w:pPr>
      <w:r w:rsidRPr="00A20410">
        <w:rPr>
          <w:rFonts w:hint="eastAsia"/>
        </w:rPr>
        <w:t xml:space="preserve">Figure </w:t>
      </w:r>
      <w:r w:rsidR="00D44B76" w:rsidRPr="00A20410">
        <w:t>6.3.3.1-2</w:t>
      </w:r>
      <w:r w:rsidR="00606899" w:rsidRPr="00A20410">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rsidR="00606899" w:rsidRPr="00A20410" w:rsidRDefault="00606899" w:rsidP="00606899">
      <w:pPr>
        <w:pStyle w:val="B1"/>
      </w:pPr>
      <w:r w:rsidRPr="00A20410">
        <w:t>4.</w:t>
      </w:r>
      <w:r w:rsidRPr="00A20410">
        <w:tab/>
        <w:t xml:space="preserve">The HSS </w:t>
      </w:r>
      <w:r w:rsidR="00D44B76" w:rsidRPr="00A20410">
        <w:t xml:space="preserve">FE </w:t>
      </w:r>
      <w:r w:rsidRPr="00A20410">
        <w:t>stores the dedicated MME Identity into EPS UDR via Ud interface.</w:t>
      </w:r>
    </w:p>
    <w:p w:rsidR="00606899" w:rsidRPr="00A20410" w:rsidRDefault="00606899" w:rsidP="00606899">
      <w:pPr>
        <w:pStyle w:val="B1"/>
      </w:pPr>
      <w:r w:rsidRPr="00A20410">
        <w:t>5.</w:t>
      </w:r>
      <w:r w:rsidRPr="00A20410">
        <w:tab/>
        <w:t xml:space="preserve">The HSS </w:t>
      </w:r>
      <w:r w:rsidR="00D44B76" w:rsidRPr="00A20410">
        <w:t xml:space="preserve">FE </w:t>
      </w:r>
      <w:r w:rsidRPr="00A20410">
        <w:t>sends Update Location Response to UDM.</w:t>
      </w:r>
    </w:p>
    <w:p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rsidR="00606899" w:rsidRPr="00A20410" w:rsidRDefault="00606899" w:rsidP="00606899">
      <w:pPr>
        <w:pStyle w:val="B1"/>
      </w:pPr>
      <w:r w:rsidRPr="00A20410">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pPr>
      <w:r w:rsidRPr="00A20410">
        <w:t>10.</w:t>
      </w:r>
      <w:r w:rsidRPr="00A20410">
        <w:tab/>
        <w:t>The HSS sends Update Location Response to new MME via UDM including the UE 4G subscription.</w:t>
      </w:r>
    </w:p>
    <w:p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rsidR="00D44B76" w:rsidRPr="00A20410" w:rsidRDefault="00D44B76" w:rsidP="00B41C83">
      <w:pPr>
        <w:pStyle w:val="Heading4"/>
      </w:pPr>
      <w:bookmarkStart w:id="32" w:name="_Toc17118536"/>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32"/>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34" type="#_x0000_t75" style="width:479.8pt;height:220.05pt" o:ole="">
            <v:imagedata r:id="rId30" o:title=""/>
          </v:shape>
          <o:OLEObject Type="Embed" ProgID="Word.Picture.8" ShapeID="_x0000_i1034" DrawAspect="Content" ObjectID="_1627731396" r:id="rId31"/>
        </w:object>
      </w:r>
    </w:p>
    <w:p w:rsidR="00D44B76" w:rsidRPr="00A20410" w:rsidRDefault="00D44B76" w:rsidP="00B41C83">
      <w:pPr>
        <w:pStyle w:val="TF"/>
        <w:outlineLvl w:val="0"/>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D44B76" w:rsidRPr="00A20410" w:rsidRDefault="00D44B76" w:rsidP="00B41C83">
      <w:pPr>
        <w:pStyle w:val="Heading4"/>
      </w:pPr>
      <w:bookmarkStart w:id="33" w:name="_Toc17118537"/>
      <w:r w:rsidRPr="00A20410">
        <w:rPr>
          <w:rFonts w:hint="eastAsia"/>
        </w:rPr>
        <w:t>6.</w:t>
      </w:r>
      <w:r w:rsidRPr="00A20410">
        <w:t>3</w:t>
      </w:r>
      <w:r w:rsidRPr="00A20410">
        <w:rPr>
          <w:rFonts w:hint="eastAsia"/>
        </w:rPr>
        <w:t>.</w:t>
      </w:r>
      <w:r w:rsidRPr="00A20410">
        <w:t>3.3</w:t>
      </w:r>
      <w:r w:rsidRPr="00A20410">
        <w:rPr>
          <w:rFonts w:hint="eastAsia"/>
        </w:rPr>
        <w:tab/>
        <w:t>T-ADS for IMS voice</w:t>
      </w:r>
      <w:bookmarkEnd w:id="33"/>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35" type="#_x0000_t75" style="width:482.7pt;height:191.25pt" o:ole="">
            <v:imagedata r:id="rId32" o:title=""/>
          </v:shape>
          <o:OLEObject Type="Embed" ProgID="Word.Picture.8" ShapeID="_x0000_i1035" DrawAspect="Content" ObjectID="_1627731397" r:id="rId33"/>
        </w:object>
      </w:r>
    </w:p>
    <w:p w:rsidR="00D44B76" w:rsidRPr="00A20410" w:rsidRDefault="00D44B76" w:rsidP="00B41C83">
      <w:pPr>
        <w:pStyle w:val="TF"/>
        <w:outlineLvl w:val="0"/>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640408" w:rsidRPr="00A20410">
        <w:t>TS</w:t>
      </w:r>
      <w:r w:rsidR="00640408">
        <w:t> </w:t>
      </w:r>
      <w:r w:rsidR="00640408" w:rsidRPr="00A20410">
        <w:t>23.401</w:t>
      </w:r>
      <w:r w:rsidR="00640408">
        <w:t> </w:t>
      </w:r>
      <w:r w:rsidR="00640408"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640408" w:rsidRPr="00A20410">
        <w:t>TS</w:t>
      </w:r>
      <w:r w:rsidR="00640408">
        <w:t> </w:t>
      </w:r>
      <w:r w:rsidR="00640408" w:rsidRPr="00A20410">
        <w:t>23.060</w:t>
      </w:r>
      <w:r w:rsidR="00640408">
        <w:t> </w:t>
      </w:r>
      <w:r w:rsidR="00640408"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640408" w:rsidRPr="00A20410">
        <w:t>TS</w:t>
      </w:r>
      <w:r w:rsidR="00640408">
        <w:t> </w:t>
      </w:r>
      <w:r w:rsidR="00640408" w:rsidRPr="00A20410">
        <w:t>23.501</w:t>
      </w:r>
      <w:r w:rsidR="00640408">
        <w:t> </w:t>
      </w:r>
      <w:r w:rsidR="00640408"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AE7E4B" w:rsidRDefault="00AE7E4B" w:rsidP="00900E7F">
      <w:pPr>
        <w:keepNext/>
        <w:tabs>
          <w:tab w:val="left" w:pos="2685"/>
        </w:tabs>
      </w:pPr>
      <w:r>
        <w:t>For the single registration case the following message flow in figure 6.3.3.3-2 applies:</w:t>
      </w:r>
    </w:p>
    <w:p w:rsidR="00AE7E4B" w:rsidRDefault="00AE7E4B" w:rsidP="00D64DA7">
      <w:pPr>
        <w:pStyle w:val="TH"/>
      </w:pPr>
      <w:r>
        <w:object w:dxaOrig="15078" w:dyaOrig="6867">
          <v:shape id="_x0000_i1036" type="#_x0000_t75" style="width:481.55pt;height:219.45pt" o:ole="">
            <v:imagedata r:id="rId34" o:title=""/>
          </v:shape>
          <o:OLEObject Type="Embed" ProgID="Visio.Drawing.11" ShapeID="_x0000_i1036" DrawAspect="Content" ObjectID="_1627731398" r:id="rId35"/>
        </w:object>
      </w:r>
    </w:p>
    <w:p w:rsidR="00AE7E4B" w:rsidRPr="00632BB8" w:rsidRDefault="00AE7E4B" w:rsidP="00B41C83">
      <w:pPr>
        <w:pStyle w:val="TF"/>
        <w:outlineLvl w:val="0"/>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B41C83">
      <w:pPr>
        <w:pStyle w:val="Heading4"/>
      </w:pPr>
      <w:bookmarkStart w:id="34" w:name="_Toc17118538"/>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34"/>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37" type="#_x0000_t75" style="width:400.9pt;height:317.95pt" o:ole="">
            <v:imagedata r:id="rId36" o:title=""/>
          </v:shape>
          <o:OLEObject Type="Embed" ProgID="Visio.Drawing.11" ShapeID="_x0000_i1037" DrawAspect="Content" ObjectID="_1627731399" r:id="rId37"/>
        </w:object>
      </w:r>
    </w:p>
    <w:p w:rsidR="009A59F5" w:rsidRPr="00A20410" w:rsidRDefault="009A59F5"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126AD0" w:rsidRPr="00A20410" w:rsidRDefault="00126AD0" w:rsidP="00B41C83">
      <w:pPr>
        <w:pStyle w:val="Heading4"/>
      </w:pPr>
      <w:bookmarkStart w:id="35" w:name="_Toc17118539"/>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35"/>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38" type="#_x0000_t75" style="width:429.1pt;height:222.9pt" o:ole="">
            <v:imagedata r:id="rId38" o:title=""/>
          </v:shape>
          <o:OLEObject Type="Embed" ProgID="Visio.Drawing.11" ShapeID="_x0000_i1038" DrawAspect="Content" ObjectID="_1627731400" r:id="rId39"/>
        </w:object>
      </w:r>
    </w:p>
    <w:p w:rsidR="00126AD0" w:rsidRPr="00A20410" w:rsidRDefault="00126AD0"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Default="00126AD0" w:rsidP="00AC66DB">
      <w:pPr>
        <w:pStyle w:val="B1"/>
        <w:rPr>
          <w:lang w:eastAsia="zh-CN"/>
        </w:rPr>
      </w:pPr>
      <w:r w:rsidRPr="00A20410">
        <w:t>5.</w:t>
      </w:r>
      <w:r w:rsidRPr="00A20410">
        <w:tab/>
      </w:r>
      <w:r w:rsidRPr="00A20410">
        <w:rPr>
          <w:rFonts w:hint="eastAsia"/>
        </w:rPr>
        <w:t>UDM responds with SMSF address</w:t>
      </w:r>
      <w:r w:rsidRPr="00A20410">
        <w:t>.</w:t>
      </w:r>
    </w:p>
    <w:p w:rsidR="00AB1B87" w:rsidRDefault="00AB1B87" w:rsidP="00AB1B87">
      <w:pPr>
        <w:pStyle w:val="Heading4"/>
        <w:rPr>
          <w:rFonts w:eastAsia="SimSun"/>
          <w:lang w:eastAsia="zh-CN"/>
        </w:rPr>
      </w:pPr>
      <w:bookmarkStart w:id="36" w:name="_Toc17118540"/>
      <w:r w:rsidRPr="00E01631">
        <w:rPr>
          <w:rFonts w:eastAsia="SimSun" w:hint="eastAsia"/>
        </w:rPr>
        <w:t>6.</w:t>
      </w:r>
      <w:r w:rsidRPr="00E01631">
        <w:rPr>
          <w:rFonts w:eastAsia="SimSun"/>
        </w:rPr>
        <w:t>3</w:t>
      </w:r>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36"/>
    </w:p>
    <w:p w:rsidR="00AB1B87" w:rsidRDefault="00AB1B87" w:rsidP="00AB1B87">
      <w:pPr>
        <w:rPr>
          <w:rFonts w:eastAsia="DengXian"/>
          <w:lang w:eastAsia="zh-CN"/>
        </w:rPr>
      </w:pPr>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r w:rsidRPr="00A9423D">
        <w:rPr>
          <w:rFonts w:eastAsia="DengXian"/>
          <w:lang w:eastAsia="zh-CN"/>
        </w:rPr>
        <w:t>3</w:t>
      </w:r>
      <w:r w:rsidRPr="00A9423D">
        <w:rPr>
          <w:rFonts w:eastAsia="DengXian" w:hint="eastAsia"/>
          <w:lang w:eastAsia="zh-CN"/>
        </w:rPr>
        <w:t>.3</w:t>
      </w:r>
      <w:r w:rsidRPr="00A9423D">
        <w:rPr>
          <w:rFonts w:eastAsia="DengXian"/>
          <w:lang w:eastAsia="zh-CN"/>
        </w:rPr>
        <w:t>.</w:t>
      </w:r>
      <w:r>
        <w:rPr>
          <w:rFonts w:eastAsia="DengXian" w:hint="eastAsia"/>
          <w:lang w:eastAsia="zh-CN"/>
        </w:rPr>
        <w:t>6</w:t>
      </w:r>
      <w:r w:rsidRPr="00A9423D">
        <w:rPr>
          <w:rFonts w:eastAsia="DengXian" w:hint="eastAsia"/>
          <w:lang w:eastAsia="zh-CN"/>
        </w:rPr>
        <w:t>-1.</w:t>
      </w:r>
    </w:p>
    <w:p w:rsidR="00AB1B87" w:rsidRDefault="00AB1B87" w:rsidP="001E618B">
      <w:pPr>
        <w:pStyle w:val="TH"/>
        <w:rPr>
          <w:rFonts w:eastAsia="SimSun"/>
          <w:lang w:eastAsia="zh-CN"/>
        </w:rPr>
      </w:pPr>
      <w:r>
        <w:object w:dxaOrig="11017" w:dyaOrig="9024">
          <v:shape id="_x0000_i1039" type="#_x0000_t75" style="width:481.55pt;height:394.55pt" o:ole="">
            <v:imagedata r:id="rId40" o:title=""/>
          </v:shape>
          <o:OLEObject Type="Embed" ProgID="Visio.Drawing.15" ShapeID="_x0000_i1039" DrawAspect="Content" ObjectID="_1627731401" r:id="rId41"/>
        </w:object>
      </w:r>
    </w:p>
    <w:p w:rsidR="00AB1B87" w:rsidRPr="00A20410" w:rsidRDefault="00AB1B87" w:rsidP="00AB1B87">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p>
    <w:p w:rsidR="001E618B" w:rsidRDefault="001E618B" w:rsidP="001E618B">
      <w:pPr>
        <w:pStyle w:val="B1"/>
      </w:pPr>
      <w:r>
        <w:t>1.</w:t>
      </w:r>
      <w:r>
        <w:tab/>
        <w:t>SMS SC/SMS-GMSC sends MAP Send Routing Info for SM request to UDM to query routing address for MT SMS.</w:t>
      </w:r>
    </w:p>
    <w:p w:rsidR="001E618B" w:rsidRDefault="001E618B" w:rsidP="001E618B">
      <w:pPr>
        <w:pStyle w:val="B1"/>
      </w:pPr>
      <w:r>
        <w:t>2.</w:t>
      </w:r>
      <w:r>
        <w:tab/>
        <w:t>UDM retrieves SMSF address from 5GS UDR as specified in clause 6.3.3.5.</w:t>
      </w:r>
    </w:p>
    <w:p w:rsidR="001E618B" w:rsidRDefault="001E618B" w:rsidP="001E618B">
      <w:pPr>
        <w:pStyle w:val="B1"/>
      </w:pPr>
      <w:r>
        <w:t>3.</w:t>
      </w:r>
      <w:r>
        <w:tab/>
        <w:t>UDM forwards MAP Send Routing Info for SM request to HSS FE to query more routing addresses for MT SMS.</w:t>
      </w:r>
    </w:p>
    <w:p w:rsidR="001E618B" w:rsidRDefault="001E618B" w:rsidP="001E618B">
      <w:pPr>
        <w:pStyle w:val="B1"/>
      </w:pPr>
      <w:r>
        <w:t>4.</w:t>
      </w:r>
      <w:r>
        <w:tab/>
        <w:t>HSS FE retrieves SMS routing addresses stored in EPS UDR.</w:t>
      </w:r>
    </w:p>
    <w:p w:rsidR="001E618B" w:rsidRDefault="001E618B" w:rsidP="001E618B">
      <w:pPr>
        <w:pStyle w:val="B1"/>
      </w:pPr>
      <w:r>
        <w:t>5.</w:t>
      </w:r>
      <w:r>
        <w:tab/>
        <w:t>HSS FE sends Send Routing Info for SM response with all addresses currently available, e.g. IP-SM-GW/ SMS Router address, MME address and MSC address.</w:t>
      </w:r>
    </w:p>
    <w:p w:rsidR="001E618B" w:rsidRDefault="001E618B" w:rsidP="001E618B">
      <w:pPr>
        <w:pStyle w:val="B1"/>
      </w:pPr>
      <w:r>
        <w:t>6.</w:t>
      </w:r>
      <w:r>
        <w:tab/>
        <w:t>Based on configured policy, UDM selects the SMS routing address to be used for SMS SC/SMS-GMSC, e.g. IP-SM-GW/SMS Router address, and returns the address to SMS SC/SMS-GMSC.</w:t>
      </w:r>
    </w:p>
    <w:p w:rsidR="001E618B" w:rsidRDefault="001E618B" w:rsidP="001E618B">
      <w:pPr>
        <w:pStyle w:val="B1"/>
      </w:pPr>
      <w:r>
        <w:t>7.</w:t>
      </w:r>
      <w:r>
        <w:tab/>
        <w:t>SMS SC/SMS-GMSC forwards SMS message to IP-SM-GW/SMS Router.</w:t>
      </w:r>
    </w:p>
    <w:p w:rsidR="001E618B" w:rsidRDefault="001E618B" w:rsidP="001E618B">
      <w:pPr>
        <w:pStyle w:val="B1"/>
      </w:pPr>
      <w:r>
        <w:t>8.</w:t>
      </w:r>
      <w:r>
        <w:tab/>
        <w:t>IP-SM-GW/SMS Router fails to deliver the SMS message to the UE via IMS.</w:t>
      </w:r>
    </w:p>
    <w:p w:rsidR="001E618B" w:rsidRDefault="001E618B" w:rsidP="001E618B">
      <w:pPr>
        <w:pStyle w:val="B1"/>
      </w:pPr>
      <w:r>
        <w:t>9.</w:t>
      </w:r>
      <w:r>
        <w:tab/>
        <w:t>IP-SM-GW/SMS Router may query UDM again to get other address for SMS delivery retry.</w:t>
      </w:r>
    </w:p>
    <w:p w:rsidR="001E618B" w:rsidRDefault="001E618B" w:rsidP="001E618B">
      <w:pPr>
        <w:pStyle w:val="B1"/>
      </w:pPr>
      <w:r>
        <w:t>10.</w:t>
      </w:r>
      <w:r>
        <w:tab/>
        <w:t>Based on configured policy, UDM returns other available SMS routing address to IP-SM-GW/SMS Router.</w:t>
      </w:r>
    </w:p>
    <w:p w:rsidR="001E618B" w:rsidRDefault="001E618B" w:rsidP="001E618B">
      <w:pPr>
        <w:pStyle w:val="B1"/>
      </w:pPr>
      <w:r>
        <w:t>11.</w:t>
      </w:r>
      <w:r>
        <w:tab/>
        <w:t>IP-SM-GW/SMS Router retries message delivery to the received address.</w:t>
      </w:r>
    </w:p>
    <w:p w:rsidR="00F96E24" w:rsidRPr="00F96E24" w:rsidRDefault="00F96E24" w:rsidP="00F96E24">
      <w:pPr>
        <w:keepNext/>
        <w:keepLines/>
        <w:overflowPunct w:val="0"/>
        <w:autoSpaceDE w:val="0"/>
        <w:autoSpaceDN w:val="0"/>
        <w:adjustRightInd w:val="0"/>
        <w:spacing w:before="120"/>
        <w:ind w:left="1418" w:hanging="1418"/>
        <w:textAlignment w:val="baseline"/>
        <w:outlineLvl w:val="3"/>
        <w:rPr>
          <w:rFonts w:ascii="Arial" w:eastAsia="SimSun" w:hAnsi="Arial"/>
          <w:sz w:val="24"/>
          <w:lang w:eastAsia="zh-CN"/>
        </w:rPr>
      </w:pPr>
      <w:r w:rsidRPr="00F96E24">
        <w:rPr>
          <w:rFonts w:ascii="Arial" w:eastAsia="SimSun" w:hAnsi="Arial" w:hint="eastAsia"/>
          <w:sz w:val="24"/>
          <w:lang w:eastAsia="ja-JP"/>
        </w:rPr>
        <w:t>6.</w:t>
      </w:r>
      <w:r w:rsidRPr="00F96E24">
        <w:rPr>
          <w:rFonts w:ascii="Arial" w:eastAsia="SimSun" w:hAnsi="Arial"/>
          <w:sz w:val="24"/>
          <w:lang w:eastAsia="ja-JP"/>
        </w:rPr>
        <w:t>3</w:t>
      </w:r>
      <w:r w:rsidRPr="00F96E24">
        <w:rPr>
          <w:rFonts w:ascii="Arial" w:eastAsia="SimSun" w:hAnsi="Arial" w:hint="eastAsia"/>
          <w:sz w:val="24"/>
          <w:lang w:eastAsia="ja-JP"/>
        </w:rPr>
        <w:t>.3</w:t>
      </w:r>
      <w:r w:rsidRPr="00F96E24">
        <w:rPr>
          <w:rFonts w:ascii="Arial" w:eastAsia="SimSun" w:hAnsi="Arial"/>
          <w:sz w:val="24"/>
          <w:lang w:eastAsia="ja-JP"/>
        </w:rPr>
        <w:t>.</w:t>
      </w:r>
      <w:r>
        <w:rPr>
          <w:rFonts w:ascii="Arial" w:eastAsia="SimSun" w:hAnsi="Arial" w:hint="eastAsia"/>
          <w:sz w:val="24"/>
          <w:lang w:eastAsia="zh-CN"/>
        </w:rPr>
        <w:t>7</w:t>
      </w:r>
      <w:r w:rsidRPr="00F96E24">
        <w:rPr>
          <w:rFonts w:ascii="Arial" w:eastAsia="SimSun" w:hAnsi="Arial" w:hint="eastAsia"/>
          <w:sz w:val="24"/>
          <w:lang w:eastAsia="ja-JP"/>
        </w:rPr>
        <w:tab/>
      </w:r>
      <w:r w:rsidRPr="00F96E24">
        <w:rPr>
          <w:rFonts w:ascii="Arial" w:eastAsia="SimSun" w:hAnsi="Arial"/>
          <w:sz w:val="24"/>
          <w:lang w:eastAsia="zh-CN"/>
        </w:rPr>
        <w:t>Messages-Waiting-Data</w:t>
      </w:r>
      <w:r w:rsidRPr="00F96E24">
        <w:rPr>
          <w:rFonts w:ascii="Arial" w:eastAsia="SimSun" w:hAnsi="Arial" w:hint="eastAsia"/>
          <w:sz w:val="24"/>
          <w:lang w:eastAsia="zh-CN"/>
        </w:rPr>
        <w:t xml:space="preserve"> handling</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In this solution, the Messages-Waiting-Data as specified in </w:t>
      </w:r>
      <w:r w:rsidR="00640408">
        <w:rPr>
          <w:rFonts w:eastAsia="DengXian"/>
          <w:lang w:eastAsia="zh-CN"/>
        </w:rPr>
        <w:t>TS 23.040 [</w:t>
      </w:r>
      <w:r>
        <w:rPr>
          <w:rFonts w:eastAsia="DengXian"/>
          <w:lang w:eastAsia="zh-CN"/>
        </w:rPr>
        <w:t>21] are stored in HSS.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SMS related entities, e.g. SMS SC/SMS-GMSC or IP-SM-GW, send corresponding requests to create or modify the Messages-Waiting-Data as specified in </w:t>
      </w:r>
      <w:r w:rsidR="00640408">
        <w:rPr>
          <w:rFonts w:eastAsia="DengXian"/>
          <w:lang w:eastAsia="zh-CN"/>
        </w:rPr>
        <w:t>TS 23.040 [</w:t>
      </w:r>
      <w:r>
        <w:rPr>
          <w:rFonts w:eastAsia="DengXian"/>
          <w:lang w:eastAsia="zh-CN"/>
        </w:rPr>
        <w:t xml:space="preserve">21] and </w:t>
      </w:r>
      <w:r w:rsidR="00640408">
        <w:rPr>
          <w:rFonts w:eastAsia="DengXian"/>
          <w:lang w:eastAsia="zh-CN"/>
        </w:rPr>
        <w:t>TS 23.204 [</w:t>
      </w:r>
      <w:r>
        <w:rPr>
          <w:rFonts w:eastAsia="DengXian"/>
          <w:lang w:eastAsia="zh-CN"/>
        </w:rPr>
        <w:t>22], the UDM forwards the requests with no change to HSS FE. The HSS FE interacts with EPS UDR to complete the handling of the Messages-Waiting-Data. The HSS FE sends responses to the UDM, which forwards the responses to the corresponding entities.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the HSS detects or is informed that the MS/UE is reachable or is available again, the HSS clears corresponding flags and alerts SMS SC/SMS-GMSC as specified in </w:t>
      </w:r>
      <w:r w:rsidR="00640408">
        <w:rPr>
          <w:rFonts w:eastAsia="DengXian"/>
          <w:lang w:eastAsia="zh-CN"/>
        </w:rPr>
        <w:t>TS 23.040 [</w:t>
      </w:r>
      <w:r>
        <w:rPr>
          <w:rFonts w:eastAsia="DengXian"/>
          <w:lang w:eastAsia="zh-CN"/>
        </w:rPr>
        <w:t>21]. The UDM forwards the messages in these procedures.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the UDM receives UE reachability notification, addition to the procedures defined in </w:t>
      </w:r>
      <w:r w:rsidR="00640408">
        <w:rPr>
          <w:rFonts w:eastAsia="DengXian"/>
          <w:lang w:eastAsia="zh-CN"/>
        </w:rPr>
        <w:t>TS 23.502 [</w:t>
      </w:r>
      <w:r>
        <w:rPr>
          <w:rFonts w:eastAsia="DengXian"/>
          <w:lang w:eastAsia="zh-CN"/>
        </w:rPr>
        <w:t xml:space="preserve">2], the UDM acts as a MME and generates request to HSS HE to notify the reachability of the UE as specified in </w:t>
      </w:r>
      <w:r w:rsidR="00640408">
        <w:rPr>
          <w:rFonts w:eastAsia="DengXian"/>
          <w:lang w:eastAsia="zh-CN"/>
        </w:rPr>
        <w:t>TS 29.272 [</w:t>
      </w:r>
      <w:r>
        <w:rPr>
          <w:rFonts w:eastAsia="DengXian"/>
          <w:lang w:eastAsia="zh-CN"/>
        </w:rPr>
        <w:t>23].</w:t>
      </w:r>
    </w:p>
    <w:p w:rsidR="00D44B76" w:rsidRPr="00A20410" w:rsidRDefault="00D44B76" w:rsidP="00B41C83">
      <w:pPr>
        <w:pStyle w:val="Heading3"/>
      </w:pPr>
      <w:bookmarkStart w:id="37" w:name="_Toc17118541"/>
      <w:r w:rsidRPr="00A20410">
        <w:t>6.3.4</w:t>
      </w:r>
      <w:r w:rsidRPr="00A20410">
        <w:tab/>
        <w:t>Impacts on existing services and interfaces</w:t>
      </w:r>
      <w:bookmarkEnd w:id="37"/>
    </w:p>
    <w:p w:rsidR="00D44B76" w:rsidRPr="00A20410" w:rsidRDefault="00D44B76" w:rsidP="00B41C83">
      <w:pPr>
        <w:pStyle w:val="Heading4"/>
      </w:pPr>
      <w:bookmarkStart w:id="38" w:name="_Toc17118542"/>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38"/>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Default="00ED0347" w:rsidP="00ED0347">
      <w:pPr>
        <w:pStyle w:val="B1"/>
        <w:rPr>
          <w:lang w:eastAsia="zh-CN"/>
        </w:rPr>
      </w:pPr>
      <w:r w:rsidRPr="00A20410">
        <w:t>-</w:t>
      </w:r>
      <w:r w:rsidRPr="00A20410">
        <w:tab/>
        <w:t xml:space="preserve">forwarding Diameter S6a </w:t>
      </w:r>
      <w:r w:rsidR="00412393" w:rsidRPr="003746FF">
        <w:rPr>
          <w:rFonts w:eastAsia="DengXian"/>
        </w:rPr>
        <w:t>Authentication-Information-</w:t>
      </w:r>
      <w:r w:rsidR="00412393">
        <w:rPr>
          <w:rFonts w:eastAsia="DengXian" w:hint="eastAsia"/>
          <w:lang w:eastAsia="zh-CN"/>
        </w:rPr>
        <w:t xml:space="preserve">Request message to HSS-FE and </w:t>
      </w:r>
      <w:r w:rsidRPr="00A20410">
        <w:t>Authentication-Information-Answer message with authentication vectors to MME;</w:t>
      </w:r>
    </w:p>
    <w:p w:rsidR="00412393" w:rsidRPr="00A20410" w:rsidRDefault="00412393" w:rsidP="00ED0347">
      <w:pPr>
        <w:pStyle w:val="B1"/>
        <w:rPr>
          <w:lang w:eastAsia="zh-CN"/>
        </w:rPr>
      </w:pPr>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p>
    <w:p w:rsidR="00ED0347" w:rsidRPr="00A20410" w:rsidRDefault="00ED0347" w:rsidP="00ED0347">
      <w:pPr>
        <w:pStyle w:val="B1"/>
      </w:pPr>
      <w:r w:rsidRPr="00A20410">
        <w:t>-</w:t>
      </w:r>
      <w:r w:rsidRPr="00A20410">
        <w:tab/>
        <w:t xml:space="preserve">generating the respond to Nudm_UEAuthentication_Get service operation invocation with </w:t>
      </w:r>
      <w:r w:rsidR="00412393">
        <w:rPr>
          <w:rFonts w:eastAsia="DengXian" w:hint="eastAsia"/>
          <w:lang w:eastAsia="zh-CN"/>
        </w:rPr>
        <w:t xml:space="preserve">5GS </w:t>
      </w:r>
      <w:r w:rsidRPr="00A20410">
        <w:t>authentication vectors, and sends the respond to AMF;</w:t>
      </w:r>
    </w:p>
    <w:p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39" w:name="_Toc17118543"/>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39"/>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40" w:name="_Toc17118544"/>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40"/>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B41C83">
      <w:pPr>
        <w:pStyle w:val="Heading4"/>
      </w:pPr>
      <w:bookmarkStart w:id="41" w:name="_Toc17118545"/>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41"/>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B41C83">
      <w:pPr>
        <w:pStyle w:val="Heading3"/>
      </w:pPr>
      <w:bookmarkStart w:id="42" w:name="_Toc17118546"/>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42"/>
    </w:p>
    <w:p w:rsidR="00412393" w:rsidRDefault="00412393" w:rsidP="00A05AB4">
      <w:pPr>
        <w:rPr>
          <w:rFonts w:eastAsia="DengXian"/>
          <w:lang w:eastAsia="zh-CN"/>
        </w:rPr>
      </w:pPr>
      <w:r>
        <w:rPr>
          <w:rFonts w:eastAsia="DengXian"/>
          <w:lang w:eastAsia="zh-CN"/>
        </w:rPr>
        <w:t>T</w:t>
      </w:r>
      <w:r>
        <w:rPr>
          <w:rFonts w:eastAsia="DengXian" w:hint="eastAsia"/>
          <w:lang w:eastAsia="zh-CN"/>
        </w:rPr>
        <w:t>his solution has no impact on entities other than UDM.</w:t>
      </w:r>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412393" w:rsidP="00A05AB4">
      <w:r w:rsidRPr="00412393">
        <w:t xml:space="preserve">Implementation to convert UTRAN authentication vectors to </w:t>
      </w:r>
      <w:r w:rsidR="00A05AB4">
        <w:t>5G</w:t>
      </w:r>
      <w:r>
        <w:rPr>
          <w:rFonts w:hint="eastAsia"/>
          <w:lang w:eastAsia="zh-CN"/>
        </w:rPr>
        <w:t>S</w:t>
      </w:r>
      <w:r w:rsidR="00A05AB4">
        <w:t xml:space="preserve"> authentication vectors </w:t>
      </w:r>
      <w:r>
        <w:rPr>
          <w:rFonts w:hint="eastAsia"/>
          <w:lang w:eastAsia="zh-CN"/>
        </w:rPr>
        <w:t xml:space="preserve">is </w:t>
      </w:r>
      <w:r w:rsidR="00A05AB4">
        <w:t>need</w:t>
      </w:r>
      <w:r>
        <w:rPr>
          <w:rFonts w:hint="eastAsia"/>
          <w:lang w:eastAsia="zh-CN"/>
        </w:rPr>
        <w:t>ed</w:t>
      </w:r>
      <w:r w:rsidR="00A05AB4">
        <w:t>.</w:t>
      </w:r>
    </w:p>
    <w:p w:rsidR="00A05AB4" w:rsidRPr="00A05AB4" w:rsidRDefault="00A05AB4" w:rsidP="005A192C">
      <w:pPr>
        <w:pStyle w:val="NO"/>
      </w:pPr>
      <w:r w:rsidRPr="00694299">
        <w:t>NOTE:</w:t>
      </w:r>
      <w:r w:rsidR="00900E7F">
        <w:tab/>
      </w:r>
      <w:r w:rsidR="00900E7F" w:rsidRPr="00900E7F">
        <w:t>T</w:t>
      </w:r>
      <w:r w:rsidRPr="00900E7F">
        <w:t xml:space="preserve">he above </w:t>
      </w:r>
      <w:r w:rsidR="00412393">
        <w:rPr>
          <w:rFonts w:eastAsia="DengXian" w:hint="eastAsia"/>
          <w:lang w:eastAsia="zh-CN"/>
        </w:rPr>
        <w:t>implementation</w:t>
      </w:r>
      <w:r w:rsidRPr="00694299">
        <w:t xml:space="preserve"> should be evaluated by SA</w:t>
      </w:r>
      <w:r w:rsidR="00900E7F">
        <w:t> WG</w:t>
      </w:r>
      <w:r w:rsidRPr="00694299">
        <w:t>3.</w:t>
      </w:r>
    </w:p>
    <w:p w:rsidR="004404E3" w:rsidRPr="00FA6FE8" w:rsidRDefault="004404E3" w:rsidP="004404E3">
      <w:pPr>
        <w:pStyle w:val="Heading2"/>
      </w:pPr>
      <w:bookmarkStart w:id="43" w:name="_Toc17118547"/>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43"/>
    </w:p>
    <w:p w:rsidR="004404E3" w:rsidRDefault="004404E3" w:rsidP="00B41C83">
      <w:pPr>
        <w:pStyle w:val="Heading3"/>
        <w:rPr>
          <w:lang w:eastAsia="ko-KR"/>
        </w:rPr>
      </w:pPr>
      <w:bookmarkStart w:id="44" w:name="_Toc17118548"/>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44"/>
    </w:p>
    <w:p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B41C83">
      <w:pPr>
        <w:pStyle w:val="Heading3"/>
        <w:rPr>
          <w:lang w:eastAsia="ko-KR"/>
        </w:rPr>
      </w:pPr>
      <w:bookmarkStart w:id="45" w:name="_Toc17118549"/>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45"/>
    </w:p>
    <w:p w:rsidR="004404E3" w:rsidRDefault="004404E3" w:rsidP="004404E3">
      <w:r>
        <w:t>This solution proposes an alternative for coexistence between UDM and HSS based on:</w:t>
      </w:r>
    </w:p>
    <w:p w:rsidR="002A40D4" w:rsidRDefault="002A40D4" w:rsidP="002A40D4">
      <w:pPr>
        <w:pStyle w:val="B1"/>
      </w:pPr>
      <w:r>
        <w:t>-</w:t>
      </w:r>
      <w:r>
        <w:tab/>
        <w:t>Deploying HSS and UDM in a single network entity, referred as Combined HSS/UDM, supporting interfaces and procedures specified for 5GC, EPC and IMS.</w:t>
      </w:r>
    </w:p>
    <w:p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rsidR="002A40D4" w:rsidRDefault="002A40D4" w:rsidP="002A40D4">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rsidR="002A40D4" w:rsidRDefault="002A40D4" w:rsidP="002A40D4">
      <w:pPr>
        <w:pStyle w:val="B1"/>
      </w:pPr>
      <w:r>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rsidR="002A40D4" w:rsidRDefault="002A40D4" w:rsidP="002A40D4">
      <w:pPr>
        <w:pStyle w:val="B1"/>
      </w:pPr>
      <w:r>
        <w:t>-</w:t>
      </w:r>
      <w:r>
        <w:tab/>
        <w:t>There is no need of interworking between UDM and existing HSS out of the Combined network entity.</w:t>
      </w:r>
    </w:p>
    <w:p w:rsidR="002A40D4" w:rsidRDefault="002A40D4" w:rsidP="002A40D4">
      <w:pPr>
        <w:pStyle w:val="B1"/>
      </w:pPr>
      <w:r>
        <w:t>-</w:t>
      </w:r>
      <w:r>
        <w:tab/>
        <w:t>The different options regarding deployment of subscription data repository are described below, gathering the considerations described previously.</w:t>
      </w:r>
    </w:p>
    <w:p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6.6.1-1 </w:t>
      </w:r>
      <w:r w:rsidR="00F02FCD">
        <w:rPr>
          <w:rFonts w:hint="eastAsia"/>
          <w:lang w:eastAsia="zh-CN"/>
        </w:rPr>
        <w:t xml:space="preserve">and </w:t>
      </w:r>
      <w:r w:rsidR="00F02FCD">
        <w:t xml:space="preserve">6.6.1-2 </w:t>
      </w:r>
      <w:r>
        <w:t>show the network architecture using a common repository for the Combined HSS/UDM:</w:t>
      </w:r>
    </w:p>
    <w:p w:rsidR="004404E3" w:rsidRDefault="004404E3" w:rsidP="002A40D4">
      <w:pPr>
        <w:pStyle w:val="TH"/>
        <w:rPr>
          <w:lang w:eastAsia="ko-KR"/>
        </w:rPr>
      </w:pPr>
      <w:r>
        <w:object w:dxaOrig="9765" w:dyaOrig="5310">
          <v:shape id="_x0000_i1040" type="#_x0000_t75" style="width:481.55pt;height:262.1pt" o:ole="">
            <v:imagedata r:id="rId42" o:title=""/>
          </v:shape>
          <o:OLEObject Type="Embed" ProgID="Visio.Drawing.11" ShapeID="_x0000_i1040" DrawAspect="Content" ObjectID="_1627731402" r:id="rId43"/>
        </w:object>
      </w:r>
    </w:p>
    <w:p w:rsidR="004404E3" w:rsidRPr="004404E3" w:rsidRDefault="004404E3" w:rsidP="005A192C">
      <w:pPr>
        <w:pStyle w:val="TF"/>
        <w:rPr>
          <w:lang w:eastAsia="ko-KR"/>
        </w:rPr>
      </w:pPr>
      <w:r w:rsidRPr="004404E3">
        <w:rPr>
          <w:lang w:eastAsia="ko-KR"/>
        </w:rPr>
        <w:t>Figure 6.6.1-1</w:t>
      </w:r>
      <w:r w:rsidR="002A40D4">
        <w:rPr>
          <w:lang w:eastAsia="ko-KR"/>
        </w:rPr>
        <w:t>:</w:t>
      </w:r>
      <w:r w:rsidRPr="004404E3">
        <w:rPr>
          <w:lang w:eastAsia="ko-KR"/>
        </w:rPr>
        <w:t xml:space="preserve"> Coexistence of existing HSS and Combined HSS/UDM with common repository used by the Combined entity</w:t>
      </w:r>
    </w:p>
    <w:p w:rsidR="00F26F2C" w:rsidRDefault="00F26F2C" w:rsidP="001E618B">
      <w:pPr>
        <w:pStyle w:val="TH"/>
      </w:pPr>
      <w:r w:rsidRPr="00554F3E">
        <w:object w:dxaOrig="9771" w:dyaOrig="5321">
          <v:shape id="_x0000_i1041" type="#_x0000_t75" style="width:482.1pt;height:263.25pt" o:ole="">
            <v:imagedata r:id="rId44" o:title=""/>
          </v:shape>
          <o:OLEObject Type="Embed" ProgID="Visio.Drawing.11" ShapeID="_x0000_i1041" DrawAspect="Content" ObjectID="_1627731403" r:id="rId45"/>
        </w:object>
      </w:r>
    </w:p>
    <w:p w:rsidR="00F26F2C" w:rsidRDefault="00F26F2C" w:rsidP="00F26F2C">
      <w:pPr>
        <w:pStyle w:val="TF"/>
        <w:rPr>
          <w:lang w:eastAsia="ko-KR"/>
        </w:rPr>
      </w:pPr>
      <w:r>
        <w:rPr>
          <w:lang w:eastAsia="ko-KR"/>
        </w:rPr>
        <w:t>Figure 6.</w:t>
      </w:r>
      <w:r>
        <w:rPr>
          <w:lang w:eastAsia="zh-CN"/>
        </w:rPr>
        <w:t>2</w:t>
      </w:r>
      <w:r>
        <w:rPr>
          <w:lang w:eastAsia="ko-KR"/>
        </w:rPr>
        <w:t>.1-2: Coexistence of existing HSS and Combined HSS/UDM with common repository used by the Combined entity – Including MAP access</w:t>
      </w:r>
    </w:p>
    <w:p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r>
      <w:r w:rsidR="00F26F2C">
        <w:rPr>
          <w:rFonts w:hint="eastAsia"/>
          <w:lang w:eastAsia="zh-CN"/>
        </w:rPr>
        <w:t>F</w:t>
      </w:r>
      <w:r>
        <w:t>igure</w:t>
      </w:r>
      <w:r w:rsidR="00F26F2C">
        <w:rPr>
          <w:rFonts w:hint="eastAsia"/>
          <w:lang w:eastAsia="zh-CN"/>
        </w:rPr>
        <w:t>s</w:t>
      </w:r>
      <w:r>
        <w:t xml:space="preserve"> 6.6.1-</w:t>
      </w:r>
      <w:r w:rsidR="00F26F2C">
        <w:t>3, and 6.6.1-4</w:t>
      </w:r>
      <w:r w:rsidR="00F26F2C">
        <w:rPr>
          <w:rFonts w:hint="eastAsia"/>
          <w:lang w:eastAsia="zh-CN"/>
        </w:rPr>
        <w:t xml:space="preserve"> </w:t>
      </w:r>
      <w:r>
        <w:t>show the network architecture using separate repositories for the Combined HSS/UDM:</w:t>
      </w:r>
    </w:p>
    <w:p w:rsidR="004404E3" w:rsidRDefault="004404E3" w:rsidP="002A40D4">
      <w:pPr>
        <w:pStyle w:val="TH"/>
        <w:rPr>
          <w:lang w:eastAsia="ko-KR"/>
        </w:rPr>
      </w:pPr>
      <w:r>
        <w:object w:dxaOrig="9765" w:dyaOrig="5085">
          <v:shape id="_x0000_i1042" type="#_x0000_t75" style="width:481.55pt;height:251.7pt" o:ole="">
            <v:imagedata r:id="rId46" o:title=""/>
          </v:shape>
          <o:OLEObject Type="Embed" ProgID="Visio.Drawing.11" ShapeID="_x0000_i1042" DrawAspect="Content" ObjectID="_1627731404" r:id="rId47"/>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Coexistence of existing HSS and Combined HSS/UDM with separate repositories deployed for the Combined entity</w:t>
      </w:r>
    </w:p>
    <w:p w:rsidR="00F26F2C" w:rsidRDefault="00F26F2C" w:rsidP="001E618B">
      <w:pPr>
        <w:pStyle w:val="TH"/>
      </w:pPr>
      <w:r w:rsidRPr="00554F3E">
        <w:object w:dxaOrig="9771" w:dyaOrig="5091">
          <v:shape id="_x0000_i1043" type="#_x0000_t75" style="width:482.1pt;height:251.7pt" o:ole="">
            <v:imagedata r:id="rId48" o:title=""/>
          </v:shape>
          <o:OLEObject Type="Embed" ProgID="Visio.Drawing.11" ShapeID="_x0000_i1043" DrawAspect="Content" ObjectID="_1627731405" r:id="rId49"/>
        </w:object>
      </w:r>
    </w:p>
    <w:p w:rsidR="000622AE" w:rsidRDefault="00F26F2C">
      <w:pPr>
        <w:pStyle w:val="TF"/>
        <w:rPr>
          <w:lang w:eastAsia="zh-CN"/>
        </w:rPr>
      </w:pPr>
      <w:r>
        <w:rPr>
          <w:lang w:eastAsia="ko-KR"/>
        </w:rPr>
        <w:t>Figure 6.</w:t>
      </w:r>
      <w:r>
        <w:rPr>
          <w:lang w:eastAsia="zh-CN"/>
        </w:rPr>
        <w:t>6</w:t>
      </w:r>
      <w:r>
        <w:rPr>
          <w:lang w:eastAsia="ko-KR"/>
        </w:rPr>
        <w:t>.1-4: Coexistence of existing HSS and Combined HSS/UDM with separate repositories deployed for the Combined entity - Including MAP access</w:t>
      </w:r>
    </w:p>
    <w:p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6.6.1-</w:t>
      </w:r>
      <w:r w:rsidR="00F26F2C">
        <w:t>5, and figure 6.6.1-6</w:t>
      </w:r>
      <w:r>
        <w:t>. Subscription relocation is not required in this option.</w:t>
      </w:r>
    </w:p>
    <w:p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44" type="#_x0000_t75" style="width:481.55pt;height:251.7pt" o:ole="">
            <v:imagedata r:id="rId50" o:title=""/>
          </v:shape>
          <o:OLEObject Type="Embed" ProgID="Visio.Drawing.11" ShapeID="_x0000_i1044" DrawAspect="Content" ObjectID="_1627731406" r:id="rId51"/>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F26F2C" w:rsidRPr="00F26F2C" w:rsidRDefault="00F26F2C" w:rsidP="001E618B">
      <w:pPr>
        <w:pStyle w:val="TH"/>
      </w:pPr>
      <w:r w:rsidRPr="00F26F2C">
        <w:object w:dxaOrig="9771" w:dyaOrig="5091">
          <v:shape id="_x0000_i1045" type="#_x0000_t75" style="width:482.1pt;height:251.7pt" o:ole="">
            <v:imagedata r:id="rId52" o:title=""/>
          </v:shape>
          <o:OLEObject Type="Embed" ProgID="Visio.Drawing.11" ShapeID="_x0000_i1045" DrawAspect="Content" ObjectID="_1627731407" r:id="rId53"/>
        </w:object>
      </w:r>
    </w:p>
    <w:p w:rsidR="00F26F2C" w:rsidRPr="00F26F2C" w:rsidRDefault="00F26F2C" w:rsidP="001E618B">
      <w:pPr>
        <w:pStyle w:val="TF"/>
      </w:pPr>
      <w:r w:rsidRPr="00F26F2C">
        <w:t>Figure 6.</w:t>
      </w:r>
      <w:r w:rsidRPr="00F26F2C">
        <w:rPr>
          <w:lang w:eastAsia="zh-CN"/>
        </w:rPr>
        <w:t>6</w:t>
      </w:r>
      <w:r w:rsidRPr="00F26F2C">
        <w:t>.1-6: Coexistence of existing HSS and Combined HSS/UDM with separate repositories using existing EPS UDR for 4G/IMS subscription data - Including MAP access</w:t>
      </w:r>
    </w:p>
    <w:p w:rsidR="002A40D4" w:rsidRDefault="002A40D4" w:rsidP="002A40D4">
      <w:pPr>
        <w:pStyle w:val="B1"/>
      </w:pPr>
      <w:r>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6.6.1-</w:t>
      </w:r>
      <w:r w:rsidR="00F26F2C">
        <w:t>7, and 6.6.1-8</w:t>
      </w:r>
      <w:r>
        <w:t xml:space="preserve">. This option </w:t>
      </w:r>
      <w:r w:rsidR="00473DD4">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46" type="#_x0000_t75" style="width:481.55pt;height:262.1pt" o:ole="">
            <v:imagedata r:id="rId54" o:title=""/>
          </v:shape>
          <o:OLEObject Type="Embed" ProgID="Visio.Drawing.11" ShapeID="_x0000_i1046" DrawAspect="Content" ObjectID="_1627731408" r:id="rId55"/>
        </w:object>
      </w:r>
    </w:p>
    <w:p w:rsidR="004404E3" w:rsidRDefault="004404E3" w:rsidP="00B41C83">
      <w:pPr>
        <w:pStyle w:val="TF"/>
        <w:outlineLvl w:val="0"/>
        <w:rPr>
          <w:lang w:eastAsia="zh-CN"/>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rsidR="00F26F2C" w:rsidRPr="00F26F2C" w:rsidRDefault="00F26F2C" w:rsidP="001E618B">
      <w:pPr>
        <w:pStyle w:val="TH"/>
      </w:pPr>
      <w:r w:rsidRPr="00F26F2C">
        <w:object w:dxaOrig="9771" w:dyaOrig="5321">
          <v:shape id="_x0000_i1047" type="#_x0000_t75" style="width:480.95pt;height:262.65pt" o:ole="">
            <v:imagedata r:id="rId56" o:title=""/>
          </v:shape>
          <o:OLEObject Type="Embed" ProgID="Visio.Drawing.11" ShapeID="_x0000_i1047" DrawAspect="Content" ObjectID="_1627731409" r:id="rId57"/>
        </w:object>
      </w:r>
    </w:p>
    <w:p w:rsidR="000622AE" w:rsidRDefault="00F26F2C" w:rsidP="001E618B">
      <w:pPr>
        <w:pStyle w:val="TF"/>
        <w:rPr>
          <w:lang w:eastAsia="zh-CN"/>
        </w:rPr>
      </w:pPr>
      <w:r w:rsidRPr="00F26F2C">
        <w:t>Figure 6.</w:t>
      </w:r>
      <w:r w:rsidRPr="00F26F2C">
        <w:rPr>
          <w:lang w:eastAsia="zh-CN"/>
        </w:rPr>
        <w:t>2</w:t>
      </w:r>
      <w:r w:rsidRPr="00F26F2C">
        <w:t>.1-8: Coexistence of existing HSS and Combined HSS/UDM using a common repository - Including MAP access</w:t>
      </w:r>
    </w:p>
    <w:p w:rsidR="004404E3" w:rsidRDefault="004404E3" w:rsidP="00B41C83">
      <w:pPr>
        <w:pStyle w:val="Heading3"/>
        <w:rPr>
          <w:lang w:eastAsia="ko-KR"/>
        </w:rPr>
      </w:pPr>
      <w:bookmarkStart w:id="46" w:name="_Toc17118550"/>
      <w:r>
        <w:rPr>
          <w:lang w:eastAsia="ko-KR"/>
        </w:rPr>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46"/>
    </w:p>
    <w:p w:rsidR="004404E3" w:rsidRDefault="004404E3" w:rsidP="004404E3">
      <w:r>
        <w:t>The interactions between UDM and HSS within the Combined network entity are internal, so it is not required to define such interworking.</w:t>
      </w:r>
    </w:p>
    <w:p w:rsidR="004404E3" w:rsidRDefault="004404E3" w:rsidP="00B41C83">
      <w:pPr>
        <w:pStyle w:val="Heading3"/>
        <w:rPr>
          <w:lang w:eastAsia="ko-KR"/>
        </w:rPr>
      </w:pPr>
      <w:bookmarkStart w:id="47" w:name="_Toc17118551"/>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47"/>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B41C83">
      <w:pPr>
        <w:pStyle w:val="Heading3"/>
      </w:pPr>
      <w:bookmarkStart w:id="48" w:name="_Toc17118552"/>
      <w:r w:rsidRPr="00FA6FE8">
        <w:t>6.</w:t>
      </w:r>
      <w:r>
        <w:t>6</w:t>
      </w:r>
      <w:r w:rsidRPr="00FA6FE8">
        <w:t>.5</w:t>
      </w:r>
      <w:r w:rsidRPr="00FA6FE8">
        <w:tab/>
        <w:t>Evaluation</w:t>
      </w:r>
      <w:bookmarkEnd w:id="48"/>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B41C83">
      <w:pPr>
        <w:pStyle w:val="Heading1"/>
      </w:pPr>
      <w:bookmarkStart w:id="49" w:name="_Toc17118553"/>
      <w:r w:rsidRPr="00A20410">
        <w:rPr>
          <w:lang w:eastAsia="ko-KR"/>
        </w:rPr>
        <w:t>8</w:t>
      </w:r>
      <w:r w:rsidRPr="00A20410">
        <w:tab/>
        <w:t>Conclusions</w:t>
      </w:r>
      <w:bookmarkEnd w:id="49"/>
    </w:p>
    <w:p w:rsidR="002B5C00" w:rsidRDefault="00DB7611" w:rsidP="002B5C00">
      <w:bookmarkStart w:id="50" w:name="historyclause"/>
      <w:r>
        <w:rPr>
          <w:rFonts w:eastAsia="DengXian"/>
          <w:lang w:eastAsia="zh-CN"/>
        </w:rPr>
        <w:t>I</w:t>
      </w:r>
      <w:r>
        <w:rPr>
          <w:rFonts w:eastAsia="DengXian" w:hint="eastAsia"/>
          <w:lang w:eastAsia="zh-CN"/>
        </w:rPr>
        <w:t xml:space="preserve">t is concluded that normative work, as specified in </w:t>
      </w:r>
      <w:r w:rsidR="00640408">
        <w:rPr>
          <w:rFonts w:eastAsia="DengXian" w:hint="eastAsia"/>
          <w:lang w:eastAsia="zh-CN"/>
        </w:rPr>
        <w:t>TS</w:t>
      </w:r>
      <w:r w:rsidR="00640408">
        <w:rPr>
          <w:rFonts w:eastAsia="DengXian"/>
          <w:lang w:eastAsia="zh-CN"/>
        </w:rPr>
        <w:t> 23.973 </w:t>
      </w:r>
      <w:r w:rsidR="00640408">
        <w:rPr>
          <w:rFonts w:eastAsia="DengXian" w:hint="eastAsia"/>
          <w:lang w:eastAsia="zh-CN"/>
        </w:rPr>
        <w:t>[</w:t>
      </w:r>
      <w:r w:rsidR="003D6AE2">
        <w:rPr>
          <w:rFonts w:eastAsia="DengXian" w:hint="eastAsia"/>
          <w:lang w:eastAsia="zh-CN"/>
        </w:rPr>
        <w:t>19</w:t>
      </w:r>
      <w:r>
        <w:rPr>
          <w:rFonts w:eastAsia="DengXian" w:hint="eastAsia"/>
          <w:lang w:eastAsia="zh-CN"/>
        </w:rPr>
        <w:t xml:space="preserve">] and </w:t>
      </w:r>
      <w:r w:rsidR="00640408">
        <w:rPr>
          <w:rFonts w:eastAsia="DengXian" w:hint="eastAsia"/>
          <w:lang w:eastAsia="zh-CN"/>
        </w:rPr>
        <w:t>TS</w:t>
      </w:r>
      <w:r w:rsidR="00640408">
        <w:rPr>
          <w:rFonts w:eastAsia="DengXian"/>
          <w:lang w:eastAsia="zh-CN"/>
        </w:rPr>
        <w:t> 29.563 </w:t>
      </w:r>
      <w:r w:rsidR="00640408">
        <w:rPr>
          <w:rFonts w:eastAsia="DengXian" w:hint="eastAsia"/>
          <w:lang w:eastAsia="zh-CN"/>
        </w:rPr>
        <w:t>[</w:t>
      </w:r>
      <w:r w:rsidR="003D6AE2">
        <w:rPr>
          <w:rFonts w:eastAsia="DengXian" w:hint="eastAsia"/>
          <w:lang w:eastAsia="zh-CN"/>
        </w:rPr>
        <w:t>20</w:t>
      </w:r>
      <w:r>
        <w:rPr>
          <w:rFonts w:eastAsia="DengXian" w:hint="eastAsia"/>
          <w:lang w:eastAsia="zh-CN"/>
        </w:rPr>
        <w:t>], proceeds based on s</w:t>
      </w:r>
      <w:r w:rsidRPr="00E96096">
        <w:rPr>
          <w:rFonts w:eastAsia="DengXian"/>
        </w:rPr>
        <w:t xml:space="preserve">olution </w:t>
      </w:r>
      <w:r>
        <w:rPr>
          <w:rFonts w:eastAsia="DengXian" w:hint="eastAsia"/>
          <w:lang w:eastAsia="zh-CN"/>
        </w:rPr>
        <w:t>defined in clause</w:t>
      </w:r>
      <w:r w:rsidR="001E618B">
        <w:rPr>
          <w:rFonts w:eastAsia="DengXian"/>
          <w:lang w:eastAsia="zh-CN"/>
        </w:rPr>
        <w:t> </w:t>
      </w:r>
      <w:r>
        <w:rPr>
          <w:rFonts w:eastAsia="DengXian" w:hint="eastAsia"/>
          <w:lang w:eastAsia="zh-CN"/>
        </w:rPr>
        <w:t>6.1</w:t>
      </w:r>
      <w:r w:rsidRPr="00E96096">
        <w:rPr>
          <w:rFonts w:eastAsia="DengXian"/>
        </w:rPr>
        <w:t xml:space="preserve"> </w:t>
      </w:r>
      <w:r w:rsidR="002B5C00">
        <w:t>as normative optional feature, both stage 2 and stage 3 for deployments in which upgrading legacy systems to service based architectures is a feasible/acceptable option for the network operator.</w:t>
      </w:r>
    </w:p>
    <w:p w:rsidR="002B5C00" w:rsidRPr="00DE0944" w:rsidRDefault="002B5C00" w:rsidP="002B5C00">
      <w:r w:rsidRPr="00C21AAC">
        <w:t xml:space="preserve">Solutions </w:t>
      </w:r>
      <w:r w:rsidR="00DB7611">
        <w:rPr>
          <w:rFonts w:eastAsia="DengXian" w:hint="eastAsia"/>
          <w:lang w:eastAsia="zh-CN"/>
        </w:rPr>
        <w:t>defined in clause</w:t>
      </w:r>
      <w:r w:rsidR="001E618B">
        <w:rPr>
          <w:rFonts w:eastAsia="DengXian"/>
          <w:lang w:eastAsia="zh-CN"/>
        </w:rPr>
        <w:t>s</w:t>
      </w:r>
      <w:r w:rsidR="00DB7611">
        <w:rPr>
          <w:rFonts w:eastAsia="DengXian" w:hint="eastAsia"/>
          <w:lang w:eastAsia="zh-CN"/>
        </w:rPr>
        <w:t xml:space="preserve"> 6.2</w:t>
      </w:r>
      <w:r w:rsidRPr="00C21AAC">
        <w:t xml:space="preserve"> and </w:t>
      </w:r>
      <w:r w:rsidR="00DB7611">
        <w:rPr>
          <w:rFonts w:eastAsia="DengXian" w:hint="eastAsia"/>
          <w:lang w:eastAsia="zh-CN"/>
        </w:rPr>
        <w:t>6.3</w:t>
      </w:r>
      <w:r w:rsidRPr="00C21AAC">
        <w:t xml:space="preserve"> ar</w:t>
      </w:r>
      <w:r w:rsidRPr="00DE0944">
        <w:t xml:space="preserve">e </w:t>
      </w:r>
      <w:r w:rsidR="00DB7611">
        <w:rPr>
          <w:rFonts w:eastAsia="DengXian" w:hint="eastAsia"/>
          <w:lang w:eastAsia="zh-CN"/>
        </w:rPr>
        <w:t xml:space="preserve">concluded as </w:t>
      </w:r>
      <w:r w:rsidR="00DB7611" w:rsidRPr="00E96096">
        <w:rPr>
          <w:rFonts w:eastAsia="DengXian"/>
        </w:rPr>
        <w:t>implementation/deployment options</w:t>
      </w:r>
      <w:r w:rsidR="00DB7611" w:rsidRPr="00E96096" w:rsidDel="00185F2D">
        <w:rPr>
          <w:rFonts w:eastAsia="DengXian"/>
        </w:rPr>
        <w:t xml:space="preserve"> </w:t>
      </w:r>
      <w:r w:rsidR="00DB7611">
        <w:rPr>
          <w:rFonts w:eastAsia="DengXian" w:hint="eastAsia"/>
          <w:lang w:eastAsia="zh-CN"/>
        </w:rPr>
        <w:t xml:space="preserve">with no need of normative work for </w:t>
      </w:r>
      <w:r w:rsidRPr="00DE0944">
        <w:t>scenarios where migration of subscription data or upgrades of legacy systems are not possible/feasib</w:t>
      </w:r>
      <w:r w:rsidRPr="00C21AAC">
        <w:t>le</w:t>
      </w:r>
      <w:r w:rsidRPr="00DE0944">
        <w:t>.</w:t>
      </w:r>
    </w:p>
    <w:p w:rsidR="000F7531" w:rsidRPr="00A20410" w:rsidRDefault="000F7531" w:rsidP="000F7531">
      <w:pPr>
        <w:pStyle w:val="Heading9"/>
      </w:pPr>
      <w:r w:rsidRPr="00A20410">
        <w:br w:type="page"/>
      </w:r>
      <w:bookmarkStart w:id="51" w:name="_Toc17118554"/>
      <w:r w:rsidRPr="00A20410">
        <w:t>Annex A:</w:t>
      </w:r>
      <w:r w:rsidRPr="00A20410">
        <w:br/>
        <w:t>Change history</w:t>
      </w:r>
      <w:bookmarkEnd w:id="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rPr>
            </w:pPr>
            <w:bookmarkStart w:id="52" w:name="OLE_LINK20"/>
            <w:bookmarkStart w:id="53" w:name="OLE_LINK21"/>
            <w:bookmarkStart w:id="54" w:name="OLE_LINK22"/>
            <w:r w:rsidRPr="00A20410">
              <w:rPr>
                <w:b/>
              </w:rPr>
              <w:t>Change history</w:t>
            </w:r>
          </w:p>
        </w:tc>
      </w:tr>
      <w:tr w:rsidR="006B0D02" w:rsidRPr="00A20410" w:rsidTr="00297896">
        <w:tc>
          <w:tcPr>
            <w:tcW w:w="800" w:type="dxa"/>
            <w:shd w:val="pct10" w:color="auto" w:fill="FFFFFF"/>
          </w:tcPr>
          <w:p w:rsidR="006B0D02" w:rsidRPr="00A20410" w:rsidRDefault="006B0D02">
            <w:pPr>
              <w:pStyle w:val="TAL"/>
              <w:rPr>
                <w:b/>
                <w:sz w:val="16"/>
              </w:rPr>
            </w:pPr>
            <w:r w:rsidRPr="00A20410">
              <w:rPr>
                <w:b/>
                <w:sz w:val="16"/>
              </w:rPr>
              <w:t>Date</w:t>
            </w:r>
          </w:p>
        </w:tc>
        <w:tc>
          <w:tcPr>
            <w:tcW w:w="901" w:type="dxa"/>
            <w:shd w:val="pct10" w:color="auto" w:fill="FFFFFF"/>
          </w:tcPr>
          <w:p w:rsidR="006B0D02" w:rsidRPr="00A20410" w:rsidRDefault="006856E5">
            <w:pPr>
              <w:pStyle w:val="TAL"/>
              <w:rPr>
                <w:b/>
                <w:sz w:val="16"/>
              </w:rPr>
            </w:pPr>
            <w:r w:rsidRPr="00A20410">
              <w:rPr>
                <w:b/>
                <w:sz w:val="16"/>
              </w:rPr>
              <w:t>Meeting</w:t>
            </w:r>
          </w:p>
        </w:tc>
        <w:tc>
          <w:tcPr>
            <w:tcW w:w="993" w:type="dxa"/>
            <w:shd w:val="pct10" w:color="auto" w:fill="FFFFFF"/>
          </w:tcPr>
          <w:p w:rsidR="006B0D02" w:rsidRPr="00A20410" w:rsidRDefault="006B0D02" w:rsidP="006856E5">
            <w:pPr>
              <w:pStyle w:val="TAL"/>
              <w:rPr>
                <w:b/>
                <w:sz w:val="16"/>
              </w:rPr>
            </w:pPr>
            <w:r w:rsidRPr="00A20410">
              <w:rPr>
                <w:b/>
                <w:sz w:val="16"/>
              </w:rPr>
              <w:t>TDoc</w:t>
            </w:r>
          </w:p>
        </w:tc>
        <w:tc>
          <w:tcPr>
            <w:tcW w:w="425" w:type="dxa"/>
            <w:shd w:val="pct10" w:color="auto" w:fill="FFFFFF"/>
          </w:tcPr>
          <w:p w:rsidR="006B0D02" w:rsidRPr="00A20410" w:rsidRDefault="006B0D02">
            <w:pPr>
              <w:pStyle w:val="TAL"/>
              <w:rPr>
                <w:b/>
                <w:sz w:val="16"/>
              </w:rPr>
            </w:pPr>
            <w:r w:rsidRPr="00A20410">
              <w:rPr>
                <w:b/>
                <w:sz w:val="16"/>
              </w:rPr>
              <w:t>CR</w:t>
            </w:r>
          </w:p>
        </w:tc>
        <w:tc>
          <w:tcPr>
            <w:tcW w:w="425" w:type="dxa"/>
            <w:shd w:val="pct10" w:color="auto" w:fill="FFFFFF"/>
          </w:tcPr>
          <w:p w:rsidR="006B0D02" w:rsidRPr="00A20410" w:rsidRDefault="006B0D02">
            <w:pPr>
              <w:pStyle w:val="TAL"/>
              <w:rPr>
                <w:b/>
                <w:sz w:val="16"/>
              </w:rPr>
            </w:pPr>
            <w:r w:rsidRPr="00A20410">
              <w:rPr>
                <w:b/>
                <w:sz w:val="16"/>
              </w:rPr>
              <w:t>Rev</w:t>
            </w:r>
          </w:p>
        </w:tc>
        <w:tc>
          <w:tcPr>
            <w:tcW w:w="425" w:type="dxa"/>
            <w:shd w:val="pct10" w:color="auto" w:fill="FFFFFF"/>
          </w:tcPr>
          <w:p w:rsidR="006B0D02" w:rsidRPr="00A20410" w:rsidRDefault="006B0D02">
            <w:pPr>
              <w:pStyle w:val="TAL"/>
              <w:rPr>
                <w:b/>
                <w:sz w:val="16"/>
              </w:rPr>
            </w:pPr>
            <w:r w:rsidRPr="00A20410">
              <w:rPr>
                <w:b/>
                <w:sz w:val="16"/>
              </w:rPr>
              <w:t>Cat</w:t>
            </w:r>
          </w:p>
        </w:tc>
        <w:tc>
          <w:tcPr>
            <w:tcW w:w="4962" w:type="dxa"/>
            <w:shd w:val="pct10" w:color="auto" w:fill="FFFFFF"/>
          </w:tcPr>
          <w:p w:rsidR="006B0D02" w:rsidRPr="00A20410" w:rsidRDefault="006B0D02">
            <w:pPr>
              <w:pStyle w:val="TAL"/>
              <w:rPr>
                <w:b/>
                <w:sz w:val="16"/>
              </w:rPr>
            </w:pPr>
            <w:r w:rsidRPr="00A20410">
              <w:rPr>
                <w:b/>
                <w:sz w:val="16"/>
              </w:rPr>
              <w:t>Subject/Comment</w:t>
            </w:r>
          </w:p>
        </w:tc>
        <w:tc>
          <w:tcPr>
            <w:tcW w:w="708" w:type="dxa"/>
            <w:shd w:val="pct10" w:color="auto" w:fill="FFFFFF"/>
          </w:tcPr>
          <w:p w:rsidR="006B0D02" w:rsidRPr="00A20410" w:rsidRDefault="006B0D02">
            <w:pPr>
              <w:pStyle w:val="TAL"/>
              <w:rPr>
                <w:b/>
                <w:sz w:val="16"/>
              </w:rPr>
            </w:pPr>
            <w:r w:rsidRPr="00A20410">
              <w:rPr>
                <w:b/>
                <w:sz w:val="16"/>
              </w:rPr>
              <w:t>New vers</w:t>
            </w:r>
            <w:r w:rsidR="006856E5" w:rsidRPr="00A20410">
              <w:rPr>
                <w:b/>
                <w:sz w:val="16"/>
              </w:rPr>
              <w:t>ion</w:t>
            </w:r>
          </w:p>
        </w:tc>
      </w:tr>
      <w:bookmarkEnd w:id="50"/>
      <w:bookmarkEnd w:id="52"/>
      <w:bookmarkEnd w:id="53"/>
      <w:bookmarkEnd w:id="54"/>
      <w:tr w:rsidR="00640408" w:rsidRPr="00640408" w:rsidTr="00D92AC9">
        <w:tc>
          <w:tcPr>
            <w:tcW w:w="800" w:type="dxa"/>
            <w:shd w:val="solid" w:color="FFFFFF" w:fill="auto"/>
          </w:tcPr>
          <w:p w:rsidR="00837C47" w:rsidRPr="00640408" w:rsidRDefault="00837C47" w:rsidP="00D92AC9">
            <w:pPr>
              <w:pStyle w:val="TAC"/>
              <w:rPr>
                <w:color w:val="0000FF"/>
                <w:sz w:val="16"/>
                <w:szCs w:val="16"/>
                <w:lang w:eastAsia="zh-CN"/>
              </w:rPr>
            </w:pPr>
            <w:r w:rsidRPr="00640408">
              <w:rPr>
                <w:rFonts w:hint="eastAsia"/>
                <w:color w:val="0000FF"/>
                <w:sz w:val="16"/>
                <w:szCs w:val="16"/>
                <w:lang w:eastAsia="zh-CN"/>
              </w:rPr>
              <w:t>2019-04</w:t>
            </w:r>
          </w:p>
        </w:tc>
        <w:tc>
          <w:tcPr>
            <w:tcW w:w="901" w:type="dxa"/>
            <w:shd w:val="solid" w:color="FFFFFF" w:fill="auto"/>
          </w:tcPr>
          <w:p w:rsidR="00837C47" w:rsidRPr="00640408" w:rsidRDefault="00837C47" w:rsidP="00D92AC9">
            <w:pPr>
              <w:pStyle w:val="TAC"/>
              <w:rPr>
                <w:color w:val="0000FF"/>
                <w:sz w:val="16"/>
                <w:szCs w:val="16"/>
              </w:rPr>
            </w:pPr>
          </w:p>
        </w:tc>
        <w:tc>
          <w:tcPr>
            <w:tcW w:w="993" w:type="dxa"/>
            <w:shd w:val="solid" w:color="FFFFFF" w:fill="auto"/>
          </w:tcPr>
          <w:p w:rsidR="00837C47" w:rsidRPr="00640408" w:rsidRDefault="00837C47" w:rsidP="00D92AC9">
            <w:pPr>
              <w:pStyle w:val="TAC"/>
              <w:rPr>
                <w:color w:val="0000FF"/>
                <w:sz w:val="16"/>
                <w:szCs w:val="16"/>
              </w:rPr>
            </w:pPr>
          </w:p>
        </w:tc>
        <w:tc>
          <w:tcPr>
            <w:tcW w:w="425" w:type="dxa"/>
            <w:shd w:val="solid" w:color="FFFFFF" w:fill="auto"/>
          </w:tcPr>
          <w:p w:rsidR="00837C47" w:rsidRPr="00640408" w:rsidRDefault="00837C47" w:rsidP="00D92AC9">
            <w:pPr>
              <w:pStyle w:val="TAL"/>
              <w:rPr>
                <w:color w:val="0000FF"/>
                <w:sz w:val="16"/>
                <w:szCs w:val="16"/>
              </w:rPr>
            </w:pPr>
            <w:r w:rsidRPr="00640408">
              <w:rPr>
                <w:color w:val="0000FF"/>
                <w:sz w:val="16"/>
                <w:szCs w:val="16"/>
              </w:rPr>
              <w:t>-</w:t>
            </w:r>
          </w:p>
        </w:tc>
        <w:tc>
          <w:tcPr>
            <w:tcW w:w="425" w:type="dxa"/>
            <w:shd w:val="solid" w:color="FFFFFF" w:fill="auto"/>
          </w:tcPr>
          <w:p w:rsidR="00837C47" w:rsidRPr="00640408" w:rsidRDefault="00837C47" w:rsidP="00D92AC9">
            <w:pPr>
              <w:pStyle w:val="TAR"/>
              <w:rPr>
                <w:color w:val="0000FF"/>
                <w:sz w:val="16"/>
                <w:szCs w:val="16"/>
              </w:rPr>
            </w:pPr>
            <w:r w:rsidRPr="00640408">
              <w:rPr>
                <w:color w:val="0000FF"/>
                <w:sz w:val="16"/>
                <w:szCs w:val="16"/>
              </w:rPr>
              <w:t>-</w:t>
            </w:r>
          </w:p>
        </w:tc>
        <w:tc>
          <w:tcPr>
            <w:tcW w:w="425" w:type="dxa"/>
            <w:shd w:val="solid" w:color="FFFFFF" w:fill="auto"/>
          </w:tcPr>
          <w:p w:rsidR="00837C47" w:rsidRPr="00640408" w:rsidRDefault="00837C47" w:rsidP="00D92AC9">
            <w:pPr>
              <w:pStyle w:val="TAC"/>
              <w:rPr>
                <w:color w:val="0000FF"/>
                <w:sz w:val="16"/>
                <w:szCs w:val="16"/>
              </w:rPr>
            </w:pPr>
            <w:r w:rsidRPr="00640408">
              <w:rPr>
                <w:color w:val="0000FF"/>
                <w:sz w:val="16"/>
                <w:szCs w:val="16"/>
              </w:rPr>
              <w:t>-</w:t>
            </w:r>
          </w:p>
        </w:tc>
        <w:tc>
          <w:tcPr>
            <w:tcW w:w="4962" w:type="dxa"/>
            <w:shd w:val="solid" w:color="FFFFFF" w:fill="auto"/>
          </w:tcPr>
          <w:p w:rsidR="00837C47" w:rsidRPr="00640408" w:rsidRDefault="00416E0C" w:rsidP="00D92AC9">
            <w:pPr>
              <w:pStyle w:val="TAL"/>
              <w:rPr>
                <w:color w:val="0000FF"/>
                <w:sz w:val="16"/>
                <w:szCs w:val="16"/>
                <w:lang w:eastAsia="zh-CN"/>
              </w:rPr>
            </w:pPr>
            <w:r w:rsidRPr="00640408">
              <w:rPr>
                <w:color w:val="0000FF"/>
                <w:sz w:val="16"/>
                <w:szCs w:val="16"/>
              </w:rPr>
              <w:t>MCC re-creation of 23.973 base version from TS 23.732 version 16.0.0.</w:t>
            </w:r>
          </w:p>
        </w:tc>
        <w:tc>
          <w:tcPr>
            <w:tcW w:w="708" w:type="dxa"/>
            <w:shd w:val="solid" w:color="FFFFFF" w:fill="auto"/>
          </w:tcPr>
          <w:p w:rsidR="00837C47" w:rsidRPr="00640408" w:rsidRDefault="00837C47" w:rsidP="00416E0C">
            <w:pPr>
              <w:pStyle w:val="TAC"/>
              <w:rPr>
                <w:color w:val="0000FF"/>
                <w:sz w:val="16"/>
                <w:szCs w:val="16"/>
              </w:rPr>
            </w:pPr>
            <w:r w:rsidRPr="00640408">
              <w:rPr>
                <w:color w:val="0000FF"/>
                <w:sz w:val="16"/>
                <w:szCs w:val="16"/>
              </w:rPr>
              <w:t>0.0.</w:t>
            </w:r>
            <w:r w:rsidR="00416E0C" w:rsidRPr="00640408">
              <w:rPr>
                <w:rFonts w:hint="eastAsia"/>
                <w:color w:val="0000FF"/>
                <w:sz w:val="16"/>
                <w:szCs w:val="16"/>
                <w:lang w:eastAsia="zh-CN"/>
              </w:rPr>
              <w:t>2</w:t>
            </w:r>
          </w:p>
        </w:tc>
      </w:tr>
      <w:tr w:rsidR="00302733" w:rsidRPr="00B328AB" w:rsidTr="00D92AC9">
        <w:tc>
          <w:tcPr>
            <w:tcW w:w="800" w:type="dxa"/>
            <w:shd w:val="solid" w:color="FFFFFF" w:fill="auto"/>
          </w:tcPr>
          <w:p w:rsidR="00302733" w:rsidRDefault="00302733" w:rsidP="00D92AC9">
            <w:pPr>
              <w:pStyle w:val="TAC"/>
              <w:rPr>
                <w:sz w:val="16"/>
                <w:szCs w:val="16"/>
                <w:lang w:eastAsia="zh-CN"/>
              </w:rPr>
            </w:pPr>
            <w:r>
              <w:rPr>
                <w:rFonts w:hint="eastAsia"/>
                <w:sz w:val="16"/>
                <w:szCs w:val="16"/>
                <w:lang w:eastAsia="zh-CN"/>
              </w:rPr>
              <w:t>2019-05</w:t>
            </w:r>
          </w:p>
        </w:tc>
        <w:tc>
          <w:tcPr>
            <w:tcW w:w="901" w:type="dxa"/>
            <w:shd w:val="solid" w:color="FFFFFF" w:fill="auto"/>
          </w:tcPr>
          <w:p w:rsidR="00302733" w:rsidRDefault="00640408" w:rsidP="00D92AC9">
            <w:pPr>
              <w:pStyle w:val="TAC"/>
              <w:rPr>
                <w:sz w:val="16"/>
                <w:szCs w:val="16"/>
                <w:lang w:eastAsia="zh-CN"/>
              </w:rPr>
            </w:pPr>
            <w:r>
              <w:rPr>
                <w:sz w:val="16"/>
                <w:szCs w:val="16"/>
                <w:lang w:eastAsia="zh-CN"/>
              </w:rPr>
              <w:t>SP#84</w:t>
            </w:r>
          </w:p>
        </w:tc>
        <w:tc>
          <w:tcPr>
            <w:tcW w:w="993" w:type="dxa"/>
            <w:shd w:val="solid" w:color="FFFFFF" w:fill="auto"/>
          </w:tcPr>
          <w:p w:rsidR="00302733" w:rsidRPr="00A20410" w:rsidRDefault="00640408" w:rsidP="00D92AC9">
            <w:pPr>
              <w:pStyle w:val="TAC"/>
              <w:rPr>
                <w:sz w:val="16"/>
                <w:szCs w:val="16"/>
              </w:rPr>
            </w:pPr>
            <w:r>
              <w:rPr>
                <w:sz w:val="16"/>
                <w:szCs w:val="16"/>
              </w:rPr>
              <w:t>SP-190466</w:t>
            </w:r>
          </w:p>
        </w:tc>
        <w:tc>
          <w:tcPr>
            <w:tcW w:w="425" w:type="dxa"/>
            <w:shd w:val="solid" w:color="FFFFFF" w:fill="auto"/>
          </w:tcPr>
          <w:p w:rsidR="00302733" w:rsidRPr="00A20410" w:rsidRDefault="00302733" w:rsidP="00D92AC9">
            <w:pPr>
              <w:pStyle w:val="TAL"/>
              <w:rPr>
                <w:sz w:val="16"/>
                <w:szCs w:val="16"/>
              </w:rPr>
            </w:pPr>
          </w:p>
        </w:tc>
        <w:tc>
          <w:tcPr>
            <w:tcW w:w="425" w:type="dxa"/>
            <w:shd w:val="solid" w:color="FFFFFF" w:fill="auto"/>
          </w:tcPr>
          <w:p w:rsidR="00302733" w:rsidRPr="00A20410" w:rsidRDefault="00302733" w:rsidP="00D92AC9">
            <w:pPr>
              <w:pStyle w:val="TAR"/>
              <w:rPr>
                <w:sz w:val="16"/>
                <w:szCs w:val="16"/>
              </w:rPr>
            </w:pPr>
          </w:p>
        </w:tc>
        <w:tc>
          <w:tcPr>
            <w:tcW w:w="425" w:type="dxa"/>
            <w:shd w:val="solid" w:color="FFFFFF" w:fill="auto"/>
          </w:tcPr>
          <w:p w:rsidR="00302733" w:rsidRPr="00A20410" w:rsidRDefault="00302733" w:rsidP="00D92AC9">
            <w:pPr>
              <w:pStyle w:val="TAC"/>
              <w:rPr>
                <w:sz w:val="16"/>
                <w:szCs w:val="16"/>
              </w:rPr>
            </w:pPr>
          </w:p>
        </w:tc>
        <w:tc>
          <w:tcPr>
            <w:tcW w:w="4962" w:type="dxa"/>
            <w:shd w:val="solid" w:color="FFFFFF" w:fill="auto"/>
          </w:tcPr>
          <w:p w:rsidR="00302733" w:rsidRDefault="00302733" w:rsidP="00AB7EB5">
            <w:pPr>
              <w:pStyle w:val="TAL"/>
              <w:rPr>
                <w:sz w:val="16"/>
                <w:szCs w:val="16"/>
                <w:lang w:eastAsia="zh-CN"/>
              </w:rPr>
            </w:pPr>
            <w:r>
              <w:rPr>
                <w:sz w:val="16"/>
                <w:szCs w:val="16"/>
                <w:lang w:eastAsia="zh-CN"/>
              </w:rPr>
              <w:t>G</w:t>
            </w:r>
            <w:r>
              <w:rPr>
                <w:rFonts w:hint="eastAsia"/>
                <w:sz w:val="16"/>
                <w:szCs w:val="16"/>
                <w:lang w:eastAsia="zh-CN"/>
              </w:rPr>
              <w:t xml:space="preserve">enerated </w:t>
            </w:r>
            <w:r w:rsidR="003D1F1F">
              <w:rPr>
                <w:rFonts w:hint="eastAsia"/>
                <w:sz w:val="16"/>
                <w:szCs w:val="16"/>
                <w:lang w:eastAsia="zh-CN"/>
              </w:rPr>
              <w:t xml:space="preserve">from </w:t>
            </w:r>
            <w:r w:rsidR="00640408">
              <w:rPr>
                <w:sz w:val="16"/>
                <w:szCs w:val="16"/>
                <w:lang w:eastAsia="zh-CN"/>
              </w:rPr>
              <w:t>v</w:t>
            </w:r>
            <w:r w:rsidR="003D1F1F">
              <w:rPr>
                <w:rFonts w:hint="eastAsia"/>
                <w:sz w:val="16"/>
                <w:szCs w:val="16"/>
                <w:lang w:eastAsia="zh-CN"/>
              </w:rPr>
              <w:t xml:space="preserve">0.2.0 </w:t>
            </w:r>
            <w:r>
              <w:rPr>
                <w:rFonts w:hint="eastAsia"/>
                <w:sz w:val="16"/>
                <w:szCs w:val="16"/>
                <w:lang w:eastAsia="zh-CN"/>
              </w:rPr>
              <w:t xml:space="preserve">for </w:t>
            </w:r>
            <w:r w:rsidR="003D1F1F">
              <w:rPr>
                <w:sz w:val="16"/>
                <w:szCs w:val="16"/>
                <w:lang w:eastAsia="zh-CN"/>
              </w:rPr>
              <w:t>plenary</w:t>
            </w:r>
            <w:r w:rsidR="003D1F1F">
              <w:rPr>
                <w:rFonts w:hint="eastAsia"/>
                <w:sz w:val="16"/>
                <w:szCs w:val="16"/>
                <w:lang w:eastAsia="zh-CN"/>
              </w:rPr>
              <w:t xml:space="preserve"> </w:t>
            </w:r>
            <w:r>
              <w:rPr>
                <w:rFonts w:hint="eastAsia"/>
                <w:sz w:val="16"/>
                <w:szCs w:val="16"/>
                <w:lang w:eastAsia="zh-CN"/>
              </w:rPr>
              <w:t>approval</w:t>
            </w:r>
          </w:p>
        </w:tc>
        <w:tc>
          <w:tcPr>
            <w:tcW w:w="708" w:type="dxa"/>
            <w:shd w:val="solid" w:color="FFFFFF" w:fill="auto"/>
          </w:tcPr>
          <w:p w:rsidR="00302733" w:rsidRDefault="00302733" w:rsidP="00D92AC9">
            <w:pPr>
              <w:pStyle w:val="TAC"/>
              <w:rPr>
                <w:sz w:val="16"/>
                <w:szCs w:val="16"/>
                <w:lang w:eastAsia="zh-CN"/>
              </w:rPr>
            </w:pPr>
            <w:r>
              <w:rPr>
                <w:rFonts w:hint="eastAsia"/>
                <w:sz w:val="16"/>
                <w:szCs w:val="16"/>
                <w:lang w:eastAsia="zh-CN"/>
              </w:rPr>
              <w:t>1.0.0</w:t>
            </w:r>
          </w:p>
        </w:tc>
      </w:tr>
      <w:tr w:rsidR="00640408" w:rsidRPr="00640408" w:rsidTr="00D92AC9">
        <w:tc>
          <w:tcPr>
            <w:tcW w:w="800" w:type="dxa"/>
            <w:shd w:val="solid" w:color="FFFFFF" w:fill="auto"/>
          </w:tcPr>
          <w:p w:rsidR="00640408" w:rsidRPr="00640408" w:rsidRDefault="00640408" w:rsidP="00D92AC9">
            <w:pPr>
              <w:pStyle w:val="TAC"/>
              <w:rPr>
                <w:rFonts w:hint="eastAsia"/>
                <w:color w:val="0000FF"/>
                <w:sz w:val="16"/>
                <w:szCs w:val="16"/>
                <w:lang w:eastAsia="zh-CN"/>
              </w:rPr>
            </w:pPr>
            <w:r w:rsidRPr="00640408">
              <w:rPr>
                <w:color w:val="0000FF"/>
                <w:sz w:val="16"/>
                <w:szCs w:val="16"/>
                <w:lang w:eastAsia="zh-CN"/>
              </w:rPr>
              <w:t>2019-08</w:t>
            </w:r>
          </w:p>
        </w:tc>
        <w:tc>
          <w:tcPr>
            <w:tcW w:w="901" w:type="dxa"/>
            <w:shd w:val="solid" w:color="FFFFFF" w:fill="auto"/>
          </w:tcPr>
          <w:p w:rsidR="00640408" w:rsidRPr="00640408" w:rsidRDefault="00640408" w:rsidP="00D92AC9">
            <w:pPr>
              <w:pStyle w:val="TAC"/>
              <w:rPr>
                <w:color w:val="0000FF"/>
                <w:sz w:val="16"/>
                <w:szCs w:val="16"/>
                <w:lang w:eastAsia="zh-CN"/>
              </w:rPr>
            </w:pPr>
            <w:r w:rsidRPr="00640408">
              <w:rPr>
                <w:color w:val="0000FF"/>
                <w:sz w:val="16"/>
                <w:szCs w:val="16"/>
                <w:lang w:eastAsia="zh-CN"/>
              </w:rPr>
              <w:t>SP#84</w:t>
            </w:r>
          </w:p>
        </w:tc>
        <w:tc>
          <w:tcPr>
            <w:tcW w:w="993" w:type="dxa"/>
            <w:shd w:val="solid" w:color="FFFFFF" w:fill="auto"/>
          </w:tcPr>
          <w:p w:rsidR="00640408" w:rsidRPr="00640408" w:rsidRDefault="00640408" w:rsidP="00D92AC9">
            <w:pPr>
              <w:pStyle w:val="TAC"/>
              <w:rPr>
                <w:color w:val="0000FF"/>
                <w:sz w:val="16"/>
                <w:szCs w:val="16"/>
              </w:rPr>
            </w:pPr>
            <w:r w:rsidRPr="00640408">
              <w:rPr>
                <w:color w:val="0000FF"/>
                <w:sz w:val="16"/>
                <w:szCs w:val="16"/>
              </w:rPr>
              <w:t>-</w:t>
            </w:r>
          </w:p>
        </w:tc>
        <w:tc>
          <w:tcPr>
            <w:tcW w:w="425" w:type="dxa"/>
            <w:shd w:val="solid" w:color="FFFFFF" w:fill="auto"/>
          </w:tcPr>
          <w:p w:rsidR="00640408" w:rsidRPr="00640408" w:rsidRDefault="00640408" w:rsidP="00D92AC9">
            <w:pPr>
              <w:pStyle w:val="TAL"/>
              <w:rPr>
                <w:color w:val="0000FF"/>
                <w:sz w:val="16"/>
                <w:szCs w:val="16"/>
              </w:rPr>
            </w:pPr>
            <w:r w:rsidRPr="00640408">
              <w:rPr>
                <w:color w:val="0000FF"/>
                <w:sz w:val="16"/>
                <w:szCs w:val="16"/>
              </w:rPr>
              <w:t>-</w:t>
            </w:r>
          </w:p>
        </w:tc>
        <w:tc>
          <w:tcPr>
            <w:tcW w:w="425" w:type="dxa"/>
            <w:shd w:val="solid" w:color="FFFFFF" w:fill="auto"/>
          </w:tcPr>
          <w:p w:rsidR="00640408" w:rsidRPr="00640408" w:rsidRDefault="00640408" w:rsidP="00D92AC9">
            <w:pPr>
              <w:pStyle w:val="TAR"/>
              <w:rPr>
                <w:color w:val="0000FF"/>
                <w:sz w:val="16"/>
                <w:szCs w:val="16"/>
              </w:rPr>
            </w:pPr>
            <w:r w:rsidRPr="00640408">
              <w:rPr>
                <w:color w:val="0000FF"/>
                <w:sz w:val="16"/>
                <w:szCs w:val="16"/>
              </w:rPr>
              <w:t>-</w:t>
            </w:r>
          </w:p>
        </w:tc>
        <w:tc>
          <w:tcPr>
            <w:tcW w:w="425" w:type="dxa"/>
            <w:shd w:val="solid" w:color="FFFFFF" w:fill="auto"/>
          </w:tcPr>
          <w:p w:rsidR="00640408" w:rsidRPr="00640408" w:rsidRDefault="00640408" w:rsidP="00D92AC9">
            <w:pPr>
              <w:pStyle w:val="TAC"/>
              <w:rPr>
                <w:color w:val="0000FF"/>
                <w:sz w:val="16"/>
                <w:szCs w:val="16"/>
              </w:rPr>
            </w:pPr>
            <w:r w:rsidRPr="00640408">
              <w:rPr>
                <w:color w:val="0000FF"/>
                <w:sz w:val="16"/>
                <w:szCs w:val="16"/>
              </w:rPr>
              <w:t>-</w:t>
            </w:r>
          </w:p>
        </w:tc>
        <w:tc>
          <w:tcPr>
            <w:tcW w:w="4962" w:type="dxa"/>
            <w:shd w:val="solid" w:color="FFFFFF" w:fill="auto"/>
          </w:tcPr>
          <w:p w:rsidR="00640408" w:rsidRPr="00640408" w:rsidRDefault="00640408" w:rsidP="00AB7EB5">
            <w:pPr>
              <w:pStyle w:val="TAL"/>
              <w:rPr>
                <w:color w:val="0000FF"/>
                <w:sz w:val="16"/>
                <w:szCs w:val="16"/>
                <w:lang w:eastAsia="zh-CN"/>
              </w:rPr>
            </w:pPr>
            <w:r w:rsidRPr="00640408">
              <w:rPr>
                <w:color w:val="0000FF"/>
                <w:sz w:val="16"/>
                <w:szCs w:val="16"/>
                <w:lang w:eastAsia="zh-CN"/>
              </w:rPr>
              <w:t>MCC Editorial update for publication after TSG SA approval</w:t>
            </w:r>
          </w:p>
        </w:tc>
        <w:tc>
          <w:tcPr>
            <w:tcW w:w="708" w:type="dxa"/>
            <w:shd w:val="solid" w:color="FFFFFF" w:fill="auto"/>
          </w:tcPr>
          <w:p w:rsidR="00640408" w:rsidRPr="00640408" w:rsidRDefault="00640408" w:rsidP="00D92AC9">
            <w:pPr>
              <w:pStyle w:val="TAC"/>
              <w:rPr>
                <w:rFonts w:hint="eastAsia"/>
                <w:color w:val="0000FF"/>
                <w:sz w:val="16"/>
                <w:szCs w:val="16"/>
                <w:lang w:eastAsia="zh-CN"/>
              </w:rPr>
            </w:pPr>
            <w:r w:rsidRPr="00640408">
              <w:rPr>
                <w:color w:val="0000FF"/>
                <w:sz w:val="16"/>
                <w:szCs w:val="16"/>
                <w:lang w:eastAsia="zh-CN"/>
              </w:rPr>
              <w:t>16.0.0</w:t>
            </w:r>
          </w:p>
        </w:tc>
      </w:tr>
    </w:tbl>
    <w:p w:rsidR="00E8629F" w:rsidRPr="00235394" w:rsidRDefault="00E8629F"/>
    <w:sectPr w:rsidR="00E8629F" w:rsidRPr="00235394" w:rsidSect="005E54EA">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67D8" w:rsidRDefault="00FD67D8">
      <w:r>
        <w:separator/>
      </w:r>
    </w:p>
  </w:endnote>
  <w:endnote w:type="continuationSeparator" w:id="0">
    <w:p w:rsidR="00FD67D8" w:rsidRDefault="00FD67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modern"/>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640408">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2AC9" w:rsidRPr="00EF02A0" w:rsidRDefault="00D92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640408">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2AC9" w:rsidRPr="00EF02A0" w:rsidRDefault="00D92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mc:Fallback>
      </mc:AlternateContent>
    </w:r>
    <w:r w:rsidR="00D92AC9">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67D8" w:rsidRDefault="00FD67D8">
      <w:r>
        <w:separator/>
      </w:r>
    </w:p>
  </w:footnote>
  <w:footnote w:type="continuationSeparator" w:id="0">
    <w:p w:rsidR="00FD67D8" w:rsidRDefault="00FD67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0334A2">
    <w:pPr>
      <w:pStyle w:val="Header"/>
      <w:framePr w:wrap="auto" w:vAnchor="text" w:hAnchor="margin" w:xAlign="right" w:y="1"/>
      <w:widowControl/>
    </w:pPr>
    <w:r>
      <w:fldChar w:fldCharType="begin"/>
    </w:r>
    <w:r w:rsidR="001E618B">
      <w:instrText xml:space="preserve"> STYLEREF ZA </w:instrText>
    </w:r>
    <w:r>
      <w:fldChar w:fldCharType="separate"/>
    </w:r>
    <w:r w:rsidR="00640408">
      <w:t>3GPP TR 23.973 V16.0.0 (2019-08)</w:t>
    </w:r>
    <w:r>
      <w:fldChar w:fldCharType="end"/>
    </w:r>
  </w:p>
  <w:p w:rsidR="00D92AC9" w:rsidRDefault="000334A2">
    <w:pPr>
      <w:pStyle w:val="Header"/>
      <w:framePr w:wrap="auto" w:vAnchor="text" w:hAnchor="margin" w:xAlign="center" w:y="1"/>
      <w:widowControl/>
    </w:pPr>
    <w:r>
      <w:fldChar w:fldCharType="begin"/>
    </w:r>
    <w:r w:rsidR="001E618B">
      <w:instrText xml:space="preserve"> PAGE </w:instrText>
    </w:r>
    <w:r>
      <w:fldChar w:fldCharType="separate"/>
    </w:r>
    <w:r w:rsidR="003D1F1F">
      <w:t>29</w:t>
    </w:r>
    <w:r>
      <w:fldChar w:fldCharType="end"/>
    </w:r>
  </w:p>
  <w:p w:rsidR="00D92AC9" w:rsidRDefault="000334A2">
    <w:pPr>
      <w:pStyle w:val="Header"/>
      <w:framePr w:wrap="auto" w:vAnchor="text" w:hAnchor="margin" w:y="1"/>
      <w:widowControl/>
    </w:pPr>
    <w:r>
      <w:fldChar w:fldCharType="begin"/>
    </w:r>
    <w:r w:rsidR="001E618B">
      <w:instrText xml:space="preserve"> STYLEREF ZGSM </w:instrText>
    </w:r>
    <w:r>
      <w:fldChar w:fldCharType="separate"/>
    </w:r>
    <w:r w:rsidR="00640408">
      <w:t>Release 16</w:t>
    </w:r>
    <w:r>
      <w:fldChar w:fldCharType="end"/>
    </w:r>
  </w:p>
  <w:p w:rsidR="00D92AC9" w:rsidRDefault="00D92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8F2"/>
    <w:rsid w:val="00006140"/>
    <w:rsid w:val="00013F15"/>
    <w:rsid w:val="0002191D"/>
    <w:rsid w:val="000266A0"/>
    <w:rsid w:val="00031C1D"/>
    <w:rsid w:val="000334A2"/>
    <w:rsid w:val="00034C87"/>
    <w:rsid w:val="000622AE"/>
    <w:rsid w:val="00065D72"/>
    <w:rsid w:val="00067D3D"/>
    <w:rsid w:val="00083746"/>
    <w:rsid w:val="00085221"/>
    <w:rsid w:val="00093E7E"/>
    <w:rsid w:val="000A0994"/>
    <w:rsid w:val="000B1830"/>
    <w:rsid w:val="000B2416"/>
    <w:rsid w:val="000C554C"/>
    <w:rsid w:val="000D6CFC"/>
    <w:rsid w:val="000E289F"/>
    <w:rsid w:val="000F411F"/>
    <w:rsid w:val="000F4B1C"/>
    <w:rsid w:val="000F7531"/>
    <w:rsid w:val="00101772"/>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1E618B"/>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7532C"/>
    <w:rsid w:val="00276671"/>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2733"/>
    <w:rsid w:val="003037A2"/>
    <w:rsid w:val="003058CD"/>
    <w:rsid w:val="003243FE"/>
    <w:rsid w:val="00326379"/>
    <w:rsid w:val="00346A27"/>
    <w:rsid w:val="00351153"/>
    <w:rsid w:val="0035462B"/>
    <w:rsid w:val="00364418"/>
    <w:rsid w:val="00364550"/>
    <w:rsid w:val="0036593A"/>
    <w:rsid w:val="00367724"/>
    <w:rsid w:val="00381877"/>
    <w:rsid w:val="003931BE"/>
    <w:rsid w:val="003A16CB"/>
    <w:rsid w:val="003A51D2"/>
    <w:rsid w:val="003A6A4D"/>
    <w:rsid w:val="003C66E1"/>
    <w:rsid w:val="003C7242"/>
    <w:rsid w:val="003D1F1F"/>
    <w:rsid w:val="003D6AE2"/>
    <w:rsid w:val="003D7224"/>
    <w:rsid w:val="003E0E1E"/>
    <w:rsid w:val="003E2D9F"/>
    <w:rsid w:val="003F1087"/>
    <w:rsid w:val="003F4521"/>
    <w:rsid w:val="00412393"/>
    <w:rsid w:val="00416E0C"/>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4273C"/>
    <w:rsid w:val="005501E1"/>
    <w:rsid w:val="00554F3E"/>
    <w:rsid w:val="00562B97"/>
    <w:rsid w:val="00580312"/>
    <w:rsid w:val="005803EC"/>
    <w:rsid w:val="005A192C"/>
    <w:rsid w:val="005A71E9"/>
    <w:rsid w:val="005C18BA"/>
    <w:rsid w:val="005C6564"/>
    <w:rsid w:val="005E54EA"/>
    <w:rsid w:val="00603B02"/>
    <w:rsid w:val="00604993"/>
    <w:rsid w:val="00606899"/>
    <w:rsid w:val="006132AE"/>
    <w:rsid w:val="00616315"/>
    <w:rsid w:val="006267D7"/>
    <w:rsid w:val="006334AE"/>
    <w:rsid w:val="00640408"/>
    <w:rsid w:val="00643656"/>
    <w:rsid w:val="00644678"/>
    <w:rsid w:val="00645857"/>
    <w:rsid w:val="00647DE4"/>
    <w:rsid w:val="0066014E"/>
    <w:rsid w:val="00667288"/>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30FC"/>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122B"/>
    <w:rsid w:val="00AB1B87"/>
    <w:rsid w:val="00AB3F85"/>
    <w:rsid w:val="00AB7EB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95"/>
    <w:rsid w:val="00BA5FC5"/>
    <w:rsid w:val="00BB7DBF"/>
    <w:rsid w:val="00BC2469"/>
    <w:rsid w:val="00BC4EDC"/>
    <w:rsid w:val="00BC66B5"/>
    <w:rsid w:val="00C07511"/>
    <w:rsid w:val="00C12FA4"/>
    <w:rsid w:val="00C13F43"/>
    <w:rsid w:val="00C32FBA"/>
    <w:rsid w:val="00C36648"/>
    <w:rsid w:val="00C4348F"/>
    <w:rsid w:val="00C45F85"/>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CF3352"/>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1EA0"/>
    <w:rsid w:val="00D83BE7"/>
    <w:rsid w:val="00D92AC9"/>
    <w:rsid w:val="00D957DB"/>
    <w:rsid w:val="00DA19D9"/>
    <w:rsid w:val="00DA7870"/>
    <w:rsid w:val="00DB06FB"/>
    <w:rsid w:val="00DB1C2C"/>
    <w:rsid w:val="00DB6652"/>
    <w:rsid w:val="00DB71D8"/>
    <w:rsid w:val="00DB7611"/>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1C89"/>
    <w:rsid w:val="00EB3BDE"/>
    <w:rsid w:val="00EC0173"/>
    <w:rsid w:val="00EC0C05"/>
    <w:rsid w:val="00EC4C07"/>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18BE"/>
    <w:rsid w:val="00F8553C"/>
    <w:rsid w:val="00F96E24"/>
    <w:rsid w:val="00FA1AE6"/>
    <w:rsid w:val="00FA5B94"/>
    <w:rsid w:val="00FA6FE8"/>
    <w:rsid w:val="00FB2916"/>
    <w:rsid w:val="00FB2ACE"/>
    <w:rsid w:val="00FC051F"/>
    <w:rsid w:val="00FD67D8"/>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9"/>
    <o:shapelayout v:ext="edit">
      <o:idmap v:ext="edit" data="1"/>
    </o:shapelayout>
  </w:shapeDefaults>
  <w:decimalSymbol w:val="."/>
  <w:listSeparator w:val=","/>
  <w14:docId w14:val="5495FEEC"/>
  <w15:docId w15:val="{F407C12D-51D5-4EB5-89E3-129B95D3C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rsid w:val="005E54EA"/>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rsid w:val="005E54EA"/>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rsid w:val="005E54EA"/>
    <w:pPr>
      <w:shd w:val="clear" w:color="auto" w:fill="000080"/>
    </w:pPr>
    <w:rPr>
      <w:rFonts w:ascii="Tahoma" w:hAnsi="Tahoma"/>
    </w:rPr>
  </w:style>
  <w:style w:type="paragraph" w:customStyle="1" w:styleId="TAJ">
    <w:name w:val="TAJ"/>
    <w:basedOn w:val="TH"/>
    <w:rsid w:val="005E54EA"/>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 w:type="character" w:customStyle="1" w:styleId="EXChar">
    <w:name w:val="EX Char"/>
    <w:link w:val="EX"/>
    <w:locked/>
    <w:rsid w:val="00CF3352"/>
    <w:rPr>
      <w:color w:val="000000"/>
      <w:lang w:eastAsia="ja-JP"/>
    </w:rPr>
  </w:style>
  <w:style w:type="character" w:customStyle="1" w:styleId="NOZchn">
    <w:name w:val="NO Zchn"/>
    <w:rsid w:val="00D92AC9"/>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4.vsd"/><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7.vsd"/><Relationship Id="rId50" Type="http://schemas.openxmlformats.org/officeDocument/2006/relationships/image" Target="media/image22.emf"/><Relationship Id="rId55" Type="http://schemas.openxmlformats.org/officeDocument/2006/relationships/oleObject" Target="embeddings/Microsoft_Visio_2003-2010_Drawing11.vsd"/><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7.bin"/><Relationship Id="rId41" Type="http://schemas.openxmlformats.org/officeDocument/2006/relationships/package" Target="embeddings/Microsoft_Visio_Drawing.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3.vsd"/><Relationship Id="rId40" Type="http://schemas.openxmlformats.org/officeDocument/2006/relationships/image" Target="media/image17.emf"/><Relationship Id="rId45" Type="http://schemas.openxmlformats.org/officeDocument/2006/relationships/oleObject" Target="embeddings/Microsoft_Visio_2003-2010_Drawing6.vsd"/><Relationship Id="rId53" Type="http://schemas.openxmlformats.org/officeDocument/2006/relationships/oleObject" Target="embeddings/Microsoft_Visio_2003-2010_Drawing10.vsd"/><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Microsoft_Visio_2003-2010_Drawing.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8.vsd"/><Relationship Id="rId57" Type="http://schemas.openxmlformats.org/officeDocument/2006/relationships/oleObject" Target="embeddings/Microsoft_Visio_2003-2010_Drawing12.vsd"/><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5.vsd"/><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1.vsd"/><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130198-B8D4-4111-8261-850852E3A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Pages>
  <Words>6972</Words>
  <Characters>36677</Characters>
  <Application>Microsoft Office Word</Application>
  <DocSecurity>0</DocSecurity>
  <Lines>719</Lines>
  <Paragraphs>538</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43111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16)</dc:subject>
  <dc:creator>MCC Support</dc:creator>
  <cp:keywords>3GPP, 5G, Architecture, Coexistence, Interworking, Migration, Study</cp:keywords>
  <dc:description/>
  <cp:lastModifiedBy>MCC changes</cp:lastModifiedBy>
  <cp:revision>2</cp:revision>
  <dcterms:created xsi:type="dcterms:W3CDTF">2019-08-19T12:48:00Z</dcterms:created>
  <dcterms:modified xsi:type="dcterms:W3CDTF">2019-08-19T12:48:00Z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